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31A6BF8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2024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R5s240</w:t>
        </w:r>
        <w:r w:rsidR="00F029B6">
          <w:rPr>
            <w:b/>
            <w:i/>
            <w:noProof/>
            <w:sz w:val="28"/>
          </w:rPr>
          <w:t>612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34.229-3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0954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90976D" w:rsidR="001E41F3" w:rsidRPr="00410371" w:rsidRDefault="00F029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94B3BC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F029B6">
                <w:rPr>
                  <w:b/>
                  <w:noProof/>
                  <w:sz w:val="28"/>
                </w:rPr>
                <w:t>8.0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function f_GERAN_508CheckCampOnNewGeranCell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AC69B0" w:rsidR="001E41F3" w:rsidRDefault="007D417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TEI9_Test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2024-09-03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CB42AB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F029B6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9FC24C8" w:rsidR="001E41F3" w:rsidRDefault="008B03A7">
            <w:pPr>
              <w:pStyle w:val="CRCoverPage"/>
              <w:spacing w:after="0"/>
              <w:ind w:left="100"/>
              <w:rPr>
                <w:noProof/>
              </w:rPr>
            </w:pPr>
            <w:r w:rsidRPr="008B03A7">
              <w:rPr>
                <w:noProof/>
              </w:rPr>
              <w:t>In the current TTCN implementation, the function call f_IP_Handling_StopPDN() is used to perform the routing table reset to handle the RAU procedure. However this procedure takes longer as it involves resetting the IPv4 and IPv6 TCP connections for PDN_1 and before this can finish, UE can trigger “RACH” on Geran Cell e.g. at Step 5b4 for test case 19.3.2 after the disconnection of call.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12488A" w:rsidR="001E41F3" w:rsidRDefault="006D23C5">
            <w:pPr>
              <w:pStyle w:val="CRCoverPage"/>
              <w:spacing w:after="0"/>
              <w:ind w:left="100"/>
              <w:rPr>
                <w:noProof/>
              </w:rPr>
            </w:pPr>
            <w:r w:rsidRPr="006D23C5">
              <w:rPr>
                <w:noProof/>
              </w:rPr>
              <w:t>The function call f_IP_Handling_StopPDN() is replaced with f_IP_Routing_ChangeToRawmode(IP).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3928B5" w:rsidR="001E41F3" w:rsidRDefault="006D23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DE6719" w:rsidR="001E41F3" w:rsidRDefault="006D23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19.3.2, 19.3.2</w:t>
            </w:r>
            <w:r w:rsidR="002E7B36">
              <w:rPr>
                <w:noProof/>
              </w:rPr>
              <w:t>b</w:t>
            </w:r>
            <w:r>
              <w:rPr>
                <w:noProof/>
              </w:rPr>
              <w:t>, 19.3.2</w:t>
            </w:r>
            <w:r w:rsidR="002E7B36">
              <w:rPr>
                <w:noProof/>
              </w:rPr>
              <w:t>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D23C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D23C5" w:rsidRDefault="006D23C5" w:rsidP="006D23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D23C5" w:rsidRDefault="006D23C5" w:rsidP="006D23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62DFBC" w:rsidR="006D23C5" w:rsidRDefault="006D23C5" w:rsidP="006D23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D23C5" w:rsidRDefault="006D23C5" w:rsidP="006D23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D23C5" w:rsidRDefault="006D23C5" w:rsidP="006D23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23C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D23C5" w:rsidRDefault="006D23C5" w:rsidP="006D23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D23C5" w:rsidRDefault="006D23C5" w:rsidP="006D23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2E0457" w:rsidR="006D23C5" w:rsidRDefault="006D23C5" w:rsidP="006D23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D23C5" w:rsidRDefault="006D23C5" w:rsidP="006D23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D23C5" w:rsidRDefault="006D23C5" w:rsidP="006D23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23C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D23C5" w:rsidRDefault="006D23C5" w:rsidP="006D23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D23C5" w:rsidRDefault="006D23C5" w:rsidP="006D23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695DAB" w:rsidR="006D23C5" w:rsidRDefault="006D23C5" w:rsidP="006D23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D23C5" w:rsidRDefault="006D23C5" w:rsidP="006D23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D23C5" w:rsidRDefault="006D23C5" w:rsidP="006D23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64273D" w14:textId="77777777" w:rsidR="007D417F" w:rsidRPr="00D83A7A" w:rsidRDefault="007D417F" w:rsidP="007D417F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76267713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7C9FE21B" w14:textId="26528251" w:rsidR="006D23C5" w:rsidRDefault="007D417F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D23C5" w:rsidRPr="00D21D22">
        <w:rPr>
          <w:rFonts w:cs="Arial"/>
          <w:iCs/>
        </w:rPr>
        <w:t>Table of Contents</w:t>
      </w:r>
      <w:r w:rsidR="006D23C5">
        <w:tab/>
      </w:r>
      <w:r w:rsidR="006D23C5">
        <w:fldChar w:fldCharType="begin"/>
      </w:r>
      <w:r w:rsidR="006D23C5">
        <w:instrText xml:space="preserve"> PAGEREF _Toc176267713 \h </w:instrText>
      </w:r>
      <w:r w:rsidR="006D23C5">
        <w:fldChar w:fldCharType="separate"/>
      </w:r>
      <w:r w:rsidR="006D23C5">
        <w:t>2</w:t>
      </w:r>
      <w:r w:rsidR="006D23C5">
        <w:fldChar w:fldCharType="end"/>
      </w:r>
    </w:p>
    <w:p w14:paraId="1CB229FC" w14:textId="567EFEF4" w:rsidR="006D23C5" w:rsidRDefault="006D23C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D21D2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D21D2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_Toc176267714 \h </w:instrText>
      </w:r>
      <w:r>
        <w:fldChar w:fldCharType="separate"/>
      </w:r>
      <w:r>
        <w:t>3</w:t>
      </w:r>
      <w:r>
        <w:fldChar w:fldCharType="end"/>
      </w:r>
    </w:p>
    <w:p w14:paraId="7A016BE7" w14:textId="5E622FEB" w:rsidR="006D23C5" w:rsidRDefault="006D23C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D21D22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D21D22">
        <w:rPr>
          <w:b/>
        </w:rPr>
        <w:t>Corrections required.</w:t>
      </w:r>
      <w:r>
        <w:tab/>
      </w:r>
      <w:r>
        <w:fldChar w:fldCharType="begin"/>
      </w:r>
      <w:r>
        <w:instrText xml:space="preserve"> PAGEREF _Toc176267715 \h </w:instrText>
      </w:r>
      <w:r>
        <w:fldChar w:fldCharType="separate"/>
      </w:r>
      <w:r>
        <w:t>3</w:t>
      </w:r>
      <w:r>
        <w:fldChar w:fldCharType="end"/>
      </w:r>
    </w:p>
    <w:p w14:paraId="23958870" w14:textId="031D779F" w:rsidR="006D23C5" w:rsidRDefault="006D23C5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D21D22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D21D22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_Toc176267716 \h </w:instrText>
      </w:r>
      <w:r>
        <w:fldChar w:fldCharType="separate"/>
      </w:r>
      <w:r>
        <w:t>3</w:t>
      </w:r>
      <w:r>
        <w:fldChar w:fldCharType="end"/>
      </w:r>
    </w:p>
    <w:p w14:paraId="18187063" w14:textId="3A9FEC8E" w:rsidR="007D417F" w:rsidRDefault="007D417F" w:rsidP="007D417F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7C9C4174" w14:textId="77777777" w:rsidR="007D417F" w:rsidRDefault="007D417F" w:rsidP="007D417F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76267714"/>
      <w:r>
        <w:rPr>
          <w:b/>
          <w:lang w:eastAsia="ja-JP"/>
        </w:rPr>
        <w:lastRenderedPageBreak/>
        <w:t>Overview</w:t>
      </w:r>
      <w:bookmarkEnd w:id="2"/>
      <w:bookmarkEnd w:id="3"/>
    </w:p>
    <w:p w14:paraId="118807E3" w14:textId="65C6AE5F" w:rsidR="007D417F" w:rsidRDefault="007D417F" w:rsidP="007D417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7D417F">
        <w:rPr>
          <w:rFonts w:cs="Arial"/>
        </w:rPr>
        <w:t>iwd-TTCN3-B2022-09_D24wk24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2AA355F9" w14:textId="54A70EDC" w:rsidR="007D417F" w:rsidRDefault="007D417F" w:rsidP="007D417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Pr="008B6040">
          <w:rPr>
            <w:rStyle w:val="Hyperlink"/>
            <w:rFonts w:cs="Arial"/>
            <w:lang w:eastAsia="ja-JP"/>
          </w:rPr>
          <w:t>mohit.kanchan@keysight.com</w:t>
        </w:r>
      </w:hyperlink>
      <w:r>
        <w:rPr>
          <w:rFonts w:cs="Arial"/>
          <w:lang w:eastAsia="ja-JP"/>
        </w:rPr>
        <w:t xml:space="preserve"> </w:t>
      </w:r>
    </w:p>
    <w:p w14:paraId="5726085F" w14:textId="77777777" w:rsidR="007D417F" w:rsidRPr="00854C55" w:rsidRDefault="007D417F" w:rsidP="007D417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76267715"/>
      <w:r w:rsidRPr="00854C55">
        <w:rPr>
          <w:b/>
        </w:rPr>
        <w:t xml:space="preserve">Corrections </w:t>
      </w:r>
      <w:bookmarkEnd w:id="4"/>
      <w:bookmarkEnd w:id="5"/>
      <w:r w:rsidRPr="00854C55">
        <w:rPr>
          <w:b/>
        </w:rPr>
        <w:t>required.</w:t>
      </w:r>
      <w:bookmarkEnd w:id="6"/>
    </w:p>
    <w:p w14:paraId="691C1953" w14:textId="77777777" w:rsidR="007D417F" w:rsidRDefault="007D417F" w:rsidP="007D417F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76267716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7D417F" w14:paraId="41EE4C6E" w14:textId="77777777" w:rsidTr="002E07A4">
        <w:trPr>
          <w:trHeight w:val="447"/>
        </w:trPr>
        <w:tc>
          <w:tcPr>
            <w:tcW w:w="1985" w:type="dxa"/>
          </w:tcPr>
          <w:p w14:paraId="760465CF" w14:textId="77777777" w:rsidR="007D417F" w:rsidRPr="00E751F5" w:rsidRDefault="007D417F" w:rsidP="002E07A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21C29C2E" w14:textId="77777777" w:rsidR="007D417F" w:rsidRPr="002D56A7" w:rsidRDefault="007D417F" w:rsidP="002E07A4">
            <w:pPr>
              <w:spacing w:after="0"/>
            </w:pPr>
            <w:r w:rsidRPr="00E55A60">
              <w:rPr>
                <w:rFonts w:ascii="Arial" w:hAnsi="Arial" w:cs="Arial"/>
                <w:lang w:val="en-US" w:eastAsia="en-GB"/>
              </w:rPr>
              <w:t xml:space="preserve">function </w:t>
            </w:r>
            <w:r w:rsidRPr="00803C5C">
              <w:rPr>
                <w:rFonts w:ascii="Arial" w:hAnsi="Arial" w:cs="Arial"/>
                <w:lang w:val="en-US" w:eastAsia="en-GB"/>
              </w:rPr>
              <w:t>f_GERAN_508CheckCampOnNewGeranCell</w:t>
            </w:r>
          </w:p>
        </w:tc>
      </w:tr>
      <w:tr w:rsidR="007D417F" w14:paraId="4868B458" w14:textId="77777777" w:rsidTr="002E07A4">
        <w:trPr>
          <w:trHeight w:val="452"/>
        </w:trPr>
        <w:tc>
          <w:tcPr>
            <w:tcW w:w="1985" w:type="dxa"/>
          </w:tcPr>
          <w:p w14:paraId="6DF6E8E2" w14:textId="77777777" w:rsidR="007D417F" w:rsidRPr="00E751F5" w:rsidRDefault="007D417F" w:rsidP="002E07A4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37486EB" w14:textId="6C6DDF59" w:rsidR="007D417F" w:rsidRPr="0011377D" w:rsidRDefault="0011377D" w:rsidP="001137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current TTCN implementation, the function call </w:t>
            </w:r>
            <w:r w:rsidRPr="0011377D">
              <w:rPr>
                <w:noProof/>
              </w:rPr>
              <w:t>f_IP_Handling_StopPDN</w:t>
            </w:r>
            <w:r>
              <w:rPr>
                <w:noProof/>
              </w:rPr>
              <w:t xml:space="preserve">() is used to perform the routing table reset to handle the RAU procedure. However this procedure takes longer as it involves </w:t>
            </w:r>
            <w:r w:rsidRPr="0011377D">
              <w:rPr>
                <w:noProof/>
              </w:rPr>
              <w:t xml:space="preserve">resetting the </w:t>
            </w:r>
            <w:r>
              <w:rPr>
                <w:noProof/>
              </w:rPr>
              <w:t xml:space="preserve">IPv4 and IPv6 TCP connections for </w:t>
            </w:r>
            <w:r w:rsidRPr="0011377D">
              <w:rPr>
                <w:noProof/>
              </w:rPr>
              <w:t>PDN_1</w:t>
            </w:r>
            <w:r>
              <w:rPr>
                <w:noProof/>
              </w:rPr>
              <w:t xml:space="preserve"> and before this can finish, </w:t>
            </w:r>
            <w:r w:rsidRPr="0011377D">
              <w:rPr>
                <w:noProof/>
              </w:rPr>
              <w:t xml:space="preserve">UE </w:t>
            </w:r>
            <w:r>
              <w:rPr>
                <w:noProof/>
              </w:rPr>
              <w:t>can</w:t>
            </w:r>
            <w:r w:rsidRPr="0011377D">
              <w:rPr>
                <w:noProof/>
              </w:rPr>
              <w:t xml:space="preserve"> trigger “RACH” on Geran Cell</w:t>
            </w:r>
            <w:r w:rsidR="006D23C5">
              <w:rPr>
                <w:noProof/>
              </w:rPr>
              <w:t xml:space="preserve"> e.g. </w:t>
            </w:r>
            <w:r w:rsidRPr="0011377D">
              <w:rPr>
                <w:noProof/>
              </w:rPr>
              <w:t>at Step 5b4</w:t>
            </w:r>
            <w:r>
              <w:rPr>
                <w:noProof/>
              </w:rPr>
              <w:t xml:space="preserve"> for test case 19.3.2</w:t>
            </w:r>
            <w:r w:rsidRPr="0011377D">
              <w:rPr>
                <w:noProof/>
              </w:rPr>
              <w:t xml:space="preserve"> after the disconnection of call.</w:t>
            </w:r>
          </w:p>
        </w:tc>
      </w:tr>
      <w:tr w:rsidR="007D417F" w14:paraId="58E3BA41" w14:textId="77777777" w:rsidTr="002E07A4">
        <w:tc>
          <w:tcPr>
            <w:tcW w:w="1985" w:type="dxa"/>
          </w:tcPr>
          <w:p w14:paraId="73DB7F0A" w14:textId="77777777" w:rsidR="007D417F" w:rsidRPr="00E751F5" w:rsidRDefault="007D417F" w:rsidP="002E07A4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6A59220" w14:textId="66D75DCE" w:rsidR="007D417F" w:rsidRPr="000352E9" w:rsidRDefault="0011377D" w:rsidP="002E07A4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</w:rPr>
              <w:t xml:space="preserve">The function call </w:t>
            </w:r>
            <w:r w:rsidRPr="0011377D">
              <w:rPr>
                <w:noProof/>
              </w:rPr>
              <w:t>f_IP_Handling_StopPDN</w:t>
            </w:r>
            <w:r>
              <w:rPr>
                <w:noProof/>
              </w:rPr>
              <w:t xml:space="preserve">() is replaced with </w:t>
            </w:r>
            <w:r w:rsidR="007D417F" w:rsidRPr="00CC45F4">
              <w:rPr>
                <w:rFonts w:cs="Arial"/>
                <w:noProof/>
                <w:lang w:val="en-SG"/>
              </w:rPr>
              <w:t>f_IP_Routing_ChangeToRawmode(IP)</w:t>
            </w:r>
            <w:r>
              <w:rPr>
                <w:rFonts w:cs="Arial"/>
                <w:noProof/>
                <w:lang w:val="en-SG"/>
              </w:rPr>
              <w:t>.</w:t>
            </w:r>
          </w:p>
        </w:tc>
      </w:tr>
      <w:tr w:rsidR="007D417F" w14:paraId="01B6BE20" w14:textId="77777777" w:rsidTr="002E07A4">
        <w:tc>
          <w:tcPr>
            <w:tcW w:w="1985" w:type="dxa"/>
          </w:tcPr>
          <w:p w14:paraId="336D2748" w14:textId="77777777" w:rsidR="007D417F" w:rsidRPr="00E751F5" w:rsidRDefault="007D417F" w:rsidP="002E07A4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D88BC8F" w14:textId="56E16A19" w:rsidR="007D417F" w:rsidRPr="00E751F5" w:rsidRDefault="007D417F" w:rsidP="002E07A4">
            <w:pPr>
              <w:spacing w:after="0"/>
              <w:rPr>
                <w:rFonts w:ascii="Arial" w:hAnsi="Arial" w:cs="Arial"/>
                <w:noProof/>
              </w:rPr>
            </w:pPr>
            <w:r w:rsidRPr="00803C5C">
              <w:rPr>
                <w:rFonts w:ascii="Arial" w:hAnsi="Arial" w:cs="Arial"/>
                <w:lang w:eastAsia="zh-CN"/>
              </w:rPr>
              <w:t>GERAN_CommonFunctions</w:t>
            </w:r>
            <w:r>
              <w:rPr>
                <w:rFonts w:ascii="Arial" w:hAnsi="Arial" w:cs="Arial"/>
                <w:lang w:eastAsia="zh-CN"/>
              </w:rPr>
              <w:t>.</w:t>
            </w:r>
            <w:r w:rsidR="002E7B36">
              <w:rPr>
                <w:rFonts w:ascii="Arial" w:hAnsi="Arial" w:cs="Arial"/>
                <w:lang w:eastAsia="zh-CN"/>
              </w:rPr>
              <w:t>t</w:t>
            </w:r>
            <w:r w:rsidRPr="00956F25">
              <w:rPr>
                <w:rFonts w:ascii="Arial" w:hAnsi="Arial" w:cs="Arial"/>
                <w:lang w:eastAsia="zh-CN"/>
              </w:rPr>
              <w:t>tcn</w:t>
            </w:r>
          </w:p>
        </w:tc>
      </w:tr>
      <w:tr w:rsidR="007D417F" w:rsidRPr="00E751F5" w14:paraId="111F081D" w14:textId="77777777" w:rsidTr="002E07A4">
        <w:tc>
          <w:tcPr>
            <w:tcW w:w="1985" w:type="dxa"/>
          </w:tcPr>
          <w:p w14:paraId="5AA894FC" w14:textId="77777777" w:rsidR="007D417F" w:rsidRPr="00E751F5" w:rsidRDefault="007D417F" w:rsidP="002E07A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0686CB5" w14:textId="77777777" w:rsidR="007D417F" w:rsidRPr="00E751F5" w:rsidRDefault="007D417F" w:rsidP="002E07A4">
            <w:pPr>
              <w:rPr>
                <w:rFonts w:ascii="Arial" w:hAnsi="Arial"/>
                <w:highlight w:val="cyan"/>
              </w:rPr>
            </w:pPr>
          </w:p>
        </w:tc>
      </w:tr>
    </w:tbl>
    <w:p w14:paraId="6E870864" w14:textId="77777777" w:rsidR="007D417F" w:rsidRDefault="007D417F" w:rsidP="007D417F">
      <w:pPr>
        <w:rPr>
          <w:noProof/>
        </w:rPr>
      </w:pPr>
    </w:p>
    <w:p w14:paraId="4D59C596" w14:textId="77777777" w:rsidR="007D417F" w:rsidRDefault="007D417F" w:rsidP="007D41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D417F" w14:paraId="5D102008" w14:textId="77777777" w:rsidTr="002E07A4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DDCA5" w14:textId="77777777" w:rsidR="007D417F" w:rsidRPr="00803C5C" w:rsidRDefault="007D417F" w:rsidP="002E07A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803C5C">
              <w:rPr>
                <w:rFonts w:ascii="Arial" w:hAnsi="Arial" w:cs="Arial"/>
                <w:lang w:val="en-US" w:eastAsia="de-DE"/>
              </w:rPr>
              <w:t>function f_GERAN_508CheckCampOnNewGeranCell(GERAN_CellId_Type p_CellId,</w:t>
            </w:r>
          </w:p>
          <w:p w14:paraId="31064E8E" w14:textId="77777777" w:rsidR="007D417F" w:rsidRPr="00803C5C" w:rsidRDefault="007D417F" w:rsidP="002E07A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803C5C">
              <w:rPr>
                <w:rFonts w:ascii="Arial" w:hAnsi="Arial" w:cs="Arial"/>
                <w:lang w:val="en-US" w:eastAsia="de-DE"/>
              </w:rPr>
              <w:t xml:space="preserve">                                              boolean p_WaitForXID := true,</w:t>
            </w:r>
          </w:p>
          <w:p w14:paraId="5A00624B" w14:textId="77777777" w:rsidR="007D417F" w:rsidRPr="00803C5C" w:rsidRDefault="007D417F" w:rsidP="002E07A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803C5C">
              <w:rPr>
                <w:rFonts w:ascii="Arial" w:hAnsi="Arial" w:cs="Arial"/>
                <w:lang w:val="en-US" w:eastAsia="de-DE"/>
              </w:rPr>
              <w:t xml:space="preserve">                                              integer p_NSAPI := 0, // @sic R5s130883 sic@</w:t>
            </w:r>
          </w:p>
          <w:p w14:paraId="5BC7C6BD" w14:textId="77777777" w:rsidR="007D417F" w:rsidRPr="00803C5C" w:rsidRDefault="007D417F" w:rsidP="002E07A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803C5C">
              <w:rPr>
                <w:rFonts w:ascii="Arial" w:hAnsi="Arial" w:cs="Arial"/>
                <w:lang w:val="en-US" w:eastAsia="de-DE"/>
              </w:rPr>
              <w:t xml:space="preserve">                                              boolean p_SGSNChange := false) runs on GERAN_PTC</w:t>
            </w:r>
          </w:p>
          <w:p w14:paraId="1A20254B" w14:textId="77777777" w:rsidR="007D417F" w:rsidRPr="00803C5C" w:rsidRDefault="007D417F" w:rsidP="002E07A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803C5C">
              <w:rPr>
                <w:rFonts w:ascii="Arial" w:hAnsi="Arial" w:cs="Arial"/>
                <w:lang w:val="en-US" w:eastAsia="de-DE"/>
              </w:rPr>
              <w:t xml:space="preserve">  {</w:t>
            </w:r>
          </w:p>
          <w:p w14:paraId="5E435F8C" w14:textId="77777777" w:rsidR="007D417F" w:rsidRPr="00803C5C" w:rsidRDefault="007D417F" w:rsidP="002E07A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803C5C">
              <w:rPr>
                <w:rFonts w:ascii="Arial" w:hAnsi="Arial" w:cs="Arial"/>
                <w:lang w:val="en-US" w:eastAsia="de-DE"/>
              </w:rPr>
              <w:t xml:space="preserve">    </w:t>
            </w:r>
            <w:r w:rsidRPr="006D23C5">
              <w:rPr>
                <w:rFonts w:ascii="Arial" w:hAnsi="Arial" w:cs="Arial"/>
                <w:highlight w:val="yellow"/>
                <w:lang w:val="en-US" w:eastAsia="de-DE"/>
              </w:rPr>
              <w:t>f_IP_Handling_StopPDN(IP, cs_IP_StopPDN(PDN_1));  // @sic R5s230518 sic@</w:t>
            </w:r>
          </w:p>
          <w:p w14:paraId="59B56BA1" w14:textId="77777777" w:rsidR="007D417F" w:rsidRPr="00803C5C" w:rsidRDefault="007D417F" w:rsidP="002E07A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803C5C">
              <w:rPr>
                <w:rFonts w:ascii="Arial" w:hAnsi="Arial" w:cs="Arial"/>
                <w:lang w:val="en-US" w:eastAsia="de-DE"/>
              </w:rPr>
              <w:t xml:space="preserve">    f_GERAN_RAU(p_CellId, '0'B, (tsc_I_UpdateTypeRAOnly, tsc_I_UpdateTypeCombined, tsc_I_UpdateTypeCombinedWithIMSI), true, p_WaitForXID, p_NSAPI, p_SGSNChange); // @sic R5s110087, R5s110720, R5s120967, R5s140158, R5s140876, R5-153114 sic@</w:t>
            </w:r>
          </w:p>
          <w:p w14:paraId="1FEEDD4D" w14:textId="77777777" w:rsidR="007D417F" w:rsidRPr="00803C5C" w:rsidRDefault="007D417F" w:rsidP="002E07A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803C5C">
              <w:rPr>
                <w:rFonts w:ascii="Arial" w:hAnsi="Arial" w:cs="Arial"/>
                <w:lang w:val="en-US" w:eastAsia="de-DE"/>
              </w:rPr>
              <w:t xml:space="preserve">    f_GERAN_PreliminaryPass(__FILE__, __LINE__, "");</w:t>
            </w:r>
          </w:p>
          <w:p w14:paraId="29AC9656" w14:textId="77777777" w:rsidR="007D417F" w:rsidRPr="008B4B2C" w:rsidRDefault="007D417F" w:rsidP="002E07A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803C5C">
              <w:rPr>
                <w:rFonts w:ascii="Arial" w:hAnsi="Arial" w:cs="Arial"/>
                <w:lang w:val="en-US" w:eastAsia="de-DE"/>
              </w:rPr>
              <w:t xml:space="preserve">  }</w:t>
            </w:r>
          </w:p>
        </w:tc>
      </w:tr>
    </w:tbl>
    <w:p w14:paraId="4EA9B4FD" w14:textId="77777777" w:rsidR="007D417F" w:rsidRDefault="007D417F" w:rsidP="007D417F">
      <w:pPr>
        <w:spacing w:after="0"/>
        <w:rPr>
          <w:rFonts w:ascii="Arial" w:hAnsi="Arial"/>
          <w:b/>
          <w:lang w:eastAsia="en-GB"/>
        </w:rPr>
      </w:pPr>
    </w:p>
    <w:p w14:paraId="5F911ED5" w14:textId="77777777" w:rsidR="007D417F" w:rsidRDefault="007D417F" w:rsidP="007D417F">
      <w:pPr>
        <w:spacing w:after="0"/>
        <w:rPr>
          <w:rFonts w:ascii="Arial" w:hAnsi="Arial"/>
          <w:b/>
          <w:lang w:eastAsia="en-GB"/>
        </w:rPr>
      </w:pPr>
    </w:p>
    <w:p w14:paraId="5D58B1CF" w14:textId="77777777" w:rsidR="007D417F" w:rsidRDefault="007D417F" w:rsidP="007D417F">
      <w:pPr>
        <w:spacing w:after="0"/>
        <w:rPr>
          <w:rFonts w:ascii="Arial" w:hAnsi="Arial"/>
          <w:b/>
          <w:lang w:eastAsia="en-GB"/>
        </w:rPr>
      </w:pPr>
    </w:p>
    <w:p w14:paraId="2EAA49A3" w14:textId="77777777" w:rsidR="007D417F" w:rsidRDefault="007D417F" w:rsidP="007D417F">
      <w:pPr>
        <w:spacing w:after="0"/>
        <w:rPr>
          <w:rFonts w:ascii="Arial" w:hAnsi="Arial"/>
          <w:b/>
          <w:lang w:eastAsia="en-GB"/>
        </w:rPr>
      </w:pPr>
    </w:p>
    <w:p w14:paraId="55D7BA38" w14:textId="77777777" w:rsidR="007D417F" w:rsidRDefault="007D417F" w:rsidP="007D41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D417F" w14:paraId="7D17AB9F" w14:textId="77777777" w:rsidTr="002E07A4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FE589" w14:textId="77777777" w:rsidR="007D417F" w:rsidRPr="00803C5C" w:rsidRDefault="007D417F" w:rsidP="002E07A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03C5C">
              <w:rPr>
                <w:rFonts w:ascii="Arial" w:hAnsi="Arial" w:cs="Arial"/>
                <w:lang w:val="en-US" w:eastAsia="en-GB"/>
              </w:rPr>
              <w:t>function f_GERAN_508CheckCampOnNewGeranCell(GERAN_CellId_Type p_CellId,</w:t>
            </w:r>
          </w:p>
          <w:p w14:paraId="0CE5A7E4" w14:textId="77777777" w:rsidR="007D417F" w:rsidRPr="00803C5C" w:rsidRDefault="007D417F" w:rsidP="002E07A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03C5C">
              <w:rPr>
                <w:rFonts w:ascii="Arial" w:hAnsi="Arial" w:cs="Arial"/>
                <w:lang w:val="en-US" w:eastAsia="en-GB"/>
              </w:rPr>
              <w:t xml:space="preserve">                                              boolean p_WaitForXID := true,</w:t>
            </w:r>
          </w:p>
          <w:p w14:paraId="6166979D" w14:textId="77777777" w:rsidR="007D417F" w:rsidRPr="00803C5C" w:rsidRDefault="007D417F" w:rsidP="002E07A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03C5C">
              <w:rPr>
                <w:rFonts w:ascii="Arial" w:hAnsi="Arial" w:cs="Arial"/>
                <w:lang w:val="en-US" w:eastAsia="en-GB"/>
              </w:rPr>
              <w:t xml:space="preserve">                                              integer p_NSAPI := 0, // @sic R5s130883 sic@</w:t>
            </w:r>
          </w:p>
          <w:p w14:paraId="37D34E4F" w14:textId="77777777" w:rsidR="007D417F" w:rsidRPr="00803C5C" w:rsidRDefault="007D417F" w:rsidP="002E07A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03C5C">
              <w:rPr>
                <w:rFonts w:ascii="Arial" w:hAnsi="Arial" w:cs="Arial"/>
                <w:lang w:val="en-US" w:eastAsia="en-GB"/>
              </w:rPr>
              <w:t xml:space="preserve">                                              boolean p_SGSNChange := false) runs on GERAN_PTC</w:t>
            </w:r>
          </w:p>
          <w:p w14:paraId="406FF23C" w14:textId="77777777" w:rsidR="007D417F" w:rsidRPr="00803C5C" w:rsidRDefault="007D417F" w:rsidP="002E07A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03C5C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21ACB0DB" w14:textId="77777777" w:rsidR="007D417F" w:rsidRPr="00803C5C" w:rsidRDefault="007D417F" w:rsidP="002E07A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03C5C">
              <w:rPr>
                <w:rFonts w:ascii="Arial" w:hAnsi="Arial" w:cs="Arial"/>
                <w:lang w:val="en-US" w:eastAsia="en-GB"/>
              </w:rPr>
              <w:t xml:space="preserve">    </w:t>
            </w:r>
            <w:r w:rsidRPr="00484077">
              <w:rPr>
                <w:rFonts w:ascii="Arial" w:hAnsi="Arial" w:cs="Arial"/>
                <w:highlight w:val="yellow"/>
                <w:lang w:val="en-US" w:eastAsia="zh-CN"/>
              </w:rPr>
              <w:t xml:space="preserve">f_IP_Routing_ChangeToRawmode(IP);  </w:t>
            </w:r>
          </w:p>
          <w:p w14:paraId="790978DA" w14:textId="77777777" w:rsidR="007D417F" w:rsidRPr="00803C5C" w:rsidRDefault="007D417F" w:rsidP="002E07A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03C5C">
              <w:rPr>
                <w:rFonts w:ascii="Arial" w:hAnsi="Arial" w:cs="Arial"/>
                <w:lang w:val="en-US" w:eastAsia="en-GB"/>
              </w:rPr>
              <w:t xml:space="preserve">    f_GERAN_RAU(p_CellId, '0'B, (tsc_I_UpdateTypeRAOnly, tsc_I_UpdateTypeCombined, tsc_I_UpdateTypeCombinedWithIMSI), true, p_WaitForXID, p_NSAPI, p_SGSNChange); // @sic R5s110087, R5s110720, R5s120967, R5s140158, R5s140876, R5-153114 sic@</w:t>
            </w:r>
          </w:p>
          <w:p w14:paraId="7B6E4558" w14:textId="77777777" w:rsidR="007D417F" w:rsidRPr="00803C5C" w:rsidRDefault="007D417F" w:rsidP="002E07A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03C5C">
              <w:rPr>
                <w:rFonts w:ascii="Arial" w:hAnsi="Arial" w:cs="Arial"/>
                <w:lang w:val="en-US" w:eastAsia="en-GB"/>
              </w:rPr>
              <w:t xml:space="preserve">    f_GERAN_PreliminaryPass(__FILE__, __LINE__, "");</w:t>
            </w:r>
          </w:p>
          <w:p w14:paraId="50672E70" w14:textId="77777777" w:rsidR="007D417F" w:rsidRPr="001C599F" w:rsidRDefault="007D417F" w:rsidP="002E07A4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03C5C">
              <w:rPr>
                <w:rFonts w:ascii="Arial" w:hAnsi="Arial" w:cs="Arial"/>
                <w:lang w:val="en-US" w:eastAsia="en-GB"/>
              </w:rPr>
              <w:t xml:space="preserve">  }</w:t>
            </w:r>
          </w:p>
          <w:p w14:paraId="216D6711" w14:textId="77777777" w:rsidR="007D417F" w:rsidRPr="001C599F" w:rsidRDefault="007D417F" w:rsidP="002E07A4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</w:tc>
      </w:tr>
    </w:tbl>
    <w:p w14:paraId="101FF8A9" w14:textId="77777777" w:rsidR="007D417F" w:rsidRDefault="007D417F" w:rsidP="007D417F">
      <w:pPr>
        <w:rPr>
          <w:lang w:val="pt-BR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7D417F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FBC575" w14:textId="77777777" w:rsidR="00191885" w:rsidRDefault="00191885">
      <w:r>
        <w:separator/>
      </w:r>
    </w:p>
  </w:endnote>
  <w:endnote w:type="continuationSeparator" w:id="0">
    <w:p w14:paraId="1D4C9771" w14:textId="77777777" w:rsidR="00191885" w:rsidRDefault="001918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882C8F" w14:textId="77777777" w:rsidR="00191885" w:rsidRDefault="00191885">
      <w:r>
        <w:separator/>
      </w:r>
    </w:p>
  </w:footnote>
  <w:footnote w:type="continuationSeparator" w:id="0">
    <w:p w14:paraId="22D43F71" w14:textId="77777777" w:rsidR="00191885" w:rsidRDefault="001918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9335A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212BB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3EDBCE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0468"/>
    <w:rsid w:val="0011377D"/>
    <w:rsid w:val="00145D43"/>
    <w:rsid w:val="00191885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7B36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59D0"/>
    <w:rsid w:val="00653DE4"/>
    <w:rsid w:val="00665C47"/>
    <w:rsid w:val="00695808"/>
    <w:rsid w:val="006B46FB"/>
    <w:rsid w:val="006D23C5"/>
    <w:rsid w:val="006E21FB"/>
    <w:rsid w:val="006F389C"/>
    <w:rsid w:val="00792342"/>
    <w:rsid w:val="007977A8"/>
    <w:rsid w:val="007B512A"/>
    <w:rsid w:val="007C2097"/>
    <w:rsid w:val="007D417F"/>
    <w:rsid w:val="007D6A07"/>
    <w:rsid w:val="007F7259"/>
    <w:rsid w:val="008040A8"/>
    <w:rsid w:val="008279FA"/>
    <w:rsid w:val="008626E7"/>
    <w:rsid w:val="00870EE7"/>
    <w:rsid w:val="008863B9"/>
    <w:rsid w:val="008A45A6"/>
    <w:rsid w:val="008B03A7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0C7"/>
    <w:rsid w:val="00D24991"/>
    <w:rsid w:val="00D50255"/>
    <w:rsid w:val="00D66520"/>
    <w:rsid w:val="00D82D8B"/>
    <w:rsid w:val="00D84AE9"/>
    <w:rsid w:val="00D9124E"/>
    <w:rsid w:val="00DE34CF"/>
    <w:rsid w:val="00E13F3D"/>
    <w:rsid w:val="00E34898"/>
    <w:rsid w:val="00EB09B7"/>
    <w:rsid w:val="00EE7D7C"/>
    <w:rsid w:val="00F029B6"/>
    <w:rsid w:val="00F25D98"/>
    <w:rsid w:val="00F300FB"/>
    <w:rsid w:val="00F370D2"/>
    <w:rsid w:val="00F422CB"/>
    <w:rsid w:val="00FB6386"/>
    <w:rsid w:val="00FF0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7D417F"/>
    <w:rPr>
      <w:rFonts w:ascii="Arial" w:hAnsi="Arial"/>
      <w:lang w:val="en-GB" w:eastAsia="en-US"/>
    </w:rPr>
  </w:style>
  <w:style w:type="character" w:styleId="Emphasis">
    <w:name w:val="Emphasis"/>
    <w:qFormat/>
    <w:rsid w:val="007D417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D417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D417F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D41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4</Pages>
  <Words>520</Words>
  <Characters>4939</Characters>
  <Application>Microsoft Office Word</Application>
  <DocSecurity>0</DocSecurity>
  <Lines>41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9</cp:revision>
  <cp:lastPrinted>1900-01-01T00:00:00Z</cp:lastPrinted>
  <dcterms:created xsi:type="dcterms:W3CDTF">2024-09-03T13:25:00Z</dcterms:created>
  <dcterms:modified xsi:type="dcterms:W3CDTF">2024-09-27T10:22:00Z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R5s240556</vt:lpwstr>
  </property>
  <property fmtid="{D5CDD505-2E9C-101B-9397-08002B2CF9AE}" pid="10" name="Spec#">
    <vt:lpwstr>34.229-3</vt:lpwstr>
  </property>
  <property fmtid="{D5CDD505-2E9C-101B-9397-08002B2CF9AE}" pid="11" name="Cr#">
    <vt:lpwstr>0954</vt:lpwstr>
  </property>
  <property fmtid="{D5CDD505-2E9C-101B-9397-08002B2CF9AE}" pid="12" name="Revision">
    <vt:lpwstr>-</vt:lpwstr>
  </property>
  <property fmtid="{D5CDD505-2E9C-101B-9397-08002B2CF9AE}" pid="13" name="Version">
    <vt:lpwstr>17.6.0</vt:lpwstr>
  </property>
  <property fmtid="{D5CDD505-2E9C-101B-9397-08002B2CF9AE}" pid="14" name="CrTitle">
    <vt:lpwstr>Correction to function f_GERAN_508CheckCampOnNewGeranCell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TEI9_Test</vt:lpwstr>
  </property>
  <property fmtid="{D5CDD505-2E9C-101B-9397-08002B2CF9AE}" pid="18" name="Cat">
    <vt:lpwstr>F</vt:lpwstr>
  </property>
  <property fmtid="{D5CDD505-2E9C-101B-9397-08002B2CF9AE}" pid="19" name="ResDate">
    <vt:lpwstr>2024-09-03</vt:lpwstr>
  </property>
  <property fmtid="{D5CDD505-2E9C-101B-9397-08002B2CF9AE}" pid="20" name="Release">
    <vt:lpwstr>Rel-17</vt:lpwstr>
  </property>
</Properties>
</file>