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EFC98" w14:textId="7087388A" w:rsidR="00C60C24" w:rsidRPr="00C60C24" w:rsidRDefault="00C60C24" w:rsidP="00C60C24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C60C24">
        <w:rPr>
          <w:rFonts w:ascii="Arial" w:hAnsi="Arial" w:cs="Arial"/>
          <w:b/>
          <w:noProof/>
          <w:sz w:val="24"/>
        </w:rPr>
        <w:t>3GPP TSG-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TSG/WGRef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RAN5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Meeting #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MtgSeq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MtgTitle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-TTCN email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i/>
          <w:noProof/>
          <w:sz w:val="28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Tdoc#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i/>
          <w:noProof/>
          <w:sz w:val="28"/>
        </w:rPr>
        <w:t>R5s240</w:t>
      </w:r>
      <w:r w:rsidR="00D25B20">
        <w:rPr>
          <w:rFonts w:ascii="Arial" w:hAnsi="Arial" w:cs="Arial"/>
          <w:b/>
          <w:i/>
          <w:noProof/>
          <w:sz w:val="28"/>
        </w:rPr>
        <w:t>602</w:t>
      </w:r>
      <w:r w:rsidRPr="00C60C24">
        <w:rPr>
          <w:rFonts w:ascii="Arial" w:hAnsi="Arial" w:cs="Arial"/>
          <w:b/>
          <w:i/>
          <w:noProof/>
          <w:sz w:val="28"/>
        </w:rPr>
        <w:fldChar w:fldCharType="end"/>
      </w:r>
    </w:p>
    <w:p w14:paraId="0FFD1529" w14:textId="77777777" w:rsidR="00C60C24" w:rsidRPr="00C60C24" w:rsidRDefault="00C60C24" w:rsidP="00C60C24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Location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Online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Country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StartDate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8th Dec 2023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-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EndDate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31st Dec 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C24" w:rsidRPr="00C60C24" w14:paraId="4D540D87" w14:textId="77777777" w:rsidTr="009464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1735F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C60C24" w:rsidRPr="00C60C24" w14:paraId="5A2081F9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7E45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C60C24" w:rsidRPr="00C60C24" w14:paraId="74B0CDD7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72485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2F50CDE" w14:textId="77777777" w:rsidTr="00946425">
        <w:tc>
          <w:tcPr>
            <w:tcW w:w="142" w:type="dxa"/>
            <w:tcBorders>
              <w:left w:val="single" w:sz="4" w:space="0" w:color="auto"/>
            </w:tcBorders>
          </w:tcPr>
          <w:p w14:paraId="3DD5B4E8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9EF3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Spec#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ABD187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1DDC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3491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F58B1D" w14:textId="77777777" w:rsidR="00C60C24" w:rsidRPr="00C60C24" w:rsidRDefault="00C60C24" w:rsidP="009464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68205" w14:textId="6AA49A78" w:rsidR="00C60C24" w:rsidRPr="00C60C24" w:rsidRDefault="00D25B20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14:paraId="4416D348" w14:textId="77777777" w:rsidR="00C60C24" w:rsidRPr="00C60C24" w:rsidRDefault="00C60C24" w:rsidP="009464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465A" w14:textId="5BAE5B4B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Version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D25B20">
              <w:rPr>
                <w:rFonts w:ascii="Arial" w:hAnsi="Arial" w:cs="Arial"/>
                <w:b/>
                <w:noProof/>
                <w:sz w:val="28"/>
              </w:rPr>
              <w:t>8.0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.0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BB25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41DF90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B7E0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FD20192" w14:textId="77777777" w:rsidTr="009464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E672E1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C60C2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60C2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60C24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60C24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C60C2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60C24" w:rsidRPr="00C60C24" w14:paraId="05DC6F55" w14:textId="77777777" w:rsidTr="00946425">
        <w:tc>
          <w:tcPr>
            <w:tcW w:w="9641" w:type="dxa"/>
            <w:gridSpan w:val="9"/>
          </w:tcPr>
          <w:p w14:paraId="76932417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A7D5C9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C24" w:rsidRPr="00C60C24" w14:paraId="2A4153AC" w14:textId="77777777" w:rsidTr="00946425">
        <w:tc>
          <w:tcPr>
            <w:tcW w:w="2835" w:type="dxa"/>
          </w:tcPr>
          <w:p w14:paraId="65C16BEA" w14:textId="77777777" w:rsidR="00C60C24" w:rsidRPr="00C60C24" w:rsidRDefault="00C60C24" w:rsidP="0094642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5DF6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93643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535DC3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EF3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26B221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C73F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93AEC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63D0F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733C48E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C24" w:rsidRPr="00C60C24" w14:paraId="3D640616" w14:textId="77777777" w:rsidTr="00946425">
        <w:tc>
          <w:tcPr>
            <w:tcW w:w="9640" w:type="dxa"/>
            <w:gridSpan w:val="11"/>
          </w:tcPr>
          <w:p w14:paraId="080831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54EC54E" w14:textId="77777777" w:rsidTr="009464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4A60B8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Title:</w:t>
            </w:r>
            <w:r w:rsidRPr="00C60C24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D4DCE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CrTitle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t>Correction to NR5GC testcase 11.1.7</w:t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1936F12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79F429A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2610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648EAE4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6BCF427B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618C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SourceIfWg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ROHDE &amp; SCHWARZ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98D231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667D4B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560E" w14:textId="483B7954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R5</w:t>
            </w: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SourceIfTsg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715962B7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1686FDB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6A2F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7178BB0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0D2CF7ED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FF2E0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RelatedWis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TEI15_Test, 5GS_NR_LTE-UEConTest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5428E" w14:textId="77777777" w:rsidR="00C60C24" w:rsidRPr="00C60C24" w:rsidRDefault="00C60C24" w:rsidP="0094642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730DB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A115D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ResDate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2024-07-17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6396A95B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FACF0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7906C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C73D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43168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82EC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B1E40AD" w14:textId="77777777" w:rsidTr="009464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EC02F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39AD31" w14:textId="77777777" w:rsidR="00C60C24" w:rsidRPr="00C60C24" w:rsidRDefault="00C60C24" w:rsidP="0094642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Cat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</w:rPr>
              <w:t>F</w:t>
            </w:r>
            <w:r w:rsidRPr="00C60C2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6223E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C7E84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E4733" w14:textId="21DE79B1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Release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Rel-1</w:t>
            </w:r>
            <w:r w:rsidR="00D25B20">
              <w:rPr>
                <w:rFonts w:ascii="Arial" w:hAnsi="Arial" w:cs="Arial"/>
                <w:noProof/>
              </w:rPr>
              <w:t>8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6B6DE29" w14:textId="77777777" w:rsidTr="009464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412D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730AA8" w14:textId="77777777" w:rsidR="00C60C24" w:rsidRPr="00C60C24" w:rsidRDefault="00C60C24" w:rsidP="0094642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676CBF59" w14:textId="77777777" w:rsidR="00C60C24" w:rsidRPr="00C60C24" w:rsidRDefault="00C60C24" w:rsidP="00946425">
            <w:pPr>
              <w:pStyle w:val="CRCoverPage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C60C24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60C24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C60C24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59DE3" w14:textId="77777777" w:rsidR="00C60C24" w:rsidRPr="00C60C24" w:rsidRDefault="00C60C24" w:rsidP="009464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C60C24" w:rsidRPr="00C60C24" w14:paraId="27607763" w14:textId="77777777" w:rsidTr="00946425">
        <w:tc>
          <w:tcPr>
            <w:tcW w:w="1843" w:type="dxa"/>
          </w:tcPr>
          <w:p w14:paraId="4075BCC9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8487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7CE3FCD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0E483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90396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173B7E2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6062ED1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2E662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v_UENWCap is initialized.</w:t>
            </w:r>
          </w:p>
          <w:p w14:paraId="65125F2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For the flow of testcase 11.1.7, the IEs v_UENWCap.cIoT_proSeCap and  v_UENWCap.cIoT_V2X are set as ?.</w:t>
            </w:r>
          </w:p>
          <w:p w14:paraId="0CD94BB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073A583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56FA50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CDC21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 the template used for capturing the TAU REQ at Step 25a4 expects the IE ueStatus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S1. However, in the current case the UE has already been on Eutra cell for the emergency call, and after releasing the call the UE performs a TAU to gain full services on the Eutra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S1 transition, and hence the IE ueStatus may be omitted by a conformant UE. This needs to be accommodated.</w:t>
            </w:r>
          </w:p>
          <w:p w14:paraId="2B9B4C2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C4B0A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The current TTCN does not implement rrc release after Step 25a6, this needs to be implemented.</w:t>
            </w:r>
          </w:p>
          <w:p w14:paraId="7ADB3D5E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FF11377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70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917C1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F151BF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9997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A03FC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pc_EN_DC and based on that initialized v_UEAddSecurityCap, which is then passed to function f_EUTRA38_TAUReqFromN1. </w:t>
            </w:r>
          </w:p>
          <w:p w14:paraId="7637A43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A32792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v_UENWCap, initialized it to cr_UENetworkCap_Any and passed this to function f_EUTRA38_TAUReqFromN1. </w:t>
            </w:r>
          </w:p>
          <w:p w14:paraId="4131ED5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6C2D7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58198499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00D54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902A34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3F24F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Called function f_EUTRA_RRC_ConnectionRelease after Step 25a6</w:t>
            </w:r>
          </w:p>
          <w:p w14:paraId="62795A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051C21" w14:textId="6498042C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C60C24" w:rsidRPr="00C60C24" w14:paraId="5AE51E5D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D36E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4E57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64D7894D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ABED6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E48B" w14:textId="36E4F2B6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C60C24" w:rsidRPr="00C60C24" w14:paraId="53D11A23" w14:textId="77777777" w:rsidTr="00946425">
        <w:tc>
          <w:tcPr>
            <w:tcW w:w="2694" w:type="dxa"/>
            <w:gridSpan w:val="2"/>
          </w:tcPr>
          <w:p w14:paraId="3BBB42E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1D83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13FC7103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48E3A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114EC" w14:textId="08400B1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11.1.7</w:t>
            </w:r>
            <w:r w:rsidRPr="00C60C24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C60C24" w:rsidRPr="00C60C24" w14:paraId="67C750E1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83A4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1C7B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247546B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B7AE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17649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3B3D2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66F4E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8F261" w14:textId="77777777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CBF5E5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E7D44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85EDD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10DC" w14:textId="23264DA0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FBA31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Other core specifications</w:t>
            </w:r>
            <w:r w:rsidRPr="00C60C24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9D5B" w14:textId="2CAA76D0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5068A0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DE8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F1630" w14:textId="0F7CB00C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1E07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93F6A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D468" w14:textId="12AF1861" w:rsidR="00C60C24" w:rsidRPr="00C60C24" w:rsidRDefault="007D720D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38.523-1</w:t>
            </w:r>
          </w:p>
        </w:tc>
      </w:tr>
      <w:tr w:rsidR="00C60C24" w:rsidRPr="00C60C24" w14:paraId="1E3CF108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E5C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06505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06256" w14:textId="3D7A6353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937D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E83B" w14:textId="786DB0D8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620453A9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7925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72DD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10C3AF18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A7041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1631A" w14:textId="6EF254C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These changes are in addition to R5s240502 and R5s240439.</w:t>
            </w:r>
          </w:p>
        </w:tc>
      </w:tr>
      <w:tr w:rsidR="00C60C24" w:rsidRPr="00C60C24" w14:paraId="7DF5BF8F" w14:textId="77777777" w:rsidTr="00946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0EC9B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1DBB1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B32F66C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BBDF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3BA4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AC6D40D" w14:textId="77777777" w:rsidR="00BB18FC" w:rsidRPr="00C60C24" w:rsidRDefault="00BB18FC" w:rsidP="00BB18FC">
      <w:pPr>
        <w:rPr>
          <w:rFonts w:ascii="Arial" w:hAnsi="Arial" w:cs="Arial"/>
          <w:noProof/>
        </w:rPr>
        <w:sectPr w:rsidR="00BB18FC" w:rsidRPr="00C60C2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C60C24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C60C2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2117709"/>
      <w:r w:rsidRPr="00C60C24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F7BC133" w14:textId="493C0ADB" w:rsidR="00B20989" w:rsidRPr="00C60C24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TOC \o "1-3" </w:instrText>
      </w:r>
      <w:r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  <w:iCs/>
        </w:rPr>
        <w:t>Table of Contents</w:t>
      </w:r>
      <w:r w:rsidR="00B20989" w:rsidRPr="00C60C24">
        <w:rPr>
          <w:rFonts w:ascii="Arial" w:hAnsi="Arial" w:cs="Arial"/>
        </w:rPr>
        <w:tab/>
      </w:r>
      <w:r w:rsidR="00B20989" w:rsidRPr="00C60C24">
        <w:rPr>
          <w:rFonts w:ascii="Arial" w:hAnsi="Arial" w:cs="Arial"/>
        </w:rPr>
        <w:fldChar w:fldCharType="begin"/>
      </w:r>
      <w:r w:rsidR="00B20989" w:rsidRPr="00C60C24">
        <w:rPr>
          <w:rFonts w:ascii="Arial" w:hAnsi="Arial" w:cs="Arial"/>
        </w:rPr>
        <w:instrText xml:space="preserve"> PAGEREF _Toc172117709 \h </w:instrText>
      </w:r>
      <w:r w:rsidR="00B20989" w:rsidRPr="00C60C24">
        <w:rPr>
          <w:rFonts w:ascii="Arial" w:hAnsi="Arial" w:cs="Arial"/>
        </w:rPr>
      </w:r>
      <w:r w:rsidR="00B20989"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</w:rPr>
        <w:t>3</w:t>
      </w:r>
      <w:r w:rsidR="00B20989" w:rsidRPr="00C60C24">
        <w:rPr>
          <w:rFonts w:ascii="Arial" w:hAnsi="Arial" w:cs="Arial"/>
        </w:rPr>
        <w:fldChar w:fldCharType="end"/>
      </w:r>
    </w:p>
    <w:p w14:paraId="19AF699E" w14:textId="7A6674DB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lang w:eastAsia="ja-JP"/>
        </w:rPr>
        <w:t>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lang w:eastAsia="ja-JP"/>
        </w:rPr>
        <w:t>Overview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_Toc172117710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9738CB1" w14:textId="2BEED540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</w:rPr>
        <w:t>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</w:rPr>
        <w:t>Corrections required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_Toc172117711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60E94847" w14:textId="39C297EC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1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_Toc172117712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086ADDF" w14:textId="3CA93C76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2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_Toc172117713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9</w:t>
      </w:r>
      <w:r w:rsidRPr="00C60C24">
        <w:rPr>
          <w:rFonts w:ascii="Arial" w:hAnsi="Arial" w:cs="Arial"/>
        </w:rPr>
        <w:fldChar w:fldCharType="end"/>
      </w:r>
    </w:p>
    <w:p w14:paraId="79C93B4B" w14:textId="42E3381A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2.3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3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_Toc172117714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10</w:t>
      </w:r>
      <w:r w:rsidRPr="00C60C24">
        <w:rPr>
          <w:rFonts w:ascii="Arial" w:hAnsi="Arial" w:cs="Arial"/>
        </w:rPr>
        <w:fldChar w:fldCharType="end"/>
      </w:r>
    </w:p>
    <w:p w14:paraId="25F511A4" w14:textId="37F4B30B" w:rsidR="001D7A98" w:rsidRPr="00C60C24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C60C24">
        <w:rPr>
          <w:rFonts w:ascii="Arial" w:hAnsi="Arial" w:cs="Arial"/>
          <w:noProof/>
        </w:rPr>
        <w:fldChar w:fldCharType="end"/>
      </w:r>
      <w:r w:rsidRPr="00C60C24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C60C24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7211771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 w:rsidRPr="00C60C24">
        <w:rPr>
          <w:rFonts w:ascii="Arial" w:hAnsi="Arial"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8BEE22C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C60C24">
        <w:rPr>
          <w:rFonts w:ascii="Arial" w:hAnsi="Arial" w:cs="Arial"/>
        </w:rPr>
        <w:t xml:space="preserve">iwd-TTCN3-B2022-09_D24wk24 </w:t>
      </w:r>
      <w:r w:rsidRPr="00C60C24">
        <w:rPr>
          <w:rFonts w:ascii="Arial" w:hAnsi="Arial" w:cs="Arial"/>
        </w:rPr>
        <w:t>related to the title of this CR</w:t>
      </w:r>
      <w:r w:rsidRPr="00C60C2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C60C24">
        <w:rPr>
          <w:rFonts w:ascii="Arial" w:hAnsi="Arial" w:cs="Arial"/>
          <w:b/>
          <w:lang w:eastAsia="ja-JP"/>
        </w:rPr>
        <w:t xml:space="preserve">Contact: </w:t>
      </w:r>
      <w:r w:rsidRPr="00C60C24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  <w:b/>
          <w:lang w:eastAsia="ja-JP"/>
        </w:rPr>
        <w:tab/>
      </w:r>
      <w:hyperlink r:id="rId22" w:history="1">
        <w:r w:rsidRPr="00C60C24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sz w:val="24"/>
          <w:lang w:eastAsia="ja-JP"/>
        </w:rPr>
        <w:br/>
      </w:r>
      <w:r w:rsidRPr="00C60C24">
        <w:rPr>
          <w:rFonts w:ascii="Arial" w:hAnsi="Arial"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Pr="00C60C24" w:rsidRDefault="00163394" w:rsidP="00163394">
      <w:pPr>
        <w:rPr>
          <w:rFonts w:ascii="Arial" w:hAnsi="Arial" w:cs="Arial"/>
        </w:rPr>
      </w:pPr>
    </w:p>
    <w:p w14:paraId="20085CCA" w14:textId="77777777" w:rsidR="00163394" w:rsidRPr="00C60C2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0" w:name="_Toc295288959"/>
      <w:bookmarkStart w:id="41" w:name="_Toc122434488"/>
      <w:bookmarkStart w:id="42" w:name="_Toc172117711"/>
      <w:r w:rsidRPr="00C60C24">
        <w:rPr>
          <w:rFonts w:ascii="Arial" w:hAnsi="Arial" w:cs="Arial"/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Pr="00C60C24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p w14:paraId="54C69AB4" w14:textId="6254B11F" w:rsidR="00154FB1" w:rsidRPr="00C60C24" w:rsidRDefault="00154FB1" w:rsidP="00154FB1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3" w:name="_Toc172117712"/>
      <w:r w:rsidRPr="00C60C24">
        <w:rPr>
          <w:rFonts w:ascii="Arial" w:hAnsi="Arial" w:cs="Arial"/>
          <w:b/>
          <w:bCs/>
          <w:sz w:val="28"/>
          <w:szCs w:val="28"/>
        </w:rPr>
        <w:t>Change 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C60C24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87451D" w:rsidR="0000252C" w:rsidRPr="00C60C24" w:rsidRDefault="004805BF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fl_TC_11_1_7_NR5GC_EUTRA_TestBody</w:t>
            </w:r>
          </w:p>
        </w:tc>
      </w:tr>
      <w:tr w:rsidR="0000252C" w:rsidRPr="00C60C24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63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0D2162D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54DA1D3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A0710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v_UENWCap is initialized.</w:t>
            </w:r>
          </w:p>
          <w:p w14:paraId="7C1DA29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For the flow of testcase 11.1.7, the IEs v_UENWCap.cIoT_proSeCap and  v_UENWCap.cIoT_V2X are set as ?.</w:t>
            </w:r>
          </w:p>
          <w:p w14:paraId="17F259E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477013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319D069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125C6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 the template used for capturing the TAU REQ at Step 25a4 expects the IE ueStatus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S1. However, in the current case the UE has already been on Eutra cell for the emergency call, and after releasing the call the UE performs a TAU to gain full services on the Eutra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S1 transition, and hence the IE ueStatus may be omitted by a conformant UE. This needs to be accommodated.</w:t>
            </w:r>
          </w:p>
          <w:p w14:paraId="0B7049FE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DD355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The current TTCN does not implement rrc release after Step 25a6, this needs to be implemented.</w:t>
            </w:r>
          </w:p>
          <w:p w14:paraId="6BB078D3" w14:textId="04E8FEAC" w:rsidR="00D13472" w:rsidRPr="00C60C24" w:rsidRDefault="00D13472" w:rsidP="007C1C0B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00252C" w:rsidRPr="00C60C24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626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pc_EN_DC and based on that initialized v_UEAddSecurityCap, which is then passed to function f_EUTRA38_TAUReqFromN1. </w:t>
            </w:r>
          </w:p>
          <w:p w14:paraId="07CFA5E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1D1CA9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v_UENWCap, initialized it to cr_UENetworkCap_Any and passed this to function f_EUTRA38_TAUReqFromN1. </w:t>
            </w:r>
          </w:p>
          <w:p w14:paraId="2BE155A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9F2AA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3B350E3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6FD01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58FCAD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657F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Called function f_EUTRA_RRC_ConnectionRelease after Step 25a6</w:t>
            </w:r>
          </w:p>
          <w:p w14:paraId="28E9C7E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33E28" w14:textId="2BA66E64" w:rsidR="007C1C0B" w:rsidRPr="00C60C24" w:rsidRDefault="00A95F9B" w:rsidP="00A95F9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00252C" w:rsidRPr="00C60C24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2A3FEC2C" w:rsidR="0000252C" w:rsidRPr="00C60C24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4805BF" w:rsidRPr="00C60C24">
              <w:rPr>
                <w:rFonts w:ascii="Arial" w:hAnsi="Arial" w:cs="Arial"/>
                <w:color w:val="000000"/>
              </w:rPr>
              <w:t>PS_Fallback_NR5GC_EUTRA.ttcn</w:t>
            </w:r>
          </w:p>
        </w:tc>
      </w:tr>
      <w:tr w:rsidR="006C4E11" w:rsidRPr="00C60C24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C60C24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C60C24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Pr="00C60C24" w:rsidRDefault="0000252C" w:rsidP="00DD41A1">
      <w:pPr>
        <w:spacing w:after="0"/>
        <w:rPr>
          <w:rFonts w:ascii="Arial" w:hAnsi="Arial" w:cs="Arial"/>
          <w:b/>
          <w:lang w:eastAsia="en-GB"/>
        </w:rPr>
      </w:pPr>
    </w:p>
    <w:p w14:paraId="1619A18F" w14:textId="77777777" w:rsidR="00C00D8D" w:rsidRPr="00C60C24" w:rsidRDefault="006365D3" w:rsidP="00C00D8D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D81F50"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204E60EC" w14:textId="77777777" w:rsidTr="00FE522A">
        <w:tc>
          <w:tcPr>
            <w:tcW w:w="9639" w:type="dxa"/>
          </w:tcPr>
          <w:p w14:paraId="447D81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fl_TC_11_1_7_NR5GC_EUTRA_TestBody() runs on EUTRA_Multi5GS_PTC // @sic R5-204399 sic@</w:t>
            </w:r>
          </w:p>
          <w:p w14:paraId="1DD7E65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EAD25A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NasCount_Type v_NasCount;</w:t>
            </w:r>
          </w:p>
          <w:p w14:paraId="538A1D0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NAS_MSG_Indication_Type v_NasInd;</w:t>
            </w:r>
          </w:p>
          <w:p w14:paraId="7489948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boolean v_N1disabled := false;</w:t>
            </w:r>
          </w:p>
          <w:p w14:paraId="5D12DA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t_T1 := f_EUTRA_SetTimerToleranceMin (eutra_Cell1, nasTimer, 60.0);</w:t>
            </w:r>
          </w:p>
          <w:p w14:paraId="374F7F3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D1517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1C2F9B0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f_EUTRA_NR_SendSysinfoCoOrd(NR, f_EUTRA38_IRAT_ListOfFrequencies({eutra_Cell1}));</w:t>
            </w:r>
          </w:p>
          <w:p w14:paraId="695A153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3FEC73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f_EUTRA_NR_WaitForCoOrd_Trigger (NR, "Change Power Level");  // @sic R5-216190 sic@</w:t>
            </w:r>
          </w:p>
          <w:p w14:paraId="6D1DF9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siclog@</w:t>
            </w:r>
          </w:p>
          <w:p w14:paraId="31F2E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f_EUTRA38_SetCellPower(eutra_Cell1, tsc_Suitable_NeighbourIntraFreq_CellRS_EPRE, tsc_Suitable_NeighbourIntraFreq_CellRS_EPRE); //@sic R5-210133 sic@</w:t>
            </w:r>
          </w:p>
          <w:p w14:paraId="4F21BCB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C50E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7-10b2" siclog@</w:t>
            </w:r>
          </w:p>
          <w:p w14:paraId="27D2E0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RRCConnectionRequest message with 'establishmentCause' set to 'emergency'.</w:t>
            </w:r>
          </w:p>
          <w:p w14:paraId="5FFD8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// @sic R5-204467, R5s211357 sic@</w:t>
            </w:r>
          </w:p>
          <w:p w14:paraId="1C215B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v_NasInd := f_EUTRA38_TAUReqFromN1(eutra_Cell1,</w:t>
            </w:r>
          </w:p>
          <w:p w14:paraId="46BA2EE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tsc_RRC_TI_Def,</w:t>
            </w:r>
          </w:p>
          <w:p w14:paraId="6FA688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2D7E0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0EBEDB7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4AF606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emergency);</w:t>
            </w:r>
          </w:p>
          <w:p w14:paraId="5B660A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7");</w:t>
            </w:r>
          </w:p>
          <w:p w14:paraId="749C12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226C5BB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if (match (v_NasInd.Pdu.Msg.tRACKING_AREA_UPDATE_REQUEST.ueNetworkCapability, cdr_NR5GC_UENetworkCap_N1Disabled('58'O))){  // @sic R5-227443 sic@</w:t>
            </w:r>
          </w:p>
          <w:p w14:paraId="3206D50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v_N1disabled := true;</w:t>
            </w:r>
          </w:p>
          <w:p w14:paraId="4B27D9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DEF7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v_NasCount := v_NasInd.SecurityProtection.NasCount;</w:t>
            </w:r>
          </w:p>
          <w:p w14:paraId="27379B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1B44ACE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siclog@</w:t>
            </w:r>
          </w:p>
          <w:p w14:paraId="34AABA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f_EUTRA38_MultiPDN_Activate_SRB2_DRB_SendRrcMsg(eutra_Cell1,</w:t>
            </w:r>
          </w:p>
          <w:p w14:paraId="14B1F4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tsc_RRC_TI_Def,</w:t>
            </w:r>
          </w:p>
          <w:p w14:paraId="0A0A0E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v_NasCount);</w:t>
            </w:r>
          </w:p>
          <w:p w14:paraId="3EE5D7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127A3F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f_EUTRA_Activate_SRB2_DRB_ReceiveRrcAndNasMsg(eutra_Cell1,</w:t>
            </w:r>
          </w:p>
          <w:p w14:paraId="76EEE4F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tsc_RRC_TI_Def); // @sic R5s210341 sic@ // @sic R5s210616 sic@</w:t>
            </w:r>
          </w:p>
          <w:p w14:paraId="45D24F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02F09C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// Steps 4a1 - 4b2 are not performed for mapped security context, so not included here</w:t>
            </w:r>
          </w:p>
          <w:p w14:paraId="1796D4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siclog@</w:t>
            </w:r>
          </w:p>
          <w:p w14:paraId="105AC8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f_EUTRA38_TrackingAreaUpdateFromN1_WithoutReq(eutra_Cell1,</w:t>
            </w:r>
          </w:p>
          <w:p w14:paraId="05D6BAA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v_NasInd,</w:t>
            </w:r>
          </w:p>
          <w:p w14:paraId="19C3E33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0AEFF4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noRrcConnectionRelease,</w:t>
            </w:r>
          </w:p>
          <w:p w14:paraId="327F8A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61F139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7E2863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6E8982A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11");</w:t>
            </w:r>
          </w:p>
          <w:p w14:paraId="2C65BF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66C5C3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161B3BC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f_IMS_IPCAN_SendCoOrdMsg(IMS[tsc_Index_IMS1], cms_IPCAN_IMS_QueryResponse(f_EUTRA_IMS_IpcanInfo()));</w:t>
            </w:r>
          </w:p>
          <w:p w14:paraId="2DD0C3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CE7905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siclog@</w:t>
            </w:r>
          </w:p>
          <w:p w14:paraId="1A99007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7AB4C6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f_EUTRA38_MultiPDN_EstablishAdditionalPDNs(eutra_Cell1, 1, -, -, -, '100'B, omit, v_N1disabled); // @sic R5s211357, R5-227443 sic@</w:t>
            </w:r>
          </w:p>
          <w:p w14:paraId="041DD5B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14");</w:t>
            </w:r>
          </w:p>
          <w:p w14:paraId="079D43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720F9B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siclog@</w:t>
            </w:r>
          </w:p>
          <w:p w14:paraId="0718FF0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f_EUTRA38_MultiPDN_ActivateDedicatedEpsBearer_Speech(eutra_Cell1, Emergency_PDN);</w:t>
            </w:r>
          </w:p>
          <w:p w14:paraId="64FD95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20");</w:t>
            </w:r>
          </w:p>
          <w:p w14:paraId="6F5F176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E122B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siclog@</w:t>
            </w:r>
          </w:p>
          <w:p w14:paraId="0A1BC0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f_Delay(1.0);</w:t>
            </w:r>
          </w:p>
          <w:p w14:paraId="65A9DB5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507E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siclog@</w:t>
            </w:r>
          </w:p>
          <w:p w14:paraId="6B207B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f_EUTRA_NR_SendCoOrd (NR, cms_EUTRA_NR_Trigger("Change Power Level"));  // @sic R5-241691 sic@</w:t>
            </w:r>
          </w:p>
          <w:p w14:paraId="58333C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9A899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siclog@</w:t>
            </w:r>
          </w:p>
          <w:p w14:paraId="039C22E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17F36C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f_IMS_IPCAN_SendCoOrdMsg(IMS[tsc_Index_IMS2]);</w:t>
            </w:r>
          </w:p>
          <w:p w14:paraId="70A5BF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1A5B75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6D78338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f_IMS_IPCAN_WaitForTrigger(IMS[tsc_Index_IMS2]);</w:t>
            </w:r>
          </w:p>
          <w:p w14:paraId="375E1D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30963F9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f_EUTRA_DeactivateEPS_BearerContext (eutra_Cell1,</w:t>
            </w:r>
          </w:p>
          <w:p w14:paraId="0F11E43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int2hex(valueof(f_Get_EPSBearerIdForAPNType(Emergency_PDN)), 1));</w:t>
            </w:r>
          </w:p>
          <w:p w14:paraId="3C6DB8F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585E06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siclog@</w:t>
            </w:r>
          </w:p>
          <w:p w14:paraId="2A3A47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f_EUTRA_RRC_ConnectionRelease(eutra_Cell1);// @sic R5-241691 sic@</w:t>
            </w:r>
          </w:p>
          <w:p w14:paraId="18D1B1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FA1C37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siclog@</w:t>
            </w:r>
          </w:p>
          <w:p w14:paraId="3BD4144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t_T1.start; // @sic R5-241691 sic@</w:t>
            </w:r>
          </w:p>
          <w:p w14:paraId="5219D6A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44CCB1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511805F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siclog@</w:t>
            </w:r>
          </w:p>
          <w:p w14:paraId="21A917E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SRB.check(receive(car_SRB0_RrcPdu_IND(eutra_Cell1, cr_RRCConnectionRequest(cr_EstablishmentCause_Any))))</w:t>
            </w:r>
          </w:p>
          <w:p w14:paraId="6F064C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5FBC95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siclog@</w:t>
            </w:r>
          </w:p>
          <w:p w14:paraId="60BBAC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t_T1.stop;</w:t>
            </w:r>
          </w:p>
          <w:p w14:paraId="1AE27E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siclog@</w:t>
            </w:r>
          </w:p>
          <w:p w14:paraId="7E1F0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7ACD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v_NasInd := f_EUTRA_RRC_ConnEst_DefWithNas(eutra_Cell1,</w:t>
            </w:r>
          </w:p>
          <w:p w14:paraId="0DD8D7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tsc_RRC_TI_Def,</w:t>
            </w:r>
          </w:p>
          <w:p w14:paraId="52DA18A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3EF823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cr_NAS_Indication(tsc_SHT_IntegrityProtected,</w:t>
            </w:r>
          </w:p>
          <w:p w14:paraId="6663A5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cr_TAU_Request_N1ToS1(('000'B, '001'B, '010'B),</w:t>
            </w:r>
          </w:p>
          <w:p w14:paraId="17C607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                                      ?,</w:t>
            </w:r>
          </w:p>
          <w:p w14:paraId="230835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cr_DRXparameter_Any ('5C'O) ifpresent,</w:t>
            </w:r>
          </w:p>
          <w:p w14:paraId="0CE896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f_GetAdditionalUpdateType(NORMAL),</w:t>
            </w:r>
          </w:p>
          <w:p w14:paraId="51DDF2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4AB9CF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555211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487C810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cr_UeRadioCap ifpresent,</w:t>
            </w:r>
          </w:p>
          <w:p w14:paraId="6B6F7E7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2F53F5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cr_UE_AddSecurityCap_Any ifpresent,</w:t>
            </w:r>
          </w:p>
          <w:p w14:paraId="42F827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cr_UEStatus_Any ifpresent)));  // @sic R5s240439 sic@</w:t>
            </w:r>
          </w:p>
          <w:p w14:paraId="451EC6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8B959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f_EUTRA_TrackingAreaUpdate_Accept_Complete(eutra_Cell1,</w:t>
            </w:r>
          </w:p>
          <w:p w14:paraId="09BDB8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f_EUTRA_CellInfo_GetGuti(eutra_Cell1),</w:t>
            </w:r>
          </w:p>
          <w:p w14:paraId="4E54D5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f_GetEPSTAUType(NORMAL),</w:t>
            </w:r>
          </w:p>
          <w:p w14:paraId="279D62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v_NasInd.Pdu.Msg.tRACKING_AREA_UPDATE_REQUEST.epsBearerContextStatus,</w:t>
            </w:r>
          </w:p>
          <w:p w14:paraId="5BD2826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v_NasInd.Pdu.Msg.tRACKING_AREA_UPDATE_REQUEST.addUpdateType,</w:t>
            </w:r>
          </w:p>
          <w:p w14:paraId="35E1078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14EB822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f_EUTRA_RRC_ConnectionRelease(eutra_Cell1);  // @sic R5s240439 sic@</w:t>
            </w:r>
          </w:p>
          <w:p w14:paraId="29ED6C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45D1D2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siclog@</w:t>
            </w:r>
          </w:p>
          <w:p w14:paraId="53330F5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t_T1.timeout {}</w:t>
            </w:r>
          </w:p>
          <w:p w14:paraId="68E1729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2BF53A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20E7940" w14:textId="79D917C6" w:rsidR="00FE522A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</w:tc>
      </w:tr>
    </w:tbl>
    <w:p w14:paraId="55C35522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7A8E50C1" w14:textId="6278F7B2" w:rsidR="007867BA" w:rsidRPr="00C60C24" w:rsidRDefault="00C00D8D" w:rsidP="007867BA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7867BA"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75A6727A" w14:textId="77777777" w:rsidTr="00FE522A">
        <w:tc>
          <w:tcPr>
            <w:tcW w:w="9639" w:type="dxa"/>
          </w:tcPr>
          <w:p w14:paraId="72113433" w14:textId="77777777" w:rsidR="00FE522A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module EPS_Fallback_NR5GC_EUTRA {</w:t>
            </w:r>
          </w:p>
          <w:p w14:paraId="5E5B2EF4" w14:textId="77777777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0F554711" w14:textId="45306A79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import from EUTRA_NR_Parameters all; //WA#WI1310708 11_1_7</w:t>
            </w:r>
          </w:p>
          <w:p w14:paraId="3447800D" w14:textId="43AC07A4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2695D7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fl_TC_11_1_7_NR5GC_EUTRA_TestBody() runs on EUTRA_Multi5GS_PTC // @sic R5-204399 sic@</w:t>
            </w:r>
          </w:p>
          <w:p w14:paraId="5D8B61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72435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NasCount_Type v_NasCount;</w:t>
            </w:r>
          </w:p>
          <w:p w14:paraId="53302E8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NAS_MSG_Indication_Type v_NasInd;</w:t>
            </w:r>
          </w:p>
          <w:p w14:paraId="7A7672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boolean v_N1disabled := false;</w:t>
            </w:r>
          </w:p>
          <w:p w14:paraId="2D04F1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var template UE_AdditionalSecurityCapability v_UEAddSecurityCap; //WA#WI1310708 11_1_7</w:t>
            </w:r>
          </w:p>
          <w:p w14:paraId="31A2EE6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var template(present) UE_NetworkCap v_UENWCap := cr_UENetworkCap_Any ('58'O); //WA#WI1310708 11_1_7</w:t>
            </w:r>
          </w:p>
          <w:p w14:paraId="52A1C6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t_T1 := f_EUTRA_SetTimerToleranceMin (eutra_Cell1, nasTimer, 60.0);</w:t>
            </w:r>
          </w:p>
          <w:p w14:paraId="234272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732B7D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7FC27F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f_EUTRA_NR_SendSysinfoCoOrd(NR, f_EUTRA38_IRAT_ListOfFrequencies({eutra_Cell1}));</w:t>
            </w:r>
          </w:p>
          <w:p w14:paraId="63ADC2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1BFD19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f_EUTRA_NR_WaitForCoOrd_Trigger (NR, "Change Power Level");  // @sic R5-216190 sic@</w:t>
            </w:r>
          </w:p>
          <w:p w14:paraId="57D273B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siclog@</w:t>
            </w:r>
          </w:p>
          <w:p w14:paraId="3FAE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f_EUTRA38_SetCellPower(eutra_Cell1, tsc_Suitable_NeighbourIntraFreq_CellRS_EPRE, tsc_Suitable_NeighbourIntraFreq_CellRS_EPRE); //@sic R5-210133 sic@</w:t>
            </w:r>
          </w:p>
          <w:p w14:paraId="2B2101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2C43EF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 (pc_EN_DC == true ) { //WA#WI1310708 11_1_7</w:t>
            </w:r>
          </w:p>
          <w:p w14:paraId="45539D4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v_UEAddSecurityCap := cr_UE_AddSecurityCap_Any;</w:t>
            </w:r>
          </w:p>
          <w:p w14:paraId="33C5BF2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4442250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else {</w:t>
            </w:r>
          </w:p>
          <w:p w14:paraId="3892BDA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v_UEAddSecurityCap := omit;</w:t>
            </w:r>
          </w:p>
          <w:p w14:paraId="7081A5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38BCBB2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B65A08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7-10b2" siclog@</w:t>
            </w:r>
          </w:p>
          <w:p w14:paraId="44CBA2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RRCConnectionRequest message with 'establishmentCause' set to 'emergency'.</w:t>
            </w:r>
          </w:p>
          <w:p w14:paraId="5321F0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// @sic R5-204467, R5s211357 sic@</w:t>
            </w:r>
          </w:p>
          <w:p w14:paraId="581844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v_NasInd := f_EUTRA38_TAUReqFromN1(eutra_Cell1,</w:t>
            </w:r>
          </w:p>
          <w:p w14:paraId="35F857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tsc_RRC_TI_Def,</w:t>
            </w:r>
          </w:p>
          <w:p w14:paraId="1345B2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73E9F0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70AE64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D4CB1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emergency,</w:t>
            </w:r>
          </w:p>
          <w:p w14:paraId="323F8F9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-, //WA#WI1310708 11_1_7</w:t>
            </w:r>
          </w:p>
          <w:p w14:paraId="4B7585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v_UEAddSecurityCap, //WA#WI1310708 11_1_7</w:t>
            </w:r>
          </w:p>
          <w:p w14:paraId="7688B4B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v_UENWCap /*WA#WI1310708 11_1_7*/);</w:t>
            </w:r>
          </w:p>
          <w:p w14:paraId="7588C79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7");</w:t>
            </w:r>
          </w:p>
          <w:p w14:paraId="1B5DA4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728B080E" w14:textId="4A2F95BA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/*WA#WI1310708 11_1_7 </w:t>
            </w:r>
            <w:r w:rsidRPr="00C60C24">
              <w:rPr>
                <w:rFonts w:ascii="Arial" w:hAnsi="Arial" w:cs="Arial"/>
                <w:b/>
                <w:highlight w:val="green"/>
                <w:lang w:eastAsia="en-GB"/>
              </w:rPr>
              <w:t>COMMENTED OUT</w:t>
            </w:r>
          </w:p>
          <w:p w14:paraId="5AC0E3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(match (v_NasInd.Pdu.Msg.tRACKING_AREA_UPDATE_REQUEST.ueNetworkCapability, cdr_NR5GC_UENetworkCap_N1Disabled('58'O))){  // @sic R5-227443 sic@</w:t>
            </w:r>
          </w:p>
          <w:p w14:paraId="34E0592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v_N1disabled := true;</w:t>
            </w:r>
          </w:p>
          <w:p w14:paraId="1DC9279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*/</w:t>
            </w:r>
          </w:p>
          <w:p w14:paraId="490111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11_1_7 : Start</w:t>
            </w:r>
          </w:p>
          <w:p w14:paraId="48FB75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(ispresent (v_NasInd.Pdu.Msg.tRACKING_AREA_UPDATE_REQUEST.ueNetworkCapability.cIoT_V2X)) {        </w:t>
            </w:r>
          </w:p>
          <w:p w14:paraId="71E636D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if ( substr(bit2str(v_NasInd.Pdu.Msg.tRACKING_AREA_UPDATE_REQUEST.ueNetworkCapability.cIoT_V2X),2,1) == "0"){</w:t>
            </w:r>
          </w:p>
          <w:p w14:paraId="27D2CAD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f_EUTRA_PreliminaryPass(__FILE__, __LINE__, "Step 4");</w:t>
            </w:r>
          </w:p>
          <w:p w14:paraId="5CBC9A4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v_N1disabled := true;</w:t>
            </w:r>
          </w:p>
          <w:p w14:paraId="4A789A5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 else {</w:t>
            </w:r>
          </w:p>
          <w:p w14:paraId="0FC707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f_EUTRA_SetVerdictFailOrInconc(__FILE__, __LINE__, "Step 4 : N1 mode supported");</w:t>
            </w:r>
          </w:p>
          <w:p w14:paraId="6186F7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</w:t>
            </w:r>
          </w:p>
          <w:p w14:paraId="11C4123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 else {</w:t>
            </w:r>
          </w:p>
          <w:p w14:paraId="29FAD4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f_EUTRA_PreliminaryPass(__FILE__, __LINE__, "Step 4");        </w:t>
            </w:r>
          </w:p>
          <w:p w14:paraId="16A949F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778736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11_1_7 : Stop</w:t>
            </w:r>
          </w:p>
          <w:p w14:paraId="1951781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v_NasCount := v_NasInd.SecurityProtection.NasCount;</w:t>
            </w:r>
          </w:p>
          <w:p w14:paraId="6579955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46272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siclog@</w:t>
            </w:r>
          </w:p>
          <w:p w14:paraId="4FC077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f_EUTRA38_MultiPDN_Activate_SRB2_DRB_SendRrcMsg(eutra_Cell1,</w:t>
            </w:r>
          </w:p>
          <w:p w14:paraId="25BB5FE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tsc_RRC_TI_Def,</w:t>
            </w:r>
          </w:p>
          <w:p w14:paraId="205B85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v_NasCount);</w:t>
            </w:r>
          </w:p>
          <w:p w14:paraId="7229C6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7A25E4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f_EUTRA_Activate_SRB2_DRB_ReceiveRrcAndNasMsg(eutra_Cell1,</w:t>
            </w:r>
          </w:p>
          <w:p w14:paraId="3B0729C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tsc_RRC_TI_Def); // @sic R5s210341 sic@ // @sic R5s210616 sic@</w:t>
            </w:r>
          </w:p>
          <w:p w14:paraId="1CDB61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7440ED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4a1 - 4b2 are not performed for mapped security context, so not included here</w:t>
            </w:r>
          </w:p>
          <w:p w14:paraId="78FA941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siclog@</w:t>
            </w:r>
          </w:p>
          <w:p w14:paraId="400F25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f_EUTRA38_TrackingAreaUpdateFromN1_WithoutReq(eutra_Cell1,</w:t>
            </w:r>
          </w:p>
          <w:p w14:paraId="2030743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v_NasInd,</w:t>
            </w:r>
          </w:p>
          <w:p w14:paraId="7DE607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7CC5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noRrcConnectionRelease,</w:t>
            </w:r>
          </w:p>
          <w:p w14:paraId="467C1A5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220A651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03D466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067EDC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11");</w:t>
            </w:r>
          </w:p>
          <w:p w14:paraId="4BCFEC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2AB170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789F5BA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f_IMS_IPCAN_SendCoOrdMsg(IMS[tsc_Index_IMS1], cms_IPCAN_IMS_QueryResponse(f_EUTRA_IMS_IpcanInfo()));</w:t>
            </w:r>
          </w:p>
          <w:p w14:paraId="148D10E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2CD83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siclog@</w:t>
            </w:r>
          </w:p>
          <w:p w14:paraId="213881F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0FDF64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f_EUTRA38_MultiPDN_EstablishAdditionalPDNs(eutra_Cell1, 1, -, -, -, '100'B, omit, v_N1disabled); // @sic R5s211357, R5-227443 sic@</w:t>
            </w:r>
          </w:p>
          <w:p w14:paraId="082576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14");</w:t>
            </w:r>
          </w:p>
          <w:p w14:paraId="20323F9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2BF192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siclog@</w:t>
            </w:r>
          </w:p>
          <w:p w14:paraId="383543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f_EUTRA38_MultiPDN_ActivateDedicatedEpsBearer_Speech(eutra_Cell1, Emergency_PDN);</w:t>
            </w:r>
          </w:p>
          <w:p w14:paraId="6E7572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f_EUTRA_PreliminaryPass(__FILE__, __LINE__, "Step 20");</w:t>
            </w:r>
          </w:p>
          <w:p w14:paraId="2AA5FB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CAA50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siclog@</w:t>
            </w:r>
          </w:p>
          <w:p w14:paraId="6CDB12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f_Delay(1.0);</w:t>
            </w:r>
          </w:p>
          <w:p w14:paraId="2B5FA4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F447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siclog@</w:t>
            </w:r>
          </w:p>
          <w:p w14:paraId="50E65A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f_EUTRA_NR_SendCoOrd (NR, cms_EUTRA_NR_Trigger("Change Power Level"));  // @sic R5-241691 sic@</w:t>
            </w:r>
          </w:p>
          <w:p w14:paraId="301D21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8A564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siclog@</w:t>
            </w:r>
          </w:p>
          <w:p w14:paraId="2C15E5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5F02CC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f_IMS_IPCAN_SendCoOrdMsg(IMS[tsc_Index_IMS2]);</w:t>
            </w:r>
          </w:p>
          <w:p w14:paraId="096810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783FF9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4955E3E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f_IMS_IPCAN_WaitForTrigger(IMS[tsc_Index_IMS2]);</w:t>
            </w:r>
          </w:p>
          <w:p w14:paraId="7F14DF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5ED3B44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f_EUTRA_DeactivateEPS_BearerContext (eutra_Cell1,</w:t>
            </w:r>
          </w:p>
          <w:p w14:paraId="7AB7AF4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int2hex(valueof(f_Get_EPSBearerIdForAPNType(Emergency_PDN)), 1));</w:t>
            </w:r>
          </w:p>
          <w:p w14:paraId="73CC2C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7AD158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siclog@</w:t>
            </w:r>
          </w:p>
          <w:p w14:paraId="4C446B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f_EUTRA_RRC_ConnectionRelease(eutra_Cell1);// @sic R5-241691 sic@</w:t>
            </w:r>
          </w:p>
          <w:p w14:paraId="77D60DB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69D9190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siclog@</w:t>
            </w:r>
          </w:p>
          <w:p w14:paraId="48A1B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t_T1.start; // @sic R5-241691 sic@</w:t>
            </w:r>
          </w:p>
          <w:p w14:paraId="7E402E7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44918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048FEE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siclog@</w:t>
            </w:r>
          </w:p>
          <w:p w14:paraId="20C4BF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SRB.check(receive(car_SRB0_RrcPdu_IND(eutra_Cell1, cr_RRCConnectionRequest(cr_EstablishmentCause_Any))))</w:t>
            </w:r>
          </w:p>
          <w:p w14:paraId="36F3DB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4444582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siclog@</w:t>
            </w:r>
          </w:p>
          <w:p w14:paraId="0CF6ED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t_T1.stop;</w:t>
            </w:r>
          </w:p>
          <w:p w14:paraId="77F18C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siclog@</w:t>
            </w:r>
          </w:p>
          <w:p w14:paraId="08ADB69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B4283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v_NasInd := f_EUTRA_RRC_ConnEst_DefWithNas(eutra_Cell1,</w:t>
            </w:r>
          </w:p>
          <w:p w14:paraId="11ACDB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tsc_RRC_TI_Def,</w:t>
            </w:r>
          </w:p>
          <w:p w14:paraId="2F70BA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2A10C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cr_NAS_Indication(tsc_SHT_IntegrityProtected,</w:t>
            </w:r>
          </w:p>
          <w:p w14:paraId="47704BB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cr_TAU_Request_UEStatus_N1</w:t>
            </w:r>
            <w:r w:rsidRPr="00C60C24">
              <w:rPr>
                <w:rFonts w:ascii="Arial" w:hAnsi="Arial" w:cs="Arial"/>
                <w:bCs/>
                <w:lang w:eastAsia="en-GB"/>
              </w:rPr>
              <w:t>(('000'B, '001'B, '010'B), //WA#WI1310708 11_1_7</w:t>
            </w:r>
          </w:p>
          <w:p w14:paraId="3A16C4B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168665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cr_DRXparameter_Any ('5C'O) ifpresent,</w:t>
            </w:r>
          </w:p>
          <w:p w14:paraId="3CE3182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f_GetAdditionalUpdateType(NORMAL),</w:t>
            </w:r>
          </w:p>
          <w:p w14:paraId="6F227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182C8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7FD0C03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066B3F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cr_UeRadioCap ifpresent,</w:t>
            </w:r>
          </w:p>
          <w:p w14:paraId="5B6DD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1F27D9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cr_UE_AddSecurityCap_Any ifpresent)));</w:t>
            </w:r>
          </w:p>
          <w:p w14:paraId="56C79E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3281ED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f_EUTRA_TrackingAreaUpdate_Accept_Complete(eutra_Cell1,</w:t>
            </w:r>
          </w:p>
          <w:p w14:paraId="75351C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f_EUTRA_CellInfo_GetGuti(eutra_Cell1),</w:t>
            </w:r>
          </w:p>
          <w:p w14:paraId="119D572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f_GetEPSTAUType(NORMAL),</w:t>
            </w:r>
          </w:p>
          <w:p w14:paraId="5C2660B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v_NasInd.Pdu.Msg.tRACKING_AREA_UPDATE_REQUEST.epsBearerContextStatus,</w:t>
            </w:r>
          </w:p>
          <w:p w14:paraId="475A3B7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v_NasInd.Pdu.Msg.tRACKING_AREA_UPDATE_REQUEST.addUpdateType,</w:t>
            </w:r>
          </w:p>
          <w:p w14:paraId="6BA8AB1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40B836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</w:p>
          <w:p w14:paraId="761BE9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f_EUTRA_RRC_ConnectionRelease(eutra_Cell1); //WA#WI1310708 11_1_7</w:t>
            </w:r>
          </w:p>
          <w:p w14:paraId="27CF7F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E5D65F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siclog@</w:t>
            </w:r>
          </w:p>
          <w:p w14:paraId="401EA15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t_T1.timeout {}</w:t>
            </w:r>
          </w:p>
          <w:p w14:paraId="72200E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8149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4507953" w14:textId="4699EBFF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  <w:p w14:paraId="5CD86BA5" w14:textId="1FA17DA6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</w:tc>
      </w:tr>
    </w:tbl>
    <w:p w14:paraId="13CE9784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5BCC45FC" w14:textId="757A3306" w:rsidR="00C9266B" w:rsidRPr="00C60C24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4" w:name="_Toc172117713"/>
      <w:r w:rsidRPr="00C60C24">
        <w:rPr>
          <w:rFonts w:ascii="Arial" w:hAnsi="Arial" w:cs="Arial"/>
          <w:b/>
          <w:bCs/>
          <w:sz w:val="28"/>
          <w:szCs w:val="28"/>
        </w:rPr>
        <w:t>Change 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C60C24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5DD134C0" w:rsidR="00C9266B" w:rsidRPr="00C60C24" w:rsidRDefault="00134069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</w:p>
        </w:tc>
      </w:tr>
      <w:tr w:rsidR="00C9266B" w:rsidRPr="00C60C24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9C6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v_UENWCap is initialized.</w:t>
            </w:r>
          </w:p>
          <w:p w14:paraId="1F35B11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For the flow of testcase 11.1.7, the IEs v_UENWCap.cIoT_proSeCap and  v_UENWCap.cIoT_V2X are set as ?.</w:t>
            </w:r>
          </w:p>
          <w:p w14:paraId="69D6EC5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75356F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359FAD" w14:textId="2ED6D35E" w:rsidR="00C9266B" w:rsidRPr="00C60C24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60C24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1D9" w14:textId="77777777" w:rsidR="001B35D1" w:rsidRPr="00C60C24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2AEAB4EE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if (isvalue(p_UE_NetworkCap)) { // @sic R5-243593 sic@</w:t>
            </w:r>
          </w:p>
          <w:p w14:paraId="092BD7A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v_UENWCap := p_UE_NetworkCap;</w:t>
            </w:r>
          </w:p>
          <w:p w14:paraId="71FD80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531F69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if((testcasename() == "TC_11_4_12_NR5GC") or (testcasename() == "TC_11_1_7_NR5GC")){ //WA#WI1306226 11_4_12 //WA#WI1310708 11_1_7</w:t>
            </w:r>
          </w:p>
          <w:p w14:paraId="08CE602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v_UENWCap := cr_UENetworkCap_Any('58'O);</w:t>
            </w:r>
          </w:p>
          <w:p w14:paraId="704C0C8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}else {</w:t>
            </w:r>
          </w:p>
          <w:p w14:paraId="3088F4F4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v_UENWCap := cdr_NR5GC_UENetworkCap('58'O);</w:t>
            </w:r>
          </w:p>
          <w:p w14:paraId="1129F5C2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1C5C109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//WA#WI1306226 11_4_12 v_UENWCap := cdr_NR5GC_UENetworkCap('58'O);</w:t>
            </w:r>
          </w:p>
          <w:p w14:paraId="6A8B3A87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if (valueof(p_EstablishmentCause) == emergency and (testcasename() != "TC_11_4_12_NR5GC") and (testcasename() != "TC_11_1_7_NR5GC")) { // @sic R5-217714 sic@ //WA#WI1306226 11_4_12 //WA#WI1310708 11_1_7</w:t>
            </w:r>
          </w:p>
          <w:p w14:paraId="7A513916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v_UENWCap.cIoT_proSeCap := ?; // @sic R5-220644 sic@</w:t>
            </w:r>
          </w:p>
          <w:p w14:paraId="1907FE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v_UENWCap.cIoT_V2X := ?</w:t>
            </w:r>
          </w:p>
          <w:p w14:paraId="62B571D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BA872C1" w14:textId="77777777" w:rsidR="00C9266B" w:rsidRPr="00C60C24" w:rsidRDefault="00A2048D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D6C3C4B" w14:textId="77777777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4BB3A1E" w14:textId="76934BC5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note that this change is made in addition to proposed change in R5s240502</w:t>
            </w:r>
          </w:p>
        </w:tc>
      </w:tr>
      <w:tr w:rsidR="00C9266B" w:rsidRPr="00C60C24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C60C24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67179E" w:rsidRPr="00C60C24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C60C24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77777777" w:rsidR="00C9266B" w:rsidRPr="00C60C24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FDB2729" w14:textId="77777777" w:rsidR="00C9266B" w:rsidRPr="00C60C24" w:rsidRDefault="00C9266B" w:rsidP="00C9266B">
      <w:pPr>
        <w:rPr>
          <w:rFonts w:ascii="Arial" w:hAnsi="Arial" w:cs="Arial"/>
        </w:rPr>
      </w:pPr>
    </w:p>
    <w:p w14:paraId="10F36A08" w14:textId="3047BD44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:rsidRPr="00C60C24" w14:paraId="5E3F5B97" w14:textId="77777777" w:rsidTr="007C24E7">
        <w:tc>
          <w:tcPr>
            <w:tcW w:w="9639" w:type="dxa"/>
          </w:tcPr>
          <w:p w14:paraId="63CDAB8E" w14:textId="77777777" w:rsidR="007C24E7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795AA4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>// If we need a new algorithm, have to store the new values before calling this</w:t>
            </w:r>
          </w:p>
          <w:p w14:paraId="13B18AE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1D2AB37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f_EUTRA_NB_SS_NAS_SecurityConfig(NASCTRL, cas_NasSecurity_5GIntegrity_REQ(true));</w:t>
            </w:r>
          </w:p>
          <w:p w14:paraId="0A336CCB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1E160B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{ // @sic R5s200583 sic@</w:t>
            </w:r>
          </w:p>
          <w:p w14:paraId="6E4741F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v_UeRadioCap := cr_UeRadioCap ifpresent;</w:t>
            </w:r>
          </w:p>
          <w:p w14:paraId="3EB973B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6B994A75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2CA6AE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5A75133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lastRenderedPageBreak/>
              <w:t xml:space="preserve">    if (isvalue(p_UE_NetworkCap)) { // @sic R5-243593 sic@</w:t>
            </w:r>
          </w:p>
          <w:p w14:paraId="586DF37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v_UENWCap := p_UE_NetworkCap;</w:t>
            </w:r>
          </w:p>
          <w:p w14:paraId="0D225D6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7A65CFD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v_UENWCap := cdr_NR5GC_UENetworkCap('58'O);</w:t>
            </w:r>
          </w:p>
          <w:p w14:paraId="2EE4723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if (valueof(p_EstablishmentCause) == emergency) { // @sic R5-217714 sic@</w:t>
            </w:r>
          </w:p>
          <w:p w14:paraId="0CFF2192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v_UENWCap.cIoT_proSeCap := ?; // @sic R5-220644 sic@</w:t>
            </w:r>
          </w:p>
          <w:p w14:paraId="32B7933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v_UENWCap.cIoT_V2X := ?</w:t>
            </w:r>
          </w:p>
          <w:p w14:paraId="479863A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}</w:t>
            </w:r>
          </w:p>
          <w:p w14:paraId="3C33C50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291967D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EB190F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19C8538E" w14:textId="0D129F0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69E05590" w14:textId="643B42F8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7F536C7D" w14:textId="77777777" w:rsidR="007C24E7" w:rsidRPr="00C60C24" w:rsidRDefault="007C24E7" w:rsidP="00C9266B">
      <w:pPr>
        <w:rPr>
          <w:rFonts w:ascii="Arial" w:hAnsi="Arial" w:cs="Arial"/>
        </w:rPr>
      </w:pPr>
    </w:p>
    <w:p w14:paraId="3D812B30" w14:textId="7CA0C3FE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4069" w:rsidRPr="00C60C24" w14:paraId="7971420E" w14:textId="77777777" w:rsidTr="008866D7">
        <w:tc>
          <w:tcPr>
            <w:tcW w:w="9629" w:type="dxa"/>
          </w:tcPr>
          <w:p w14:paraId="3017C17C" w14:textId="1A668226" w:rsidR="002A32C8" w:rsidRPr="00C60C24" w:rsidRDefault="002A32C8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15ABE23E" w14:textId="41FD5E4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>// If we need a new algorithm, have to store the new values before calling this</w:t>
            </w:r>
          </w:p>
          <w:p w14:paraId="7E132D9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40C8646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f_EUTRA_NB_SS_NAS_SecurityConfig(NASCTRL, cas_NasSecurity_5GIntegrity_REQ(true));</w:t>
            </w:r>
          </w:p>
          <w:p w14:paraId="62C1858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352CADB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{ // @sic R5s200583 sic@</w:t>
            </w:r>
          </w:p>
          <w:p w14:paraId="0E1204C1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v_UeRadioCap := cr_UeRadioCap ifpresent;</w:t>
            </w:r>
          </w:p>
          <w:p w14:paraId="644D12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7BCA3B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1858351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8F4CB5B" w14:textId="77777777" w:rsidR="005608BE" w:rsidRPr="00C60C24" w:rsidRDefault="009C0676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r w:rsidR="005608BE" w:rsidRPr="00C60C24">
              <w:rPr>
                <w:rFonts w:ascii="Arial" w:hAnsi="Arial" w:cs="Arial"/>
              </w:rPr>
              <w:t>if (isvalue(p_UE_NetworkCap)) { // @sic R5-243593 sic@</w:t>
            </w:r>
          </w:p>
          <w:p w14:paraId="722A4F9A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v_UENWCap := p_UE_NetworkCap;</w:t>
            </w:r>
          </w:p>
          <w:p w14:paraId="5C3CB636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20272BC8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r w:rsidRPr="00C60C24">
              <w:rPr>
                <w:rFonts w:ascii="Arial" w:hAnsi="Arial" w:cs="Arial"/>
                <w:highlight w:val="green"/>
              </w:rPr>
              <w:t>if((testcasename() == "TC_11_4_12_NR5GC") or (testcasename() == "TC_11_1_7_NR5GC")){ //WA#WI1306226 11_4_12 //WA#WI1310708 11_1_7</w:t>
            </w:r>
          </w:p>
          <w:p w14:paraId="19C75C4B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v_UENWCap := cr_UENetworkCap_Any('58'O);</w:t>
            </w:r>
          </w:p>
          <w:p w14:paraId="102C6B6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}else {</w:t>
            </w:r>
          </w:p>
          <w:p w14:paraId="13215D8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v_UENWCap := cdr_NR5GC_UENetworkCap('58'O);</w:t>
            </w:r>
          </w:p>
          <w:p w14:paraId="020E01B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6E63FAF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//WA#WI1306226 11_4_12 v_UENWCap := cdr_NR5GC_UENetworkCap('58'O);</w:t>
            </w:r>
          </w:p>
          <w:p w14:paraId="0C9F551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if (valueof(p_EstablishmentCause) == emergency and (testcasename() != "TC_11_4_12_NR5GC") and (testcasename() != "TC_11_1_7_NR5GC")) { // @sic R5-217714 sic@ //WA#WI1306226 11_4_12 //WA#WI1310708 11_1_7</w:t>
            </w:r>
          </w:p>
          <w:p w14:paraId="578EF8F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v_UENWCap.cIoT_proSeCap := ?; // @sic R5-220644 sic@</w:t>
            </w:r>
          </w:p>
          <w:p w14:paraId="22F0FCE2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v_UENWCap.cIoT_V2X := ?</w:t>
            </w:r>
          </w:p>
          <w:p w14:paraId="122240F2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72846595" w14:textId="47224B65" w:rsidR="009C0676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  <w:r w:rsidR="009C0676" w:rsidRPr="00C60C24">
              <w:rPr>
                <w:rFonts w:ascii="Arial" w:hAnsi="Arial" w:cs="Arial"/>
              </w:rPr>
              <w:t xml:space="preserve">    </w:t>
            </w:r>
          </w:p>
          <w:p w14:paraId="5C39F36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4D4F6277" w14:textId="363C5E76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49B6809F" w14:textId="20DF24A7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35FC16D9" w14:textId="4CD043B0" w:rsidR="008866D7" w:rsidRPr="00C60C24" w:rsidRDefault="008866D7" w:rsidP="008866D7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5" w:name="_Toc172117714"/>
      <w:r w:rsidRPr="00C60C24">
        <w:rPr>
          <w:rFonts w:ascii="Arial" w:hAnsi="Arial" w:cs="Arial"/>
          <w:b/>
          <w:bCs/>
          <w:sz w:val="28"/>
          <w:szCs w:val="28"/>
        </w:rPr>
        <w:t>Change 3</w:t>
      </w:r>
      <w:bookmarkEnd w:id="45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8866D7" w:rsidRPr="00C60C24" w14:paraId="4DF8D29F" w14:textId="77777777" w:rsidTr="0094642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BBF5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8025" w14:textId="044C1890" w:rsidR="008866D7" w:rsidRPr="00C60C24" w:rsidRDefault="008866D7" w:rsidP="0094642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cr_TAU_Request_UEStatus_N1</w:t>
            </w:r>
          </w:p>
        </w:tc>
      </w:tr>
      <w:tr w:rsidR="008866D7" w:rsidRPr="00C60C24" w14:paraId="1469D63E" w14:textId="77777777" w:rsidTr="0094642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0D07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CA3" w14:textId="77777777" w:rsidR="00A17799" w:rsidRPr="00C60C24" w:rsidRDefault="00A17799" w:rsidP="00A17799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 the template used for capturing the TAU REQ at Step 25a4 expects the IE ueStatus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S1. However, in the current case the UE has already been on Eutra cell for the emergency call, and after releasing the call the UE performs a TAU to gain full services on the Eutra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S1 transition, and hence the IE ueStatus may be omitted by a conformant UE. This needs to be accommodated.</w:t>
            </w:r>
          </w:p>
          <w:p w14:paraId="4AAAC58F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8866D7" w:rsidRPr="00C60C24" w14:paraId="7425F521" w14:textId="77777777" w:rsidTr="009464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D374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B266" w14:textId="098EFD66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New template</w:t>
            </w:r>
          </w:p>
        </w:tc>
      </w:tr>
      <w:tr w:rsidR="008866D7" w:rsidRPr="00C60C24" w14:paraId="2AD340E8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96A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9D0A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Eutra38_NR5GCProcedures.ttcn</w:t>
            </w:r>
          </w:p>
        </w:tc>
      </w:tr>
      <w:tr w:rsidR="008866D7" w:rsidRPr="00C60C24" w14:paraId="616B551F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792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3DC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0936D547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01"/>
      </w:tblGrid>
      <w:tr w:rsidR="00A17799" w:rsidRPr="00C60C24" w14:paraId="6A3553B5" w14:textId="77777777" w:rsidTr="00A17799">
        <w:tc>
          <w:tcPr>
            <w:tcW w:w="10201" w:type="dxa"/>
          </w:tcPr>
          <w:p w14:paraId="5CEED06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template (present) NAS_UL_Message_Type cr_TAU_Request_UEStatus_N1 (template (present) EPS_UpdateTypeValue p_EpsUpdate_TypeValue,</w:t>
            </w:r>
          </w:p>
          <w:p w14:paraId="50BEC6C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NAS_KsiValue p_KsiValue,</w:t>
            </w:r>
          </w:p>
          <w:p w14:paraId="41DCB0B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DRXparameter p_DRXparameter,</w:t>
            </w:r>
          </w:p>
          <w:p w14:paraId="4A73151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AdditionalUpdateType p_AdditionalUpdateType,</w:t>
            </w:r>
          </w:p>
          <w:p w14:paraId="3BFD2CA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MobileIdentity p_MobileId := cr_MobileIdAny,</w:t>
            </w:r>
          </w:p>
          <w:p w14:paraId="7AA71B4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TrackingAreaId p_TAI := cr_TAI_Any ifpresent,</w:t>
            </w:r>
          </w:p>
          <w:p w14:paraId="77CF0C8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B1_Type p_ActiveFlag := ?,            // @sic R5-202667, R5-211371 sic@</w:t>
            </w:r>
          </w:p>
          <w:p w14:paraId="5D20495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B1_Type  p_TSC := tsc_NasKsi_NativeSecurityContext,</w:t>
            </w:r>
          </w:p>
          <w:p w14:paraId="3AA9A42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NAS_KeySetIdentifier p_NonCurrentKSI := omit,</w:t>
            </w:r>
          </w:p>
          <w:p w14:paraId="190A81EC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MobileIdentity p_AdditionalGUTI := cr_MobileIdAny ('50'O) ifpresent, // @sic R5-202563 sic@</w:t>
            </w:r>
          </w:p>
          <w:p w14:paraId="4326FED8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UERadioCapInfoUpdateNeeded p_UeRadioCap := cr_UeRadioCap,</w:t>
            </w:r>
          </w:p>
          <w:p w14:paraId="4A0B829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EPS_BearerContextStatus p_EPS_BearerContextStatus := cr_EPS_BearerContextStatus_Any,</w:t>
            </w:r>
          </w:p>
          <w:p w14:paraId="369D470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UE_NetworkCap p_UENWCap := cdr_NR5GC_UENetworkCap('58'O),</w:t>
            </w:r>
          </w:p>
          <w:p w14:paraId="4AB99FA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UE_AdditionalSecurityCapability p_AddSecurityCap := cr_UE_AddSecurityCap_Any) :=</w:t>
            </w:r>
          </w:p>
          <w:p w14:paraId="4E2F46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 /* @status    APPROVED (NR5GC_IRAT) */</w:t>
            </w:r>
          </w:p>
          <w:p w14:paraId="06B82A3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tRACKING_AREA_UPDATE_REQUEST := {</w:t>
            </w:r>
          </w:p>
          <w:p w14:paraId="6238CDC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securityHeaderType         := tsc_SHT_NoSecurityProtection,</w:t>
            </w:r>
          </w:p>
          <w:p w14:paraId="383C56C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protocolDiscriminator      := tsc_PD_EMM,</w:t>
            </w:r>
          </w:p>
          <w:p w14:paraId="7DD96B8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messageType                := tsc_MT_TauRequest,</w:t>
            </w:r>
          </w:p>
          <w:p w14:paraId="18FE069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asmeNasKeySetId            := cr_NAS_KeySetIdentifier(p_KsiValue, p_TSC),  // @sic R5s200509 sic@</w:t>
            </w:r>
          </w:p>
          <w:p w14:paraId="644F705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epsUpdateType              := cr_EPS_UpdateType(p_ActiveFlag, p_EpsUpdate_TypeValue), // @sic R5-202667 sic@</w:t>
            </w:r>
          </w:p>
          <w:p w14:paraId="5695E79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oldGuti                    := p_MobileId,</w:t>
            </w:r>
          </w:p>
          <w:p w14:paraId="4FE25CD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nonCurrentNativeNasKeySetId  := p_NonCurrentKSI,   /* @sic R5s100135, R5s200509 sic@ */</w:t>
            </w:r>
          </w:p>
          <w:p w14:paraId="3A10FE9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gprsCipheringKeySeqNum     := cr_CiphKeySeqNum('8'H, ?) ifpresent,        /* @sic R5s100135, R5-135073 sic@ */</w:t>
            </w:r>
          </w:p>
          <w:p w14:paraId="3904008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oldPtmsiSignature          := omit,</w:t>
            </w:r>
          </w:p>
          <w:p w14:paraId="6995502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additionalGuti             := p_AdditionalGUTI,  // @sic R5-201215 sic@</w:t>
            </w:r>
          </w:p>
          <w:p w14:paraId="2030AD7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nonce                      := omit,</w:t>
            </w:r>
          </w:p>
          <w:p w14:paraId="067BFBD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ueNetworkCapability        := p_UENWCap,  // @sic R5s211353 sic@</w:t>
            </w:r>
          </w:p>
          <w:p w14:paraId="5D79046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lastVisitedRegisteredTai   := p_TAI,</w:t>
            </w:r>
          </w:p>
          <w:p w14:paraId="06AABE1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drxParameter               := p_DRXparameter, // @sic R5s100660, R5s120210 sic@</w:t>
            </w:r>
          </w:p>
          <w:p w14:paraId="5F4AFD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ueRadioCapNeeded           := p_UeRadioCap, // @sic R5s200583 sic@</w:t>
            </w:r>
          </w:p>
          <w:p w14:paraId="5AE16C7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epsBearerContextStatus     := p_EPS_BearerContextStatus,  // @sic R5s200760 sic@</w:t>
            </w:r>
          </w:p>
          <w:p w14:paraId="150BF01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msNetworkCapability        := cr_MS_NetworkCap_Any ifpresent,</w:t>
            </w:r>
          </w:p>
          <w:p w14:paraId="0607A0A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oldLai                     := cr_LAI_Any ifpresent,</w:t>
            </w:r>
          </w:p>
          <w:p w14:paraId="6DAA831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tmsiStatus                 := cr_TMSI_Status ifpresent,</w:t>
            </w:r>
          </w:p>
          <w:p w14:paraId="4173656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msClassmark2               := cr_MS_Clsmk2_Any_tlv ifpresent,  // @sic R5s100662 sic@</w:t>
            </w:r>
          </w:p>
          <w:p w14:paraId="03057FF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msClassmark3               := cr_MSCLSMK3_Any ifpresent,</w:t>
            </w:r>
          </w:p>
          <w:p w14:paraId="050B5AB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supportedCodecList         := cr_CodecListAny ifpresent,</w:t>
            </w:r>
          </w:p>
          <w:p w14:paraId="1FA3B72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addUpdateType              := p_AdditionalUpdateType,         /* @sic R5-103681 sic@ */</w:t>
            </w:r>
          </w:p>
          <w:p w14:paraId="66B57AF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voiceDomainPref            := cr_VoiceDomainPref_Any ifpresent, /* @sic R5s110176 Baseline Moving sic@ */</w:t>
            </w:r>
          </w:p>
          <w:p w14:paraId="5B3B4E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oldGUTI_Type               := cr_GUTI_Type_Native,</w:t>
            </w:r>
          </w:p>
          <w:p w14:paraId="0D47200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deviceProperties           := cr_DeviceProperties('D'H) ifpresent,  /* cl. 9.9.2.0A O TV 1 IEI=0xD- @sic R5s120178 Baseline Moving sic@*/</w:t>
            </w:r>
          </w:p>
          <w:p w14:paraId="7CA3FE0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msNetworkFeatureSupport    := cr_MS_NetworkFeatureSupport('C'H) ifpresent,   /* cl. 9.9.2.0A O TV 1 IEI=0xC- @sic R5s120178 Baseline Moving sic@*/</w:t>
            </w:r>
          </w:p>
          <w:p w14:paraId="3A549AA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tmsiBasedNRIContainer      := cr_NwkResourceIdAny ifpresent, // @sic R5s130195 Baseline Moving sic@</w:t>
            </w:r>
          </w:p>
          <w:p w14:paraId="5ABD98F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t3324Value                 := cr_GPRS_Timer2_3('6A'O) ifpresent, // @sic R5s150329 Baseline Moving sic@</w:t>
            </w:r>
          </w:p>
          <w:p w14:paraId="36A1FA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t3412ExtdValue             := cr_GPRS_Timer2_3 ('5E'O) ifpresent, // @sic R5s150329 Baseline Moving sic@</w:t>
            </w:r>
          </w:p>
          <w:p w14:paraId="7F0922E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extendedDRXParams          := cr_ExtdDRXParamsAny ifpresent,  // @sic R5s160711 Baseline Moving sic@</w:t>
            </w:r>
          </w:p>
          <w:p w14:paraId="1C8D4C6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ueAddSecurityCap           := p_AddSecurityCap,             // @sic R5-241528 sic@</w:t>
            </w:r>
          </w:p>
          <w:p w14:paraId="73B95D70" w14:textId="34036C1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ueStatus                   := cr_UEStatus_N1 ifpresent, </w:t>
            </w:r>
            <w:r w:rsidRPr="00C60C24">
              <w:rPr>
                <w:rFonts w:ascii="Arial" w:hAnsi="Arial" w:cs="Arial"/>
                <w:highlight w:val="green"/>
              </w:rPr>
              <w:t>//WA#WI1310708 11_1_7</w:t>
            </w:r>
          </w:p>
          <w:p w14:paraId="2942973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addInfoReq                 := cr_AdditionalInfoReqAny ifpresent,     /* cl. 9.9.3.55 O TLV 2    IEI=0x17 @sic R5s180552 Baseline Moving 2018 Phase 2 sic@ */</w:t>
            </w:r>
          </w:p>
          <w:p w14:paraId="7AAFC07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n1UENetworkCap             := cr_N1_UENetworkCapAny ifpresent,  /* cl. 9.9.3.57 O TLV 3-15 IEI=0x32 @sic R5s201386 Baseline Moving sic@ */</w:t>
            </w:r>
          </w:p>
          <w:p w14:paraId="43778ADE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ueRadioCapIdAvailability   := cr_UERadioCapIdAvailabilityAny ifpresent,  /* cl. 9.9.3.58 O TV 3 IEI=0x34 @sic R5s201386 Baseline Moving sic@ */</w:t>
            </w:r>
          </w:p>
          <w:p w14:paraId="5C17476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requestedWUSAssistInfo     := cr_WUSAssistInfoAny ifpresent,  /* cl. 9.9.3.62 O TLV 3-n IEI=0x35 @sic R5s201386 Baseline Moving sic@ */</w:t>
            </w:r>
          </w:p>
          <w:p w14:paraId="041A413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drxInNB_S1                 := cr_DRXParamCommonAny ('36'O) ifpresent,   /* cl. 9.9.3.63 O TLV 3 IEI=0x36 @sic R5s201386 Baseline Moving sic@ */</w:t>
            </w:r>
          </w:p>
          <w:p w14:paraId="7E4385F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requestedIMSI_Offset       := cr_IMSI_Offset ifpresent,  /* cl. 9.9.3.64 O TLV 4 IEI=0x38 Sep22 @sic R5s221178 Baseline Moving sic@ */</w:t>
            </w:r>
          </w:p>
          <w:p w14:paraId="7F76F8B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ueRequestType              := cr_UE_RequestType ifpresent,     /* cl. 9.9.3.65 O TLV 3 IEI=0x29 Sep22 @sic R5s221178 Baseline Moving sic@ */</w:t>
            </w:r>
          </w:p>
          <w:p w14:paraId="122FA5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pagingRestriction          := cr_PagingRestriction ifpresent   /* cl. 9.9.3.66 O TLV 3-5 IEI=0x28 Sep22 @sic R5s221178 Baseline Moving sic@ */</w:t>
            </w:r>
          </w:p>
          <w:p w14:paraId="48F4803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}</w:t>
            </w:r>
          </w:p>
          <w:p w14:paraId="1A3B2634" w14:textId="66E6D28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};</w:t>
            </w:r>
          </w:p>
        </w:tc>
      </w:tr>
    </w:tbl>
    <w:p w14:paraId="09F295F4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p w14:paraId="5C425BB1" w14:textId="77777777" w:rsidR="008866D7" w:rsidRPr="00C60C24" w:rsidRDefault="008866D7" w:rsidP="008866D7">
      <w:pPr>
        <w:rPr>
          <w:rFonts w:ascii="Arial" w:hAnsi="Arial" w:cs="Arial"/>
        </w:rPr>
      </w:pPr>
    </w:p>
    <w:p w14:paraId="263E3850" w14:textId="77777777" w:rsidR="003A71A2" w:rsidRPr="00C60C24" w:rsidRDefault="003A71A2" w:rsidP="00C93C0A">
      <w:pPr>
        <w:pStyle w:val="Heading2"/>
        <w:rPr>
          <w:rFonts w:ascii="Arial" w:hAnsi="Arial" w:cs="Arial"/>
          <w:b/>
          <w:lang w:eastAsia="en-GB"/>
        </w:rPr>
      </w:pPr>
    </w:p>
    <w:sectPr w:rsidR="003A71A2" w:rsidRPr="00C60C2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BBD9" w14:textId="77777777" w:rsidR="00953CAD" w:rsidRDefault="00953CAD">
      <w:r>
        <w:separator/>
      </w:r>
    </w:p>
  </w:endnote>
  <w:endnote w:type="continuationSeparator" w:id="0">
    <w:p w14:paraId="7BACB981" w14:textId="77777777" w:rsidR="00953CAD" w:rsidRDefault="0095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40611" w14:textId="77777777" w:rsidR="009470F6" w:rsidRDefault="00947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B7D05" w14:textId="77777777" w:rsidR="009470F6" w:rsidRDefault="009470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C383E" w14:textId="77777777" w:rsidR="009470F6" w:rsidRDefault="00947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E0A2D" w14:textId="77777777" w:rsidR="00953CAD" w:rsidRDefault="00953CAD">
      <w:r>
        <w:separator/>
      </w:r>
    </w:p>
  </w:footnote>
  <w:footnote w:type="continuationSeparator" w:id="0">
    <w:p w14:paraId="4681FE2E" w14:textId="77777777" w:rsidR="00953CAD" w:rsidRDefault="0095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6"/>
  </w:num>
  <w:num w:numId="9" w16cid:durableId="287392207">
    <w:abstractNumId w:val="2"/>
  </w:num>
  <w:num w:numId="10" w16cid:durableId="1225146346">
    <w:abstractNumId w:val="28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7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1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29"/>
  </w:num>
  <w:num w:numId="30" w16cid:durableId="1448547746">
    <w:abstractNumId w:val="9"/>
  </w:num>
  <w:num w:numId="31" w16cid:durableId="1020469796">
    <w:abstractNumId w:val="25"/>
  </w:num>
  <w:num w:numId="32" w16cid:durableId="1045180033">
    <w:abstractNumId w:val="12"/>
  </w:num>
  <w:num w:numId="33" w16cid:durableId="20656414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11B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069"/>
    <w:rsid w:val="00142C41"/>
    <w:rsid w:val="001442E4"/>
    <w:rsid w:val="0014445A"/>
    <w:rsid w:val="00145D43"/>
    <w:rsid w:val="001479EF"/>
    <w:rsid w:val="00147DBA"/>
    <w:rsid w:val="001518F5"/>
    <w:rsid w:val="00153ED1"/>
    <w:rsid w:val="00154FB1"/>
    <w:rsid w:val="001557C4"/>
    <w:rsid w:val="0015653A"/>
    <w:rsid w:val="00157B6C"/>
    <w:rsid w:val="001625CE"/>
    <w:rsid w:val="00163394"/>
    <w:rsid w:val="001634A1"/>
    <w:rsid w:val="00165AAE"/>
    <w:rsid w:val="00165CEC"/>
    <w:rsid w:val="00165E4C"/>
    <w:rsid w:val="001700B6"/>
    <w:rsid w:val="001718A8"/>
    <w:rsid w:val="00171B49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5D1"/>
    <w:rsid w:val="001B574A"/>
    <w:rsid w:val="001B7A65"/>
    <w:rsid w:val="001C2BC3"/>
    <w:rsid w:val="001C3FD6"/>
    <w:rsid w:val="001C62DD"/>
    <w:rsid w:val="001C653A"/>
    <w:rsid w:val="001C7658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71C"/>
    <w:rsid w:val="00290832"/>
    <w:rsid w:val="0029133A"/>
    <w:rsid w:val="00294FA6"/>
    <w:rsid w:val="002977D4"/>
    <w:rsid w:val="002A01CC"/>
    <w:rsid w:val="002A0C5A"/>
    <w:rsid w:val="002A1F3F"/>
    <w:rsid w:val="002A323F"/>
    <w:rsid w:val="002A32C8"/>
    <w:rsid w:val="002A3F4F"/>
    <w:rsid w:val="002A4258"/>
    <w:rsid w:val="002A51BD"/>
    <w:rsid w:val="002A5633"/>
    <w:rsid w:val="002A56F7"/>
    <w:rsid w:val="002A6FF3"/>
    <w:rsid w:val="002A76EC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5BF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08BE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015B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2480"/>
    <w:rsid w:val="00703871"/>
    <w:rsid w:val="00703965"/>
    <w:rsid w:val="00704833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1C0B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D720D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6D7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332"/>
    <w:rsid w:val="00942CD4"/>
    <w:rsid w:val="00943322"/>
    <w:rsid w:val="009470F6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0676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799"/>
    <w:rsid w:val="00A17BFC"/>
    <w:rsid w:val="00A2048D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5F9B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53D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989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4936"/>
    <w:rsid w:val="00B666A8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1D2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0C24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7C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08C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B20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6BF"/>
    <w:rsid w:val="00D81774"/>
    <w:rsid w:val="00D81F50"/>
    <w:rsid w:val="00D83E18"/>
    <w:rsid w:val="00D875C9"/>
    <w:rsid w:val="00D878A0"/>
    <w:rsid w:val="00D91508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597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6286"/>
    <w:rsid w:val="00E70B64"/>
    <w:rsid w:val="00E71B4F"/>
    <w:rsid w:val="00E71B8D"/>
    <w:rsid w:val="00E72013"/>
    <w:rsid w:val="00E72CCE"/>
    <w:rsid w:val="00E74CCE"/>
    <w:rsid w:val="00E7621F"/>
    <w:rsid w:val="00E772C7"/>
    <w:rsid w:val="00E82797"/>
    <w:rsid w:val="00E82E90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522A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6D7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2695</Words>
  <Characters>28683</Characters>
  <Application>Microsoft Office Word</Application>
  <DocSecurity>0</DocSecurity>
  <Lines>239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31316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49</cp:revision>
  <cp:lastPrinted>1900-01-01T08:00:00Z</cp:lastPrinted>
  <dcterms:created xsi:type="dcterms:W3CDTF">2024-06-28T23:53:00Z</dcterms:created>
  <dcterms:modified xsi:type="dcterms:W3CDTF">2024-09-27T09:50:00Z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