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D6ECF" w14:textId="77777777" w:rsidR="00E3200B" w:rsidRDefault="00E3200B" w:rsidP="00E320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R5s240581</w:t>
        </w:r>
      </w:fldSimple>
    </w:p>
    <w:p w14:paraId="3B10D843" w14:textId="77777777" w:rsidR="00E3200B" w:rsidRDefault="00E3200B" w:rsidP="00E320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200B" w14:paraId="4D9DFD06" w14:textId="77777777" w:rsidTr="00992C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54CBF" w14:textId="77777777" w:rsidR="00E3200B" w:rsidRDefault="00E3200B" w:rsidP="00992C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200B" w14:paraId="520D6EBA" w14:textId="77777777" w:rsidTr="00992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00AD84" w14:textId="77777777" w:rsidR="00E3200B" w:rsidRDefault="00E3200B" w:rsidP="00992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200B" w14:paraId="703E3CDC" w14:textId="77777777" w:rsidTr="00992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5DC43D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6F5A6CBA" w14:textId="77777777" w:rsidTr="00992CA3">
        <w:tc>
          <w:tcPr>
            <w:tcW w:w="142" w:type="dxa"/>
            <w:tcBorders>
              <w:left w:val="single" w:sz="4" w:space="0" w:color="auto"/>
            </w:tcBorders>
          </w:tcPr>
          <w:p w14:paraId="1EB1C8EC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5C919" w14:textId="77777777" w:rsidR="00E3200B" w:rsidRPr="00410371" w:rsidRDefault="00E3200B" w:rsidP="00992C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2B082E0" w14:textId="77777777" w:rsidR="00E3200B" w:rsidRDefault="00E3200B" w:rsidP="00992C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98718" w14:textId="77777777" w:rsidR="00E3200B" w:rsidRPr="00410371" w:rsidRDefault="00E3200B" w:rsidP="00992C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4857</w:t>
              </w:r>
            </w:fldSimple>
          </w:p>
        </w:tc>
        <w:tc>
          <w:tcPr>
            <w:tcW w:w="709" w:type="dxa"/>
          </w:tcPr>
          <w:p w14:paraId="74E074A3" w14:textId="77777777" w:rsidR="00E3200B" w:rsidRDefault="00E3200B" w:rsidP="00992C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E79802" w14:textId="77777777" w:rsidR="00E3200B" w:rsidRPr="00410371" w:rsidRDefault="00E3200B" w:rsidP="00992C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CBF7C3E" w14:textId="77777777" w:rsidR="00E3200B" w:rsidRDefault="00E3200B" w:rsidP="00992C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0DFF23" w14:textId="77777777" w:rsidR="00E3200B" w:rsidRPr="00410371" w:rsidRDefault="00E3200B" w:rsidP="00992C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01A66D" w14:textId="77777777" w:rsidR="00E3200B" w:rsidRDefault="00E3200B" w:rsidP="00992CA3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49B67C45" w14:textId="77777777" w:rsidTr="00992C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0A0032" w14:textId="77777777" w:rsidR="00E3200B" w:rsidRDefault="00E3200B" w:rsidP="00992CA3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7FDA759B" w14:textId="77777777" w:rsidTr="00992C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CA3183" w14:textId="77777777" w:rsidR="00E3200B" w:rsidRPr="00F25D98" w:rsidRDefault="00E3200B" w:rsidP="00992C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200B" w14:paraId="4FA3CD20" w14:textId="77777777" w:rsidTr="00992CA3">
        <w:tc>
          <w:tcPr>
            <w:tcW w:w="9641" w:type="dxa"/>
            <w:gridSpan w:val="9"/>
          </w:tcPr>
          <w:p w14:paraId="7ADEC7CC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0133BE" w14:textId="77777777" w:rsidR="00E3200B" w:rsidRDefault="00E3200B" w:rsidP="00E320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200B" w14:paraId="46B22950" w14:textId="77777777" w:rsidTr="00992CA3">
        <w:tc>
          <w:tcPr>
            <w:tcW w:w="2835" w:type="dxa"/>
          </w:tcPr>
          <w:p w14:paraId="7B2AE82C" w14:textId="77777777" w:rsidR="00E3200B" w:rsidRDefault="00E3200B" w:rsidP="00992C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19CC42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DC596" w14:textId="77777777" w:rsidR="00E3200B" w:rsidRDefault="00E3200B" w:rsidP="00992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51DB85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5F307E" w14:textId="77777777" w:rsidR="00E3200B" w:rsidRDefault="00E3200B" w:rsidP="00992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D42DF0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F313B3" w14:textId="77777777" w:rsidR="00E3200B" w:rsidRDefault="00E3200B" w:rsidP="00992C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4786C1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973F4" w14:textId="77777777" w:rsidR="00E3200B" w:rsidRDefault="00E3200B" w:rsidP="00992C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E7BB74" w14:textId="77777777" w:rsidR="00E3200B" w:rsidRDefault="00E3200B" w:rsidP="00E320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200B" w14:paraId="133324E7" w14:textId="77777777" w:rsidTr="00992CA3">
        <w:tc>
          <w:tcPr>
            <w:tcW w:w="9640" w:type="dxa"/>
            <w:gridSpan w:val="11"/>
          </w:tcPr>
          <w:p w14:paraId="440F1F5E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2C7EFC6C" w14:textId="77777777" w:rsidTr="00992C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1B7DE6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99B13" w14:textId="77777777" w:rsidR="00E3200B" w:rsidRDefault="00E3200B" w:rsidP="00992C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f_NBIOT_508Check_CP_ResponseToPagingForMTAccess</w:t>
              </w:r>
            </w:fldSimple>
          </w:p>
        </w:tc>
      </w:tr>
      <w:tr w:rsidR="00E3200B" w14:paraId="5B7475EA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1EA690E1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10D2D0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50DFB2B9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1DDC71B2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026B6B" w14:textId="77777777" w:rsidR="00E3200B" w:rsidRDefault="00E3200B" w:rsidP="00992C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3200B" w14:paraId="57458B9A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30D84EA8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4E48A3" w14:textId="4A686CDD" w:rsidR="00E3200B" w:rsidRDefault="00E3200B" w:rsidP="00992C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3200B" w14:paraId="6268B420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22096C7D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3AD35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6DBC0392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65D322B6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E7A051" w14:textId="77777777" w:rsidR="00E3200B" w:rsidRDefault="00E3200B" w:rsidP="00992C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3FE3B77" w14:textId="77777777" w:rsidR="00E3200B" w:rsidRDefault="00E3200B" w:rsidP="00992C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3BF767" w14:textId="77777777" w:rsidR="00E3200B" w:rsidRDefault="00E3200B" w:rsidP="00992C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8F2CF1" w14:textId="77777777" w:rsidR="00E3200B" w:rsidRDefault="00E3200B" w:rsidP="00992C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2024-09-22</w:t>
              </w:r>
            </w:fldSimple>
          </w:p>
        </w:tc>
      </w:tr>
      <w:tr w:rsidR="00E3200B" w14:paraId="646C48A6" w14:textId="77777777" w:rsidTr="00992CA3">
        <w:tc>
          <w:tcPr>
            <w:tcW w:w="1843" w:type="dxa"/>
            <w:tcBorders>
              <w:left w:val="single" w:sz="4" w:space="0" w:color="auto"/>
            </w:tcBorders>
          </w:tcPr>
          <w:p w14:paraId="60E1F924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1FB2B8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18121C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7BB122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753F1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3F24DA08" w14:textId="77777777" w:rsidTr="00992C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2BEB23" w14:textId="77777777" w:rsidR="00E3200B" w:rsidRDefault="00E3200B" w:rsidP="00992C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86799" w14:textId="77777777" w:rsidR="00E3200B" w:rsidRDefault="00E3200B" w:rsidP="00992C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DB0FCE" w14:textId="77777777" w:rsidR="00E3200B" w:rsidRDefault="00E3200B" w:rsidP="00992C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A26A8" w14:textId="77777777" w:rsidR="00E3200B" w:rsidRDefault="00E3200B" w:rsidP="00992C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A9C62F" w14:textId="77777777" w:rsidR="00E3200B" w:rsidRDefault="00E3200B" w:rsidP="00992C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3200B" w14:paraId="0058C3A0" w14:textId="77777777" w:rsidTr="00992C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CD4066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2C3436" w14:textId="77777777" w:rsidR="00E3200B" w:rsidRDefault="00E3200B" w:rsidP="00992C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DBED6F" w14:textId="77777777" w:rsidR="00E3200B" w:rsidRDefault="00E3200B" w:rsidP="00992C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3091DE" w14:textId="77777777" w:rsidR="00E3200B" w:rsidRPr="007C2097" w:rsidRDefault="00E3200B" w:rsidP="00992C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00B" w14:paraId="709D0622" w14:textId="77777777" w:rsidTr="00992CA3">
        <w:tc>
          <w:tcPr>
            <w:tcW w:w="1843" w:type="dxa"/>
          </w:tcPr>
          <w:p w14:paraId="685579A9" w14:textId="77777777" w:rsidR="00E3200B" w:rsidRDefault="00E3200B" w:rsidP="0099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292C80" w14:textId="77777777" w:rsidR="00E3200B" w:rsidRDefault="00E3200B" w:rsidP="00992C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2B848DE9" w14:textId="77777777" w:rsidTr="00992C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14C2C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31FAE" w14:textId="77777777" w:rsidR="00E3200B" w:rsidRPr="00E3200B" w:rsidRDefault="00E3200B" w:rsidP="00E3200B">
            <w:pPr>
              <w:pStyle w:val="CRCoverPage"/>
              <w:spacing w:after="0"/>
              <w:rPr>
                <w:noProof/>
              </w:rPr>
            </w:pPr>
            <w:r w:rsidRPr="00E3200B">
              <w:rPr>
                <w:noProof/>
              </w:rPr>
              <w:t>R5-245649 introduced Step 6 and this is currently part of function f_NBIOT_508Check_CP_ResponseToPagingForMTAccess. Some test cases uses the function f_NBIOT_508Check_CP_ResponseToPagingForMTAccess_Step2_5 directly and therefore Step 6 does not get applied.</w:t>
            </w:r>
          </w:p>
          <w:p w14:paraId="73D41DB5" w14:textId="77777777" w:rsidR="00E3200B" w:rsidRP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00B" w14:paraId="47A2AAF8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4DF84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8373" w14:textId="77777777" w:rsidR="00E3200B" w:rsidRPr="00E3200B" w:rsidRDefault="00E3200B" w:rsidP="00E3200B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38E1263A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5BDEA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D3A156" w14:textId="2033282F" w:rsidR="00E3200B" w:rsidRP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  <w:r w:rsidRPr="00E3200B">
              <w:rPr>
                <w:noProof/>
              </w:rPr>
              <w:t>Removed Step 6 from  f_NBIOT_508Check_CP_ResponseToPagingForMTAccess and moved into f_NBIOT_508Check_CP_ResponseToPagingForMTAccess_Step2_5</w:t>
            </w:r>
          </w:p>
        </w:tc>
      </w:tr>
      <w:tr w:rsidR="00E3200B" w14:paraId="5943C047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44B93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540B56" w14:textId="77777777" w:rsidR="00E3200B" w:rsidRPr="00E3200B" w:rsidRDefault="00E3200B" w:rsidP="00E3200B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3970DB5E" w14:textId="77777777" w:rsidTr="00992C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43C10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0E43D" w14:textId="659961F9" w:rsidR="00E3200B" w:rsidRP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  <w:r w:rsidRPr="00E3200B">
              <w:rPr>
                <w:rFonts w:cs="Arial"/>
                <w:noProof/>
              </w:rPr>
              <w:t>A Conformant UE may fail the test case</w:t>
            </w:r>
          </w:p>
        </w:tc>
      </w:tr>
      <w:tr w:rsidR="00E3200B" w14:paraId="4BB47EF2" w14:textId="77777777" w:rsidTr="00992CA3">
        <w:tc>
          <w:tcPr>
            <w:tcW w:w="2694" w:type="dxa"/>
            <w:gridSpan w:val="2"/>
          </w:tcPr>
          <w:p w14:paraId="399C6B82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D52335" w14:textId="77777777" w:rsidR="00E3200B" w:rsidRPr="00E3200B" w:rsidRDefault="00E3200B" w:rsidP="00E3200B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25995D8E" w14:textId="77777777" w:rsidTr="00992C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76E9D2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50A4E" w14:textId="48507190" w:rsidR="00E3200B" w:rsidRP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  <w:r w:rsidRPr="00E3200B">
              <w:rPr>
                <w:rFonts w:eastAsia="MS Mincho"/>
              </w:rPr>
              <w:t>22.4.1 and 22.4.24</w:t>
            </w:r>
          </w:p>
        </w:tc>
      </w:tr>
      <w:tr w:rsidR="00E3200B" w14:paraId="1BC489E3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A6D6F3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0CAE5" w14:textId="77777777" w:rsidR="00E3200B" w:rsidRDefault="00E3200B" w:rsidP="00E320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00B" w14:paraId="085BDE8C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A8302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0D0C0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45143F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2654BC" w14:textId="77777777" w:rsidR="00E3200B" w:rsidRDefault="00E3200B" w:rsidP="00E32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8D6B57" w14:textId="77777777" w:rsidR="00E3200B" w:rsidRDefault="00E3200B" w:rsidP="00E3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00B" w14:paraId="327AEEE0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550BD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73F1E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D67A4" w14:textId="265C453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EE079F" w14:textId="77777777" w:rsidR="00E3200B" w:rsidRDefault="00E3200B" w:rsidP="00E320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74125" w14:textId="3701D893" w:rsidR="00E3200B" w:rsidRDefault="00E3200B" w:rsidP="00E3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00B" w14:paraId="151A5946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AD753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5DB9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7F627D" w14:textId="75B3419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23EE9" w14:textId="77777777" w:rsidR="00E3200B" w:rsidRDefault="00E3200B" w:rsidP="00E32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6440E6" w14:textId="5CDE417D" w:rsidR="00E3200B" w:rsidRDefault="00E3200B" w:rsidP="00E3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00B" w14:paraId="3B55D73D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FA23B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5F7611" w14:textId="77777777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152B3" w14:textId="78E83271" w:rsidR="00E3200B" w:rsidRDefault="00E3200B" w:rsidP="00E320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0E85C6" w14:textId="77777777" w:rsidR="00E3200B" w:rsidRDefault="00E3200B" w:rsidP="00E320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EFABD" w14:textId="55833A31" w:rsidR="00E3200B" w:rsidRDefault="00E3200B" w:rsidP="00E320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00B" w14:paraId="30FB09DA" w14:textId="77777777" w:rsidTr="00992C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F09F0" w14:textId="77777777" w:rsidR="00E3200B" w:rsidRDefault="00E3200B" w:rsidP="00E320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9D20AB" w14:textId="77777777" w:rsidR="00E3200B" w:rsidRDefault="00E3200B" w:rsidP="00E3200B">
            <w:pPr>
              <w:pStyle w:val="CRCoverPage"/>
              <w:spacing w:after="0"/>
              <w:rPr>
                <w:noProof/>
              </w:rPr>
            </w:pPr>
          </w:p>
        </w:tc>
      </w:tr>
      <w:tr w:rsidR="00E3200B" w14:paraId="200791D0" w14:textId="77777777" w:rsidTr="00992C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5BFD9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D9E88" w14:textId="77777777" w:rsid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200B" w:rsidRPr="008863B9" w14:paraId="1FD11010" w14:textId="77777777" w:rsidTr="00992C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719A33" w14:textId="77777777" w:rsidR="00E3200B" w:rsidRPr="008863B9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3574DC" w14:textId="77777777" w:rsidR="00E3200B" w:rsidRPr="008863B9" w:rsidRDefault="00E3200B" w:rsidP="00E320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200B" w14:paraId="6E9D5794" w14:textId="77777777" w:rsidTr="00992C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1FE1F" w14:textId="77777777" w:rsidR="00E3200B" w:rsidRDefault="00E3200B" w:rsidP="00E320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EA999" w14:textId="77777777" w:rsidR="00E3200B" w:rsidRDefault="00E3200B" w:rsidP="00E320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35B27E" w14:textId="77777777" w:rsidR="00E3200B" w:rsidRDefault="00E3200B" w:rsidP="00E3200B">
      <w:pPr>
        <w:pStyle w:val="CRCoverPage"/>
        <w:spacing w:after="0"/>
        <w:rPr>
          <w:noProof/>
          <w:sz w:val="8"/>
          <w:szCs w:val="8"/>
        </w:rPr>
      </w:pPr>
    </w:p>
    <w:p w14:paraId="50F53843" w14:textId="77777777" w:rsidR="00E3200B" w:rsidRDefault="00E3200B" w:rsidP="00E3200B">
      <w:pPr>
        <w:rPr>
          <w:noProof/>
        </w:rPr>
      </w:pPr>
    </w:p>
    <w:p w14:paraId="2C87FFD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86FB13A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EEE625" w14:textId="77777777" w:rsidR="009478EE" w:rsidRDefault="009478EE" w:rsidP="009478EE">
      <w:pPr>
        <w:rPr>
          <w:noProof/>
        </w:rPr>
      </w:pPr>
    </w:p>
    <w:p w14:paraId="3AFFFED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775885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6E3FBCC" w14:textId="64073242" w:rsidR="00F62FAE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62FAE" w:rsidRPr="00B76A3C">
        <w:rPr>
          <w:rFonts w:ascii="Arial" w:hAnsi="Arial" w:cs="Arial"/>
          <w:iCs/>
        </w:rPr>
        <w:t>Table of Contents</w:t>
      </w:r>
      <w:r w:rsidR="00F62FAE">
        <w:tab/>
      </w:r>
      <w:r w:rsidR="00F62FAE">
        <w:fldChar w:fldCharType="begin"/>
      </w:r>
      <w:r w:rsidR="00F62FAE">
        <w:instrText xml:space="preserve"> PAGEREF _Toc177758856 \h </w:instrText>
      </w:r>
      <w:r w:rsidR="00F62FAE">
        <w:fldChar w:fldCharType="separate"/>
      </w:r>
      <w:r w:rsidR="00F62FAE">
        <w:t>2</w:t>
      </w:r>
      <w:r w:rsidR="00F62FAE">
        <w:fldChar w:fldCharType="end"/>
      </w:r>
    </w:p>
    <w:p w14:paraId="533FB134" w14:textId="4DD8EE5F" w:rsidR="00F62FAE" w:rsidRDefault="00F62FA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76A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76A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_Toc177758857 \h </w:instrText>
      </w:r>
      <w:r>
        <w:fldChar w:fldCharType="separate"/>
      </w:r>
      <w:r>
        <w:t>2</w:t>
      </w:r>
      <w:r>
        <w:fldChar w:fldCharType="end"/>
      </w:r>
    </w:p>
    <w:p w14:paraId="4D7DE78A" w14:textId="1FC941C5" w:rsidR="00F62FAE" w:rsidRDefault="00F62FA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76A3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76A3C">
        <w:rPr>
          <w:b/>
        </w:rPr>
        <w:t>Corrections required for test case 22.3.1.6</w:t>
      </w:r>
      <w:r>
        <w:tab/>
      </w:r>
      <w:r>
        <w:fldChar w:fldCharType="begin"/>
      </w:r>
      <w:r>
        <w:instrText xml:space="preserve"> PAGEREF _Toc177758858 \h </w:instrText>
      </w:r>
      <w:r>
        <w:fldChar w:fldCharType="separate"/>
      </w:r>
      <w:r>
        <w:t>2</w:t>
      </w:r>
      <w:r>
        <w:fldChar w:fldCharType="end"/>
      </w:r>
    </w:p>
    <w:p w14:paraId="72287631" w14:textId="3C0B5E90" w:rsidR="00F62FAE" w:rsidRDefault="00F62FA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B76A3C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B76A3C">
        <w:rPr>
          <w:rFonts w:cs="Arial"/>
          <w:b/>
          <w:bCs/>
          <w:color w:val="000000"/>
          <w:lang w:val="en-US" w:eastAsia="en-GB"/>
        </w:rPr>
        <w:t>Change to f_NBIOT_CellInfo_InitSIBs</w:t>
      </w:r>
      <w:r>
        <w:tab/>
      </w:r>
      <w:r>
        <w:fldChar w:fldCharType="begin"/>
      </w:r>
      <w:r>
        <w:instrText xml:space="preserve"> PAGEREF _Toc177758859 \h </w:instrText>
      </w:r>
      <w:r>
        <w:fldChar w:fldCharType="separate"/>
      </w:r>
      <w:r>
        <w:t>2</w:t>
      </w:r>
      <w:r>
        <w:fldChar w:fldCharType="end"/>
      </w:r>
    </w:p>
    <w:p w14:paraId="2A0E25A0" w14:textId="154B2692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7758857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BC624F7" w14:textId="6ED7A576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160B51" w:rsidRPr="004F2142">
        <w:rPr>
          <w:rFonts w:cs="Arial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7B85209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3D416E9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123BA5CB" w14:textId="77777777" w:rsidR="007A73E5" w:rsidRDefault="007A73E5" w:rsidP="007A73E5">
      <w:pPr>
        <w:rPr>
          <w:b/>
          <w:sz w:val="24"/>
          <w:lang w:eastAsia="ja-JP"/>
        </w:rPr>
      </w:pPr>
    </w:p>
    <w:p w14:paraId="15540C8E" w14:textId="35433919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7758858"/>
      <w:r w:rsidRPr="00854C55">
        <w:rPr>
          <w:b/>
        </w:rPr>
        <w:t>Corrections required</w:t>
      </w:r>
      <w:bookmarkEnd w:id="21"/>
      <w:bookmarkEnd w:id="22"/>
      <w:r w:rsidR="001C36EF">
        <w:rPr>
          <w:b/>
        </w:rPr>
        <w:t xml:space="preserve"> for test case 22</w:t>
      </w:r>
      <w:bookmarkEnd w:id="23"/>
      <w:r w:rsidR="00D95D44">
        <w:rPr>
          <w:b/>
        </w:rPr>
        <w:t>.4.1 and 22.4.24</w:t>
      </w:r>
    </w:p>
    <w:p w14:paraId="489DD8C5" w14:textId="1340DEBF" w:rsidR="002E3D5D" w:rsidRPr="003D65E8" w:rsidRDefault="002E3D5D" w:rsidP="002E3D5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7758859"/>
      <w:r>
        <w:rPr>
          <w:rFonts w:cs="Arial"/>
          <w:b/>
          <w:bCs/>
          <w:color w:val="000000"/>
          <w:lang w:val="en-US" w:eastAsia="en-GB"/>
        </w:rPr>
        <w:t>Change</w:t>
      </w:r>
      <w:r w:rsidR="00E3200B">
        <w:rPr>
          <w:rFonts w:cs="Arial"/>
          <w:b/>
          <w:bCs/>
          <w:color w:val="000000"/>
          <w:lang w:val="en-US" w:eastAsia="en-GB"/>
        </w:rPr>
        <w:t xml:space="preserve">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E3D5D" w14:paraId="7ECF28BE" w14:textId="77777777" w:rsidTr="00EC04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D275" w14:textId="77777777" w:rsidR="002E3D5D" w:rsidRDefault="002E3D5D" w:rsidP="00EC0454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CAFC" w14:textId="77777777" w:rsidR="002E3D5D" w:rsidRPr="00E13853" w:rsidRDefault="002E3D5D" w:rsidP="00EC0454">
            <w:pPr>
              <w:pStyle w:val="CRCoverPage"/>
              <w:spacing w:after="0"/>
              <w:rPr>
                <w:noProof/>
              </w:rPr>
            </w:pPr>
            <w:r w:rsidRPr="00D95D44">
              <w:rPr>
                <w:noProof/>
              </w:rPr>
              <w:t>f_NBIOT_508Check_CP_ResponseToPagingForMTAccess</w:t>
            </w:r>
          </w:p>
        </w:tc>
      </w:tr>
      <w:tr w:rsidR="002E3D5D" w14:paraId="1259A140" w14:textId="77777777" w:rsidTr="00EC045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0352" w14:textId="77777777" w:rsidR="002E3D5D" w:rsidRDefault="002E3D5D" w:rsidP="00EC04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5C31" w14:textId="77777777" w:rsidR="002E3D5D" w:rsidRDefault="002E3D5D" w:rsidP="00EC045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R5-245649 introduced Step 6 and this is currently part of function </w:t>
            </w:r>
            <w:r w:rsidRPr="00D95D44">
              <w:rPr>
                <w:noProof/>
                <w:sz w:val="18"/>
                <w:szCs w:val="18"/>
              </w:rPr>
              <w:t>f_NBIOT_508Check_CP_ResponseToPagingForMTAccess</w:t>
            </w:r>
            <w:r>
              <w:rPr>
                <w:noProof/>
                <w:sz w:val="18"/>
                <w:szCs w:val="18"/>
              </w:rPr>
              <w:t xml:space="preserve">. Some test cases uses the function </w:t>
            </w:r>
            <w:r w:rsidRPr="00D95D44">
              <w:rPr>
                <w:noProof/>
                <w:sz w:val="18"/>
                <w:szCs w:val="18"/>
              </w:rPr>
              <w:t>f_NBIOT_508Check_CP_ResponseToPagingForMTAccess_Step2_5</w:t>
            </w:r>
            <w:r>
              <w:rPr>
                <w:noProof/>
                <w:sz w:val="18"/>
                <w:szCs w:val="18"/>
              </w:rPr>
              <w:t xml:space="preserve"> directly and therefore Step 6 does not get applied.</w:t>
            </w:r>
          </w:p>
          <w:p w14:paraId="352CCA4C" w14:textId="77777777" w:rsidR="002E3D5D" w:rsidRPr="00803546" w:rsidRDefault="002E3D5D" w:rsidP="00EC045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2E3D5D" w14:paraId="399AF171" w14:textId="77777777" w:rsidTr="00EC04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CD59" w14:textId="77777777" w:rsidR="002E3D5D" w:rsidRDefault="002E3D5D" w:rsidP="00EC04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928A" w14:textId="3BD3BEAE" w:rsidR="002E3D5D" w:rsidRDefault="00F452A0" w:rsidP="00EC045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removed</w:t>
            </w:r>
            <w:r w:rsidR="002E3D5D">
              <w:rPr>
                <w:noProof/>
                <w:sz w:val="18"/>
                <w:szCs w:val="18"/>
              </w:rPr>
              <w:t xml:space="preserve"> Step 6 </w:t>
            </w:r>
          </w:p>
          <w:p w14:paraId="556FB5B6" w14:textId="77777777" w:rsidR="002E3D5D" w:rsidRPr="00806574" w:rsidRDefault="002E3D5D" w:rsidP="00EC045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2E3D5D" w14:paraId="3176F4FF" w14:textId="77777777" w:rsidTr="00EC04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4C3A" w14:textId="77777777" w:rsidR="002E3D5D" w:rsidRDefault="002E3D5D" w:rsidP="00EC045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0E2F" w14:textId="77777777" w:rsidR="002E3D5D" w:rsidRPr="00CC39F9" w:rsidRDefault="002E3D5D" w:rsidP="00EC045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95D44">
              <w:rPr>
                <w:rFonts w:ascii="Arial" w:hAnsi="Arial" w:cs="Arial"/>
                <w:lang w:eastAsia="en-GB"/>
              </w:rPr>
              <w:t>NBIOT_CommonProcedures</w:t>
            </w:r>
            <w:proofErr w:type="spellEnd"/>
          </w:p>
        </w:tc>
      </w:tr>
      <w:tr w:rsidR="002E3D5D" w14:paraId="03D83228" w14:textId="77777777" w:rsidTr="00EC045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9EE6" w14:textId="77777777" w:rsidR="002E3D5D" w:rsidRDefault="002E3D5D" w:rsidP="00EC045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A33D" w14:textId="77777777" w:rsidR="002E3D5D" w:rsidRDefault="002E3D5D" w:rsidP="00EC045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808D797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</w:p>
    <w:p w14:paraId="26437208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2E3D5D" w:rsidRPr="00504291" w14:paraId="5EEBD093" w14:textId="77777777" w:rsidTr="00EC045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CE6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function f_NBIOT_508Check_CP_ResponseToPagingForMTAccess(NBIOT_CellId_Type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54A9BAD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template (omit) PagingRecordList_NB_r13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:= omit) runs on NBIOT_PTC</w:t>
            </w:r>
          </w:p>
          <w:p w14:paraId="7A43178F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{/*@sic R5-245649 sic@*/</w:t>
            </w:r>
          </w:p>
          <w:p w14:paraId="7AEBAF5F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Step 1</w:t>
            </w:r>
          </w:p>
          <w:p w14:paraId="3EB3DB67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f_NBIOT_UE_Page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F4DD0E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f_NBIOT_508Check_CP_ResponseToPagingForMTAccess_Step2_5 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D12560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Step 6</w:t>
            </w:r>
          </w:p>
          <w:p w14:paraId="42938BB2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//For NTN access, SS waits for timer 2*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TNTN,offset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expiry (Note 1)</w:t>
            </w:r>
          </w:p>
          <w:p w14:paraId="316311DE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(2.0*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f_NBIOT_NTN_Get_T_NTNoffset_InSeconds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)); //for non-NTN access the delay will result in 0</w:t>
            </w:r>
          </w:p>
          <w:p w14:paraId="40B14232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6B455C1E" w14:textId="77777777" w:rsidR="002E3D5D" w:rsidRPr="00850B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7AD83FA" w14:textId="77777777" w:rsidR="002E3D5D" w:rsidRPr="00CD057D" w:rsidRDefault="002E3D5D" w:rsidP="002E3D5D">
      <w:pPr>
        <w:spacing w:after="0"/>
        <w:rPr>
          <w:rFonts w:ascii="Arial" w:hAnsi="Arial"/>
          <w:b/>
          <w:color w:val="000000"/>
          <w:lang w:eastAsia="en-GB"/>
        </w:rPr>
      </w:pPr>
    </w:p>
    <w:p w14:paraId="76ACC8DC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2E3D5D" w:rsidRPr="00504291" w14:paraId="390B2EA5" w14:textId="77777777" w:rsidTr="00EC0454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38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function f_NBIOT_508Check_CP_ResponseToPagingForMTAccess(NBIOT_CellId_Type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3A93494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template (omit) PagingRecordList_NB_r13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:= omit) runs on NBIOT_PTC</w:t>
            </w:r>
          </w:p>
          <w:p w14:paraId="4D52E66F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{/*@sic R5-245649 sic@*/</w:t>
            </w:r>
          </w:p>
          <w:p w14:paraId="005F13E8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Step 1</w:t>
            </w:r>
          </w:p>
          <w:p w14:paraId="5A8B6E1E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f_NBIOT_UE_Page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p_PagingRecordList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0C4FA4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f_NBIOT_508Check_CP_ResponseToPagingForMTAccess_Step2_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5</w:t>
            </w: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58072B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Step 6 </w:t>
            </w:r>
          </w:p>
          <w:p w14:paraId="5517C620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8065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moved into f_NBIOT_508Check_CP_ResponseToPagingForMTAccess_Step2_5</w:t>
            </w: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C189ABC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 //For NTN access, SS waits for timer 2*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TNTN,offset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expiry (Note 1)</w:t>
            </w:r>
          </w:p>
          <w:p w14:paraId="26F4E15C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8065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f_Delay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(2.0*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f_NBIOT_NTN_Get_T_NTNoffset_InSeconds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>)); //for non-NTN access the delay will result in 0</w:t>
            </w:r>
          </w:p>
          <w:p w14:paraId="1B764FB4" w14:textId="77777777" w:rsidR="002E3D5D" w:rsidRPr="008065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24DC7898" w14:textId="77777777" w:rsidR="002E3D5D" w:rsidRPr="00850B74" w:rsidRDefault="002E3D5D" w:rsidP="00EC04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657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7D093818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</w:p>
    <w:p w14:paraId="65B9EDD9" w14:textId="77777777" w:rsidR="002E3D5D" w:rsidRDefault="002E3D5D" w:rsidP="002E3D5D">
      <w:pPr>
        <w:spacing w:after="0"/>
        <w:rPr>
          <w:rFonts w:ascii="Arial" w:hAnsi="Arial"/>
          <w:b/>
          <w:lang w:eastAsia="en-GB"/>
        </w:rPr>
      </w:pPr>
    </w:p>
    <w:p w14:paraId="547252B7" w14:textId="05B62A6B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>Change</w:t>
      </w:r>
      <w:r w:rsidR="00E3200B">
        <w:rPr>
          <w:rFonts w:cs="Arial"/>
          <w:b/>
          <w:bCs/>
          <w:color w:val="000000"/>
          <w:lang w:val="en-US" w:eastAsia="en-GB"/>
        </w:rPr>
        <w:t xml:space="preserve"> 2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1353432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19FC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BAC7" w14:textId="131A98AF" w:rsidR="004A40D5" w:rsidRPr="00E13853" w:rsidRDefault="00F452A0" w:rsidP="00206ED0">
            <w:pPr>
              <w:pStyle w:val="CRCoverPage"/>
              <w:spacing w:after="0"/>
              <w:rPr>
                <w:noProof/>
              </w:rPr>
            </w:pPr>
            <w:r w:rsidRPr="00F452A0">
              <w:rPr>
                <w:noProof/>
              </w:rPr>
              <w:t>f_NBIOT_508Check_CP_ResponseToPagingForMTAccess_Step2_5</w:t>
            </w:r>
          </w:p>
        </w:tc>
      </w:tr>
      <w:tr w:rsidR="001C36EF" w14:paraId="6A56FFD9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4075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1AC9" w14:textId="54CCFD7B" w:rsidR="001C36EF" w:rsidRDefault="00F452A0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See change 2.1</w:t>
            </w:r>
          </w:p>
          <w:p w14:paraId="58DB263E" w14:textId="54E18498" w:rsidR="00D95D44" w:rsidRPr="00803546" w:rsidRDefault="00D95D44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1C36EF" w14:paraId="478803E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142E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F537" w14:textId="64141692" w:rsidR="00D95D44" w:rsidRPr="00F452A0" w:rsidRDefault="00D95D44" w:rsidP="001C36EF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Moved Step 6 into </w:t>
            </w:r>
            <w:r w:rsidRPr="00D95D44">
              <w:rPr>
                <w:noProof/>
                <w:sz w:val="18"/>
                <w:szCs w:val="18"/>
              </w:rPr>
              <w:t>f_NBIOT_508Check_CP_ResponseToPagingForMTAccess_Step2_</w:t>
            </w:r>
            <w:r w:rsidR="00F452A0">
              <w:rPr>
                <w:noProof/>
                <w:sz w:val="18"/>
                <w:szCs w:val="18"/>
              </w:rPr>
              <w:t>5</w:t>
            </w:r>
            <w:r>
              <w:rPr>
                <w:noProof/>
                <w:sz w:val="18"/>
                <w:szCs w:val="18"/>
              </w:rPr>
              <w:t xml:space="preserve"> </w:t>
            </w:r>
          </w:p>
        </w:tc>
      </w:tr>
      <w:tr w:rsidR="001C36EF" w14:paraId="44245F21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060B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AC42" w14:textId="1AADBA99" w:rsidR="001C36EF" w:rsidRPr="00CC39F9" w:rsidRDefault="001D3AAB" w:rsidP="001C36EF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1D3AAB">
              <w:rPr>
                <w:rFonts w:ascii="Arial" w:hAnsi="Arial" w:cs="Arial"/>
                <w:lang w:eastAsia="en-GB"/>
              </w:rPr>
              <w:t>NBIOT_CellInfo</w:t>
            </w:r>
            <w:proofErr w:type="spellEnd"/>
          </w:p>
        </w:tc>
      </w:tr>
      <w:tr w:rsidR="001C36EF" w14:paraId="55C4A9A9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5832" w14:textId="77777777" w:rsidR="001C36EF" w:rsidRDefault="001C36EF" w:rsidP="001C36EF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3C85" w14:textId="77777777" w:rsidR="001C36EF" w:rsidRDefault="001C36EF" w:rsidP="001C36EF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4AD8F1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41571EE7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0339CDBD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522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function f_NBIOT_508Check_CP_ResponseToPagingForMTAccess_Step2_5(NBIOT_CellId_Type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3923044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F67B91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33672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409939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HeaderCompressConfig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5E70FAA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F4D965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v_PDNConnectivityReq_Rxd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8E4D9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448C7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14CD00C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A2B1F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9175D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pc_HCCPCIoT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0262ACA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crs_HeaderCompressConfigZeros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E86133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9C776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f_NBIOT_508Check_CP_ResponseToPagingForMTAccess_Step2_4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 // @sic R5-169027 sic@</w:t>
            </w:r>
          </w:p>
          <w:p w14:paraId="459CB6E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 { // @sic R5-169027 sic@</w:t>
            </w:r>
          </w:p>
          <w:p w14:paraId="2820AC2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v_PDNConnectivityReq_Rxd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78586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f_NBIOT_MobileInfo_GetNoOfPDNsConfigured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BE3A51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f_NBIOT_MobileInfo_SetAssignedPdnAndPTI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741E02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v_PDNConnectivityReq_Rxd.pDN_CONNECTIVITY_REQUEST.pdnType.typeValue,</w:t>
            </w:r>
          </w:p>
          <w:p w14:paraId="75417F8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v_PDNConnectivityReq_Rxd.pDN_CONNECTIVITY_REQUEST.procedureTransactionIdentifier);</w:t>
            </w:r>
          </w:p>
          <w:p w14:paraId="6CC72B5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v_PDNConnectivityReq_Rxd.pDN_CONNECTIVITY_REQUEST.extdProtocolConfigurationOptions;</w:t>
            </w:r>
          </w:p>
          <w:p w14:paraId="2FD5E69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f_GetDefaultExtdProtocolConfigOptions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BFC2E2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f_NBIOT_MobileInfo_SetExtPCO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83A5A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779BF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(v_PDNConnectivityReq_Rxd.pDN_CONNECTIVITY_REQUEST.accessPointName)) {</w:t>
            </w:r>
          </w:p>
          <w:p w14:paraId="5CA71C7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v_PDNConnectivityReq_Rxd.pDN_CONNECTIVITY_REQUEST.accessPointName;</w:t>
            </w:r>
          </w:p>
          <w:p w14:paraId="11FBAA8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v_APN.iei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7EC9670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0F81CED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px_AccessPointName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1E98FA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8381F2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 // NOTE: APN is not omit anymore</w:t>
            </w:r>
          </w:p>
          <w:p w14:paraId="1C100B3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f_CIOT_GetPDNAddress(v_PDNConnectivityReq_Rxd.pDN_CONNECTIVITY_REQUEST.pdnType.typeValue,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f_CheckExtdPCOforIPallocationViaNas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 // @sic R5s170597 sic@</w:t>
            </w:r>
          </w:p>
          <w:p w14:paraId="2E8A101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994D6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4a1b3a3</w:t>
            </w:r>
          </w:p>
          <w:p w14:paraId="713A4D1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AC56C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tsc_SRB1bis,</w:t>
            </w:r>
          </w:p>
          <w:p w14:paraId="428AEDF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6D8AB8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38F86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cs_CIOT_ActivateDefEpsBearerContextRequest(tsc_EpsDefaultBearerId,</w:t>
            </w:r>
          </w:p>
          <w:p w14:paraId="219DDD7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f_NBIOT_MobileInfo_GetPTI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(0),</w:t>
            </w:r>
          </w:p>
          <w:p w14:paraId="4045B62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690E0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4B9D3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cs_ExtdPCO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(int2oct(oct2int(v_PcoToUE.iel), 2), v_PcoToUE.pco),</w:t>
            </w:r>
          </w:p>
          <w:p w14:paraId="39DB718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329EBEA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0F05D80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6E3C5A1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C58A88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cs_ControlPlaneInd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4709A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cs_ServingPLMNRateControl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(int2oct (4, 2))))));      // Step 4a1b3a4</w:t>
            </w:r>
          </w:p>
          <w:p w14:paraId="104A431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car_NB_SRB_NasPdu_IND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BFD2AD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0A605CC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D3473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cdr_CIOT_ActivateDefEpsBearerContextAccept(tsc_EpsDefaultBearerId))));</w:t>
            </w:r>
          </w:p>
          <w:p w14:paraId="1D608A9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BB1626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F18CEF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f_NBIOT_DelayForUserPlaneSignalling_CP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C82FB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1BDA9D6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CD534E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5AB25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// Step 5</w:t>
            </w:r>
          </w:p>
          <w:p w14:paraId="5478B78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26976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018B3BF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8720C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01742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ED18C6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8051B6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//The relevant code has been moved to f_NBIOT_508Check_CP_ResponseToPagingForMTAccess /*@sic R5s240230, R5-245649 sic@ */</w:t>
            </w:r>
          </w:p>
          <w:p w14:paraId="26F8DDD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EA536F2" w14:textId="34625286" w:rsidR="002F79CF" w:rsidRPr="00850B74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B968DB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39C8BA2C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252EC" w:rsidRPr="00504291" w14:paraId="35C9A186" w14:textId="77777777" w:rsidTr="001D3AAB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FA0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function f_NBIOT_508Check_CP_ResponseToPagingForMTAccess_Step2_5(NBIOT_CellId_Type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6B3B137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6A28BC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D95AC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217CB6C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HeaderCompressConfig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87C970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BAE43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NAS_UL_Message_Type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v_PDNConnectivityReq_Rxd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D2422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740140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0;</w:t>
            </w:r>
          </w:p>
          <w:p w14:paraId="604E20A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483A2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ECCC6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pc_HCCPCIoT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606B6A0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crs_HeaderCompressConfigZeros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3CEA49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8D3B3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f_NBIOT_508Check_CP_ResponseToPagingForMTAccess_Step2_4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 // @sic R5-169027 sic@</w:t>
            </w:r>
          </w:p>
          <w:p w14:paraId="3A25078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 { // @sic R5-169027 sic@</w:t>
            </w:r>
          </w:p>
          <w:p w14:paraId="399E33B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v_PDNConnectivityReq_Rxd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v_ReturnedValue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531AD8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f_NBIOT_MobileInfo_GetNoOfPDNsConfigured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DDAA533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f_NBIOT_MobileInfo_SetAssignedPdnAndPTI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800863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v_PDNConnectivityReq_Rxd.pDN_CONNECTIVITY_REQUEST.pdnType.typeValue,</w:t>
            </w:r>
          </w:p>
          <w:p w14:paraId="3729F36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v_PDNConnectivityReq_Rxd.pDN_CONNECTIVITY_REQUEST.procedureTransactionIdentifier);</w:t>
            </w:r>
          </w:p>
          <w:p w14:paraId="5F6A8C5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v_PDNConnectivityReq_Rxd.pDN_CONNECTIVITY_REQUEST.extdProtocolConfigurationOptions;</w:t>
            </w:r>
          </w:p>
          <w:p w14:paraId="1596664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v_PcoToUE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f_GetDefaultExtdProtocolConfigOptions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5DEA3F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f_NBIOT_MobileInfo_SetExtPCO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945CD7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5E9378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(v_PDNConnectivityReq_Rxd.pDN_CONNECTIVITY_REQUEST.accessPointName)) {</w:t>
            </w:r>
          </w:p>
          <w:p w14:paraId="6F0457A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v_PDNConnectivityReq_Rxd.pDN_CONNECTIVITY_REQUEST.accessPointName;</w:t>
            </w:r>
          </w:p>
          <w:p w14:paraId="14A3E6E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v_APN.iei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EDD229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 else {</w:t>
            </w:r>
          </w:p>
          <w:p w14:paraId="34843D4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px_AccessPointName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02F27D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C18C15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f_NBIOT_MobileInfo_SetAPN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v_PDNIndex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 // NOTE: APN is not omit anymore</w:t>
            </w:r>
          </w:p>
          <w:p w14:paraId="1CBE1D1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:= f_CIOT_GetPDNAddress(v_PDNConnectivityReq_Rxd.pDN_CONNECTIVITY_REQUEST.pdnType.typeValue,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f_CheckExtdPCOforIPallocationViaNas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v_PcoFromUE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)); // @sic R5s170597 sic@</w:t>
            </w:r>
          </w:p>
          <w:p w14:paraId="446DF5A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77129D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// Step 4a1b3a3</w:t>
            </w:r>
          </w:p>
          <w:p w14:paraId="7811FB4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E1E8B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tsc_SRB1bis,</w:t>
            </w:r>
          </w:p>
          <w:p w14:paraId="49A9ECE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6F14E4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253D74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cs_CIOT_ActivateDefEpsBearerContextRequest(tsc_EpsDefaultBearerId,</w:t>
            </w:r>
          </w:p>
          <w:p w14:paraId="2576731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f_NBIOT_MobileInfo_GetPTI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(0),</w:t>
            </w:r>
          </w:p>
          <w:p w14:paraId="4C2A315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v_APN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B2C2D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v_PDN_Address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9E9D12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cs_ExtdPCO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(int2oct(oct2int(v_PcoToUE.iel), 2), v_PcoToUE.pco),</w:t>
            </w:r>
          </w:p>
          <w:p w14:paraId="0A0A9D1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54394AD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34F982A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-,</w:t>
            </w:r>
          </w:p>
          <w:p w14:paraId="63174638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v_HeaderCompressConfigTX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EDB99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cs_ControlPlaneInd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F5E19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cs_ServingPLMNRateControl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(int2oct (4, 2))))));      // Step 4a1b3a4</w:t>
            </w:r>
          </w:p>
          <w:p w14:paraId="03DC7B3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car_NB_SRB_NasPdu_IND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C6F64D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tsc_SRB1bis,</w:t>
            </w:r>
          </w:p>
          <w:p w14:paraId="187B611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049A8C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cdr_CIOT_ActivateDefEpsBearerContextAccept(tsc_EpsDefaultBearerId))));</w:t>
            </w:r>
          </w:p>
          <w:p w14:paraId="34DC647C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607B780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if 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pc_IP_PDN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11763C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f_NBIOT_DelayForUserPlaneSignalling_CP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95C48B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45EC34A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276BECE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082C54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// Step 5</w:t>
            </w:r>
          </w:p>
          <w:p w14:paraId="23D6B92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cas_NB_SRB_NasPdu_REQ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F896215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tsc_SRB1bis,</w:t>
            </w:r>
          </w:p>
          <w:p w14:paraId="5484AED2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339D69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cs_NAS_Request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2A86EF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cs_SERVICE_ACCEPT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E8744BB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0664B156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//The relevant code has been moved to f_NBIOT_508Check_CP_ResponseToPagingForMTAccess /*@sic R5s240230, R5-245649 sic@ */</w:t>
            </w:r>
          </w:p>
          <w:p w14:paraId="5FF3E18B" w14:textId="0CEC8E38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2A207F45" w14:textId="51A376C3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//put it back here as this function is called directly (22.4.1, 22.4.24)</w:t>
            </w:r>
          </w:p>
          <w:p w14:paraId="3BBF3184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f_Delay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(2.0*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f_NBIOT_NTN_Get_T_NTNoffset_InSeconds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p_CellId</w:t>
            </w:r>
            <w:proofErr w:type="spellEnd"/>
            <w:r w:rsidRPr="002E3D5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)); //for non-NTN access the delay will result in 0</w:t>
            </w:r>
          </w:p>
          <w:p w14:paraId="30DB5851" w14:textId="77777777" w:rsidR="002E3D5D" w:rsidRPr="002E3D5D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D498521" w14:textId="69D7DA37" w:rsidR="008252EC" w:rsidRPr="00850B74" w:rsidRDefault="002E3D5D" w:rsidP="002E3D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E3D5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49951F2" w14:textId="77777777" w:rsidR="001D3AAB" w:rsidRDefault="001D3AAB" w:rsidP="001D3AAB">
      <w:pPr>
        <w:spacing w:after="0"/>
        <w:rPr>
          <w:rFonts w:ascii="Arial" w:hAnsi="Arial"/>
          <w:b/>
          <w:lang w:eastAsia="en-GB"/>
        </w:rPr>
      </w:pPr>
    </w:p>
    <w:sectPr w:rsidR="001D3AAB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54495" w14:textId="77777777" w:rsidR="00C26146" w:rsidRDefault="00C26146">
      <w:r>
        <w:separator/>
      </w:r>
    </w:p>
  </w:endnote>
  <w:endnote w:type="continuationSeparator" w:id="0">
    <w:p w14:paraId="2530FA10" w14:textId="77777777" w:rsidR="00C26146" w:rsidRDefault="00C2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CF07B" w14:textId="77777777" w:rsidR="004D016B" w:rsidRDefault="004D01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A974ED" w14:textId="77777777" w:rsidR="004D016B" w:rsidRDefault="004D01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9A68B" w14:textId="77777777" w:rsidR="004D016B" w:rsidRDefault="004D01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71B63" w14:textId="77777777" w:rsidR="00C26146" w:rsidRDefault="00C26146">
      <w:r>
        <w:separator/>
      </w:r>
    </w:p>
  </w:footnote>
  <w:footnote w:type="continuationSeparator" w:id="0">
    <w:p w14:paraId="1776D086" w14:textId="77777777" w:rsidR="00C26146" w:rsidRDefault="00C26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73633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98C222D" wp14:editId="100813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59C32AA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8C222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59C32AA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36DF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0F352EF" wp14:editId="31C170F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C12A5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352E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C12A5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1810A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1895C4" wp14:editId="7B3663B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A3AF41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1895C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A3AF41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E5CD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09BF8FB" wp14:editId="2AABBA7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F4F09A0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9BF8F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F4F09A0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1AD7B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91DDFEC" wp14:editId="2A240F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6E4D2E4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1DDFE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6E4D2E4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3E44D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461D636" wp14:editId="7863BED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C57C9D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1D63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C57C9D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81557"/>
    <w:multiLevelType w:val="hybridMultilevel"/>
    <w:tmpl w:val="5868F6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2A76AE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912F0"/>
    <w:multiLevelType w:val="hybridMultilevel"/>
    <w:tmpl w:val="5868F6A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2896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6147014">
    <w:abstractNumId w:val="22"/>
  </w:num>
  <w:num w:numId="3" w16cid:durableId="747849379">
    <w:abstractNumId w:val="9"/>
  </w:num>
  <w:num w:numId="4" w16cid:durableId="147092846">
    <w:abstractNumId w:val="39"/>
  </w:num>
  <w:num w:numId="5" w16cid:durableId="1292974261">
    <w:abstractNumId w:val="30"/>
  </w:num>
  <w:num w:numId="6" w16cid:durableId="1022785407">
    <w:abstractNumId w:val="35"/>
  </w:num>
  <w:num w:numId="7" w16cid:durableId="1156144252">
    <w:abstractNumId w:val="12"/>
  </w:num>
  <w:num w:numId="8" w16cid:durableId="1604259753">
    <w:abstractNumId w:val="37"/>
  </w:num>
  <w:num w:numId="9" w16cid:durableId="2111732548">
    <w:abstractNumId w:val="21"/>
  </w:num>
  <w:num w:numId="10" w16cid:durableId="1535074823">
    <w:abstractNumId w:val="26"/>
  </w:num>
  <w:num w:numId="11" w16cid:durableId="1984891957">
    <w:abstractNumId w:val="1"/>
  </w:num>
  <w:num w:numId="12" w16cid:durableId="2008050901">
    <w:abstractNumId w:val="11"/>
  </w:num>
  <w:num w:numId="13" w16cid:durableId="114448858">
    <w:abstractNumId w:val="42"/>
  </w:num>
  <w:num w:numId="14" w16cid:durableId="2097239903">
    <w:abstractNumId w:val="6"/>
  </w:num>
  <w:num w:numId="15" w16cid:durableId="1829252563">
    <w:abstractNumId w:val="28"/>
  </w:num>
  <w:num w:numId="16" w16cid:durableId="2133091722">
    <w:abstractNumId w:val="25"/>
  </w:num>
  <w:num w:numId="17" w16cid:durableId="775641893">
    <w:abstractNumId w:val="27"/>
  </w:num>
  <w:num w:numId="18" w16cid:durableId="1623415793">
    <w:abstractNumId w:val="17"/>
  </w:num>
  <w:num w:numId="19" w16cid:durableId="1291399070">
    <w:abstractNumId w:val="38"/>
  </w:num>
  <w:num w:numId="20" w16cid:durableId="773209631">
    <w:abstractNumId w:val="32"/>
  </w:num>
  <w:num w:numId="21" w16cid:durableId="1650590502">
    <w:abstractNumId w:val="41"/>
  </w:num>
  <w:num w:numId="22" w16cid:durableId="1059130030">
    <w:abstractNumId w:val="29"/>
  </w:num>
  <w:num w:numId="23" w16cid:durableId="798112817">
    <w:abstractNumId w:val="18"/>
  </w:num>
  <w:num w:numId="24" w16cid:durableId="218706313">
    <w:abstractNumId w:val="23"/>
  </w:num>
  <w:num w:numId="25" w16cid:durableId="394547133">
    <w:abstractNumId w:val="7"/>
  </w:num>
  <w:num w:numId="26" w16cid:durableId="728458802">
    <w:abstractNumId w:val="14"/>
  </w:num>
  <w:num w:numId="27" w16cid:durableId="482967146">
    <w:abstractNumId w:val="20"/>
  </w:num>
  <w:num w:numId="28" w16cid:durableId="1667703996">
    <w:abstractNumId w:val="2"/>
  </w:num>
  <w:num w:numId="29" w16cid:durableId="1096898340">
    <w:abstractNumId w:val="3"/>
  </w:num>
  <w:num w:numId="30" w16cid:durableId="27686129">
    <w:abstractNumId w:val="19"/>
  </w:num>
  <w:num w:numId="31" w16cid:durableId="1780446260">
    <w:abstractNumId w:val="34"/>
  </w:num>
  <w:num w:numId="32" w16cid:durableId="1832327033">
    <w:abstractNumId w:val="5"/>
  </w:num>
  <w:num w:numId="33" w16cid:durableId="1353415234">
    <w:abstractNumId w:val="10"/>
  </w:num>
  <w:num w:numId="34" w16cid:durableId="566571961">
    <w:abstractNumId w:val="8"/>
  </w:num>
  <w:num w:numId="35" w16cid:durableId="453208392">
    <w:abstractNumId w:val="4"/>
  </w:num>
  <w:num w:numId="36" w16cid:durableId="114908322">
    <w:abstractNumId w:val="31"/>
  </w:num>
  <w:num w:numId="37" w16cid:durableId="1599215548">
    <w:abstractNumId w:val="13"/>
  </w:num>
  <w:num w:numId="38" w16cid:durableId="1177961966">
    <w:abstractNumId w:val="24"/>
  </w:num>
  <w:num w:numId="39" w16cid:durableId="1994599332">
    <w:abstractNumId w:val="16"/>
  </w:num>
  <w:num w:numId="40" w16cid:durableId="1673289176">
    <w:abstractNumId w:val="36"/>
  </w:num>
  <w:num w:numId="41" w16cid:durableId="2064520428">
    <w:abstractNumId w:val="40"/>
  </w:num>
  <w:num w:numId="42" w16cid:durableId="242032771">
    <w:abstractNumId w:val="0"/>
  </w:num>
  <w:num w:numId="43" w16cid:durableId="791095790">
    <w:abstractNumId w:val="33"/>
  </w:num>
  <w:num w:numId="44" w16cid:durableId="14384514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27EBA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3EA4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2F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B51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36EF"/>
    <w:rsid w:val="001C4405"/>
    <w:rsid w:val="001C44F3"/>
    <w:rsid w:val="001C5C2A"/>
    <w:rsid w:val="001C6BC1"/>
    <w:rsid w:val="001C76B8"/>
    <w:rsid w:val="001D1407"/>
    <w:rsid w:val="001D22EC"/>
    <w:rsid w:val="001D29C1"/>
    <w:rsid w:val="001D3AAB"/>
    <w:rsid w:val="001D3C55"/>
    <w:rsid w:val="001D6A9C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41DC"/>
    <w:rsid w:val="002D44E7"/>
    <w:rsid w:val="002D4BCE"/>
    <w:rsid w:val="002D4E4F"/>
    <w:rsid w:val="002D5490"/>
    <w:rsid w:val="002D607D"/>
    <w:rsid w:val="002D68BF"/>
    <w:rsid w:val="002D6A77"/>
    <w:rsid w:val="002D7C70"/>
    <w:rsid w:val="002E008A"/>
    <w:rsid w:val="002E0899"/>
    <w:rsid w:val="002E137B"/>
    <w:rsid w:val="002E2700"/>
    <w:rsid w:val="002E2FA4"/>
    <w:rsid w:val="002E3700"/>
    <w:rsid w:val="002E3D5D"/>
    <w:rsid w:val="002E3F2A"/>
    <w:rsid w:val="002E433C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437B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1D28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96CE1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8A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1C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2E4B"/>
    <w:rsid w:val="004E348B"/>
    <w:rsid w:val="004E3C15"/>
    <w:rsid w:val="004E648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3A5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361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6574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2EC"/>
    <w:rsid w:val="00825391"/>
    <w:rsid w:val="008263B1"/>
    <w:rsid w:val="008269F7"/>
    <w:rsid w:val="00827110"/>
    <w:rsid w:val="0082765A"/>
    <w:rsid w:val="008276E2"/>
    <w:rsid w:val="008279FA"/>
    <w:rsid w:val="00827FCB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0A9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0DCE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147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E76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060F"/>
    <w:rsid w:val="00BD233D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4EFA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146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A7F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B00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5D44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E22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279DC"/>
    <w:rsid w:val="00E318A0"/>
    <w:rsid w:val="00E319CF"/>
    <w:rsid w:val="00E3200B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66C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2A0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2FAE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2A4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F2ED1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A7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H4VU7HTV54JD-1231737843-1385</_dlc_DocId>
    <_dlc_DocIdUrl xmlns="05fef6b6-48ff-4793-a586-dff4857ec2fd">
      <Url>https://sharepoint.rsint.net/teams/MRT_Dev/_layouts/15/DocIdRedir.aspx?ID=H4VU7HTV54JD-1231737843-1385</Url>
      <Description>H4VU7HTV54JD-1231737843-1385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B657BA3C-2764-45C8-AB29-F199F012BD5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2196</Words>
  <Characters>12519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14686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2024-09-22T11:41:00Z</dcterms:created>
  <dcterms:modified xsi:type="dcterms:W3CDTF">2024-09-23T07:32:00Z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2eded3bd-db32-455b-bb87-85d99c605361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