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DC40" w14:textId="77777777" w:rsidR="002947EB" w:rsidRDefault="002947EB" w:rsidP="00294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R5s240580</w:t>
      </w:r>
      <w:r>
        <w:rPr>
          <w:b/>
          <w:i/>
          <w:noProof/>
          <w:sz w:val="28"/>
        </w:rPr>
        <w:fldChar w:fldCharType="end"/>
      </w:r>
    </w:p>
    <w:p w14:paraId="632E32FA" w14:textId="77777777" w:rsidR="002947EB" w:rsidRDefault="002947EB" w:rsidP="002947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47EB" w14:paraId="408A2861" w14:textId="77777777" w:rsidTr="002941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695B4" w14:textId="77777777" w:rsidR="002947EB" w:rsidRDefault="002947EB" w:rsidP="002941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947EB" w14:paraId="09ECA1F9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BF32C" w14:textId="77777777" w:rsidR="002947EB" w:rsidRDefault="002947EB" w:rsidP="00294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47EB" w14:paraId="07AE48E5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E8FC4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3414ED6E" w14:textId="77777777" w:rsidTr="00294177">
        <w:tc>
          <w:tcPr>
            <w:tcW w:w="142" w:type="dxa"/>
            <w:tcBorders>
              <w:left w:val="single" w:sz="4" w:space="0" w:color="auto"/>
            </w:tcBorders>
          </w:tcPr>
          <w:p w14:paraId="442F21E1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3806A" w14:textId="77777777" w:rsidR="002947EB" w:rsidRPr="00410371" w:rsidRDefault="002947EB" w:rsidP="002941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24DE1" w14:textId="77777777" w:rsidR="002947EB" w:rsidRDefault="002947EB" w:rsidP="002941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295BF" w14:textId="77777777" w:rsidR="002947EB" w:rsidRPr="00410371" w:rsidRDefault="002947EB" w:rsidP="002941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376E2A" w14:textId="77777777" w:rsidR="002947EB" w:rsidRDefault="002947EB" w:rsidP="002941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A40CA" w14:textId="77777777" w:rsidR="002947EB" w:rsidRPr="00410371" w:rsidRDefault="002947EB" w:rsidP="0029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E44CA3" w14:textId="77777777" w:rsidR="002947EB" w:rsidRDefault="002947EB" w:rsidP="002941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CFF75" w14:textId="77777777" w:rsidR="002947EB" w:rsidRPr="00410371" w:rsidRDefault="002947EB" w:rsidP="00294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0D0BE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79D5A045" w14:textId="77777777" w:rsidTr="00294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56EBA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29E33D67" w14:textId="77777777" w:rsidTr="002941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27AF1" w14:textId="77777777" w:rsidR="002947EB" w:rsidRPr="00F25D98" w:rsidRDefault="002947EB" w:rsidP="002941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47EB" w14:paraId="5011D1E2" w14:textId="77777777" w:rsidTr="00294177">
        <w:tc>
          <w:tcPr>
            <w:tcW w:w="9641" w:type="dxa"/>
            <w:gridSpan w:val="9"/>
          </w:tcPr>
          <w:p w14:paraId="0DB767B2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ADAA1C" w14:textId="77777777" w:rsidR="002947EB" w:rsidRDefault="002947EB" w:rsidP="002947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47EB" w14:paraId="0AF45284" w14:textId="77777777" w:rsidTr="00294177">
        <w:tc>
          <w:tcPr>
            <w:tcW w:w="2835" w:type="dxa"/>
          </w:tcPr>
          <w:p w14:paraId="5F63DA4C" w14:textId="77777777" w:rsidR="002947EB" w:rsidRDefault="002947EB" w:rsidP="002941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BA858E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A25A4C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EFAEA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CACA9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98BE71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CEB005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4387C9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E6F0" w14:textId="77777777" w:rsidR="002947EB" w:rsidRDefault="002947EB" w:rsidP="002941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0E56D0" w14:textId="77777777" w:rsidR="002947EB" w:rsidRDefault="002947EB" w:rsidP="002947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47EB" w14:paraId="772D3CDF" w14:textId="77777777" w:rsidTr="00294177">
        <w:tc>
          <w:tcPr>
            <w:tcW w:w="9640" w:type="dxa"/>
            <w:gridSpan w:val="11"/>
          </w:tcPr>
          <w:p w14:paraId="732540A0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6148EFE5" w14:textId="77777777" w:rsidTr="00294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535DE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04D0F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6.3.2.2</w:t>
            </w:r>
            <w:r>
              <w:fldChar w:fldCharType="end"/>
            </w:r>
          </w:p>
        </w:tc>
      </w:tr>
      <w:tr w:rsidR="002947EB" w14:paraId="740E99F9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46280DEA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AAF2A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50F6AA6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6F35DCBE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24576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947EB" w14:paraId="46B2CBF8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4B7B57A5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E2809" w14:textId="39EE92AC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947EB" w14:paraId="47FF40C5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5447B5BF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143342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E6EBBF7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26649E95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48BDF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6F0BB" w14:textId="77777777" w:rsidR="002947EB" w:rsidRDefault="002947EB" w:rsidP="002941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E268D" w14:textId="77777777" w:rsidR="002947EB" w:rsidRDefault="002947EB" w:rsidP="002941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9C95D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2024-09-21</w:t>
            </w:r>
            <w:r>
              <w:rPr>
                <w:noProof/>
              </w:rPr>
              <w:fldChar w:fldCharType="end"/>
            </w:r>
          </w:p>
        </w:tc>
      </w:tr>
      <w:tr w:rsidR="002947EB" w14:paraId="7E784F7B" w14:textId="77777777" w:rsidTr="00294177">
        <w:tc>
          <w:tcPr>
            <w:tcW w:w="1843" w:type="dxa"/>
            <w:tcBorders>
              <w:left w:val="single" w:sz="4" w:space="0" w:color="auto"/>
            </w:tcBorders>
          </w:tcPr>
          <w:p w14:paraId="092DE201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43E9B9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A423D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BE471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7AB6C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FA74D9F" w14:textId="77777777" w:rsidTr="002941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E2E9F" w14:textId="77777777" w:rsidR="002947EB" w:rsidRDefault="002947EB" w:rsidP="002941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F7D3A" w14:textId="77777777" w:rsidR="002947EB" w:rsidRDefault="002947EB" w:rsidP="002941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3F063" w14:textId="77777777" w:rsidR="002947EB" w:rsidRDefault="002947EB" w:rsidP="002941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9E966" w14:textId="77777777" w:rsidR="002947EB" w:rsidRDefault="002947EB" w:rsidP="002941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FBA2F5" w14:textId="77777777" w:rsidR="002947EB" w:rsidRDefault="002947EB" w:rsidP="00294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947EB" w14:paraId="38D69176" w14:textId="77777777" w:rsidTr="002941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9A493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B971B" w14:textId="77777777" w:rsidR="002947EB" w:rsidRDefault="002947EB" w:rsidP="002941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B0E2BD" w14:textId="77777777" w:rsidR="002947EB" w:rsidRDefault="002947EB" w:rsidP="002941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75721" w14:textId="77777777" w:rsidR="002947EB" w:rsidRPr="007C2097" w:rsidRDefault="002947EB" w:rsidP="002941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947EB" w14:paraId="780D211D" w14:textId="77777777" w:rsidTr="00294177">
        <w:tc>
          <w:tcPr>
            <w:tcW w:w="1843" w:type="dxa"/>
          </w:tcPr>
          <w:p w14:paraId="1A973B1B" w14:textId="77777777" w:rsidR="002947EB" w:rsidRDefault="002947EB" w:rsidP="002941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C3291D" w14:textId="77777777" w:rsidR="002947EB" w:rsidRDefault="002947EB" w:rsidP="002941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9926AD5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3EBC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42DDA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7C9FCD79" w14:textId="77777777" w:rsidR="002947EB" w:rsidRDefault="002947EB" w:rsidP="002947E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199A8D86" w14:textId="77777777" w:rsidR="002947EB" w:rsidRDefault="002947EB" w:rsidP="002947E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9341D2D" w14:textId="77777777" w:rsidR="002947EB" w:rsidRDefault="002947EB" w:rsidP="002947E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3F503CD6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3AB064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12BF8D0A" w14:textId="5A8DAD3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2947EB" w14:paraId="2D81E4B4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620A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312B8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3121946E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8848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AFC5D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definition of templates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 xml:space="preserve"> and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>.</w:t>
            </w:r>
          </w:p>
          <w:p w14:paraId="59F0260B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updated the implementation of function </w:t>
            </w:r>
            <w:r w:rsidRPr="0026154B">
              <w:rPr>
                <w:noProof/>
              </w:rPr>
              <w:t>f_NG_DecodeAndMatchSORTransportContainer</w:t>
            </w:r>
          </w:p>
          <w:p w14:paraId="198C2985" w14:textId="6CF05EEB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2947EB" w14:paraId="72B57A8A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13E1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F895D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0527CE21" w14:textId="77777777" w:rsidTr="00294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B0475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6CDF4" w14:textId="5C763EED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2947EB" w14:paraId="30187B37" w14:textId="77777777" w:rsidTr="00294177">
        <w:tc>
          <w:tcPr>
            <w:tcW w:w="2694" w:type="dxa"/>
            <w:gridSpan w:val="2"/>
          </w:tcPr>
          <w:p w14:paraId="631B7C36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9149C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4259433D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BBEF4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658B" w14:textId="3F58F71E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6.3.2.2.NR5GC</w:t>
            </w:r>
          </w:p>
        </w:tc>
      </w:tr>
      <w:tr w:rsidR="002947EB" w14:paraId="3B7FCC6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54869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7C866" w14:textId="77777777" w:rsidR="002947EB" w:rsidRDefault="002947EB" w:rsidP="00294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7EB" w14:paraId="52BFEBB2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10247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1317D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45E22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FBEA08" w14:textId="77777777" w:rsidR="002947EB" w:rsidRDefault="002947EB" w:rsidP="00294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4E3124" w14:textId="77777777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7B20E6A0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FFA8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998C9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73F2B" w14:textId="21BF42CA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F40E6" w14:textId="77777777" w:rsidR="002947EB" w:rsidRDefault="002947EB" w:rsidP="00294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956BA" w14:textId="41C4B9A4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6E89610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C714A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2E7FF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D963" w14:textId="417207D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263D7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CF46A" w14:textId="33129994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6A1E59B2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E6D7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3A0D9" w14:textId="77777777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E570A" w14:textId="4EA38F62" w:rsidR="002947EB" w:rsidRDefault="002947EB" w:rsidP="00294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DC291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E2DC3" w14:textId="6B9A83CD" w:rsidR="002947EB" w:rsidRDefault="002947EB" w:rsidP="00294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7EB" w14:paraId="7DC41555" w14:textId="77777777" w:rsidTr="002941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E2EC" w14:textId="77777777" w:rsidR="002947EB" w:rsidRDefault="002947EB" w:rsidP="00294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48BB" w14:textId="77777777" w:rsidR="002947EB" w:rsidRDefault="002947EB" w:rsidP="002947EB">
            <w:pPr>
              <w:pStyle w:val="CRCoverPage"/>
              <w:spacing w:after="0"/>
              <w:rPr>
                <w:noProof/>
              </w:rPr>
            </w:pPr>
          </w:p>
        </w:tc>
      </w:tr>
      <w:tr w:rsidR="002947EB" w14:paraId="763DA709" w14:textId="77777777" w:rsidTr="002941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735131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EB39E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7EB" w:rsidRPr="008863B9" w14:paraId="7503118E" w14:textId="77777777" w:rsidTr="002941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E012D" w14:textId="77777777" w:rsidR="002947EB" w:rsidRPr="008863B9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BFED66" w14:textId="77777777" w:rsidR="002947EB" w:rsidRPr="008863B9" w:rsidRDefault="002947EB" w:rsidP="00294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7EB" w14:paraId="785D2C61" w14:textId="77777777" w:rsidTr="002941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7AEF" w14:textId="77777777" w:rsidR="002947EB" w:rsidRDefault="002947EB" w:rsidP="00294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F086" w14:textId="77777777" w:rsidR="002947EB" w:rsidRDefault="002947EB" w:rsidP="00294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7960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D8E9E23" w14:textId="78986A24" w:rsidR="00265AFE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5AFE" w:rsidRPr="007B2D91">
        <w:rPr>
          <w:rFonts w:ascii="Arial" w:hAnsi="Arial" w:cs="Arial"/>
          <w:iCs/>
        </w:rPr>
        <w:t>Table of Contents</w:t>
      </w:r>
      <w:r w:rsidR="00265AFE">
        <w:tab/>
      </w:r>
      <w:r w:rsidR="00265AFE">
        <w:fldChar w:fldCharType="begin"/>
      </w:r>
      <w:r w:rsidR="00265AFE">
        <w:instrText xml:space="preserve"> PAGEREF _Toc177796022 \h </w:instrText>
      </w:r>
      <w:r w:rsidR="00265AFE">
        <w:fldChar w:fldCharType="separate"/>
      </w:r>
      <w:r w:rsidR="00265AFE">
        <w:t>3</w:t>
      </w:r>
      <w:r w:rsidR="00265AFE">
        <w:fldChar w:fldCharType="end"/>
      </w:r>
    </w:p>
    <w:p w14:paraId="1355A6A5" w14:textId="0E117218" w:rsidR="00265AFE" w:rsidRDefault="00265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_Toc177796023 \h </w:instrText>
      </w:r>
      <w:r>
        <w:fldChar w:fldCharType="separate"/>
      </w:r>
      <w:r>
        <w:t>3</w:t>
      </w:r>
      <w:r>
        <w:fldChar w:fldCharType="end"/>
      </w:r>
    </w:p>
    <w:p w14:paraId="57E6BA38" w14:textId="48E1D7F1" w:rsidR="00265AFE" w:rsidRDefault="00265AF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_Toc177796024 \h </w:instrText>
      </w:r>
      <w:r>
        <w:fldChar w:fldCharType="separate"/>
      </w:r>
      <w:r>
        <w:t>3</w:t>
      </w:r>
      <w:r>
        <w:fldChar w:fldCharType="end"/>
      </w:r>
    </w:p>
    <w:p w14:paraId="4982CB9D" w14:textId="1A931F67" w:rsidR="00265AFE" w:rsidRDefault="00265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_Toc177796025 \h </w:instrText>
      </w:r>
      <w:r>
        <w:fldChar w:fldCharType="separate"/>
      </w:r>
      <w:r>
        <w:t>3</w:t>
      </w:r>
      <w:r>
        <w:fldChar w:fldCharType="end"/>
      </w:r>
    </w:p>
    <w:p w14:paraId="39CA14A3" w14:textId="17FA97B5" w:rsidR="00265AFE" w:rsidRDefault="00265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_Toc177796026 \h </w:instrText>
      </w:r>
      <w:r>
        <w:fldChar w:fldCharType="separate"/>
      </w:r>
      <w:r>
        <w:t>8</w:t>
      </w:r>
      <w:r>
        <w:fldChar w:fldCharType="end"/>
      </w:r>
    </w:p>
    <w:p w14:paraId="18867973" w14:textId="36DC7050" w:rsidR="00265AFE" w:rsidRDefault="00265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_Toc177796027 \h </w:instrText>
      </w:r>
      <w:r>
        <w:fldChar w:fldCharType="separate"/>
      </w:r>
      <w:r>
        <w:t>9</w:t>
      </w:r>
      <w:r>
        <w:fldChar w:fldCharType="end"/>
      </w:r>
    </w:p>
    <w:p w14:paraId="79EDE825" w14:textId="1D57C6BF" w:rsidR="00265AFE" w:rsidRDefault="00265AF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2D91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2D91">
        <w:rPr>
          <w:rFonts w:cs="Arial"/>
          <w:b/>
          <w:bCs/>
          <w:color w:val="000000"/>
          <w:lang w:val="en-US" w:eastAsia="en-GB"/>
        </w:rPr>
        <w:t>Change 4</w:t>
      </w:r>
      <w:r>
        <w:tab/>
      </w:r>
      <w:r>
        <w:fldChar w:fldCharType="begin"/>
      </w:r>
      <w:r>
        <w:instrText xml:space="preserve"> PAGEREF _Toc177796028 \h </w:instrText>
      </w:r>
      <w:r>
        <w:fldChar w:fldCharType="separate"/>
      </w:r>
      <w:r>
        <w:t>10</w:t>
      </w:r>
      <w:r>
        <w:fldChar w:fldCharType="end"/>
      </w:r>
    </w:p>
    <w:p w14:paraId="1E7482B4" w14:textId="36EFDC9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7796023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79602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79602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F94AB63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77777777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50C091D9" w14:textId="451B9CBD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lastRenderedPageBreak/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DDC5" w14:textId="77777777" w:rsidR="00B4162C" w:rsidRDefault="008A2D21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6271D4C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43FC204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:='03'O; // 24.501 Table 9.11.3.51.2A Octet O (Bits  8-4 are spare, SSSI = '0'B, SSCMI = '1'B, SI = '1'B)</w:t>
            </w:r>
          </w:p>
          <w:p w14:paraId="3A6ED25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 //@sic R5s240259, R5s240531 sic@</w:t>
            </w:r>
          </w:p>
          <w:p w14:paraId="4887C37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63B6F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 '05'O; //@sic R5s240259 sic@</w:t>
            </w:r>
          </w:p>
          <w:p w14:paraId="5B6E83F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 '21'O; //@sic R5s240259 sic@</w:t>
            </w:r>
          </w:p>
          <w:p w14:paraId="39CA301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),1); //@sic R5s240259 sic@</w:t>
            </w:r>
          </w:p>
          <w:p w14:paraId="1CA4B3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7431D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A8BD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t_Tmax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358CF49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t_Tsor_cm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60.0;</w:t>
            </w:r>
          </w:p>
          <w:p w14:paraId="7B8F22D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t_T1 := 10.0; //@sic R5-242145 sic@</w:t>
            </w:r>
          </w:p>
          <w:p w14:paraId="3D3937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56FFD63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22 -34"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C8CB7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//FFS : Prose CR needed</w:t>
            </w:r>
          </w:p>
          <w:p w14:paraId="4531D6B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 Steps 1 to step 13 from test procedure for IMS MO speech call establishment as described in TS 38.508-1 [4] Table 4.9.15.2.2-1 take place.</w:t>
            </w:r>
          </w:p>
          <w:p w14:paraId="2406FF7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3B82B7D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D4985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mo_VoiceCall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16E6040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(nr_Cell12, //@sic R5s240259 sic@</w:t>
            </w:r>
          </w:p>
          <w:p w14:paraId="113524A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3ECC30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</w:p>
          <w:p w14:paraId="3A5A4A3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34DDEE2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 f_NG_S_TMSI2MobileIdentity(omit, f_NR5GC_CellInfo_GetGutiParameters (nr_Cell13)), '0001'B)) {</w:t>
            </w:r>
          </w:p>
          <w:p w14:paraId="4105532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14:paraId="045335D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444D1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624D839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BDAF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 f_Get_PDUSessionForDNNType(f_NR5GC_MobileInfo_GetSessionInfoList(), IMS_DNN);</w:t>
            </w:r>
          </w:p>
          <w:p w14:paraId="51EFF5A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B019A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D4090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//Now wait for trigger from IMS PTC to add voice</w:t>
            </w:r>
          </w:p>
          <w:p w14:paraId="4C6B662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(IMS[tsc_Index_IMS1], "Add Voice Bearer");</w:t>
            </w:r>
          </w:p>
          <w:p w14:paraId="4F39BAE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Now Modify the PDU Session to add voice QoS</w:t>
            </w:r>
          </w:p>
          <w:p w14:paraId="74C3411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f_NR5GC_ModifyPDUSession_AddVoice(nr_Cell12,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//@sic R5s240259 sic@</w:t>
            </w:r>
          </w:p>
          <w:p w14:paraId="01A5437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C1AB9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(IMS[tsc_Index_IMS1],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("Voice Bearer Added"));</w:t>
            </w:r>
          </w:p>
          <w:p w14:paraId="6837FD6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00696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(__FILE__, __LINE__, "Voice Call Established");</w:t>
            </w:r>
          </w:p>
          <w:p w14:paraId="75D75A5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B2C7D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(IMS[tsc_Index_IMS1], "Voice Call Established");</w:t>
            </w:r>
          </w:p>
          <w:p w14:paraId="22A8D74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57684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4943F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/*The SS transmits an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reception*/</w:t>
            </w:r>
          </w:p>
          <w:p w14:paraId="4BC0329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61B3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6A4277F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00A85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1B466C7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7BB014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C2D76B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572FDD4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62492A0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2BDF7AE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377B00F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 //@sic R5s240259 sic@</w:t>
            </w:r>
          </w:p>
          <w:p w14:paraId="04E169D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56A6099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ACBA1D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0C1B0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75D3A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217087" w14:textId="1B458E0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430EBB" w14:textId="573DB225" w:rsidR="008A2D21" w:rsidRPr="00850B74" w:rsidRDefault="008A2D21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C5F" w14:textId="77777777" w:rsidR="00B4162C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048FA46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:='0001'O;    </w:t>
            </w:r>
          </w:p>
          <w:p w14:paraId="15A1ECB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:='03'O; // 24.501 Table 9.11.3.51.2A Octet O (Bits  8-4 are spare, SSSI = '0'B, SSCMI = '1'B, SI = '1'B)</w:t>
            </w:r>
          </w:p>
          <w:p w14:paraId="0003DDC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 //@sic R5s240259, R5s240531 sic@</w:t>
            </w:r>
          </w:p>
          <w:p w14:paraId="2F603AA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B7730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:= '05'O; //@sic R5s240259 sic@    </w:t>
            </w:r>
          </w:p>
          <w:p w14:paraId="2DC406E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//WA#WI1335182 WA#6_3_2_2</w:t>
            </w:r>
          </w:p>
          <w:p w14:paraId="544AA99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 '21'O; //@sic R5s240259 sic@</w:t>
            </w:r>
          </w:p>
          <w:p w14:paraId="4F5824B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),1); //@sic R5s240259 sic@</w:t>
            </w:r>
          </w:p>
          <w:p w14:paraId="0385340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29EF8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D7A32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t_Tmax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4A99F796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t_Tsor_cm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60.0;</w:t>
            </w:r>
          </w:p>
          <w:p w14:paraId="0FBC242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t_T1 := 10.0; //@sic R5-242145 sic@</w:t>
            </w:r>
          </w:p>
          <w:p w14:paraId="3FC41D9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1B0553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22 -34"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C208A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//FFS : Prose CR needed</w:t>
            </w:r>
          </w:p>
          <w:p w14:paraId="62D1E6A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 Steps 1 to step 13 from test procedure for IMS MO speech call establishment as described in TS 38.508-1 [4] Table 4.9.15.2.2-1 take place.</w:t>
            </w:r>
          </w:p>
          <w:p w14:paraId="298B3AB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f_UT_RequestIMSCall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5D57427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9E730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mo_VoiceCall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14AEACA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(nr_Cell12, //@sic R5s240259 sic@</w:t>
            </w:r>
          </w:p>
          <w:p w14:paraId="0C23556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cr_38508_RRCSetupComplete(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290CB4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</w:p>
          <w:p w14:paraId="47D341B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);</w:t>
            </w:r>
          </w:p>
          <w:p w14:paraId="0E8D5BB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), f_NG_S_TMSI2MobileIdentity(omit, f_NR5GC_CellInfo_GetGutiParameters (nr_Cell13)), '0001'B)) {</w:t>
            </w:r>
          </w:p>
          <w:p w14:paraId="6004E2A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14:paraId="3677488E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27320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 //@sic R5s240259 sic@</w:t>
            </w:r>
          </w:p>
          <w:p w14:paraId="0FB7D49F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649E9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:= f_Get_PDUSessionForDNNType(f_NR5GC_MobileInfo_GetSessionInfoList(), IMS_DNN);</w:t>
            </w:r>
          </w:p>
          <w:p w14:paraId="2124137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0BA09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1B701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//Now wait for trigger from IMS PTC to add voice</w:t>
            </w:r>
          </w:p>
          <w:p w14:paraId="0CA893B4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(IMS[tsc_Index_IMS1], "Add Voice Bearer");</w:t>
            </w:r>
          </w:p>
          <w:p w14:paraId="3A3723F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 Now Modify the PDU Session to add voice QoS</w:t>
            </w:r>
          </w:p>
          <w:p w14:paraId="706C018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f_NR5GC_ModifyPDUSession_AddVoice(nr_Cell12,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)); //@sic R5s240259 sic@</w:t>
            </w:r>
          </w:p>
          <w:p w14:paraId="7A82FAA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pc_Preconditions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DD76A8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(IMS[tsc_Index_IMS1],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("Voice Bearer Added"));</w:t>
            </w:r>
          </w:p>
          <w:p w14:paraId="1C1EB95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B9724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(__FILE__, __LINE__, "Voice Call Established");</w:t>
            </w:r>
          </w:p>
          <w:p w14:paraId="2262240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0CDB4A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(IMS[tsc_Index_IMS1], "Voice Call Established");</w:t>
            </w:r>
          </w:p>
          <w:p w14:paraId="4A4568F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D7D53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35"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1AAB5D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/*The SS transmits an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reception*/</w:t>
            </w:r>
          </w:p>
          <w:p w14:paraId="1C2D0493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154390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int2oct((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)),2); //WA#WI1335182 WA#6_3_2_2</w:t>
            </w: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CD9BB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</w:p>
          <w:p w14:paraId="02DBA25C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F0660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7872D1B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07DA3A6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9FE5F5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0E9CB77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2D36494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 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</w:t>
            </w:r>
          </w:p>
          <w:p w14:paraId="16A64A3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78F70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));  // @sic R5s240531 sic@    </w:t>
            </w:r>
          </w:p>
          <w:p w14:paraId="2FA93DA7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v_Octet_O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; //@sic R5s240259 sic@</w:t>
            </w:r>
          </w:p>
          <w:p w14:paraId="0AAF0A69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782F1058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v_Mac_A17 :=f_NG_Authentication_A17(bit2oct(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092F4A2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BFBDA5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v_Counter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DB5821" w14:textId="77777777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62E86F" w14:textId="17D0C720" w:rsidR="008A2D21" w:rsidRP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8A2D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7994AAAD" w14:textId="184FB180" w:rsidR="008A2D21" w:rsidRPr="003D65E8" w:rsidRDefault="008A2D21" w:rsidP="008A2D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7796026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D94AA9"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20DECFC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E7D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1420" w14:textId="28518C5D" w:rsidR="008A2D21" w:rsidRPr="00E13853" w:rsidRDefault="00D94AA9" w:rsidP="00294177">
            <w:pPr>
              <w:pStyle w:val="CRCoverPage"/>
              <w:spacing w:after="0"/>
              <w:rPr>
                <w:noProof/>
              </w:rPr>
            </w:pPr>
            <w:r w:rsidRPr="00D94AA9">
              <w:rPr>
                <w:rFonts w:cs="Arial"/>
                <w:noProof/>
                <w:lang w:val="en-SG"/>
              </w:rPr>
              <w:t>cs_SOR_CMCIRule</w:t>
            </w:r>
          </w:p>
        </w:tc>
      </w:tr>
      <w:tr w:rsidR="008A2D21" w14:paraId="5AE70F75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5D4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73E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0AF25C54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 w:rsidRPr="0026154B">
              <w:rPr>
                <w:noProof/>
              </w:rPr>
              <w:t>v_SOR_CMCIRule := cs_SOR_CMCIRule (v_TsorcmTimer, v_CriterionType,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0ECCBE16" w14:textId="77777777" w:rsidR="008A2D21" w:rsidRDefault="008A2D21" w:rsidP="00D94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5B22A37E" w14:textId="77777777" w:rsidR="008A2D21" w:rsidRPr="00803546" w:rsidRDefault="008A2D21" w:rsidP="00D94AA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A2D21" w14:paraId="79DEE57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0EA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F1E" w14:textId="30204E4A" w:rsidR="008A2D21" w:rsidRPr="00FB2EB7" w:rsidRDefault="008A2D21" w:rsidP="00D94AA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</w:tc>
      </w:tr>
      <w:tr w:rsidR="008A2D21" w14:paraId="6C29E69F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456A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F38" w14:textId="43F93591" w:rsidR="008A2D21" w:rsidRPr="00CC39F9" w:rsidRDefault="00D94AA9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8A2D21" w:rsidRPr="00F9354B" w14:paraId="5CDD1616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5335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C07" w14:textId="77777777" w:rsidR="008A2D21" w:rsidRPr="00F9354B" w:rsidRDefault="008A2D21" w:rsidP="0029417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8A53943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65928F10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5935F0C0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91E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(O1_Type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E5831A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E366E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):=</w:t>
            </w:r>
          </w:p>
          <w:p w14:paraId="58F0237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0F8E04EC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/* 24.501 cl. 9.11.3.51 */</w:t>
            </w:r>
          </w:p>
          <w:p w14:paraId="565F800A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:= int2oct(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) + 2, 2),</w:t>
            </w:r>
          </w:p>
          <w:p w14:paraId="28BFE337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7C77D1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0D67AB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</w:p>
          <w:p w14:paraId="42873CD8" w14:textId="1B4EBD53" w:rsidR="008A2D21" w:rsidRPr="00850B74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561DE21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6934C71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088E08E4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BC9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(O1_Type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82A9BC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O1_Type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B68895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6A29C90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p_len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'00'O):= //WA#WI1335182 WA#6_3_2_2</w:t>
            </w:r>
          </w:p>
          <w:p w14:paraId="375D1163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0870CAFA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/* 24.501 cl. 9.11.3.51 */</w:t>
            </w:r>
          </w:p>
          <w:p w14:paraId="6A277B49" w14:textId="11FDB625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//WA#WI1335182 WA#6_3_2_2</w:t>
            </w:r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D94AA9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:= int2oct(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+ 2, 2),</w:t>
            </w:r>
          </w:p>
          <w:p w14:paraId="07B18EA4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iel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int2oct(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p_len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), 2),</w:t>
            </w:r>
          </w:p>
          <w:p w14:paraId="41B9EB5E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p_TsorcmTimer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873B0F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p_CriterionType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F173FC" w14:textId="77777777" w:rsidR="00D94AA9" w:rsidRPr="00D94AA9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criterionValue</w:t>
            </w:r>
            <w:proofErr w:type="spellEnd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:= </w:t>
            </w:r>
            <w:proofErr w:type="spellStart"/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>p_CriterionValue</w:t>
            </w:r>
            <w:proofErr w:type="spellEnd"/>
          </w:p>
          <w:p w14:paraId="2BE84439" w14:textId="23FB539B" w:rsidR="008A2D21" w:rsidRPr="00F212AA" w:rsidRDefault="00D94AA9" w:rsidP="00D94AA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AA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DF1DCA3" w14:textId="59BEFD41" w:rsidR="008A2D21" w:rsidRPr="003D65E8" w:rsidRDefault="008A2D21" w:rsidP="008A2D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77796027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420E89">
        <w:rPr>
          <w:rFonts w:cs="Arial"/>
          <w:b/>
          <w:bCs/>
          <w:color w:val="000000"/>
          <w:lang w:val="en-US" w:eastAsia="en-GB"/>
        </w:rPr>
        <w:t>3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25927B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51B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9B72" w14:textId="05445DDF" w:rsidR="008A2D21" w:rsidRPr="00E13853" w:rsidRDefault="00420E89" w:rsidP="00294177">
            <w:pPr>
              <w:pStyle w:val="CRCoverPage"/>
              <w:spacing w:after="0"/>
              <w:rPr>
                <w:noProof/>
              </w:rPr>
            </w:pPr>
            <w:r w:rsidRPr="00420E89">
              <w:rPr>
                <w:rFonts w:cs="Arial"/>
                <w:noProof/>
                <w:lang w:val="en-SG"/>
              </w:rPr>
              <w:t>cs_SOR_CMCI</w:t>
            </w:r>
          </w:p>
        </w:tc>
      </w:tr>
      <w:tr w:rsidR="008A2D21" w14:paraId="55F048DD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DC36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9E6" w14:textId="77777777" w:rsidR="008A2D21" w:rsidRDefault="008A2D21" w:rsidP="00420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fl_TC_6_3_2_2_TestBody</w:t>
            </w:r>
            <w:r>
              <w:rPr>
                <w:noProof/>
              </w:rPr>
              <w:t xml:space="preserve"> :</w:t>
            </w:r>
          </w:p>
          <w:p w14:paraId="77EFF88B" w14:textId="77777777" w:rsidR="008A2D21" w:rsidRDefault="008A2D21" w:rsidP="00420E89">
            <w:pPr>
              <w:pStyle w:val="CRCoverPage"/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C1ED578" w14:textId="77777777" w:rsidR="008A2D21" w:rsidRPr="00803546" w:rsidRDefault="008A2D21" w:rsidP="0029417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A2D21" w14:paraId="41703F07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22E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CF7" w14:textId="77777777" w:rsidR="008A2D21" w:rsidRDefault="008A2D21" w:rsidP="00420E89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03B492CC" w14:textId="77777777" w:rsidR="008A2D21" w:rsidRPr="00FB2EB7" w:rsidRDefault="008A2D21" w:rsidP="00294177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8A2D21" w14:paraId="234CBCB8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BBC0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DD0" w14:textId="231F7B4F" w:rsidR="008A2D21" w:rsidRPr="00CC39F9" w:rsidRDefault="00420E89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8A2D21" w:rsidRPr="00F9354B" w14:paraId="7078CBC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B59C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88D" w14:textId="77777777" w:rsidR="008A2D21" w:rsidRPr="00F9354B" w:rsidRDefault="008A2D21" w:rsidP="0029417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52DB6B4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25C70084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141E4E4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8A1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SOR_CMCI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(template (value)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SOR_CMCIRuleList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63C36E96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{                          /* 24.501 cl. 9.11.3.51 */</w:t>
            </w:r>
          </w:p>
          <w:p w14:paraId="5B764FE0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 w14:paraId="64E33271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 := int2oct(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), 2),</w:t>
            </w:r>
          </w:p>
          <w:p w14:paraId="7B1312BB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list    :=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</w:p>
          <w:p w14:paraId="5E6B9BB9" w14:textId="25C28F8A" w:rsidR="008A2D21" w:rsidRPr="00850B74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7F6F31E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7D99C25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C70A684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A768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SOR_CMCI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(template (value)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SOR_CMCIRuleList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p_len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'00'O</w:t>
            </w: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448B457B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{                          /* 24.501 cl. 9.11.3.51 */</w:t>
            </w:r>
          </w:p>
          <w:p w14:paraId="2DF54D89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/* @status    APPROVED (NR5GC) */</w:t>
            </w:r>
          </w:p>
          <w:p w14:paraId="36AC500B" w14:textId="0E2E0394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//WA#WI1335182 WA#6_3_2_2</w:t>
            </w:r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20E89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:= int2oct(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p_CMCIList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2),</w:t>
            </w:r>
          </w:p>
          <w:p w14:paraId="0B879695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iel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p_len</w:t>
            </w:r>
            <w:proofErr w:type="spellEnd"/>
            <w:r w:rsidRPr="00420E89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BA88AC6" w14:textId="77777777" w:rsidR="00420E89" w:rsidRPr="00420E89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  list    := </w:t>
            </w:r>
            <w:proofErr w:type="spellStart"/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>p_CMCIList</w:t>
            </w:r>
            <w:proofErr w:type="spellEnd"/>
          </w:p>
          <w:p w14:paraId="1247ED8B" w14:textId="3BE0B40F" w:rsidR="008A2D21" w:rsidRPr="00F212AA" w:rsidRDefault="00420E89" w:rsidP="00420E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0E8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5608034D" w14:textId="7583079B" w:rsidR="008A2D21" w:rsidRPr="003D65E8" w:rsidRDefault="008A2D21" w:rsidP="008A2D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77796028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65130A">
        <w:rPr>
          <w:rFonts w:cs="Arial"/>
          <w:b/>
          <w:bCs/>
          <w:color w:val="000000"/>
          <w:lang w:val="en-US" w:eastAsia="en-GB"/>
        </w:rPr>
        <w:t>4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2D21" w14:paraId="7345B402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F7F" w14:textId="77777777" w:rsidR="008A2D21" w:rsidRDefault="008A2D21" w:rsidP="00294177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B8A" w14:textId="77777777" w:rsidR="008A2D21" w:rsidRPr="00E13853" w:rsidRDefault="008A2D21" w:rsidP="00294177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fl_TC_6_3_2_2_TestBody</w:t>
            </w:r>
          </w:p>
        </w:tc>
      </w:tr>
      <w:tr w:rsidR="008A2D21" w14:paraId="2F553F74" w14:textId="77777777" w:rsidTr="002941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99A0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85D" w14:textId="77777777" w:rsidR="0065130A" w:rsidRDefault="0065130A" w:rsidP="00651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58C24170" w14:textId="09762AE4" w:rsidR="008A2D21" w:rsidRPr="0065130A" w:rsidRDefault="0065130A" w:rsidP="00651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also needs to be addressed.</w:t>
            </w:r>
          </w:p>
        </w:tc>
      </w:tr>
      <w:tr w:rsidR="008A2D21" w14:paraId="28D22C47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0FD7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5BA" w14:textId="77777777" w:rsidR="0065130A" w:rsidRDefault="0065130A" w:rsidP="0065130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function impelmentation to check for IE Header. </w:t>
            </w:r>
          </w:p>
          <w:p w14:paraId="764AA613" w14:textId="12DE6ED8" w:rsidR="008A2D21" w:rsidRPr="00FB2EB7" w:rsidRDefault="0065130A" w:rsidP="0065130A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8A2D21" w14:paraId="33A7B51F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F8F" w14:textId="77777777" w:rsidR="008A2D21" w:rsidRDefault="008A2D21" w:rsidP="002941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BA87" w14:textId="7399E66B" w:rsidR="008A2D21" w:rsidRPr="00CC39F9" w:rsidRDefault="0065130A" w:rsidP="0029417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NR5GC_CommonFunctions.ttcn</w:t>
            </w:r>
          </w:p>
        </w:tc>
      </w:tr>
      <w:tr w:rsidR="008A2D21" w:rsidRPr="00F9354B" w14:paraId="5803FE6E" w14:textId="77777777" w:rsidTr="002941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2547" w14:textId="77777777" w:rsidR="008A2D21" w:rsidRPr="00F9354B" w:rsidRDefault="008A2D21" w:rsidP="00294177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E56A" w14:textId="77777777" w:rsidR="008A2D21" w:rsidRPr="00F9354B" w:rsidRDefault="008A2D21" w:rsidP="0029417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C44A398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</w:p>
    <w:p w14:paraId="6044CBB1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2A3403B2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7F4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9D1257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5BD55E02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3845ABB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996FE8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66E50F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6E38C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8428D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:= p_ReceivedAsp.Signalling.Nas[0].Pdu.Msg.ul_Nas_Transport.payload.payload;</w:t>
            </w:r>
          </w:p>
          <w:p w14:paraId="361EB890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:= oct2bit(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9B2F9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037DDEC5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(__FILE__, __LINE__, "SOR Container Failed");</w:t>
            </w:r>
          </w:p>
          <w:p w14:paraId="0ED7EB6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6EC555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10950B79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0E5E046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4DD9A390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>(__FILE__, __LINE__, "SOR Header Failed");</w:t>
            </w:r>
          </w:p>
          <w:p w14:paraId="3164A5C1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D3799CD" w14:textId="77777777" w:rsidR="00690F9F" w:rsidRPr="00690F9F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4A473E76" w14:textId="5914529E" w:rsidR="008A2D21" w:rsidRPr="00850B74" w:rsidRDefault="00690F9F" w:rsidP="00690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F9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7E7A70" w14:textId="77777777" w:rsidR="008A2D21" w:rsidRPr="00CD057D" w:rsidRDefault="008A2D21" w:rsidP="008A2D21">
      <w:pPr>
        <w:spacing w:after="0"/>
        <w:rPr>
          <w:rFonts w:ascii="Arial" w:hAnsi="Arial"/>
          <w:b/>
          <w:color w:val="000000"/>
          <w:lang w:eastAsia="en-GB"/>
        </w:rPr>
      </w:pPr>
    </w:p>
    <w:p w14:paraId="172BEC10" w14:textId="77777777" w:rsidR="008A2D21" w:rsidRDefault="008A2D21" w:rsidP="008A2D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A2D21" w:rsidRPr="00504291" w14:paraId="61837839" w14:textId="77777777" w:rsidTr="002941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13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(NR_SRB_COMMON_IND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p_ReceivedAsp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04EB5E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(?, ?, ?, ?)) runs on NR_BASE_PTC</w:t>
            </w:r>
          </w:p>
          <w:p w14:paraId="7EC646D1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797BFAE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SORTransparentContainer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A1448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CE284F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var bitstring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ED4CEC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template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//WA#WI1335182 WA#6_3_2_2</w:t>
            </w:r>
          </w:p>
          <w:p w14:paraId="79ACB4A0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9A557C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:= p_ReceivedAsp.Signalling.Nas[0].Pdu.Msg.ul_Nas_Transport.payload.payload;</w:t>
            </w:r>
          </w:p>
          <w:p w14:paraId="48CE5D86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:= oct2bit(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v_SORPayloadRxBytes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E6B1AD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v_SORPayloadRx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v_SORContainerRX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 != 0) {</w:t>
            </w:r>
          </w:p>
          <w:p w14:paraId="403B051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(__FILE__, __LINE__, "SOR Container Failed");</w:t>
            </w:r>
          </w:p>
          <w:p w14:paraId="333E91D4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26D4963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// If SOR Header template to be tested</w:t>
            </w:r>
          </w:p>
          <w:p w14:paraId="35A50680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p_SORContainerRX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6F72470" w14:textId="78059B7B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//WA#WI1335182 WA#6_3_2_2 if</w:t>
            </w:r>
            <w:r w:rsidR="00690F9F"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690F9F" w:rsidRPr="00690F9F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cr_NG_SORTransparentContainer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p_SORContainerRX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 {</w:t>
            </w:r>
          </w:p>
          <w:p w14:paraId="223D8F31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(not match (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v_SORContainerRX.header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v_SORTransparentContainer.header</w:t>
            </w:r>
            <w:proofErr w:type="spellEnd"/>
            <w:r w:rsidRPr="00690F9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 {</w:t>
            </w:r>
          </w:p>
          <w:p w14:paraId="2EAB0E9D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>(__FILE__, __LINE__, "SOR Header Failed");</w:t>
            </w:r>
          </w:p>
          <w:p w14:paraId="735C5F45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9BFC9C9" w14:textId="77777777" w:rsidR="0065130A" w:rsidRPr="0065130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B0BDF55" w14:textId="0DACF745" w:rsidR="008A2D21" w:rsidRPr="00F212AA" w:rsidRDefault="0065130A" w:rsidP="006513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130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39"/>
  </w:num>
  <w:num w:numId="5" w16cid:durableId="1881747532">
    <w:abstractNumId w:val="31"/>
  </w:num>
  <w:num w:numId="6" w16cid:durableId="1693652700">
    <w:abstractNumId w:val="36"/>
  </w:num>
  <w:num w:numId="7" w16cid:durableId="861822496">
    <w:abstractNumId w:val="13"/>
  </w:num>
  <w:num w:numId="8" w16cid:durableId="1772898517">
    <w:abstractNumId w:val="37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1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8"/>
  </w:num>
  <w:num w:numId="20" w16cid:durableId="1210805730">
    <w:abstractNumId w:val="33"/>
  </w:num>
  <w:num w:numId="21" w16cid:durableId="836069223">
    <w:abstractNumId w:val="40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5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2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4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1785</Words>
  <Characters>17475</Characters>
  <Application>Microsoft Office Word</Application>
  <DocSecurity>0</DocSecurity>
  <Lines>145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2024-09-21T05:54:00Z</dcterms:created>
  <dcterms:modified xsi:type="dcterms:W3CDTF">2024-09-21T06:31:00Z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