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33834" w14:textId="77777777" w:rsidR="00AA24F4" w:rsidRDefault="00AA24F4" w:rsidP="00AA24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R5s240571</w:t>
      </w:r>
      <w:r>
        <w:rPr>
          <w:b/>
          <w:i/>
          <w:noProof/>
          <w:sz w:val="28"/>
        </w:rPr>
        <w:fldChar w:fldCharType="end"/>
      </w:r>
    </w:p>
    <w:p w14:paraId="1DDFD77E" w14:textId="77777777" w:rsidR="00AA24F4" w:rsidRDefault="00AA24F4" w:rsidP="00AA24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4F4" w14:paraId="4819770A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AC3E2" w14:textId="77777777" w:rsidR="00AA24F4" w:rsidRDefault="00AA24F4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24F4" w14:paraId="417EC1F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88E7B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4F4" w14:paraId="71E899B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45DA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E9893FD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035EE6F8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F5C95" w14:textId="77777777" w:rsidR="00AA24F4" w:rsidRPr="00410371" w:rsidRDefault="00AA24F4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1FAB94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61286" w14:textId="77777777" w:rsidR="00AA24F4" w:rsidRPr="00410371" w:rsidRDefault="00AA24F4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17CA3" w14:textId="77777777" w:rsidR="00AA24F4" w:rsidRDefault="00AA24F4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770E0" w14:textId="77777777" w:rsidR="00AA24F4" w:rsidRPr="00410371" w:rsidRDefault="00AA24F4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521E49" w14:textId="77777777" w:rsidR="00AA24F4" w:rsidRDefault="00AA24F4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0B95A" w14:textId="77777777" w:rsidR="00AA24F4" w:rsidRPr="00410371" w:rsidRDefault="00AA24F4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37B93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5C1E421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225BA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F1513C4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A26F4" w14:textId="77777777" w:rsidR="00AA24F4" w:rsidRPr="00F25D98" w:rsidRDefault="00AA24F4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4F4" w14:paraId="002F0607" w14:textId="77777777" w:rsidTr="00213506">
        <w:tc>
          <w:tcPr>
            <w:tcW w:w="9641" w:type="dxa"/>
            <w:gridSpan w:val="9"/>
          </w:tcPr>
          <w:p w14:paraId="26A417B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6EAA6" w14:textId="77777777" w:rsidR="00AA24F4" w:rsidRDefault="00AA24F4" w:rsidP="00AA24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4F4" w14:paraId="3A075DCB" w14:textId="77777777" w:rsidTr="00213506">
        <w:tc>
          <w:tcPr>
            <w:tcW w:w="2835" w:type="dxa"/>
          </w:tcPr>
          <w:p w14:paraId="4F64AD4F" w14:textId="77777777" w:rsidR="00AA24F4" w:rsidRDefault="00AA24F4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59911B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097BE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3330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5FC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16A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60751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336653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944F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A61913" w14:textId="77777777" w:rsidR="00AA24F4" w:rsidRDefault="00AA24F4" w:rsidP="00AA24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4F4" w14:paraId="4E66A757" w14:textId="77777777" w:rsidTr="00213506">
        <w:tc>
          <w:tcPr>
            <w:tcW w:w="9640" w:type="dxa"/>
            <w:gridSpan w:val="11"/>
          </w:tcPr>
          <w:p w14:paraId="4A1CD00F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AE34C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2E90EB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58D2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cads_NR_Common_UplinkBWP_ConfigCommon_REQ</w:t>
            </w:r>
            <w:proofErr w:type="spellEnd"/>
            <w:r>
              <w:fldChar w:fldCharType="end"/>
            </w:r>
          </w:p>
        </w:tc>
      </w:tr>
      <w:tr w:rsidR="00AA24F4" w14:paraId="28BC2C7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22B6A86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23AF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8F25E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6026D7A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ECD85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A24F4" w14:paraId="5356B79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AAD1C47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AD14" w14:textId="6F864089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A24F4" w14:paraId="3307ACE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0CD5E0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D8518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149A29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881FDAD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DC02C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F22828" w14:textId="77777777" w:rsidR="00AA24F4" w:rsidRDefault="00AA24F4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B6E0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16A6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2024-09-18</w:t>
            </w:r>
            <w:r>
              <w:rPr>
                <w:noProof/>
              </w:rPr>
              <w:fldChar w:fldCharType="end"/>
            </w:r>
          </w:p>
        </w:tc>
      </w:tr>
      <w:tr w:rsidR="00AA24F4" w14:paraId="3184E76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EE5A5D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D526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F81ED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83DA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15634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832A61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AD2996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45EB" w14:textId="77777777" w:rsidR="00AA24F4" w:rsidRDefault="00AA24F4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42DD4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ECF3E" w14:textId="77777777" w:rsidR="00AA24F4" w:rsidRDefault="00AA24F4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16453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A24F4" w14:paraId="5C06FB0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A5CF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DCB80" w14:textId="77777777" w:rsidR="00AA24F4" w:rsidRDefault="00AA24F4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49775" w14:textId="77777777" w:rsidR="00AA24F4" w:rsidRDefault="00AA24F4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358EB" w14:textId="77777777" w:rsidR="00AA24F4" w:rsidRPr="007C2097" w:rsidRDefault="00AA24F4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24F4" w14:paraId="51AD6355" w14:textId="77777777" w:rsidTr="00213506">
        <w:tc>
          <w:tcPr>
            <w:tcW w:w="1843" w:type="dxa"/>
          </w:tcPr>
          <w:p w14:paraId="12D9E6BC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7578F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2BAF15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8D0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7BEAE" w14:textId="5BEE2436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template </w:t>
            </w:r>
            <w:proofErr w:type="spellStart"/>
            <w:r>
              <w:t>cads_NR_Common_UplinkBWP_ConfigCommon_REQ</w:t>
            </w:r>
            <w:proofErr w:type="spellEnd"/>
            <w:r w:rsidRPr="0071375D">
              <w:t xml:space="preserve"> is not taking care of the initialization of newly introduced field </w:t>
            </w:r>
            <w:proofErr w:type="spellStart"/>
            <w:r w:rsidRPr="0071375D">
              <w:t>SharedSpectrum</w:t>
            </w:r>
            <w:proofErr w:type="spellEnd"/>
            <w:r w:rsidRPr="0071375D">
              <w:t xml:space="preserve">. This results in the run time exception of </w:t>
            </w:r>
            <w:proofErr w:type="spellStart"/>
            <w:r w:rsidRPr="00FD2AFC">
              <w:t>UninitializedValue</w:t>
            </w:r>
            <w:proofErr w:type="spellEnd"/>
            <w:r>
              <w:t>.</w:t>
            </w:r>
          </w:p>
        </w:tc>
      </w:tr>
      <w:tr w:rsidR="00AA24F4" w14:paraId="2591EE3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EE5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D7798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6B97AD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9DE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56110" w14:textId="59F017E4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71375D">
              <w:t>SharedSpectrum</w:t>
            </w:r>
            <w:proofErr w:type="spellEnd"/>
            <w:r w:rsidRPr="0071375D">
              <w:t xml:space="preserve"> to be initialized in the template </w:t>
            </w:r>
            <w:proofErr w:type="spellStart"/>
            <w:r>
              <w:t>cads_NR_Common_UplinkBWP_ConfigCommon_REQ</w:t>
            </w:r>
            <w:proofErr w:type="spellEnd"/>
          </w:p>
        </w:tc>
      </w:tr>
      <w:tr w:rsidR="00AA24F4" w14:paraId="43AC9DF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AE772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DC99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7608E0D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6132E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AB9DB" w14:textId="6AD1625D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 xml:space="preserve">Runtime exception </w:t>
            </w:r>
            <w:proofErr w:type="spellStart"/>
            <w:r w:rsidRPr="00FD2AFC">
              <w:t>UninitializedValueException</w:t>
            </w:r>
            <w:proofErr w:type="spellEnd"/>
            <w:r>
              <w:t xml:space="preserve"> will be seen during execution</w:t>
            </w:r>
          </w:p>
        </w:tc>
      </w:tr>
      <w:tr w:rsidR="00AA24F4" w14:paraId="63852ECF" w14:textId="77777777" w:rsidTr="00213506">
        <w:tc>
          <w:tcPr>
            <w:tcW w:w="2694" w:type="dxa"/>
            <w:gridSpan w:val="2"/>
          </w:tcPr>
          <w:p w14:paraId="4DA6B9F3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8864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87E532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619830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82CDF" w14:textId="7DB77022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05DF2">
              <w:t>7.1.1.1.1a</w:t>
            </w:r>
            <w:r>
              <w:t>.NR5GC</w:t>
            </w:r>
          </w:p>
        </w:tc>
      </w:tr>
      <w:tr w:rsidR="00AA24F4" w14:paraId="13B9415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D51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9575D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05CFF3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3CB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1DC00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1A338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3F968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7E8FBD" w14:textId="77777777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1413994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75AE9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817F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FD1B5" w14:textId="55162C2E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EE2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79D4" w14:textId="0C66AAAE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44E1CD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B00F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AD3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2F5F" w14:textId="4EA9CEB5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60443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E5363" w14:textId="59AE7FB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7D8ACF8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BBE4A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D3F4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324E3" w14:textId="636BC21B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AEBDD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73721" w14:textId="1665A92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048ED50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7F5AF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928CB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EB9739B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E585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A8D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4F4" w:rsidRPr="008863B9" w14:paraId="14C34B43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4C9B0" w14:textId="77777777" w:rsidR="00AA24F4" w:rsidRPr="008863B9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A509C" w14:textId="77777777" w:rsidR="00AA24F4" w:rsidRPr="008863B9" w:rsidRDefault="00AA24F4" w:rsidP="00AA2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4F4" w14:paraId="7F282A2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B13F8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E7A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554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3D705E4" w14:textId="5A65D2CE" w:rsidR="00EC4CF7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CF7" w:rsidRPr="006E4241">
        <w:rPr>
          <w:rFonts w:ascii="Arial" w:hAnsi="Arial" w:cs="Arial"/>
          <w:iCs/>
        </w:rPr>
        <w:t>Table of Contents</w:t>
      </w:r>
      <w:r w:rsidR="00EC4CF7">
        <w:tab/>
      </w:r>
      <w:r w:rsidR="00EC4CF7">
        <w:fldChar w:fldCharType="begin"/>
      </w:r>
      <w:r w:rsidR="00EC4CF7">
        <w:instrText xml:space="preserve"> PAGEREF _Toc177555470 \h </w:instrText>
      </w:r>
      <w:r w:rsidR="00EC4CF7">
        <w:fldChar w:fldCharType="separate"/>
      </w:r>
      <w:r w:rsidR="00EC4CF7">
        <w:t>2</w:t>
      </w:r>
      <w:r w:rsidR="00EC4CF7">
        <w:fldChar w:fldCharType="end"/>
      </w:r>
    </w:p>
    <w:p w14:paraId="1B09F2AB" w14:textId="15C46574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_Toc177555471 \h </w:instrText>
      </w:r>
      <w:r>
        <w:fldChar w:fldCharType="separate"/>
      </w:r>
      <w:r>
        <w:t>2</w:t>
      </w:r>
      <w:r>
        <w:fldChar w:fldCharType="end"/>
      </w:r>
    </w:p>
    <w:p w14:paraId="67AF40E4" w14:textId="29739491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_Toc177555472 \h </w:instrText>
      </w:r>
      <w:r>
        <w:fldChar w:fldCharType="separate"/>
      </w:r>
      <w:r>
        <w:t>2</w:t>
      </w:r>
      <w:r>
        <w:fldChar w:fldCharType="end"/>
      </w:r>
    </w:p>
    <w:p w14:paraId="49596290" w14:textId="40F53996" w:rsidR="00EC4CF7" w:rsidRDefault="00EC4C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_Toc177555473 \h </w:instrText>
      </w:r>
      <w:r>
        <w:fldChar w:fldCharType="separate"/>
      </w:r>
      <w:r>
        <w:t>2</w:t>
      </w:r>
      <w:r>
        <w:fldChar w:fldCharType="end"/>
      </w:r>
    </w:p>
    <w:p w14:paraId="25C3F96E" w14:textId="0527123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7555471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55472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5547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907BBC1" w:rsidR="004A40D5" w:rsidRPr="00E13853" w:rsidRDefault="00705DF2" w:rsidP="00824210">
            <w:pPr>
              <w:pStyle w:val="CRCoverPage"/>
              <w:spacing w:after="0"/>
              <w:ind w:left="100"/>
            </w:pPr>
            <w:proofErr w:type="spellStart"/>
            <w:r>
              <w:t>cads_NR_Common_UplinkBWP_ConfigCommon_REQ</w:t>
            </w:r>
            <w:proofErr w:type="spellEnd"/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603AE99A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</w:t>
            </w:r>
            <w:proofErr w:type="spellStart"/>
            <w:r w:rsidR="00705DF2">
              <w:t>cads_NR_Common_UplinkBWP_ConfigCommon_REQ</w:t>
            </w:r>
            <w:proofErr w:type="spellEnd"/>
            <w:r w:rsidRPr="0071375D">
              <w:t xml:space="preserve"> is not taking care of the initialization of newly introduced field </w:t>
            </w:r>
            <w:proofErr w:type="spellStart"/>
            <w:r w:rsidRPr="0071375D">
              <w:t>SharedSpectrum</w:t>
            </w:r>
            <w:proofErr w:type="spellEnd"/>
            <w:r w:rsidRPr="0071375D">
              <w:t xml:space="preserve">. This results in the run time exception of </w:t>
            </w:r>
            <w:proofErr w:type="spellStart"/>
            <w:r w:rsidRPr="00FD2AFC">
              <w:t>UninitializedValue</w:t>
            </w:r>
            <w:proofErr w:type="spellEnd"/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307AF162" w:rsidR="00803546" w:rsidRPr="006316B2" w:rsidRDefault="0071705F" w:rsidP="00824210">
            <w:pPr>
              <w:pStyle w:val="CRCoverPage"/>
              <w:spacing w:after="0"/>
              <w:ind w:left="100"/>
            </w:pPr>
            <w:proofErr w:type="spellStart"/>
            <w:r w:rsidRPr="0071375D">
              <w:t>SharedSpectrum</w:t>
            </w:r>
            <w:proofErr w:type="spellEnd"/>
            <w:r w:rsidRPr="0071375D">
              <w:t xml:space="preserve"> to be initialized in the template </w:t>
            </w:r>
            <w:proofErr w:type="spellStart"/>
            <w:r w:rsidR="00705DF2">
              <w:t>cads_NR_Common_UplinkBWP_ConfigCommon_REQ</w:t>
            </w:r>
            <w:proofErr w:type="spellEnd"/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proofErr w:type="spellStart"/>
            <w:r w:rsidRPr="00824210">
              <w:t>NR_TC_Common</w:t>
            </w:r>
            <w:proofErr w:type="spellEnd"/>
            <w:r w:rsidRPr="00824210">
              <w:t>/7_1_1/</w:t>
            </w:r>
            <w:proofErr w:type="spellStart"/>
            <w:r w:rsidRPr="00824210">
              <w:t>MAC_TC_Common_NR.ttcn</w:t>
            </w:r>
            <w:proofErr w:type="spellEnd"/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6C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p_NR_CellId,</w:t>
            </w:r>
          </w:p>
          <w:p w14:paraId="5A381AE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cs_TimingInfo_Now,</w:t>
            </w:r>
          </w:p>
          <w:p w14:paraId="356D40D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3B5CB2D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6E46F52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333768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6F9DC70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2E846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3EA839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6C781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EB10B2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906AEC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6C555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713FD2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4E25F6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B730E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27F17F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6C73C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546C2B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A220B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60CECC5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8825C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C20C998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50E299C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031F45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7772B9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1CFD0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C83F16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CD1D84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6436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48210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B7B4F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    //@sic R5s230289 sic@</w:t>
            </w:r>
          </w:p>
          <w:p w14:paraId="2EA5FF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313B82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305374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A2569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854842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D5F296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6C5499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9A3E2A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F3B8D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AA8418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3E786D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2C4D3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9B9E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71FA54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241464E5" w:rsidR="002F79CF" w:rsidRPr="00850B74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16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p_NR_CellId,</w:t>
            </w:r>
          </w:p>
          <w:p w14:paraId="78EC0F1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cs_TimingInfo_Now,</w:t>
            </w:r>
          </w:p>
          <w:p w14:paraId="130B6EB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38A37DC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731E36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691AF7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4A9D4A7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F3FB40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E9DB0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B84E37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416A4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3A9B23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026508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8EC2A8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7275A1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BB762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453C033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2A5471F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04A48C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79EF7C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14:paraId="6894EB6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3416D0C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A53B1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27D0C52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F280DB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A3B15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8D78B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0035A7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BB2A9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2FA36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E9B859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F62066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9C1E3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    //@sic R5s230289 sic@</w:t>
            </w:r>
          </w:p>
          <w:p w14:paraId="56410A4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1834839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1A8EF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8E5C73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21858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AFE963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3D4DB2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7E90D1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2A8DB3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2EDAF7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371E2D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31928A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3A60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58FE9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6CEDE341" w:rsidR="002F79CF" w:rsidRPr="00F212AA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05fef6b6-48ff-4793-a586-dff4857ec2f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583</Words>
  <Characters>6858</Characters>
  <Application>Microsoft Office Word</Application>
  <DocSecurity>0</DocSecurity>
  <Lines>57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2024-09-18T11:36:00Z</dcterms:created>
  <dcterms:modified xsi:type="dcterms:W3CDTF">2024-09-18T11:37:00Z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