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AB757" w14:textId="77777777" w:rsidR="00D038CA" w:rsidRDefault="00D038CA" w:rsidP="00D038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R5s240643</w:t>
        </w:r>
      </w:fldSimple>
    </w:p>
    <w:p w14:paraId="15D83CF4" w14:textId="77777777" w:rsidR="00D038CA" w:rsidRDefault="00D038CA" w:rsidP="00D038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38CA" w14:paraId="5E8BF941" w14:textId="77777777" w:rsidTr="00073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726E6" w14:textId="77777777" w:rsidR="00D038CA" w:rsidRDefault="00D038CA" w:rsidP="00073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038CA" w14:paraId="286139D4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61931" w14:textId="77777777" w:rsidR="00D038CA" w:rsidRDefault="00D038CA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38CA" w14:paraId="1AAF5C57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4495E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5BAD9066" w14:textId="77777777" w:rsidTr="000737C2">
        <w:tc>
          <w:tcPr>
            <w:tcW w:w="142" w:type="dxa"/>
            <w:tcBorders>
              <w:left w:val="single" w:sz="4" w:space="0" w:color="auto"/>
            </w:tcBorders>
          </w:tcPr>
          <w:p w14:paraId="54762A21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B1A7D" w14:textId="77777777" w:rsidR="00D038CA" w:rsidRPr="00410371" w:rsidRDefault="00D038CA" w:rsidP="00073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7419D4" w14:textId="77777777" w:rsidR="00D038CA" w:rsidRDefault="00D038CA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FD3D9" w14:textId="77777777" w:rsidR="00D038CA" w:rsidRPr="00410371" w:rsidRDefault="00D038CA" w:rsidP="000737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3570</w:t>
              </w:r>
            </w:fldSimple>
          </w:p>
        </w:tc>
        <w:tc>
          <w:tcPr>
            <w:tcW w:w="709" w:type="dxa"/>
          </w:tcPr>
          <w:p w14:paraId="213F1329" w14:textId="77777777" w:rsidR="00D038CA" w:rsidRDefault="00D038CA" w:rsidP="00073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CED1E2" w14:textId="77777777" w:rsidR="00D038CA" w:rsidRPr="00410371" w:rsidRDefault="00D038CA" w:rsidP="00073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56713E" w14:textId="77777777" w:rsidR="00D038CA" w:rsidRDefault="00D038CA" w:rsidP="00073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31C75" w14:textId="77777777" w:rsidR="00D038CA" w:rsidRPr="00410371" w:rsidRDefault="00D038CA" w:rsidP="000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A79289" w14:textId="77777777" w:rsidR="00D038CA" w:rsidRDefault="00D038CA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D038CA" w14:paraId="2FE70E6B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971FF" w14:textId="77777777" w:rsidR="00D038CA" w:rsidRDefault="00D038CA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D038CA" w14:paraId="5DCA9FA3" w14:textId="77777777" w:rsidTr="00073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0DCFC" w14:textId="77777777" w:rsidR="00D038CA" w:rsidRPr="00F25D98" w:rsidRDefault="00D038CA" w:rsidP="00073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38CA" w14:paraId="60D65C21" w14:textId="77777777" w:rsidTr="000737C2">
        <w:tc>
          <w:tcPr>
            <w:tcW w:w="9641" w:type="dxa"/>
            <w:gridSpan w:val="9"/>
          </w:tcPr>
          <w:p w14:paraId="415B263A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994EC2" w14:textId="77777777" w:rsidR="00D038CA" w:rsidRDefault="00D038CA" w:rsidP="00D038CA">
      <w:pPr>
        <w:rPr>
          <w:rFonts w:hint="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38CA" w14:paraId="014993E3" w14:textId="77777777" w:rsidTr="000737C2">
        <w:tc>
          <w:tcPr>
            <w:tcW w:w="2835" w:type="dxa"/>
          </w:tcPr>
          <w:p w14:paraId="066F2A1E" w14:textId="77777777" w:rsidR="00D038CA" w:rsidRDefault="00D038CA" w:rsidP="00073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AF78DE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CD0C9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29DD7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E0D75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A71EDE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7EA90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CE6DD4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83DDA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B2E13" w14:textId="77777777" w:rsidR="00D038CA" w:rsidRDefault="00D038CA" w:rsidP="00D038CA">
      <w:pPr>
        <w:rPr>
          <w:rFonts w:hint="eastAsia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38CA" w14:paraId="4AF65E8D" w14:textId="77777777" w:rsidTr="000737C2">
        <w:tc>
          <w:tcPr>
            <w:tcW w:w="9640" w:type="dxa"/>
            <w:gridSpan w:val="11"/>
          </w:tcPr>
          <w:p w14:paraId="6DE37B19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5EFE0A56" w14:textId="77777777" w:rsidTr="00073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96136C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40C05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6.1.1.6</w:t>
            </w:r>
            <w:r>
              <w:fldChar w:fldCharType="end"/>
            </w:r>
          </w:p>
        </w:tc>
      </w:tr>
      <w:tr w:rsidR="00D038CA" w14:paraId="00CCBFD9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52DF5C02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99F9A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7CDFBBB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49E8A6B2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FE3B6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038CA" w14:paraId="0C571D99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2E326754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B2CC5E" w14:textId="67E2BB35" w:rsidR="00D038CA" w:rsidRDefault="00D038CA" w:rsidP="00D038CA">
            <w:pPr>
              <w:pStyle w:val="CRCoverPage"/>
              <w:tabs>
                <w:tab w:val="left" w:pos="1027"/>
              </w:tabs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t>R5</w:t>
            </w:r>
          </w:p>
        </w:tc>
      </w:tr>
      <w:tr w:rsidR="00D038CA" w14:paraId="59D2BF31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5173C32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CF3D2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2523FAC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4FD96F7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5453F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8E283F" w14:textId="77777777" w:rsidR="00D038CA" w:rsidRDefault="00D038CA" w:rsidP="00073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AF917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B91A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2024-10-21</w:t>
              </w:r>
            </w:fldSimple>
          </w:p>
        </w:tc>
      </w:tr>
      <w:tr w:rsidR="00D038CA" w14:paraId="6CCB80CF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70597AF0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E3BAE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44AAC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14E66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697572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7C358818" w14:textId="77777777" w:rsidTr="00073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982B4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B816D2" w14:textId="77777777" w:rsidR="00D038CA" w:rsidRDefault="00D038CA" w:rsidP="00073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0518D" w14:textId="77777777" w:rsidR="00D038CA" w:rsidRDefault="00D038CA" w:rsidP="00073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57134" w14:textId="77777777" w:rsidR="00D038CA" w:rsidRDefault="00D038CA" w:rsidP="00073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4AFB5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038CA" w14:paraId="641FAFBE" w14:textId="77777777" w:rsidTr="00073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B2FCA7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356ED" w14:textId="77777777" w:rsidR="00D038CA" w:rsidRDefault="00D038CA" w:rsidP="00073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AAE25" w14:textId="77777777" w:rsidR="00D038CA" w:rsidRDefault="00D038CA" w:rsidP="00073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779870" w14:textId="77777777" w:rsidR="00D038CA" w:rsidRPr="007C2097" w:rsidRDefault="00D038CA" w:rsidP="00073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038CA" w14:paraId="454BE0AC" w14:textId="77777777" w:rsidTr="000737C2">
        <w:tc>
          <w:tcPr>
            <w:tcW w:w="1843" w:type="dxa"/>
          </w:tcPr>
          <w:p w14:paraId="2EA5E890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D7A7C4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5F782EB0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6F17E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F525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step23 and step30, TTCN will clear the stored DRB and PDU sessions because of call to function </w:t>
            </w:r>
            <w:r w:rsidRPr="00D038CA">
              <w:rPr>
                <w:noProof/>
              </w:rPr>
              <w:t>f_NR5GC_MobileInfo_Init</w:t>
            </w:r>
            <w:r>
              <w:rPr>
                <w:noProof/>
              </w:rPr>
              <w:t>. This is fine for the devices that would set the 5GS Registration type as Initial registration at Steps 23Ca1 and 30Ca1. This behaviour is applicable for a Rel-15 device</w:t>
            </w:r>
          </w:p>
          <w:p w14:paraId="34D71406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a Rel-16 device, according to Note 2 in </w:t>
            </w:r>
            <w:r w:rsidRPr="00AB160B">
              <w:rPr>
                <w:noProof/>
              </w:rPr>
              <w:t>Table 6.1.1.6.3.2-3</w:t>
            </w:r>
            <w:r>
              <w:rPr>
                <w:noProof/>
              </w:rPr>
              <w:t>, R16 onwards UE that aply the 5GS registration type as Mobility Registration. This device will follow the path in TTCN which does not establish any DRBs.</w:t>
            </w:r>
          </w:p>
          <w:p w14:paraId="3A27EF0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if this Rel-16 UE is IMS enabled, in postamble, it will cause an error because there wont be a DRB established, and the function flow </w:t>
            </w:r>
            <w:r w:rsidRPr="00D038CA">
              <w:rPr>
                <w:noProof/>
              </w:rPr>
              <w:t>f_NR_Postamble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f_NR_UE_DeRegisterOnSwitchOff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f_NR5GC_OptionalIMSDeregisterOnSwitchOff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f_NR5GC_RRC_ConnectedState3N_Steps5_8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f_NR_RRCReconfigExistingDRBs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f_NR_BuildRRCReconfigExistingDRBs</w:t>
            </w:r>
            <w:r>
              <w:rPr>
                <w:noProof/>
              </w:rPr>
              <w:t xml:space="preserve"> the following is executed :</w:t>
            </w:r>
          </w:p>
          <w:p w14:paraId="290A29B4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(v_NoOfDRBs == 0) {</w:t>
            </w:r>
          </w:p>
          <w:p w14:paraId="05EE946B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"No DRBs to be configured");</w:t>
            </w:r>
          </w:p>
          <w:p w14:paraId="2CC07EED" w14:textId="77777777" w:rsidR="00D038CA" w:rsidRDefault="00D038CA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3E9B1B6E" w14:textId="6FD20A75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adressed.</w:t>
            </w:r>
          </w:p>
        </w:tc>
      </w:tr>
      <w:tr w:rsidR="00D038CA" w14:paraId="3496765F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0D13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66466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0DA944A8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7E1C6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D1270" w14:textId="67E82BD4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Add condition only when R15 UE, ttcn shall clear the DRB and PDU session.</w:t>
            </w:r>
          </w:p>
        </w:tc>
      </w:tr>
      <w:tr w:rsidR="00D038CA" w14:paraId="72867386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9F13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EAB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7BC5A308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ADEBB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F79EF" w14:textId="50E651A3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038CA" w14:paraId="4B5122EA" w14:textId="77777777" w:rsidTr="000737C2">
        <w:tc>
          <w:tcPr>
            <w:tcW w:w="2694" w:type="dxa"/>
            <w:gridSpan w:val="2"/>
          </w:tcPr>
          <w:p w14:paraId="680C689C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160881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68725E2B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553FD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3B062" w14:textId="1F0997A6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6.1.1.6</w:t>
            </w:r>
            <w:r w:rsidR="00744147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D038CA" w14:paraId="38BF18A1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7BCC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0238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60ECC17A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9CC0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A376E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7450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41CEC" w14:textId="77777777" w:rsidR="00D038CA" w:rsidRDefault="00D038CA" w:rsidP="00D038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646F4" w14:textId="77777777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69BBC2AC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7400E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15803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A5FE8" w14:textId="2F911D2B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E01A6" w14:textId="77777777" w:rsidR="00D038CA" w:rsidRDefault="00D038CA" w:rsidP="00D038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22A40" w14:textId="0034DDD7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28DF989A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83033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0E10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471D" w14:textId="6D18BA75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B126D" w14:textId="77777777" w:rsidR="00D038CA" w:rsidRDefault="00D038CA" w:rsidP="00D038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ED936" w14:textId="072F1EB5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06FC6181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E1754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1B1A7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94017" w14:textId="68B6116A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C85D3" w14:textId="77777777" w:rsidR="00D038CA" w:rsidRDefault="00D038CA" w:rsidP="00D038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6D6D5" w14:textId="35B9AF91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3E14ACC6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4738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9E009" w14:textId="77777777" w:rsidR="00D038CA" w:rsidRDefault="00D038CA" w:rsidP="00D038CA">
            <w:pPr>
              <w:pStyle w:val="CRCoverPage"/>
              <w:spacing w:after="0"/>
              <w:rPr>
                <w:noProof/>
              </w:rPr>
            </w:pPr>
          </w:p>
        </w:tc>
      </w:tr>
      <w:tr w:rsidR="00D038CA" w14:paraId="220C13A7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4EE83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EF57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38CA" w:rsidRPr="008863B9" w14:paraId="37F8196E" w14:textId="77777777" w:rsidTr="000737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AA856" w14:textId="77777777" w:rsidR="00D038CA" w:rsidRPr="008863B9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F8CDB2" w14:textId="77777777" w:rsidR="00D038CA" w:rsidRPr="008863B9" w:rsidRDefault="00D038CA" w:rsidP="00D038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38CA" w14:paraId="46196747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45CCA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8455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rFonts w:hint="eastAsia"/>
          <w:noProof/>
        </w:rPr>
      </w:pPr>
    </w:p>
    <w:p w14:paraId="62192C56" w14:textId="77777777" w:rsidR="003854BF" w:rsidRDefault="003854BF" w:rsidP="003854BF">
      <w:pPr>
        <w:rPr>
          <w:rFonts w:hint="eastAsia"/>
          <w:noProof/>
        </w:rPr>
      </w:pPr>
    </w:p>
    <w:p w14:paraId="7AC6D40D" w14:textId="77777777" w:rsidR="00BB18FC" w:rsidRDefault="00BB18FC" w:rsidP="00BB18FC">
      <w:pPr>
        <w:rPr>
          <w:rFonts w:hint="eastAsia"/>
          <w:noProof/>
        </w:rPr>
        <w:sectPr w:rsidR="00BB18F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rFonts w:hint="eastAsia"/>
          <w:noProof/>
        </w:rPr>
      </w:pPr>
    </w:p>
    <w:p w14:paraId="05304828" w14:textId="77777777" w:rsidR="00163394" w:rsidRDefault="00163394" w:rsidP="00163394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80404343"/>
      <w:r>
        <w:rPr>
          <w:rStyle w:val="af1"/>
          <w:rFonts w:ascii="Arial" w:hAnsi="Arial" w:cs="Arial"/>
          <w:i w:val="0"/>
        </w:rPr>
        <w:t>Table of Contents</w:t>
      </w:r>
      <w:bookmarkEnd w:id="0"/>
    </w:p>
    <w:p w14:paraId="6898CF67" w14:textId="70647485" w:rsidR="00805E38" w:rsidRDefault="00163394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rFonts w:hint="eastAsia"/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80404344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3D2669B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1D32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1D32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4wk37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 w:hint="eastAsia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9" w:history="1">
        <w:r w:rsidRPr="00803B22">
          <w:rPr>
            <w:rStyle w:val="aa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 w:hint="eastAsia"/>
        </w:rPr>
      </w:pPr>
    </w:p>
    <w:p w14:paraId="20085CCA" w14:textId="77777777" w:rsidR="00163394" w:rsidRDefault="00163394" w:rsidP="001633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80404345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2"/>
      </w:pPr>
      <w:bookmarkStart w:id="42" w:name="_Toc180404346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2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9E28843" w:rsidR="0000252C" w:rsidRPr="00803B22" w:rsidRDefault="00F97A84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E45F39">
              <w:rPr>
                <w:rFonts w:ascii="Arial" w:hAnsi="Arial" w:cs="Arial"/>
              </w:rPr>
              <w:t>f_TC_6_1_1_6_NR5GC_TestBody</w:t>
            </w:r>
            <w:r w:rsidRPr="00147118">
              <w:rPr>
                <w:rFonts w:ascii="Arial" w:hAnsi="Arial" w:cs="Arial"/>
                <w:lang w:val="en-US" w:eastAsia="zh-CN"/>
              </w:rPr>
              <w:t xml:space="preserve"> </w:t>
            </w:r>
            <w:r w:rsidR="00147118" w:rsidRPr="00147118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E24" w14:textId="4C272756" w:rsidR="00D038CA" w:rsidRDefault="00F97A84" w:rsidP="00AF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step23 and step30, TTCN will clear the stored DRB and PDU sessions</w:t>
            </w:r>
            <w:r w:rsidR="00D038CA">
              <w:rPr>
                <w:noProof/>
              </w:rPr>
              <w:t xml:space="preserve"> because of call to function </w:t>
            </w:r>
            <w:r w:rsidR="00D038CA" w:rsidRPr="00D038CA">
              <w:rPr>
                <w:noProof/>
              </w:rPr>
              <w:t>f_NR5GC_MobileInfo_Init</w:t>
            </w:r>
            <w:r w:rsidR="00D038CA">
              <w:rPr>
                <w:noProof/>
              </w:rPr>
              <w:t>. This is fine for the devices that would set the 5GS Registration type as Initial registration at Steps 23Ca1 and 30Ca1. This behaviour is applicable for a Rel-15 device</w:t>
            </w:r>
          </w:p>
          <w:p w14:paraId="195316F9" w14:textId="77777777" w:rsidR="00D038CA" w:rsidRDefault="00D038CA" w:rsidP="00AF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a Rel-16 device, </w:t>
            </w:r>
            <w:r w:rsidR="00F97A84">
              <w:rPr>
                <w:noProof/>
              </w:rPr>
              <w:t xml:space="preserve">according to Note 2 in </w:t>
            </w:r>
            <w:r w:rsidR="00F97A84" w:rsidRPr="00AB160B">
              <w:rPr>
                <w:noProof/>
              </w:rPr>
              <w:t>Table 6.1.1.6.3.2-3</w:t>
            </w:r>
            <w:r w:rsidR="00F97A84">
              <w:rPr>
                <w:noProof/>
              </w:rPr>
              <w:t xml:space="preserve">, R16 onwards UE that aply the 5GS registration type as Mobility Registration. This </w:t>
            </w:r>
            <w:r>
              <w:rPr>
                <w:noProof/>
              </w:rPr>
              <w:t>device will follow the path in TTCN which does not establish any DRBs.</w:t>
            </w:r>
          </w:p>
          <w:p w14:paraId="3026D172" w14:textId="77777777" w:rsidR="00D038CA" w:rsidRDefault="00F97A84" w:rsidP="00AF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if </w:t>
            </w:r>
            <w:r w:rsidR="00D038CA">
              <w:rPr>
                <w:noProof/>
              </w:rPr>
              <w:t xml:space="preserve">this Rel-16 UE is </w:t>
            </w:r>
            <w:r>
              <w:rPr>
                <w:noProof/>
              </w:rPr>
              <w:t xml:space="preserve">IMS enabled, in postamble, it will </w:t>
            </w:r>
            <w:r w:rsidR="00D038CA">
              <w:rPr>
                <w:noProof/>
              </w:rPr>
              <w:t xml:space="preserve">cause an error because there wont be a DRB established, and the function flow </w:t>
            </w:r>
            <w:r w:rsidR="00D038CA" w:rsidRPr="00D038CA">
              <w:rPr>
                <w:noProof/>
              </w:rPr>
              <w:t>f_NR_Postamble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f_NR_UE_DeRegisterOnSwitchOff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f_NR5GC_OptionalIMSDeregisterOnSwitchOff</w:t>
            </w:r>
            <w:r w:rsidR="00D038CA">
              <w:rPr>
                <w:noProof/>
              </w:rPr>
              <w:t xml:space="preserve"> 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f_NR5GC_RRC_ConnectedState3N_Steps5_8</w:t>
            </w:r>
            <w:r w:rsidR="00D038CA">
              <w:rPr>
                <w:noProof/>
              </w:rPr>
              <w:t xml:space="preserve"> 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f_NR_RRCReconfigExistingDRBs</w:t>
            </w:r>
            <w:r w:rsidR="00D038CA">
              <w:rPr>
                <w:noProof/>
              </w:rPr>
              <w:t xml:space="preserve"> 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f_NR_BuildRRCReconfigExistingDRBs</w:t>
            </w:r>
            <w:r w:rsidR="00D038CA">
              <w:rPr>
                <w:noProof/>
              </w:rPr>
              <w:t xml:space="preserve"> the following is executed :</w:t>
            </w:r>
          </w:p>
          <w:p w14:paraId="11740E2E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(v_NoOfDRBs == 0) {</w:t>
            </w:r>
          </w:p>
          <w:p w14:paraId="2C50B8F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"No DRBs to be configured");</w:t>
            </w:r>
          </w:p>
          <w:p w14:paraId="689CBA46" w14:textId="77777777" w:rsidR="00D13472" w:rsidRDefault="00D038CA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BB078D3" w14:textId="23D174DB" w:rsidR="00D038CA" w:rsidRPr="00AF1B5E" w:rsidRDefault="00D038CA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>This needs to be adressed.</w:t>
            </w:r>
          </w:p>
        </w:tc>
      </w:tr>
      <w:tr w:rsidR="00DF35CF" w:rsidRPr="00B76627" w14:paraId="0B447D65" w14:textId="77777777" w:rsidTr="00B941E2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46EB092A" w:rsidR="00DF35CF" w:rsidRPr="00803B22" w:rsidRDefault="00F97A84" w:rsidP="00DF35CF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Add condition only when R15 UE, ttcn shall clear the DRB and PDU session.</w:t>
            </w:r>
          </w:p>
        </w:tc>
      </w:tr>
      <w:tr w:rsidR="00DF35CF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65AA4169" w:rsidR="00DF35CF" w:rsidRPr="00803B22" w:rsidRDefault="00DB17B8" w:rsidP="00DF35CF">
            <w:pPr>
              <w:spacing w:after="0"/>
              <w:rPr>
                <w:rFonts w:ascii="Arial" w:hAnsi="Arial" w:cs="Arial"/>
                <w:color w:val="000000"/>
              </w:rPr>
            </w:pPr>
            <w:r w:rsidRPr="00DB17B8">
              <w:rPr>
                <w:rFonts w:ascii="Arial" w:hAnsi="Arial" w:cs="Arial"/>
                <w:color w:val="000000"/>
              </w:rPr>
              <w:t>\6_1_1\Idle_PLMNSelection_NR5GC.ttcn</w:t>
            </w:r>
          </w:p>
        </w:tc>
      </w:tr>
      <w:tr w:rsidR="00DF35CF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DF35CF" w:rsidRPr="00AE3234" w:rsidRDefault="00DF35CF" w:rsidP="00DF35C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E3234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3575A1C0" w:rsidR="00DF35CF" w:rsidRPr="00AE3234" w:rsidRDefault="00AE3234" w:rsidP="00DF35CF">
            <w:pPr>
              <w:spacing w:after="0"/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</w:pPr>
            <w:r w:rsidRPr="00AE3234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>Accepted</w:t>
            </w:r>
            <w:bookmarkStart w:id="43" w:name="_GoBack"/>
            <w:bookmarkEnd w:id="43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80C21A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>function f_TC_6_1_1_6_NR5GC_TestBody() runs on NR5GC_PTC</w:t>
            </w:r>
          </w:p>
          <w:p w14:paraId="0474886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{</w:t>
            </w:r>
          </w:p>
          <w:p w14:paraId="05A24EE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v_CellPowerList_AtT1;</w:t>
            </w:r>
          </w:p>
          <w:p w14:paraId="3EB9F28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v_CellPowerList_AtT2;</w:t>
            </w:r>
          </w:p>
          <w:p w14:paraId="7E9ABDA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116A6C8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3AD1A3F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8B6A4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v_CellPowerList_AtT1:={</w:t>
            </w:r>
          </w:p>
          <w:p w14:paraId="5A783CA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(nr_Cell13, tsc_NR_ServingCellSSS_EPRE_FR1, tsc_NR_ServingCellSSS_EPRE_FR2)</w:t>
            </w:r>
          </w:p>
          <w:p w14:paraId="51BC4C0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FBD959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71F9A2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v_CellPowerList_AtT2:={</w:t>
            </w:r>
          </w:p>
          <w:p w14:paraId="426A29D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(nr_Cell11, tsc_NR_ServingCellSSS_EPRE_FR1, tsc_NR_ServingCellSSS_EPRE_FR2)</w:t>
            </w:r>
          </w:p>
          <w:p w14:paraId="7DD38B6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7988D2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26C89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8F16B3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SS adjusts cell levels according to row T1</w:t>
            </w:r>
          </w:p>
          <w:p w14:paraId="70AB73C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(v_CellPowerList_AtT1);</w:t>
            </w:r>
          </w:p>
          <w:p w14:paraId="7C86503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C1538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2"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5EAE6FB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Power on the UE.</w:t>
            </w:r>
          </w:p>
          <w:p w14:paraId="6501454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f_NR5GC_SwitchOnAndResetIMS();  // @sic R5s210729 sic@</w:t>
            </w:r>
          </w:p>
          <w:p w14:paraId="7CCBA7A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120.0));</w:t>
            </w:r>
          </w:p>
          <w:p w14:paraId="2BEBC35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f_NR_SetTimerToleranceMax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720.0)); // @sic R5-213673 sic@</w:t>
            </w:r>
          </w:p>
          <w:p w14:paraId="0EB14B8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2AC387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3 - 22a1"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63FFEC3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6C1543B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f_NR5GC_RRC_IdleState1N_Def 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TESTMode_OFF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Initial_NoSecurity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);</w:t>
            </w:r>
          </w:p>
          <w:p w14:paraId="06D449A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91A7B1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23"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27F0D8A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13 after 120 seconds, but before 720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power on?</w:t>
            </w:r>
          </w:p>
          <w:p w14:paraId="5DB45A7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6AFF018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53EAC61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0BEAB7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//verdict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5DC59E4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015692F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150E0E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t_HpPlmn_lower.timeout</w:t>
            </w:r>
            <w:proofErr w:type="spellEnd"/>
          </w:p>
          <w:p w14:paraId="46D0C93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2C463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53377B5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</w:t>
            </w:r>
          </w:p>
          <w:p w14:paraId="1284581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7A34DBE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t_HpPlmn_upper.stop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58E5DDF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 but before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05809EC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3258EB0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83E1DA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22035D0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7615214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// verdict fail No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</w:t>
            </w:r>
          </w:p>
          <w:p w14:paraId="23AA4FB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57C054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08812C7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E93805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BB02CE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B8625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CA10F6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lastRenderedPageBreak/>
              <w:t xml:space="preserve">    f_NR5GC_MobileInfo_Init(); // @sic R5s210390 sic@</w:t>
            </w:r>
          </w:p>
          <w:p w14:paraId="19D7AE1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3D940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23A - 23Cb3a1"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0F6384F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(nr_Cell13,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420.0));// @sic R5-210628 sic@</w:t>
            </w:r>
          </w:p>
          <w:p w14:paraId="77F0BDB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f_NR5GC_InitialOrMobilityRegistration(nr_Cell13);// @sic R5-210628 sic@</w:t>
            </w:r>
          </w:p>
          <w:p w14:paraId="69AAF8F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1EBD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24 - 28a1"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39635A2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3386625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78353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29"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2F9F72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SS adjusts cell levels according to row T2</w:t>
            </w:r>
          </w:p>
          <w:p w14:paraId="1305DB2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(v_CellPowerList_AtT2);</w:t>
            </w:r>
          </w:p>
          <w:p w14:paraId="62B6403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CA42E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30"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5E75E90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after 420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step 24</w:t>
            </w:r>
          </w:p>
          <w:p w14:paraId="6C7A234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24A79A2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4CD0C74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00796F6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(__FILE__, __LINE__, "Step 30: UE sent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within 420s");</w:t>
            </w:r>
          </w:p>
          <w:p w14:paraId="4DB33A8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FDA0A4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1AC9A0B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44281CD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))));</w:t>
            </w:r>
          </w:p>
          <w:p w14:paraId="51E76E6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30");</w:t>
            </w:r>
          </w:p>
          <w:p w14:paraId="36840AE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2A3792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46B348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FCA8F0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f_NR5GC_MobileInfo_Init(); // @sic R5s210390 sic@</w:t>
            </w:r>
          </w:p>
          <w:p w14:paraId="08DD358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95AD11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30A - 30Cb3a1"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C14F5F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f_NR5GC_InitialOrMobilityRegistration(nr_Cell11);// @sic R5-210628 sic@</w:t>
            </w:r>
          </w:p>
          <w:p w14:paraId="6B2BDF1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1951B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31 - 35a1"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F60985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FAF794F" w14:textId="57C15104" w:rsidR="00BD6CEB" w:rsidRPr="00E335DA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D1D3B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>function f_TC_6_1_1_6_NR5GC_TestBody() runs on NR5GC_PTC</w:t>
            </w:r>
          </w:p>
          <w:p w14:paraId="38B4E0D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{</w:t>
            </w:r>
          </w:p>
          <w:p w14:paraId="0E22502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v_CellPowerList_AtT1;</w:t>
            </w:r>
          </w:p>
          <w:p w14:paraId="5569BCE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v_CellPowerList_AtT2;</w:t>
            </w:r>
          </w:p>
          <w:p w14:paraId="5481213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78E339E0" w14:textId="446C7DC6" w:rsidR="00DA20EC" w:rsidRDefault="00DA20EC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2BA718BB" w14:textId="6AA02C1B" w:rsidR="005D5005" w:rsidRPr="00DA20EC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var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UE_NR_Capability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v_NrCapability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403047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414B3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v_CellPowerList_AtT1:={</w:t>
            </w:r>
          </w:p>
          <w:p w14:paraId="3EF0433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(nr_Cell13, tsc_NR_ServingCellSSS_EPRE_FR1, tsc_NR_ServingCellSSS_EPRE_FR2)</w:t>
            </w:r>
          </w:p>
          <w:p w14:paraId="224F8FF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6151C6C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9446D6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v_CellPowerList_AtT2:={</w:t>
            </w:r>
          </w:p>
          <w:p w14:paraId="7126EF5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(nr_Cell11, tsc_NR_ServingCellSSS_EPRE_FR1, tsc_NR_ServingCellSSS_EPRE_FR2)</w:t>
            </w:r>
          </w:p>
          <w:p w14:paraId="7DB81F3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1B934A2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C901EF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000EC6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SS adjusts cell levels according to row T1</w:t>
            </w:r>
          </w:p>
          <w:p w14:paraId="7E7A233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(v_CellPowerList_AtT1);</w:t>
            </w:r>
          </w:p>
          <w:p w14:paraId="2EA652E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C7DC1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2"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3753F6B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Power on the UE.</w:t>
            </w:r>
          </w:p>
          <w:p w14:paraId="2B2D7EF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f_NR5GC_SwitchOnAndResetIMS();  // @sic R5s210729 sic@</w:t>
            </w:r>
          </w:p>
          <w:p w14:paraId="0B6C761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120.0));</w:t>
            </w:r>
          </w:p>
          <w:p w14:paraId="5AFB183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f_NR_SetTimerToleranceMax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720.0)); // @sic R5-213673 sic@</w:t>
            </w:r>
          </w:p>
          <w:p w14:paraId="6DDCB0D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67A525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3 - 22a1"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5DB6EDF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4DD4D6D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f_NR5GC_RRC_IdleState1N_Def 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TESTMode_OFF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Initial_NoSecurity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);</w:t>
            </w:r>
          </w:p>
          <w:p w14:paraId="79426DA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74F24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23"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57ECB7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13 after 120 seconds, but before 720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power on?</w:t>
            </w:r>
          </w:p>
          <w:p w14:paraId="3C51110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D0780E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73E9EB3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FF0DAF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//verdict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060D350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43B8651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40C41B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t_HpPlmn_lower.timeout</w:t>
            </w:r>
            <w:proofErr w:type="spellEnd"/>
          </w:p>
          <w:p w14:paraId="3541A8B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2F2B79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247A1BC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</w:t>
            </w:r>
          </w:p>
          <w:p w14:paraId="7B87BDA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2183001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t_HpPlmn_upper.stop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39A73F2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 but before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602EC25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7CE2512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150454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4F7F3F7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5FB27D5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// verdict fail No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</w:t>
            </w:r>
          </w:p>
          <w:p w14:paraId="5D7E520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521DF34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620B5DC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919C42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C88029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8D8013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634D7EC" w14:textId="77777777" w:rsidR="005D5005" w:rsidRPr="005D5005" w:rsidRDefault="00DA20EC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>v_NrCapability</w:t>
            </w:r>
            <w:proofErr w:type="spellEnd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>f_NR_MobileInfo_NRCap_Get</w:t>
            </w:r>
            <w:proofErr w:type="spellEnd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>();</w:t>
            </w:r>
          </w:p>
          <w:p w14:paraId="344C1BE0" w14:textId="77777777" w:rsidR="005D5005" w:rsidRPr="005D5005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   if (match (</w:t>
            </w: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v_NrCapability.accessStratumRelease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, rel15)){</w:t>
            </w:r>
          </w:p>
          <w:p w14:paraId="66D6417B" w14:textId="77777777" w:rsidR="005D5005" w:rsidRPr="005D5005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1261F7">
              <w:rPr>
                <w:rFonts w:ascii="Arial" w:hAnsi="Arial" w:cs="Arial"/>
                <w:lang w:val="en-US" w:eastAsia="zh-CN"/>
              </w:rPr>
              <w:t xml:space="preserve">    f_NR5GC_MobileInfo_Init(); // @sic R5s210390 sic@</w:t>
            </w:r>
          </w:p>
          <w:p w14:paraId="01B39B30" w14:textId="449AF51C" w:rsidR="00DA20EC" w:rsidRPr="00DA20EC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62552BB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87C17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23A - 23Cb3a1"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BA9128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(nr_Cell13,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420.0));// @sic R5-210628 sic@</w:t>
            </w:r>
          </w:p>
          <w:p w14:paraId="3038617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f_NR5GC_InitialOrMobilityRegistration(nr_Cell13);// @sic R5-210628 sic@</w:t>
            </w:r>
          </w:p>
          <w:p w14:paraId="7DFEFFD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A8F7F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24 - 28a1"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7F3DFFD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088BF88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CC91ED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29"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AB0FDD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lastRenderedPageBreak/>
              <w:t xml:space="preserve">    // SS adjusts cell levels according to row T2</w:t>
            </w:r>
          </w:p>
          <w:p w14:paraId="0307E68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(v_CellPowerList_AtT2);</w:t>
            </w:r>
          </w:p>
          <w:p w14:paraId="612350F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E6B72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"Step 30"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080C46D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after 420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step 24</w:t>
            </w:r>
          </w:p>
          <w:p w14:paraId="5A0604B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3EEAD5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667C3DB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47596D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(__FILE__, __LINE__, "Step 30: UE sent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within 420s");</w:t>
            </w:r>
          </w:p>
          <w:p w14:paraId="4CD5374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AB632F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2ACD68C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253A2FC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))));</w:t>
            </w:r>
          </w:p>
          <w:p w14:paraId="4446CA3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30");</w:t>
            </w:r>
          </w:p>
          <w:p w14:paraId="6AC793C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57D8BF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C70606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0DDC37" w14:textId="77777777" w:rsidR="007C368F" w:rsidRPr="007C368F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C368F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if (match (</w:t>
            </w:r>
            <w:proofErr w:type="spellStart"/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v_NrCapability.accessStratumRelease</w:t>
            </w:r>
            <w:proofErr w:type="spellEnd"/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, rel15)){</w:t>
            </w:r>
          </w:p>
          <w:p w14:paraId="29C5F091" w14:textId="77777777" w:rsidR="007C368F" w:rsidRPr="001261F7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261F7">
              <w:rPr>
                <w:rFonts w:ascii="Arial" w:hAnsi="Arial" w:cs="Arial"/>
                <w:lang w:val="en-US" w:eastAsia="zh-CN"/>
              </w:rPr>
              <w:t xml:space="preserve">    f_NR5GC_MobileInfo_Init(); // @sic R5s210390 sic@</w:t>
            </w:r>
          </w:p>
          <w:p w14:paraId="4D6C8253" w14:textId="524EB54F" w:rsidR="00DA20EC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0880DA98" w14:textId="77777777" w:rsidR="007C368F" w:rsidRPr="00DA20EC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6D099A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30A - 30Cb3a1"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BA3339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f_NR5GC_InitialOrMobilityRegistration(nr_Cell11);// @sic R5-210628 sic@</w:t>
            </w:r>
          </w:p>
          <w:p w14:paraId="5EFE3FB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ADECA2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31 - 35a1"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2FFE64B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CC60C3B" w14:textId="4D6A371D" w:rsidR="006B2F70" w:rsidRPr="00E335DA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A580D" w14:textId="77777777" w:rsidR="00F334A4" w:rsidRDefault="00F334A4">
      <w:pPr>
        <w:rPr>
          <w:rFonts w:hint="eastAsia"/>
        </w:rPr>
      </w:pPr>
      <w:r>
        <w:separator/>
      </w:r>
    </w:p>
  </w:endnote>
  <w:endnote w:type="continuationSeparator" w:id="0">
    <w:p w14:paraId="2A64FC63" w14:textId="77777777" w:rsidR="00F334A4" w:rsidRDefault="00F334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9CCBC" w14:textId="77777777" w:rsidR="00805E38" w:rsidRDefault="00805E3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07AFF" w14:textId="77777777" w:rsidR="00805E38" w:rsidRDefault="00805E3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B8669" w14:textId="77777777" w:rsidR="00805E38" w:rsidRDefault="00805E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1BC39" w14:textId="77777777" w:rsidR="00F334A4" w:rsidRDefault="00F334A4">
      <w:pPr>
        <w:rPr>
          <w:rFonts w:hint="eastAsia"/>
        </w:rPr>
      </w:pPr>
      <w:r>
        <w:separator/>
      </w:r>
    </w:p>
  </w:footnote>
  <w:footnote w:type="continuationSeparator" w:id="0">
    <w:p w14:paraId="4D3EA08A" w14:textId="77777777" w:rsidR="00F334A4" w:rsidRDefault="00F334A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E7E37" w14:textId="77777777" w:rsidR="001E29E1" w:rsidRDefault="001E29E1">
    <w:pPr>
      <w:rPr>
        <w:rFonts w:hint="eastAsia"/>
      </w:rPr>
    </w:pPr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339823" w14:textId="77777777" w:rsidR="00440F0E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FA72A" w14:textId="77777777" w:rsidR="00440F0E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1B054" w14:textId="77777777" w:rsidR="001E29E1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0622E" w14:textId="77777777" w:rsidR="001E29E1" w:rsidRDefault="001E29E1">
    <w:pPr>
      <w:pStyle w:val="a4"/>
      <w:tabs>
        <w:tab w:val="right" w:pos="9639"/>
      </w:tabs>
    </w:pPr>
    <w:r>
      <w:tab/>
    </w:r>
    <w:r w:rsidR="00F3632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4A04A" w14:textId="77777777" w:rsidR="001E29E1" w:rsidRDefault="00F3632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1D32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160B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323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759D"/>
    <w:rsid w:val="00DB17B8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34A4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34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4D3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2Char">
    <w:name w:val="标题 2 Char"/>
    <w:aliases w:val="Head2A Char,2 Char,H2 Char,h2 Char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3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4">
    <w:name w:val="Strong"/>
    <w:uiPriority w:val="22"/>
    <w:qFormat/>
    <w:rsid w:val="006D22C0"/>
    <w:rPr>
      <w:b/>
      <w:bCs/>
    </w:rPr>
  </w:style>
  <w:style w:type="character" w:styleId="af5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4D3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2Char">
    <w:name w:val="标题 2 Char"/>
    <w:aliases w:val="Head2A Char,2 Char,H2 Char,h2 Char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3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4">
    <w:name w:val="Strong"/>
    <w:uiPriority w:val="22"/>
    <w:qFormat/>
    <w:rsid w:val="006D22C0"/>
    <w:rPr>
      <w:b/>
      <w:bCs/>
    </w:rPr>
  </w:style>
  <w:style w:type="character" w:styleId="af5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4323-0C84-4B9F-AFD2-D5261CB40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2010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wei</cp:lastModifiedBy>
  <cp:revision>7</cp:revision>
  <cp:lastPrinted>1900-12-31T16:00:00Z</cp:lastPrinted>
  <dcterms:created xsi:type="dcterms:W3CDTF">2024-10-21T10:57:00Z</dcterms:created>
  <dcterms:modified xsi:type="dcterms:W3CDTF">2024-10-28T01:19:00Z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