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02A97" w14:textId="77777777" w:rsidR="0021663A" w:rsidRDefault="0021663A" w:rsidP="00216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R5s240707</w:t>
      </w:r>
      <w:r>
        <w:rPr>
          <w:b/>
          <w:i/>
          <w:noProof/>
          <w:sz w:val="28"/>
        </w:rPr>
        <w:fldChar w:fldCharType="end"/>
      </w:r>
    </w:p>
    <w:p w14:paraId="37DEB8F3" w14:textId="77777777" w:rsidR="0021663A" w:rsidRDefault="0021663A" w:rsidP="0021663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663A" w14:paraId="5E137019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A10CD" w14:textId="77777777" w:rsidR="0021663A" w:rsidRDefault="0021663A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1663A" w14:paraId="2EF0C97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05104" w14:textId="77777777" w:rsidR="0021663A" w:rsidRDefault="0021663A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663A" w14:paraId="739CDE1B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B65C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0D252C64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6401A738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790176" w14:textId="77777777" w:rsidR="0021663A" w:rsidRPr="00410371" w:rsidRDefault="0021663A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39D7D7" w14:textId="77777777" w:rsidR="0021663A" w:rsidRDefault="0021663A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A5A5B" w14:textId="77777777" w:rsidR="0021663A" w:rsidRPr="00410371" w:rsidRDefault="0021663A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09034A" w14:textId="77777777" w:rsidR="0021663A" w:rsidRDefault="0021663A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D00A7F" w14:textId="77777777" w:rsidR="0021663A" w:rsidRPr="00410371" w:rsidRDefault="0021663A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2F7118" w14:textId="77777777" w:rsidR="0021663A" w:rsidRDefault="0021663A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128015" w14:textId="77777777" w:rsidR="0021663A" w:rsidRPr="00410371" w:rsidRDefault="0021663A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881B8" w14:textId="77777777" w:rsidR="0021663A" w:rsidRDefault="0021663A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2686DF0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4A2CF" w14:textId="77777777" w:rsidR="0021663A" w:rsidRDefault="0021663A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3221EE4B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26E4BD" w14:textId="77777777" w:rsidR="0021663A" w:rsidRPr="00F25D98" w:rsidRDefault="0021663A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663A" w14:paraId="7F8EEDF0" w14:textId="77777777" w:rsidTr="00606F73">
        <w:tc>
          <w:tcPr>
            <w:tcW w:w="9641" w:type="dxa"/>
            <w:gridSpan w:val="9"/>
          </w:tcPr>
          <w:p w14:paraId="5ABF7F99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B1CD4" w14:textId="77777777" w:rsidR="0021663A" w:rsidRDefault="0021663A" w:rsidP="002166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663A" w14:paraId="5A244AB7" w14:textId="77777777" w:rsidTr="00606F73">
        <w:tc>
          <w:tcPr>
            <w:tcW w:w="2835" w:type="dxa"/>
          </w:tcPr>
          <w:p w14:paraId="419DC89B" w14:textId="77777777" w:rsidR="0021663A" w:rsidRDefault="0021663A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25C91C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A1191B" w14:textId="77777777" w:rsidR="0021663A" w:rsidRDefault="0021663A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4CE3CB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BCB6C" w14:textId="77777777" w:rsidR="0021663A" w:rsidRDefault="0021663A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47BEA1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922DF" w14:textId="77777777" w:rsidR="0021663A" w:rsidRDefault="0021663A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6B8C92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FC826D" w14:textId="77777777" w:rsidR="0021663A" w:rsidRDefault="0021663A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533462" w14:textId="77777777" w:rsidR="0021663A" w:rsidRDefault="0021663A" w:rsidP="002166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663A" w14:paraId="6A5A57A7" w14:textId="77777777" w:rsidTr="00606F73">
        <w:tc>
          <w:tcPr>
            <w:tcW w:w="9640" w:type="dxa"/>
            <w:gridSpan w:val="11"/>
          </w:tcPr>
          <w:p w14:paraId="3C0D6EA4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770094DA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E185D9" w14:textId="77777777" w:rsidR="0021663A" w:rsidRDefault="0021663A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8AA0D" w14:textId="77777777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NBIOT-NTN testcase 22.3.1.6</w:t>
            </w:r>
            <w:r>
              <w:fldChar w:fldCharType="end"/>
            </w:r>
          </w:p>
        </w:tc>
      </w:tr>
      <w:tr w:rsidR="0021663A" w14:paraId="6E509542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C5B711E" w14:textId="77777777" w:rsidR="0021663A" w:rsidRDefault="0021663A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F8AE8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02E8BFF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47B00E9" w14:textId="77777777" w:rsidR="0021663A" w:rsidRDefault="0021663A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EAEE8" w14:textId="77777777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1663A" w14:paraId="1CCE68A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6193DB9" w14:textId="77777777" w:rsidR="0021663A" w:rsidRDefault="0021663A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61B7A2" w14:textId="37099EFC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663A" w14:paraId="2A737016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921F0C" w14:textId="77777777" w:rsidR="0021663A" w:rsidRDefault="0021663A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BDD3CE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58BBBBD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9FC533" w14:textId="77777777" w:rsidR="0021663A" w:rsidRDefault="0021663A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CFAC2" w14:textId="77777777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0CDE63" w14:textId="77777777" w:rsidR="0021663A" w:rsidRDefault="0021663A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C43D2" w14:textId="77777777" w:rsidR="0021663A" w:rsidRDefault="0021663A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82B08C" w14:textId="77777777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2024-12-17</w:t>
            </w:r>
            <w:r>
              <w:rPr>
                <w:noProof/>
              </w:rPr>
              <w:fldChar w:fldCharType="end"/>
            </w:r>
          </w:p>
        </w:tc>
      </w:tr>
      <w:tr w:rsidR="0021663A" w14:paraId="7F691B7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22A7F6" w14:textId="77777777" w:rsidR="0021663A" w:rsidRDefault="0021663A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25552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DFF32C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80A44B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2BABC3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3BB27D5A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50D829" w14:textId="77777777" w:rsidR="0021663A" w:rsidRDefault="0021663A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819500" w14:textId="77777777" w:rsidR="0021663A" w:rsidRDefault="0021663A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E27CC" w14:textId="77777777" w:rsidR="0021663A" w:rsidRDefault="0021663A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98E43" w14:textId="77777777" w:rsidR="0021663A" w:rsidRDefault="0021663A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348F3" w14:textId="77777777" w:rsidR="0021663A" w:rsidRDefault="0021663A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1663A" w14:paraId="4F343142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FAED3" w14:textId="77777777" w:rsidR="0021663A" w:rsidRDefault="0021663A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62B948" w14:textId="77777777" w:rsidR="0021663A" w:rsidRDefault="0021663A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6AD6D2" w14:textId="77777777" w:rsidR="0021663A" w:rsidRDefault="0021663A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0240E" w14:textId="77777777" w:rsidR="0021663A" w:rsidRPr="007C2097" w:rsidRDefault="0021663A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663A" w14:paraId="205E88CB" w14:textId="77777777" w:rsidTr="00606F73">
        <w:tc>
          <w:tcPr>
            <w:tcW w:w="1843" w:type="dxa"/>
          </w:tcPr>
          <w:p w14:paraId="20529AB4" w14:textId="77777777" w:rsidR="0021663A" w:rsidRDefault="0021663A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05AA2F" w14:textId="77777777" w:rsidR="0021663A" w:rsidRDefault="0021663A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47755CA9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2A4AB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4148F" w14:textId="771DEFC5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  <w:r w:rsidRPr="0021663A">
              <w:rPr>
                <w:noProof/>
              </w:rPr>
              <w:t xml:space="preserve">The updated implementation of R5s240579 results in a runtime error when f_NBIOT_MobileInfo_IsNTN is called without f_NBIOT_Init is being called. </w:t>
            </w:r>
          </w:p>
        </w:tc>
      </w:tr>
      <w:tr w:rsidR="0021663A" w14:paraId="25ABB70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08766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74341" w14:textId="77777777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55D7ADD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8983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462A9" w14:textId="77777777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  <w:r w:rsidRPr="0021663A">
              <w:rPr>
                <w:noProof/>
              </w:rPr>
              <w:t>Updated the test case sequence as</w:t>
            </w:r>
          </w:p>
          <w:p w14:paraId="3BC9BE3E" w14:textId="77777777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  <w:r w:rsidRPr="0021663A">
              <w:rPr>
                <w:noProof/>
              </w:rPr>
              <w:t>f_NBIOT_Init and update SIB31.</w:t>
            </w:r>
          </w:p>
          <w:p w14:paraId="41E052DD" w14:textId="4D4DFF63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  <w:r w:rsidRPr="0021663A">
              <w:rPr>
                <w:noProof/>
              </w:rPr>
              <w:t>Confgiure the cell and call f_NBIOT_L2_Enter_State2B_NB</w:t>
            </w:r>
          </w:p>
        </w:tc>
      </w:tr>
      <w:tr w:rsidR="0021663A" w14:paraId="15A41F4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41A58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37FA1" w14:textId="77777777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6B479383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0ADD3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958FC" w14:textId="1F736771" w:rsidR="0021663A" w:rsidRPr="0021663A" w:rsidRDefault="0021663A" w:rsidP="0021663A">
            <w:pPr>
              <w:pStyle w:val="CRCoverPage"/>
              <w:spacing w:after="0"/>
              <w:ind w:left="100"/>
              <w:rPr>
                <w:noProof/>
              </w:rPr>
            </w:pPr>
            <w:r w:rsidRPr="0021663A">
              <w:rPr>
                <w:rFonts w:cs="Arial"/>
                <w:noProof/>
              </w:rPr>
              <w:t>A Conformant UE may fail the test case</w:t>
            </w:r>
          </w:p>
        </w:tc>
      </w:tr>
      <w:tr w:rsidR="0021663A" w14:paraId="4D708956" w14:textId="77777777" w:rsidTr="00606F73">
        <w:tc>
          <w:tcPr>
            <w:tcW w:w="2694" w:type="dxa"/>
            <w:gridSpan w:val="2"/>
          </w:tcPr>
          <w:p w14:paraId="33F2EBDF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4F976B" w14:textId="77777777" w:rsidR="0021663A" w:rsidRPr="0021663A" w:rsidRDefault="0021663A" w:rsidP="0021663A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513A2292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17B2F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FBD32" w14:textId="29542668" w:rsidR="0021663A" w:rsidRPr="0021663A" w:rsidRDefault="0021663A" w:rsidP="0021663A">
            <w:pPr>
              <w:pStyle w:val="CRCoverPage"/>
              <w:spacing w:after="0"/>
              <w:ind w:left="100"/>
              <w:rPr>
                <w:noProof/>
              </w:rPr>
            </w:pPr>
            <w:r w:rsidRPr="0021663A">
              <w:rPr>
                <w:rFonts w:eastAsia="MS Mincho"/>
              </w:rPr>
              <w:t>22.3.1.6</w:t>
            </w:r>
          </w:p>
        </w:tc>
      </w:tr>
      <w:tr w:rsidR="0021663A" w14:paraId="6277637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D1B19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562AD" w14:textId="77777777" w:rsidR="0021663A" w:rsidRDefault="0021663A" w:rsidP="0021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63A" w14:paraId="0D7A3F3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F6CD4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EB504" w14:textId="77777777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23368A" w14:textId="77777777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F02F09" w14:textId="77777777" w:rsidR="0021663A" w:rsidRDefault="0021663A" w:rsidP="00216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9637C" w14:textId="77777777" w:rsidR="0021663A" w:rsidRDefault="0021663A" w:rsidP="00216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63A" w14:paraId="2CAB1BD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849DF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6B385" w14:textId="77777777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1E868" w14:textId="6E7DCF63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B79E" w14:textId="77777777" w:rsidR="0021663A" w:rsidRDefault="0021663A" w:rsidP="00216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A206F" w14:textId="0724E9D7" w:rsidR="0021663A" w:rsidRDefault="0021663A" w:rsidP="00216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63A" w14:paraId="3CE9E7B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8C973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0449" w14:textId="77777777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2579D" w14:textId="6B8A06B1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17D582" w14:textId="77777777" w:rsidR="0021663A" w:rsidRDefault="0021663A" w:rsidP="0021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6D444" w14:textId="2E2B8ABD" w:rsidR="0021663A" w:rsidRDefault="0021663A" w:rsidP="00216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63A" w14:paraId="1405E40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BBF28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153A5" w14:textId="77777777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2D35C" w14:textId="292FACB6" w:rsidR="0021663A" w:rsidRDefault="0021663A" w:rsidP="0021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331E9" w14:textId="77777777" w:rsidR="0021663A" w:rsidRDefault="0021663A" w:rsidP="0021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E880B" w14:textId="57763FE3" w:rsidR="0021663A" w:rsidRDefault="0021663A" w:rsidP="00216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63A" w14:paraId="4C97F87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93503" w14:textId="77777777" w:rsidR="0021663A" w:rsidRDefault="0021663A" w:rsidP="00216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3797A" w14:textId="77777777" w:rsidR="0021663A" w:rsidRDefault="0021663A" w:rsidP="0021663A">
            <w:pPr>
              <w:pStyle w:val="CRCoverPage"/>
              <w:spacing w:after="0"/>
              <w:rPr>
                <w:noProof/>
              </w:rPr>
            </w:pPr>
          </w:p>
        </w:tc>
      </w:tr>
      <w:tr w:rsidR="0021663A" w14:paraId="61D04457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2C696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969E5" w14:textId="77777777" w:rsidR="0021663A" w:rsidRDefault="0021663A" w:rsidP="00216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63A" w:rsidRPr="008863B9" w14:paraId="51DC2C20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AA8C2" w14:textId="77777777" w:rsidR="0021663A" w:rsidRPr="008863B9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88C437" w14:textId="77777777" w:rsidR="0021663A" w:rsidRPr="008863B9" w:rsidRDefault="0021663A" w:rsidP="002166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63A" w14:paraId="6DB440EE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59FAB" w14:textId="77777777" w:rsidR="0021663A" w:rsidRDefault="0021663A" w:rsidP="0021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B2702" w14:textId="77777777" w:rsidR="0021663A" w:rsidRDefault="0021663A" w:rsidP="00216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BD60F" w14:textId="77777777" w:rsidR="0021663A" w:rsidRDefault="0021663A" w:rsidP="0021663A">
      <w:pPr>
        <w:pStyle w:val="CRCoverPage"/>
        <w:spacing w:after="0"/>
        <w:rPr>
          <w:noProof/>
          <w:sz w:val="8"/>
          <w:szCs w:val="8"/>
        </w:rPr>
      </w:pPr>
    </w:p>
    <w:p w14:paraId="04C18E6C" w14:textId="77777777" w:rsidR="0021663A" w:rsidRDefault="0021663A" w:rsidP="0021663A">
      <w:pPr>
        <w:rPr>
          <w:noProof/>
        </w:rPr>
      </w:pPr>
    </w:p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53607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E107215" w14:textId="108078EC" w:rsidR="0021663A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663A" w:rsidRPr="00F20F3F">
        <w:rPr>
          <w:rFonts w:ascii="Arial" w:hAnsi="Arial" w:cs="Arial"/>
          <w:iCs/>
        </w:rPr>
        <w:t>Table of Contents</w:t>
      </w:r>
      <w:r w:rsidR="0021663A">
        <w:tab/>
      </w:r>
      <w:r w:rsidR="0021663A">
        <w:fldChar w:fldCharType="begin"/>
      </w:r>
      <w:r w:rsidR="0021663A">
        <w:instrText xml:space="preserve"> PAGEREF _Toc185360764 \h </w:instrText>
      </w:r>
      <w:r w:rsidR="0021663A">
        <w:fldChar w:fldCharType="separate"/>
      </w:r>
      <w:r w:rsidR="0021663A">
        <w:t>2</w:t>
      </w:r>
      <w:r w:rsidR="0021663A">
        <w:fldChar w:fldCharType="end"/>
      </w:r>
    </w:p>
    <w:p w14:paraId="37F56952" w14:textId="543F5A11" w:rsidR="0021663A" w:rsidRDefault="0021663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20F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20F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_Toc185360765 \h </w:instrText>
      </w:r>
      <w:r>
        <w:fldChar w:fldCharType="separate"/>
      </w:r>
      <w:r>
        <w:t>2</w:t>
      </w:r>
      <w:r>
        <w:fldChar w:fldCharType="end"/>
      </w:r>
    </w:p>
    <w:p w14:paraId="5CD63286" w14:textId="171369F5" w:rsidR="0021663A" w:rsidRDefault="0021663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20F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20F3F">
        <w:rPr>
          <w:b/>
        </w:rPr>
        <w:t>Corrections required for test case 22.3.1.6</w:t>
      </w:r>
      <w:r>
        <w:tab/>
      </w:r>
      <w:r>
        <w:fldChar w:fldCharType="begin"/>
      </w:r>
      <w:r>
        <w:instrText xml:space="preserve"> PAGEREF _Toc185360766 \h </w:instrText>
      </w:r>
      <w:r>
        <w:fldChar w:fldCharType="separate"/>
      </w:r>
      <w:r>
        <w:t>2</w:t>
      </w:r>
      <w:r>
        <w:fldChar w:fldCharType="end"/>
      </w:r>
    </w:p>
    <w:p w14:paraId="205D2050" w14:textId="0E502C1B" w:rsidR="0021663A" w:rsidRDefault="0021663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20F3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20F3F">
        <w:rPr>
          <w:rFonts w:cs="Arial"/>
          <w:b/>
          <w:bCs/>
          <w:color w:val="000000"/>
          <w:lang w:val="en-US" w:eastAsia="en-GB"/>
        </w:rPr>
        <w:t>Change to f_TC_22_3_1_6_NBIOT</w:t>
      </w:r>
      <w:r>
        <w:tab/>
      </w:r>
      <w:r>
        <w:fldChar w:fldCharType="begin"/>
      </w:r>
      <w:r>
        <w:instrText xml:space="preserve"> PAGEREF _Toc185360767 \h </w:instrText>
      </w:r>
      <w:r>
        <w:fldChar w:fldCharType="separate"/>
      </w:r>
      <w:r>
        <w:t>2</w:t>
      </w:r>
      <w:r>
        <w:fldChar w:fldCharType="end"/>
      </w:r>
    </w:p>
    <w:p w14:paraId="2A0E25A0" w14:textId="2FAD6A8A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Hlk107318485"/>
      <w:bookmarkStart w:id="20" w:name="_Toc18536076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14:paraId="7BC624F7" w14:textId="2DF2F17A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E67E98" w:rsidRPr="00E12CDE">
        <w:rPr>
          <w:rFonts w:cs="Arial"/>
        </w:rPr>
        <w:t xml:space="preserve">ATS </w:t>
      </w:r>
      <w:r w:rsidR="00E67E98" w:rsidRPr="007D3887">
        <w:rPr>
          <w:rFonts w:cs="Arial"/>
          <w:lang w:val="en-US"/>
        </w:rPr>
        <w:t>iwd-TTCN3-B2024-06_D24wk50</w:t>
      </w:r>
      <w:r w:rsidR="00E67E98"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66C937C6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85360766"/>
      <w:r w:rsidRPr="00854C55">
        <w:rPr>
          <w:b/>
        </w:rPr>
        <w:t>Corrections required</w:t>
      </w:r>
      <w:bookmarkEnd w:id="21"/>
      <w:bookmarkEnd w:id="22"/>
      <w:r w:rsidR="001C36EF">
        <w:rPr>
          <w:b/>
        </w:rPr>
        <w:t xml:space="preserve"> for test case 22.3.1.6</w:t>
      </w:r>
      <w:bookmarkEnd w:id="23"/>
    </w:p>
    <w:p w14:paraId="547252B7" w14:textId="29375EAF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85360767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70FC7" w:rsidRPr="00170FC7">
        <w:rPr>
          <w:rFonts w:cs="Arial"/>
          <w:b/>
          <w:bCs/>
          <w:color w:val="000000"/>
          <w:lang w:val="en-US" w:eastAsia="en-GB"/>
        </w:rPr>
        <w:t>f_TC_22_3_1_6_NBIOT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3C052C6D" w:rsidR="004A40D5" w:rsidRPr="00E13853" w:rsidRDefault="00170FC7" w:rsidP="00206ED0">
            <w:pPr>
              <w:pStyle w:val="CRCoverPage"/>
              <w:spacing w:after="0"/>
              <w:rPr>
                <w:noProof/>
              </w:rPr>
            </w:pPr>
            <w:r w:rsidRPr="00170FC7">
              <w:rPr>
                <w:noProof/>
              </w:rPr>
              <w:t>f_TC_22_3_1_6_NBIOT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63E" w14:textId="2217A44D" w:rsidR="001C36EF" w:rsidRPr="00803546" w:rsidRDefault="00170FC7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updated implementation of </w:t>
            </w:r>
            <w:r w:rsidRPr="00170FC7">
              <w:rPr>
                <w:noProof/>
                <w:sz w:val="18"/>
                <w:szCs w:val="18"/>
              </w:rPr>
              <w:t>R5s240579</w:t>
            </w:r>
            <w:r>
              <w:rPr>
                <w:noProof/>
                <w:sz w:val="18"/>
                <w:szCs w:val="18"/>
              </w:rPr>
              <w:t xml:space="preserve"> results in a runtime error when </w:t>
            </w:r>
            <w:r w:rsidRPr="00170FC7">
              <w:rPr>
                <w:noProof/>
                <w:sz w:val="18"/>
                <w:szCs w:val="18"/>
              </w:rPr>
              <w:t>f_NBIOT_MobileInfo_IsNTN</w:t>
            </w:r>
            <w:r>
              <w:rPr>
                <w:noProof/>
                <w:sz w:val="18"/>
                <w:szCs w:val="18"/>
              </w:rPr>
              <w:t xml:space="preserve"> is called without </w:t>
            </w:r>
            <w:r w:rsidRPr="00170FC7">
              <w:rPr>
                <w:noProof/>
                <w:sz w:val="18"/>
                <w:szCs w:val="18"/>
              </w:rPr>
              <w:t>f_NBIOT_Init</w:t>
            </w:r>
            <w:r>
              <w:rPr>
                <w:noProof/>
                <w:sz w:val="18"/>
                <w:szCs w:val="18"/>
              </w:rPr>
              <w:t xml:space="preserve"> is being called.</w:t>
            </w: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2435" w14:textId="77777777" w:rsidR="00170FC7" w:rsidRDefault="00170FC7" w:rsidP="00170F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Updated the test case sequence as</w:t>
            </w:r>
          </w:p>
          <w:p w14:paraId="6D8AE768" w14:textId="77777777" w:rsidR="00170FC7" w:rsidRDefault="00170FC7" w:rsidP="00170FC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170FC7">
              <w:rPr>
                <w:noProof/>
                <w:sz w:val="18"/>
                <w:szCs w:val="18"/>
              </w:rPr>
              <w:t>f_NBIOT_Init</w:t>
            </w:r>
            <w:r>
              <w:rPr>
                <w:noProof/>
                <w:sz w:val="18"/>
                <w:szCs w:val="18"/>
              </w:rPr>
              <w:t xml:space="preserve"> and update SIB31.</w:t>
            </w:r>
          </w:p>
          <w:p w14:paraId="32ECF537" w14:textId="0662D97A" w:rsidR="001C36EF" w:rsidRPr="001D3AAB" w:rsidRDefault="00170FC7" w:rsidP="0021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Confgiure the cell and call </w:t>
            </w:r>
            <w:r w:rsidRPr="00170FC7">
              <w:rPr>
                <w:noProof/>
                <w:sz w:val="18"/>
                <w:szCs w:val="18"/>
              </w:rPr>
              <w:t>f_NBIOT_L2_Enter_State2B_NB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350523D3" w:rsidR="001C36EF" w:rsidRPr="00CC39F9" w:rsidRDefault="00170FC7" w:rsidP="001C36EF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70FC7">
              <w:rPr>
                <w:rFonts w:ascii="Arial" w:hAnsi="Arial" w:cs="Arial"/>
                <w:lang w:eastAsia="en-GB"/>
              </w:rPr>
              <w:t>NBIOT_MAC_Testcases</w:t>
            </w:r>
            <w:r w:rsidR="0021663A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77777777" w:rsidR="001C36EF" w:rsidRDefault="001C36EF" w:rsidP="001C36E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6E0B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function f_TC_22_3_1_6_NBIOT() runs on NBIOT_PTC</w:t>
            </w:r>
          </w:p>
          <w:p w14:paraId="02D26727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5CCBFDC3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nbiot_Cell1;</w:t>
            </w:r>
          </w:p>
          <w:p w14:paraId="18D2FD55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NBIOT_IDLEUPDATED_STATE_Type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STATE2A_NB_TESTLOOP_ModeG;</w:t>
            </w:r>
          </w:p>
          <w:p w14:paraId="714D680A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NB_RLC_CountsInfoList_Type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                         // RLC status to be maintained by Send/Receive functions</w:t>
            </w:r>
          </w:p>
          <w:p w14:paraId="419D3062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55F70B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F339D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Table_22_3_1_6_3_2__2_Entry_Type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v_TestData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FF9719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RLC_SDU_Type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545C6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RLC_SDUList_Type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695F0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v_RlcSduSize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6EEB81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v_Start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294D7F8B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D22BC82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A685DE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6A69C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NB_NTN_SpecificSysInfoParams_Type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v_NB_NTN_SpecificSysInfoParams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186969EA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F10EF55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f_NBIOT_MobileInfo_IsNTN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()){ //@sic R5s240579, R5-246574 sic@</w:t>
            </w:r>
          </w:p>
          <w:p w14:paraId="67BA41A1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v_NB_NTN_SpecificSysInfoParams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cds_SpecificSyncValidityDuration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(s900); /*@sic R5-247617 sic@*/</w:t>
            </w:r>
          </w:p>
          <w:p w14:paraId="6F74AEB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A5F1AD6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f_NBIOT_L2_Preamble_State2B_NB(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-,-,-,-,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v_NB_NTN_SpecificSysInfoParams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); //@sic R5s240579 sic@</w:t>
            </w:r>
          </w:p>
          <w:p w14:paraId="5D956FDD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A536F2" w14:textId="48F14F3F" w:rsidR="002F79CF" w:rsidRPr="00850B74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f_NBIOT_GetNPDCCH_PeriodsInBundle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(nbiot_Cell1); //@sic R5s240285, R5s240266, R5-241564 sic@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31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function f_TC_22_3_1_6_NBIOT() runs on NBIOT_PTC</w:t>
            </w:r>
          </w:p>
          <w:p w14:paraId="0A32ED37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EC3189E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nbiot_Cell1;</w:t>
            </w:r>
          </w:p>
          <w:p w14:paraId="7D944F3B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NBIOT_IDLEUPDATED_STATE_Type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STATE2A_NB_TESTLOOP_ModeG;</w:t>
            </w:r>
          </w:p>
          <w:p w14:paraId="3DB08D42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NB_RLC_CountsInfoList_Type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                         // RLC status to be maintained by Send/Receive functions</w:t>
            </w:r>
          </w:p>
          <w:p w14:paraId="3927FC83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0EF7C5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4413AA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Table_22_3_1_6_3_2__2_Entry_Type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v_TestData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B32517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RLC_SDU_Type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A2D65F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RLC_SDUList_Type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06CD61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v_RlcSduSize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01FE66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v_Start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098941C9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AD6E5E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700EC0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float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F2A64D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NB_NTN_SpecificSysInfoParams_Type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v_NB_NTN_SpecificSysInfoParams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35E2CDE9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0239B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//WA#WI=1368159 </w:t>
            </w:r>
          </w:p>
          <w:p w14:paraId="456DD62F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f_NBIOT_Init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(c1);</w:t>
            </w:r>
          </w:p>
          <w:p w14:paraId="21BEB0B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B8DA4E3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f_NBIOT_MobileInfo_IsNTN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()){ </w:t>
            </w:r>
          </w:p>
          <w:p w14:paraId="73FB547B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f_NBIOT_CellInfo_ModifySIB31_UL_SyncValidityDuration_r17(v_CellId,s900); </w:t>
            </w:r>
          </w:p>
          <w:p w14:paraId="0BE4DF7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65E41A1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4908B66C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</w:p>
          <w:p w14:paraId="6E4B2D8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//Create and configure all cells</w:t>
            </w:r>
          </w:p>
          <w:p w14:paraId="551E0A74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f_NBIOT_CellConfig_Def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CONTROL_PLANE);</w:t>
            </w:r>
          </w:p>
          <w:p w14:paraId="7C83D463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f_NBIOT_L2_Preamble_State2B_NB(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, -,-,-,-,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v_NB_NTN_SpecificSysInfoParams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); //@sic R5s240579 sic@</w:t>
            </w:r>
          </w:p>
          <w:p w14:paraId="6877C868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f_NBIOT_L2_Enter_State2B_NB(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v_RLC_CountsInfoListByRef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v_CellId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TransparentMode_RLC_MAC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v_TestLoopMode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56503418" w14:textId="77777777" w:rsidR="00170FC7" w:rsidRPr="00170FC7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D498521" w14:textId="5DEB4F4A" w:rsidR="008252EC" w:rsidRPr="00850B74" w:rsidRDefault="00170FC7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f_NBIOT_GetNPDCCH_PeriodsInBundle</w:t>
            </w:r>
            <w:proofErr w:type="spellEnd"/>
            <w:r w:rsidRPr="00170FC7">
              <w:rPr>
                <w:rFonts w:ascii="Courier New" w:hAnsi="Courier New" w:cs="Courier New"/>
                <w:color w:val="000000"/>
                <w:lang w:eastAsia="de-DE"/>
              </w:rPr>
              <w:t>(nbiot_Cell1); //@sic R5s240285, R5s240266, R5-241564 sic@</w:t>
            </w:r>
          </w:p>
        </w:tc>
      </w:tr>
    </w:tbl>
    <w:p w14:paraId="049951F2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7BB4ADE5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sectPr w:rsidR="001D3AAB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54495" w14:textId="77777777" w:rsidR="00C26146" w:rsidRDefault="00C26146">
      <w:r>
        <w:separator/>
      </w:r>
    </w:p>
  </w:endnote>
  <w:endnote w:type="continuationSeparator" w:id="0">
    <w:p w14:paraId="2530FA10" w14:textId="77777777" w:rsidR="00C26146" w:rsidRDefault="00C2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CF07B" w14:textId="77777777"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974ED" w14:textId="77777777"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9A68B" w14:textId="77777777"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71B63" w14:textId="77777777" w:rsidR="00C26146" w:rsidRDefault="00C26146">
      <w:r>
        <w:separator/>
      </w:r>
    </w:p>
  </w:footnote>
  <w:footnote w:type="continuationSeparator" w:id="0">
    <w:p w14:paraId="1776D086" w14:textId="77777777" w:rsidR="00C26146" w:rsidRDefault="00C2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2"/>
  </w:num>
  <w:num w:numId="3" w16cid:durableId="747849379">
    <w:abstractNumId w:val="9"/>
  </w:num>
  <w:num w:numId="4" w16cid:durableId="147092846">
    <w:abstractNumId w:val="39"/>
  </w:num>
  <w:num w:numId="5" w16cid:durableId="1292974261">
    <w:abstractNumId w:val="30"/>
  </w:num>
  <w:num w:numId="6" w16cid:durableId="1022785407">
    <w:abstractNumId w:val="35"/>
  </w:num>
  <w:num w:numId="7" w16cid:durableId="1156144252">
    <w:abstractNumId w:val="12"/>
  </w:num>
  <w:num w:numId="8" w16cid:durableId="1604259753">
    <w:abstractNumId w:val="37"/>
  </w:num>
  <w:num w:numId="9" w16cid:durableId="2111732548">
    <w:abstractNumId w:val="21"/>
  </w:num>
  <w:num w:numId="10" w16cid:durableId="1535074823">
    <w:abstractNumId w:val="26"/>
  </w:num>
  <w:num w:numId="11" w16cid:durableId="1984891957">
    <w:abstractNumId w:val="1"/>
  </w:num>
  <w:num w:numId="12" w16cid:durableId="2008050901">
    <w:abstractNumId w:val="11"/>
  </w:num>
  <w:num w:numId="13" w16cid:durableId="114448858">
    <w:abstractNumId w:val="42"/>
  </w:num>
  <w:num w:numId="14" w16cid:durableId="2097239903">
    <w:abstractNumId w:val="6"/>
  </w:num>
  <w:num w:numId="15" w16cid:durableId="1829252563">
    <w:abstractNumId w:val="28"/>
  </w:num>
  <w:num w:numId="16" w16cid:durableId="2133091722">
    <w:abstractNumId w:val="25"/>
  </w:num>
  <w:num w:numId="17" w16cid:durableId="775641893">
    <w:abstractNumId w:val="27"/>
  </w:num>
  <w:num w:numId="18" w16cid:durableId="1623415793">
    <w:abstractNumId w:val="17"/>
  </w:num>
  <w:num w:numId="19" w16cid:durableId="1291399070">
    <w:abstractNumId w:val="38"/>
  </w:num>
  <w:num w:numId="20" w16cid:durableId="773209631">
    <w:abstractNumId w:val="32"/>
  </w:num>
  <w:num w:numId="21" w16cid:durableId="1650590502">
    <w:abstractNumId w:val="41"/>
  </w:num>
  <w:num w:numId="22" w16cid:durableId="1059130030">
    <w:abstractNumId w:val="29"/>
  </w:num>
  <w:num w:numId="23" w16cid:durableId="798112817">
    <w:abstractNumId w:val="18"/>
  </w:num>
  <w:num w:numId="24" w16cid:durableId="218706313">
    <w:abstractNumId w:val="23"/>
  </w:num>
  <w:num w:numId="25" w16cid:durableId="394547133">
    <w:abstractNumId w:val="7"/>
  </w:num>
  <w:num w:numId="26" w16cid:durableId="728458802">
    <w:abstractNumId w:val="14"/>
  </w:num>
  <w:num w:numId="27" w16cid:durableId="482967146">
    <w:abstractNumId w:val="20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19"/>
  </w:num>
  <w:num w:numId="31" w16cid:durableId="1780446260">
    <w:abstractNumId w:val="34"/>
  </w:num>
  <w:num w:numId="32" w16cid:durableId="1832327033">
    <w:abstractNumId w:val="5"/>
  </w:num>
  <w:num w:numId="33" w16cid:durableId="1353415234">
    <w:abstractNumId w:val="10"/>
  </w:num>
  <w:num w:numId="34" w16cid:durableId="566571961">
    <w:abstractNumId w:val="8"/>
  </w:num>
  <w:num w:numId="35" w16cid:durableId="453208392">
    <w:abstractNumId w:val="4"/>
  </w:num>
  <w:num w:numId="36" w16cid:durableId="114908322">
    <w:abstractNumId w:val="31"/>
  </w:num>
  <w:num w:numId="37" w16cid:durableId="1599215548">
    <w:abstractNumId w:val="13"/>
  </w:num>
  <w:num w:numId="38" w16cid:durableId="1177961966">
    <w:abstractNumId w:val="24"/>
  </w:num>
  <w:num w:numId="39" w16cid:durableId="1994599332">
    <w:abstractNumId w:val="16"/>
  </w:num>
  <w:num w:numId="40" w16cid:durableId="1673289176">
    <w:abstractNumId w:val="36"/>
  </w:num>
  <w:num w:numId="41" w16cid:durableId="2064520428">
    <w:abstractNumId w:val="40"/>
  </w:num>
  <w:num w:numId="42" w16cid:durableId="242032771">
    <w:abstractNumId w:val="0"/>
  </w:num>
  <w:num w:numId="43" w16cid:durableId="791095790">
    <w:abstractNumId w:val="33"/>
  </w:num>
  <w:num w:numId="44" w16cid:durableId="14384514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85F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FC7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3A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433C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4E4E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1C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C30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0FD8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67E98"/>
    <w:rsid w:val="00E708F3"/>
    <w:rsid w:val="00E70968"/>
    <w:rsid w:val="00E71263"/>
    <w:rsid w:val="00E716C1"/>
    <w:rsid w:val="00E717C5"/>
    <w:rsid w:val="00E71E49"/>
    <w:rsid w:val="00E71E5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2FAE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EED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A7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H4VU7HTV54JD-1231737843-1462</_dlc_DocId>
    <_dlc_DocIdUrl xmlns="05fef6b6-48ff-4793-a586-dff4857ec2fd">
      <Url>https://sharepoint.rsint.net/teams/MRT_Dev/_layouts/15/DocIdRedir.aspx?ID=H4VU7HTV54JD-1231737843-1462</Url>
      <Description>H4VU7HTV54JD-1231737843-1462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546</Words>
  <Characters>5939</Characters>
  <Application>Microsoft Office Word</Application>
  <DocSecurity>0</DocSecurity>
  <Lines>49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2024-12-17T20:38:00Z</dcterms:created>
  <dcterms:modified xsi:type="dcterms:W3CDTF">2024-12-17T20:46:00Z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dfcc1a47-b657-4419-8ec2-ad7ecc06380b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