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668EF" w:rsidRPr="005668EF">
        <w:rPr>
          <w:b/>
          <w:i/>
          <w:noProof/>
          <w:sz w:val="28"/>
        </w:rPr>
        <w:t>R5s240673</w:t>
      </w:r>
      <w:r w:rsidR="0092087C">
        <w:rPr>
          <w:b/>
          <w:i/>
          <w:noProof/>
          <w:sz w:val="28"/>
        </w:rPr>
        <w:t xml:space="preserve"> </w:t>
      </w:r>
    </w:p>
    <w:p w:rsidR="00C365FE" w:rsidRDefault="003A4559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65FE" w:rsidRPr="00BA51D9">
          <w:rPr>
            <w:b/>
            <w:noProof/>
            <w:sz w:val="24"/>
          </w:rPr>
          <w:t>Online</w:t>
        </w:r>
      </w:fldSimple>
      <w:r w:rsidR="00C365FE">
        <w:rPr>
          <w:b/>
          <w:noProof/>
          <w:sz w:val="24"/>
        </w:rPr>
        <w:t xml:space="preserve">, </w:t>
      </w:r>
      <w:r>
        <w:fldChar w:fldCharType="begin"/>
      </w:r>
      <w:r w:rsidR="00C365FE">
        <w:instrText xml:space="preserve"> DOCPROPERTY  Country  \* MERGEFORMAT </w:instrText>
      </w:r>
      <w:r>
        <w:fldChar w:fldCharType="end"/>
      </w:r>
      <w:r w:rsidR="00C365FE">
        <w:rPr>
          <w:b/>
          <w:noProof/>
          <w:sz w:val="24"/>
        </w:rPr>
        <w:t xml:space="preserve">, </w:t>
      </w:r>
      <w:fldSimple w:instr=" DOCPROPERTY  StartDate  \* MERGEFORMAT ">
        <w:r w:rsidR="00C365FE" w:rsidRPr="00BA51D9">
          <w:rPr>
            <w:b/>
            <w:noProof/>
            <w:sz w:val="24"/>
          </w:rPr>
          <w:t>8th Dec 2023</w:t>
        </w:r>
      </w:fldSimple>
      <w:r w:rsidR="00C365FE">
        <w:rPr>
          <w:b/>
          <w:noProof/>
          <w:sz w:val="24"/>
        </w:rPr>
        <w:t xml:space="preserve"> - </w:t>
      </w:r>
      <w:fldSimple w:instr=" DOCPROPERTY  EndDate  \* MERGEFORMAT ">
        <w:r w:rsidR="00C365F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42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65FE" w:rsidRPr="00410371" w:rsidRDefault="003A4559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5F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65FE" w:rsidRPr="00410371" w:rsidRDefault="003C0268" w:rsidP="00224146">
            <w:pPr>
              <w:pStyle w:val="CRCoverPage"/>
              <w:spacing w:after="0"/>
              <w:rPr>
                <w:noProof/>
              </w:rPr>
            </w:pPr>
            <w:r w:rsidRPr="003C0268">
              <w:rPr>
                <w:b/>
                <w:noProof/>
                <w:sz w:val="28"/>
              </w:rPr>
              <w:t>3584</w:t>
            </w:r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65FE" w:rsidRPr="00410371" w:rsidRDefault="003A4559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65F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65FE" w:rsidRPr="00410371" w:rsidRDefault="003A4559" w:rsidP="00123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65FE" w:rsidRPr="00410371">
                <w:rPr>
                  <w:b/>
                  <w:noProof/>
                  <w:sz w:val="28"/>
                </w:rPr>
                <w:t>1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365FE" w:rsidRPr="00410371">
                <w:rPr>
                  <w:b/>
                  <w:noProof/>
                  <w:sz w:val="28"/>
                </w:rPr>
                <w:t>.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365F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:rsidTr="00213506">
        <w:tc>
          <w:tcPr>
            <w:tcW w:w="9641" w:type="dxa"/>
            <w:gridSpan w:val="9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:rsidTr="00213506">
        <w:tc>
          <w:tcPr>
            <w:tcW w:w="2835" w:type="dxa"/>
          </w:tcPr>
          <w:p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:rsidTr="00213506">
        <w:tc>
          <w:tcPr>
            <w:tcW w:w="9640" w:type="dxa"/>
            <w:gridSpan w:val="11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3A4559" w:rsidP="0085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365FE">
                <w:t xml:space="preserve">Correction to </w:t>
              </w:r>
            </w:fldSimple>
            <w:r w:rsidR="00A4581E">
              <w:t>MDT test</w:t>
            </w:r>
            <w:r w:rsidR="00A4581E">
              <w:rPr>
                <w:rFonts w:hint="eastAsia"/>
                <w:lang w:eastAsia="zh-CN"/>
              </w:rPr>
              <w:t xml:space="preserve"> </w:t>
            </w:r>
            <w:r w:rsidR="00A4581E">
              <w:t>case</w:t>
            </w:r>
            <w:r w:rsidR="00A4581E">
              <w:rPr>
                <w:rFonts w:hint="eastAsia"/>
                <w:lang w:eastAsia="zh-CN"/>
              </w:rPr>
              <w:t xml:space="preserve"> 8.1.6.1.1.1</w:t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215BD0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 TDIA</w:t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A4559">
              <w:fldChar w:fldCharType="begin"/>
            </w:r>
            <w:r w:rsidR="00C365FE">
              <w:instrText xml:space="preserve"> DOCPROPERTY  SourceIfTsg  \* MERGEFORMAT </w:instrText>
            </w:r>
            <w:r w:rsidR="003A4559">
              <w:fldChar w:fldCharType="end"/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65FE" w:rsidRDefault="00107EEC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107EEC"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3A4559" w:rsidP="004E4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65FE">
                <w:rPr>
                  <w:noProof/>
                </w:rPr>
                <w:t>2024-</w:t>
              </w:r>
              <w:r w:rsidR="0007002D">
                <w:rPr>
                  <w:rFonts w:hint="eastAsia"/>
                  <w:noProof/>
                  <w:lang w:eastAsia="zh-CN"/>
                </w:rPr>
                <w:t>1</w:t>
              </w:r>
              <w:r w:rsidR="004E488A">
                <w:rPr>
                  <w:rFonts w:hint="eastAsia"/>
                  <w:noProof/>
                  <w:lang w:eastAsia="zh-CN"/>
                </w:rPr>
                <w:t>1</w:t>
              </w:r>
              <w:r w:rsidR="00C365FE">
                <w:rPr>
                  <w:noProof/>
                </w:rPr>
                <w:t>-</w:t>
              </w:r>
              <w:r w:rsidR="004E488A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65FE" w:rsidRDefault="003A4559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65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3A4559" w:rsidP="0029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65FE">
                <w:rPr>
                  <w:noProof/>
                </w:rPr>
                <w:t>Rel-1</w:t>
              </w:r>
              <w:r w:rsidR="00293E6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:rsidTr="00213506">
        <w:tc>
          <w:tcPr>
            <w:tcW w:w="1843" w:type="dxa"/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2D" w:rsidRDefault="00AC792D" w:rsidP="00AC7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 xml:space="preserve">According to TS38.523-1 </w:t>
            </w:r>
            <w:r w:rsidRPr="006511FC">
              <w:t>Table 8.1.6.1.1.1.3.3-4</w:t>
            </w:r>
            <w:r>
              <w:rPr>
                <w:rFonts w:hint="eastAsia"/>
                <w:lang w:eastAsia="zh-CN"/>
              </w:rPr>
              <w:t>,</w:t>
            </w:r>
            <w:r w:rsidRPr="006511FC">
              <w:t xml:space="preserve"> commonLocationInfo-r16</w:t>
            </w:r>
            <w:r>
              <w:rPr>
                <w:rFonts w:hint="eastAsia"/>
                <w:lang w:eastAsia="zh-CN"/>
              </w:rPr>
              <w:t xml:space="preserve"> could be </w:t>
            </w:r>
            <w:r w:rsidRPr="006511FC">
              <w:t>Any allowed value</w:t>
            </w:r>
            <w:r>
              <w:rPr>
                <w:rFonts w:hint="eastAsia"/>
                <w:lang w:eastAsia="zh-CN"/>
              </w:rPr>
              <w:t>.</w:t>
            </w:r>
          </w:p>
          <w:p w:rsidR="00AC792D" w:rsidRDefault="00AC792D" w:rsidP="00AC79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TS38.331,</w:t>
            </w:r>
          </w:p>
          <w:p w:rsidR="00AC792D" w:rsidRPr="00FF4867" w:rsidRDefault="00AC792D" w:rsidP="00AC792D">
            <w:pPr>
              <w:pStyle w:val="B1"/>
            </w:pPr>
            <w:r w:rsidRPr="00FF4867">
              <w:t>1&gt;</w:t>
            </w:r>
            <w:r w:rsidRPr="00FF4867">
              <w:tab/>
              <w:t xml:space="preserve">if the </w:t>
            </w:r>
            <w:r w:rsidRPr="00FF4867">
              <w:rPr>
                <w:i/>
                <w:iCs/>
              </w:rPr>
              <w:t xml:space="preserve">includeCommonLocationInfo </w:t>
            </w:r>
            <w:r w:rsidRPr="00FF4867">
              <w:t xml:space="preserve">is configured in the corresponding </w:t>
            </w:r>
            <w:r w:rsidRPr="00FF4867">
              <w:rPr>
                <w:i/>
                <w:iCs/>
              </w:rPr>
              <w:t>reportConfig</w:t>
            </w:r>
            <w:r w:rsidRPr="00FF4867">
              <w:t xml:space="preserve"> for this </w:t>
            </w:r>
            <w:r w:rsidRPr="00FF4867">
              <w:rPr>
                <w:i/>
                <w:iCs/>
              </w:rPr>
              <w:t>measId</w:t>
            </w:r>
            <w:r w:rsidRPr="00FF4867">
              <w:t xml:space="preserve"> and detailed location information that has not been reported is available, set the content of </w:t>
            </w:r>
            <w:r w:rsidRPr="00FF4867">
              <w:rPr>
                <w:i/>
              </w:rPr>
              <w:t>commonLocationInfo</w:t>
            </w:r>
            <w:r w:rsidRPr="00FF4867">
              <w:t xml:space="preserve"> of the </w:t>
            </w:r>
            <w:r w:rsidRPr="00FF4867">
              <w:rPr>
                <w:i/>
              </w:rPr>
              <w:t xml:space="preserve">locationInfo </w:t>
            </w:r>
            <w:r w:rsidRPr="00FF4867">
              <w:t>as follows: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</w:rPr>
              <w:t>locationTimestamp</w:t>
            </w:r>
            <w:r w:rsidRPr="00FF4867">
              <w:t>;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locationCoordinate</w:t>
            </w:r>
            <w:r w:rsidRPr="00FF4867">
              <w:t>, if available;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velocityEstimate</w:t>
            </w:r>
            <w:r w:rsidRPr="00FF4867">
              <w:t>, if available;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locationError</w:t>
            </w:r>
            <w:r w:rsidRPr="00FF4867">
              <w:t>, if available;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locationSource</w:t>
            </w:r>
            <w:r w:rsidRPr="00FF4867">
              <w:t>, if available;</w:t>
            </w:r>
          </w:p>
          <w:p w:rsidR="00AC792D" w:rsidRPr="00FF4867" w:rsidRDefault="00AC792D" w:rsidP="00AC792D">
            <w:pPr>
              <w:pStyle w:val="B2"/>
            </w:pPr>
            <w:r w:rsidRPr="00FF4867">
              <w:t>2&gt;</w:t>
            </w:r>
            <w:r w:rsidRPr="00FF4867">
              <w:tab/>
              <w:t xml:space="preserve">if available, include the </w:t>
            </w:r>
            <w:r w:rsidRPr="00FF4867">
              <w:rPr>
                <w:i/>
                <w:iCs/>
              </w:rPr>
              <w:t>gnss-TOD-msec</w:t>
            </w:r>
            <w:r w:rsidRPr="00FF4867">
              <w:t>,</w:t>
            </w:r>
          </w:p>
          <w:p w:rsidR="00C365FE" w:rsidRDefault="00AC792D" w:rsidP="00AC792D">
            <w:pPr>
              <w:pStyle w:val="CRCoverPage"/>
              <w:spacing w:after="0"/>
              <w:ind w:left="100"/>
              <w:rPr>
                <w:noProof/>
              </w:rPr>
            </w:pPr>
            <w:r w:rsidRPr="00AC792D">
              <w:t>LocationCoordinate</w:t>
            </w:r>
            <w:r w:rsidRPr="00AC792D">
              <w:rPr>
                <w:rFonts w:hint="eastAsia"/>
              </w:rPr>
              <w:t>,</w:t>
            </w:r>
            <w:r w:rsidRPr="00AC792D">
              <w:t xml:space="preserve"> velocityEstimate</w:t>
            </w:r>
            <w:r w:rsidRPr="00AC792D">
              <w:rPr>
                <w:rFonts w:hint="eastAsia"/>
              </w:rPr>
              <w:t xml:space="preserve"> and </w:t>
            </w:r>
            <w:r w:rsidRPr="00AC792D">
              <w:t>gnss-TOD-msec</w:t>
            </w:r>
            <w:r w:rsidRPr="00AC792D">
              <w:rPr>
                <w:rFonts w:hint="eastAsia"/>
              </w:rPr>
              <w:t xml:space="preserve"> may not </w:t>
            </w:r>
            <w:r w:rsidRPr="00AC792D">
              <w:t>reported</w:t>
            </w:r>
            <w:r w:rsidRPr="00AC792D">
              <w:rPr>
                <w:rFonts w:hint="eastAsia"/>
              </w:rPr>
              <w:t xml:space="preserve"> by UE.If we want to check these IE, </w:t>
            </w:r>
            <w:r w:rsidRPr="00AC792D">
              <w:t>Update UE location information</w:t>
            </w:r>
            <w:r w:rsidRPr="00AC792D">
              <w:rPr>
                <w:rFonts w:hint="eastAsia"/>
              </w:rPr>
              <w:t xml:space="preserve"> is needed in the procedure.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5FE" w:rsidRDefault="007B7859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SG" w:eastAsia="zh-CN"/>
              </w:rPr>
              <w:t>Use * instead of ? in the template.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110905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C365FE" w:rsidTr="00213506">
        <w:tc>
          <w:tcPr>
            <w:tcW w:w="2694" w:type="dxa"/>
            <w:gridSpan w:val="2"/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505D38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505D38">
              <w:rPr>
                <w:noProof/>
              </w:rPr>
              <w:t>8.1.6.1.1.1.NR5GC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:rsidR="00C365FE" w:rsidRDefault="00C365FE" w:rsidP="00C365F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82583113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4F4553" w:rsidRDefault="003A4559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A4559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3A4559">
        <w:rPr>
          <w:rFonts w:cs="Arial"/>
        </w:rPr>
        <w:fldChar w:fldCharType="separate"/>
      </w:r>
      <w:r w:rsidR="004F4553" w:rsidRPr="00DB19E1">
        <w:rPr>
          <w:rFonts w:ascii="Arial" w:hAnsi="Arial" w:cs="Arial"/>
          <w:iCs/>
        </w:rPr>
        <w:t>Table of Contents</w:t>
      </w:r>
      <w:r w:rsidR="004F4553">
        <w:tab/>
      </w:r>
      <w:r w:rsidR="004F4553">
        <w:fldChar w:fldCharType="begin"/>
      </w:r>
      <w:r w:rsidR="004F4553">
        <w:instrText xml:space="preserve"> PAGEREF _Toc182583113 \h </w:instrText>
      </w:r>
      <w:r w:rsidR="004F4553">
        <w:fldChar w:fldCharType="separate"/>
      </w:r>
      <w:r w:rsidR="004F4553">
        <w:t>3</w:t>
      </w:r>
      <w:r w:rsidR="004F4553">
        <w:fldChar w:fldCharType="end"/>
      </w:r>
    </w:p>
    <w:p w:rsidR="004F4553" w:rsidRDefault="004F4553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_Toc182583114 \h </w:instrText>
      </w:r>
      <w:r>
        <w:fldChar w:fldCharType="separate"/>
      </w:r>
      <w:r>
        <w:t>3</w:t>
      </w:r>
      <w:r>
        <w:fldChar w:fldCharType="end"/>
      </w:r>
    </w:p>
    <w:p w:rsidR="004F4553" w:rsidRDefault="004F4553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_Toc182583115 \h </w:instrText>
      </w:r>
      <w:r>
        <w:fldChar w:fldCharType="separate"/>
      </w:r>
      <w:r>
        <w:t>3</w:t>
      </w:r>
      <w:r>
        <w:fldChar w:fldCharType="end"/>
      </w:r>
    </w:p>
    <w:p w:rsidR="004F4553" w:rsidRDefault="004F4553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B19E1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B19E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_Toc182583116 \h </w:instrText>
      </w:r>
      <w:r>
        <w:fldChar w:fldCharType="separate"/>
      </w:r>
      <w:r>
        <w:t>3</w:t>
      </w:r>
      <w:r>
        <w:fldChar w:fldCharType="end"/>
      </w:r>
    </w:p>
    <w:p w:rsidR="00D15337" w:rsidRDefault="003A4559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2583114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F4689" w:rsidRPr="00D42F2C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4F4689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2583115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2583116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1B3294" w:rsidP="00206ED0">
            <w:pPr>
              <w:pStyle w:val="CRCoverPage"/>
              <w:spacing w:after="0"/>
              <w:rPr>
                <w:noProof/>
              </w:rPr>
            </w:pPr>
            <w:r w:rsidRPr="001B3294">
              <w:rPr>
                <w:noProof/>
              </w:rPr>
              <w:t>f_TC_8_1_6_1_1_1_NR5GC_TestBody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Default="008C6B33" w:rsidP="009E04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 xml:space="preserve">According to TS38.523-1 </w:t>
            </w:r>
            <w:r w:rsidR="00CD2F92" w:rsidRPr="006511FC">
              <w:t>Table 8.1.6.1.1.1.3.3-4</w:t>
            </w:r>
            <w:r w:rsidR="00CD2F92">
              <w:rPr>
                <w:rFonts w:hint="eastAsia"/>
                <w:lang w:eastAsia="zh-CN"/>
              </w:rPr>
              <w:t>,</w:t>
            </w:r>
            <w:r w:rsidR="004B362E" w:rsidRPr="006511FC">
              <w:t xml:space="preserve"> commonLocationInfo-r16</w:t>
            </w:r>
            <w:r w:rsidR="004B362E">
              <w:rPr>
                <w:rFonts w:hint="eastAsia"/>
                <w:lang w:eastAsia="zh-CN"/>
              </w:rPr>
              <w:t xml:space="preserve"> could be </w:t>
            </w:r>
            <w:r w:rsidR="004B362E" w:rsidRPr="006511FC">
              <w:t>Any allowed value</w:t>
            </w:r>
            <w:r w:rsidR="004B362E">
              <w:rPr>
                <w:rFonts w:hint="eastAsia"/>
                <w:lang w:eastAsia="zh-CN"/>
              </w:rPr>
              <w:t>.</w:t>
            </w:r>
          </w:p>
          <w:p w:rsidR="004141C5" w:rsidRDefault="004141C5" w:rsidP="009E04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TS38.331</w:t>
            </w:r>
            <w:r w:rsidR="00007595">
              <w:rPr>
                <w:rFonts w:hint="eastAsia"/>
                <w:lang w:eastAsia="zh-CN"/>
              </w:rPr>
              <w:t>,</w:t>
            </w:r>
          </w:p>
          <w:p w:rsidR="004141C5" w:rsidRPr="00FF4867" w:rsidRDefault="004141C5" w:rsidP="004141C5">
            <w:pPr>
              <w:pStyle w:val="B1"/>
            </w:pPr>
            <w:r w:rsidRPr="00FF4867">
              <w:t>1&gt;</w:t>
            </w:r>
            <w:r w:rsidRPr="00FF4867">
              <w:tab/>
              <w:t xml:space="preserve">if the </w:t>
            </w:r>
            <w:r w:rsidRPr="00FF4867">
              <w:rPr>
                <w:i/>
                <w:iCs/>
              </w:rPr>
              <w:t xml:space="preserve">includeCommonLocationInfo </w:t>
            </w:r>
            <w:r w:rsidRPr="00FF4867">
              <w:t xml:space="preserve">is configured in the corresponding </w:t>
            </w:r>
            <w:r w:rsidRPr="00FF4867">
              <w:rPr>
                <w:i/>
                <w:iCs/>
              </w:rPr>
              <w:t>reportConfig</w:t>
            </w:r>
            <w:r w:rsidRPr="00FF4867">
              <w:t xml:space="preserve"> for this </w:t>
            </w:r>
            <w:r w:rsidRPr="00FF4867">
              <w:rPr>
                <w:i/>
                <w:iCs/>
              </w:rPr>
              <w:t>measId</w:t>
            </w:r>
            <w:r w:rsidRPr="00FF4867">
              <w:t xml:space="preserve"> and detailed location information that has not been reported is available, set the content of </w:t>
            </w:r>
            <w:r w:rsidRPr="00FF4867">
              <w:rPr>
                <w:i/>
              </w:rPr>
              <w:t>commonLocationInfo</w:t>
            </w:r>
            <w:r w:rsidRPr="00FF4867">
              <w:t xml:space="preserve"> of the </w:t>
            </w:r>
            <w:r w:rsidRPr="00FF4867">
              <w:rPr>
                <w:i/>
              </w:rPr>
              <w:t xml:space="preserve">locationInfo </w:t>
            </w:r>
            <w:r w:rsidRPr="00FF4867">
              <w:t>as follows:</w:t>
            </w:r>
          </w:p>
          <w:p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</w:rPr>
              <w:t>locationTimestamp</w:t>
            </w:r>
            <w:r w:rsidRPr="00FF4867">
              <w:t>;</w:t>
            </w:r>
          </w:p>
          <w:p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locationCoordinate</w:t>
            </w:r>
            <w:r w:rsidRPr="00FF4867">
              <w:t>, if available;</w:t>
            </w:r>
          </w:p>
          <w:p w:rsidR="004141C5" w:rsidRPr="00FF4867" w:rsidRDefault="004141C5" w:rsidP="004141C5">
            <w:pPr>
              <w:pStyle w:val="B2"/>
            </w:pPr>
            <w:r w:rsidRPr="00FF4867">
              <w:lastRenderedPageBreak/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velocityEstimate</w:t>
            </w:r>
            <w:r w:rsidRPr="00FF4867">
              <w:t>, if available;</w:t>
            </w:r>
          </w:p>
          <w:p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locationError</w:t>
            </w:r>
            <w:r w:rsidRPr="00FF4867">
              <w:t>, if available;</w:t>
            </w:r>
          </w:p>
          <w:p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include the </w:t>
            </w:r>
            <w:r w:rsidRPr="00FF4867">
              <w:rPr>
                <w:i/>
                <w:iCs/>
              </w:rPr>
              <w:t>locationSource</w:t>
            </w:r>
            <w:r w:rsidRPr="00FF4867">
              <w:t>, if available;</w:t>
            </w:r>
          </w:p>
          <w:p w:rsidR="004141C5" w:rsidRPr="00FF4867" w:rsidRDefault="004141C5" w:rsidP="004141C5">
            <w:pPr>
              <w:pStyle w:val="B2"/>
            </w:pPr>
            <w:r w:rsidRPr="00FF4867">
              <w:t>2&gt;</w:t>
            </w:r>
            <w:r w:rsidRPr="00FF4867">
              <w:tab/>
              <w:t xml:space="preserve">if available, include the </w:t>
            </w:r>
            <w:r w:rsidRPr="00FF4867">
              <w:rPr>
                <w:i/>
                <w:iCs/>
              </w:rPr>
              <w:t>gnss-TOD-msec</w:t>
            </w:r>
            <w:r w:rsidRPr="00FF4867">
              <w:t>,</w:t>
            </w:r>
          </w:p>
          <w:p w:rsidR="004141C5" w:rsidRPr="004141C5" w:rsidRDefault="004141C5" w:rsidP="009E04A8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792D">
              <w:t>LocationCoordinate</w:t>
            </w:r>
            <w:r w:rsidRPr="00AC792D">
              <w:rPr>
                <w:rFonts w:hint="eastAsia"/>
              </w:rPr>
              <w:t>,</w:t>
            </w:r>
            <w:r w:rsidRPr="00AC792D">
              <w:t xml:space="preserve"> velocityEstimate</w:t>
            </w:r>
            <w:r w:rsidRPr="00AC792D">
              <w:rPr>
                <w:rFonts w:hint="eastAsia"/>
              </w:rPr>
              <w:t xml:space="preserve"> and </w:t>
            </w:r>
            <w:r w:rsidRPr="00AC792D">
              <w:t>gnss-TOD-msec</w:t>
            </w:r>
            <w:r w:rsidRPr="00AC792D">
              <w:rPr>
                <w:rFonts w:hint="eastAsia"/>
              </w:rPr>
              <w:t xml:space="preserve"> may not </w:t>
            </w:r>
            <w:r w:rsidRPr="00AC792D">
              <w:t>reported</w:t>
            </w:r>
            <w:r w:rsidRPr="00AC792D">
              <w:rPr>
                <w:rFonts w:hint="eastAsia"/>
              </w:rPr>
              <w:t xml:space="preserve"> by UE.</w:t>
            </w:r>
            <w:r w:rsidR="00DE776B" w:rsidRPr="00AC792D">
              <w:rPr>
                <w:rFonts w:hint="eastAsia"/>
              </w:rPr>
              <w:t xml:space="preserve">If we want to check these IE, </w:t>
            </w:r>
            <w:r w:rsidR="00DE776B" w:rsidRPr="00AC792D">
              <w:t>Update UE location information</w:t>
            </w:r>
            <w:r w:rsidR="00DE776B" w:rsidRPr="00AC792D">
              <w:rPr>
                <w:rFonts w:hint="eastAsia"/>
              </w:rPr>
              <w:t xml:space="preserve"> is needed in the procedure.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B2EB7" w:rsidRDefault="00007595" w:rsidP="006134DC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Use * instead of ? in the template.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CC39F9" w:rsidRDefault="001B3294" w:rsidP="006C61D0">
            <w:pPr>
              <w:spacing w:after="0"/>
              <w:rPr>
                <w:rFonts w:ascii="Arial" w:hAnsi="Arial" w:cs="Arial"/>
                <w:lang w:eastAsia="zh-CN"/>
              </w:rPr>
            </w:pPr>
            <w:r w:rsidRPr="001B3294">
              <w:rPr>
                <w:rFonts w:ascii="Arial" w:hAnsi="Arial" w:cs="Arial"/>
                <w:lang w:eastAsia="en-GB"/>
              </w:rPr>
              <w:t>RRC_MDT_IntraNR_Immediate_NR5GC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6C61D0" w:rsidRPr="00F9354B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D36860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function f_TC_8_1_6_1_1_1_NR5GC_TestBody() runs on NR_BASE_PTC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v_CellPower_T1_FR1 := -98;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v_CellPower_T1_FR2 := -100; //@sic R5-232393,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v_CellPower_T2_FR1 := -78;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v_CellPower_T2_FR2 := -82;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PhysCellId v_PhysCellId;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RSRP_Range v_RsrpThres;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RSRP_Range v_AbsThreshSS_Rsrp;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Hysteresis v_Hysteresis;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DeltaValues_Type v_Deltas;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MeasObjectParamsList_Type v_MeasuredObjectList;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ReportConfigToAddModList v_ReportConfigList;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MeasIdToAddModList v_MeasIdConfigList;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MeasConfig v_MeasConfig;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(present) MeasResults v_MeasResults;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OtherConfig_v1610 v_OtherConfig_v1610;   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1-2"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an RRCReconfiguration message including measConfig to setup intra NR measurement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and reporting for event A2 with includeLocationInfo configured.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 The UE transmits an RRCReconfigurationComplete message.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v_PhysCellId := f_NR_CellInfo_GetPhysicalCellId(nr_Cell1);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v_AbsThreshSS_Rsrp := 57;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v_RsrpThres := 69;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v_Hysteresis := 0;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v_Deltas := f_NR_MobileInfo_GetPrimaryDeltaValue();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if(f_NR_CellInfo_GetIsFR1(nr_Cell1))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v_RsrpThres := 69;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else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v_RsrpThres := 65 + v_Deltas.DeltaNRf1;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v_MeasuredObjectList := {cs_MeasObjectId1(nr_Cell1, v_AbsThreshSS_Rsrp)};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 := {cs_NR_ReportConfigEventA2(tsc_NR_IdReportConfigId1, v_RsrpThres, r1, v_Hysteresis)}; //@sic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v_ReportConfigList[0].reportConfig.reportConfigNR.reportType.eventTriggered.includeCommonLocationInfo_r16 := true_;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v_MeasIdConfigList := {cs_NR_MeasId_Config_id1_obj1_conf1};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v_MeasConfig :=f_NR_GenerateMeasurementConfigNR(v_MeasuredObjectList, v_ReportConfigList, v_MeasIdConfigList);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 := cs_OtherConfig_v1610;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v_OtherConfig_v1610.obtainCommonLocation_r16 := true_;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f_NR_SendRRCReconfiguration_MeasNR(nr_Cell1, v_MeasConfig,-,-,-,-,-,-,v_OtherConfig_v1610);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3"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re-adjusts the SS/PBCH EPRE level according to row "T1" in Table 8.1.6.1.1.1.3.2-1.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f_NR_SetCellPower (nr_Cell1, v_CellPower_T1_FR1, v_CellPower_T1_FR2);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4"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 MeasurementReport message to report event A2 with the UE commonLocationInfo included?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v_MeasResults := </w:t>
            </w:r>
            <w:bookmarkStart w:id="26" w:name="OLE_LINK2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cdr_38508_MeasResults_LocationInfo</w:t>
            </w:r>
            <w:bookmarkEnd w:id="26"/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(-, v_PhysCellId, -, -, -,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*, </w:t>
            </w:r>
            <w:r w:rsidRPr="00EF176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R5-235427, R5s230455,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f_NR_ReceiveOneMeasurementReport(nr_Cell1, v_MeasResults);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4");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//@siclog "Step 5"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SS re-adjusts the SS/PBCH EPRE level according to row "T2" in Table 8.1.6.1.1.1.3.2-1.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f_NR_SetCellPower (nr_Cell1, v_CellPower_T2_FR1, v_CellPower_T2_FR2);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6"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Wait and ignore MeasurementReport messages for 5 s to allow change of power levels for NR Cell 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f_NR_IgnorePeriodicalMeasurmentReport(5.0);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attempt to transmit MeasurementReport message within the next 10s?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21 Reports for event A2 to ensure ca 10 sec (21*0.48=5,28)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f_NR_Check_NoMeasurementReport(10.0, nr_Cell1, cr_NR_MeasurementReport_Any); //@sic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7");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F79CF" w:rsidRPr="00850B74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f_TC_8_1_6_1_1_1_NR5GC_TestBody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function f_TC_8_1_6_1_1_1_NR5GC_TestBody() runs on NR_BASE_PTC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v_CellPower_T1_FR1 := -98;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v_CellPower_T1_FR2 := -100; //@sic R5-232393,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v_CellPower_T2_FR1 := -78;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NR_AbsoluteCellPower_Type v_CellPower_T2_FR2 := -82;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PhysCellId v_PhysCellId;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RSRP_Range v_RsrpThres;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RSRP_Range v_AbsThreshSS_Rsrp;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Hysteresis v_Hysteresis;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DeltaValues_Type v_Deltas;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MeasObjectParamsList_Type v_MeasuredObjectList;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ReportConfigToAddModList v_ReportConfigList;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MeasIdToAddModList v_MeasIdConfigList;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MeasConfig v_MeasConfig;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(present) MeasResults v_MeasResults;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OtherConfig_v1610 v_OtherConfig_v1610;   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1-2"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an RRCReconfiguration message including measConfig to setup intra NR measurement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and reporting for event A2 with includeLocationInfo configured.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UE transmits an RRCReconfigurationComplete message.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v_PhysCellId := f_NR_CellInfo_GetPhysicalCellId(nr_Cell1);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v_AbsThreshSS_Rsrp := 57;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v_RsrpThres := 69;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v_Hysteresis := 0;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v_Deltas := f_NR_MobileInfo_GetPrimaryDeltaValue();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if(f_NR_CellInfo_GetIsFR1(nr_Cell1))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v_RsrpThres := 69;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else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 v_RsrpThres := 65 + v_Deltas.DeltaNRf1; //@sic R5-232393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v_MeasuredObjectList := {cs_MeasObjectId1(nr_Cell1, v_AbsThreshSS_Rsrp)};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 := {cs_NR_ReportConfigEventA2(tsc_NR_IdReportConfigId1, v_RsrpThres, r1, v_Hysteresis)}; //@sic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v_ReportConfigList[0].reportConfig.reportConfigNR.reportType.eventTriggered.includeCommonLocationInfo_r16 := true_;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v_MeasIdConfigList := {cs_NR_MeasId_Config_id1_obj1_conf1};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v_MeasConfig :=f_NR_GenerateMeasurementConfigNR(v_MeasuredObjectList, v_ReportConfigList, v_MeasIdConfigList);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 := cs_OtherConfig_v1610;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v_OtherConfig_v1610.obtainCommonLocation_r16 := true_;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f_NR_SendRRCReconfiguration_MeasNR(nr_Cell1, v_MeasConfig,-,-,-,-,-,-,v_OtherConfig_v1610); //@sic R5-231194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3"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The SS re-adjusts the SS/PBCH EPRE level according to row "T1" in Table 8.1.6.1.1.1.3.2-1.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f_NR_SetCellPower (nr_Cell1, v_CellPower_T1_FR1, v_CellPower_T1_FR2);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4"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 MeasurementReport message to report event A2 with the UE commonLocationInfo included?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v_MeasResults := cdr_38508_MeasResults_LocationInfo(-, v_PhysCellId, -, -, -,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, *, *, </w:t>
            </w:r>
            <w:r w:rsidR="003521EB" w:rsidRPr="003521EB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*</w:t>
            </w: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>); //@sic R5-235427, R5s230455,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f_NR_ReceiveOneMeasurementReport(nr_Cell1, v_MeasResults);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4");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5"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 SS re-adjusts the SS/PBCH EPRE level according to row "T2" in Table 8.1.6.1.1.1.3.2-1.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f_NR_SetCellPower (nr_Cell1, v_CellPower_T2_FR1, v_CellPower_T2_FR2); //@sic R5-216496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6"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Wait and ignore MeasurementReport messages for 5 s to allow change of power levels for NR Cell 1.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f_NR_IgnorePeriodicalMeasurmentReport(5.0);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attempt to transmit MeasurementReport message within the next 10s?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// 21 Reports for event A2 to ensure ca 10 sec (21*0.48=5,28)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f_NR_Check_NoMeasurementReport(10.0, nr_Cell1, cr_NR_MeasurementReport_Any); //@sic R5s211595 sic@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f_NR_PreliminaryPass(__FILE__, __LINE__, "Step 7");</w:t>
            </w:r>
          </w:p>
          <w:p w:rsidR="00856EC0" w:rsidRPr="00856EC0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F79CF" w:rsidRPr="00F212AA" w:rsidRDefault="00856EC0" w:rsidP="00856E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6EC0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f_TC_8_1_6_1_1_1_NR5GC_TestBody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BDE" w:rsidRDefault="00F25BDE">
      <w:r>
        <w:separator/>
      </w:r>
    </w:p>
  </w:endnote>
  <w:endnote w:type="continuationSeparator" w:id="1">
    <w:p w:rsidR="00F25BDE" w:rsidRDefault="00F25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BDE" w:rsidRDefault="00F25BDE">
      <w:r>
        <w:separator/>
      </w:r>
    </w:p>
  </w:footnote>
  <w:footnote w:type="continuationSeparator" w:id="1">
    <w:p w:rsidR="00F25BDE" w:rsidRDefault="00F25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3A4559">
      <w:fldChar w:fldCharType="begin"/>
    </w:r>
    <w:r>
      <w:instrText>PAGE</w:instrText>
    </w:r>
    <w:r w:rsidR="003A4559">
      <w:fldChar w:fldCharType="separate"/>
    </w:r>
    <w:r>
      <w:rPr>
        <w:noProof/>
      </w:rPr>
      <w:t>1</w:t>
    </w:r>
    <w:r w:rsidR="003A4559">
      <w:rPr>
        <w:noProof/>
      </w:rPr>
      <w:fldChar w:fldCharType="end"/>
    </w:r>
    <w:r>
      <w:br/>
    </w:r>
    <w:r w:rsidR="003A4559" w:rsidRPr="003A4559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A4559">
    <w:pPr>
      <w:pStyle w:val="a4"/>
    </w:pPr>
    <w:r w:rsidRPr="003A455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A4559">
    <w:pPr>
      <w:pStyle w:val="a4"/>
    </w:pPr>
    <w:r w:rsidRPr="003A455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A4559">
    <w:pPr>
      <w:pStyle w:val="a4"/>
    </w:pPr>
    <w:r w:rsidRPr="003A455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3A4559" w:rsidRPr="003A455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3A4559">
    <w:pPr>
      <w:pStyle w:val="a4"/>
    </w:pPr>
    <w:r w:rsidRPr="003A455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3A455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7"/>
  </w:num>
  <w:num w:numId="5">
    <w:abstractNumId w:val="29"/>
  </w:num>
  <w:num w:numId="6">
    <w:abstractNumId w:val="34"/>
  </w:num>
  <w:num w:numId="7">
    <w:abstractNumId w:val="11"/>
  </w:num>
  <w:num w:numId="8">
    <w:abstractNumId w:val="35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9"/>
  </w:num>
  <w:num w:numId="14">
    <w:abstractNumId w:val="5"/>
  </w:num>
  <w:num w:numId="15">
    <w:abstractNumId w:val="27"/>
  </w:num>
  <w:num w:numId="16">
    <w:abstractNumId w:val="23"/>
  </w:num>
  <w:num w:numId="17">
    <w:abstractNumId w:val="26"/>
  </w:num>
  <w:num w:numId="18">
    <w:abstractNumId w:val="15"/>
  </w:num>
  <w:num w:numId="19">
    <w:abstractNumId w:val="36"/>
  </w:num>
  <w:num w:numId="20">
    <w:abstractNumId w:val="31"/>
  </w:num>
  <w:num w:numId="21">
    <w:abstractNumId w:val="38"/>
  </w:num>
  <w:num w:numId="22">
    <w:abstractNumId w:val="28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3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0"/>
  </w:num>
  <w:num w:numId="37">
    <w:abstractNumId w:val="12"/>
  </w:num>
  <w:num w:numId="38">
    <w:abstractNumId w:val="22"/>
  </w:num>
  <w:num w:numId="39">
    <w:abstractNumId w:val="14"/>
  </w:num>
  <w:num w:numId="40">
    <w:abstractNumId w:val="25"/>
  </w:num>
  <w:num w:numId="41">
    <w:abstractNumId w:val="3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0759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02D"/>
    <w:rsid w:val="00071225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1192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EEC"/>
    <w:rsid w:val="00110724"/>
    <w:rsid w:val="00110905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3DB5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3F25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294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4F20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4EF"/>
    <w:rsid w:val="00211C64"/>
    <w:rsid w:val="002124CC"/>
    <w:rsid w:val="00212503"/>
    <w:rsid w:val="00212AF9"/>
    <w:rsid w:val="00213426"/>
    <w:rsid w:val="002141D9"/>
    <w:rsid w:val="00215BD0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146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B3F"/>
    <w:rsid w:val="00266119"/>
    <w:rsid w:val="0026715F"/>
    <w:rsid w:val="0026741D"/>
    <w:rsid w:val="00267FF8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E69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05B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079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1EB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4559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6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44D3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1C5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0CD0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62E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88A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4553"/>
    <w:rsid w:val="004F468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D38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8EF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4DC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6D9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4EBE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B7859"/>
    <w:rsid w:val="007C044C"/>
    <w:rsid w:val="007C067D"/>
    <w:rsid w:val="007C0A23"/>
    <w:rsid w:val="007C13F4"/>
    <w:rsid w:val="007C1B2D"/>
    <w:rsid w:val="007C2097"/>
    <w:rsid w:val="007C20B6"/>
    <w:rsid w:val="007C2391"/>
    <w:rsid w:val="007C2890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32A"/>
    <w:rsid w:val="00807B85"/>
    <w:rsid w:val="00807E98"/>
    <w:rsid w:val="00810296"/>
    <w:rsid w:val="00811DA0"/>
    <w:rsid w:val="00811EEE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EC0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C6B33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87C"/>
    <w:rsid w:val="00921F7B"/>
    <w:rsid w:val="009245A8"/>
    <w:rsid w:val="009273EA"/>
    <w:rsid w:val="00927787"/>
    <w:rsid w:val="0093020E"/>
    <w:rsid w:val="009314F9"/>
    <w:rsid w:val="00931E4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AAB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A8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81E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024"/>
    <w:rsid w:val="00A90724"/>
    <w:rsid w:val="00A91419"/>
    <w:rsid w:val="00A916D2"/>
    <w:rsid w:val="00A919CD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92D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455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94F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18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6D60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2F92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1559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6860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48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20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76B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171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76A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2671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BDE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B2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k5k3u5f4ub3">
    <w:name w:val="k5k3u5f4ub3"/>
    <w:basedOn w:val="a0"/>
    <w:rsid w:val="00193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8</Pages>
  <Words>1840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70</cp:revision>
  <cp:lastPrinted>1900-01-01T00:00:00Z</cp:lastPrinted>
  <dcterms:created xsi:type="dcterms:W3CDTF">2024-09-18T15:22:00Z</dcterms:created>
  <dcterms:modified xsi:type="dcterms:W3CDTF">2024-11-15T09:11:00Z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