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E6C3ED" w14:textId="1F405303" w:rsidR="00BE1DBA" w:rsidRDefault="00BE1DBA" w:rsidP="00BE1D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R5s240</w:t>
        </w:r>
        <w:r w:rsidR="005B478C">
          <w:rPr>
            <w:b/>
            <w:i/>
            <w:noProof/>
            <w:sz w:val="28"/>
          </w:rPr>
          <w:t>662</w:t>
        </w:r>
      </w:fldSimple>
    </w:p>
    <w:p w14:paraId="4FF70F79" w14:textId="77777777" w:rsidR="00BE1DBA" w:rsidRDefault="00BE1DBA" w:rsidP="00BE1DB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E1DBA" w14:paraId="6E8B7BFA" w14:textId="77777777" w:rsidTr="003A0CC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196D85" w14:textId="77777777" w:rsidR="00BE1DBA" w:rsidRDefault="00BE1DBA" w:rsidP="003A0CC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BE1DBA" w14:paraId="034E7224" w14:textId="77777777" w:rsidTr="003A0C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201EE7" w14:textId="77777777" w:rsidR="00BE1DBA" w:rsidRDefault="00BE1DBA" w:rsidP="003A0CC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E1DBA" w14:paraId="3225C654" w14:textId="77777777" w:rsidTr="003A0C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7D8A0B" w14:textId="77777777" w:rsidR="00BE1DBA" w:rsidRDefault="00BE1DBA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1DBA" w14:paraId="7A8785DB" w14:textId="77777777" w:rsidTr="003A0CC3">
        <w:tc>
          <w:tcPr>
            <w:tcW w:w="142" w:type="dxa"/>
            <w:tcBorders>
              <w:left w:val="single" w:sz="4" w:space="0" w:color="auto"/>
            </w:tcBorders>
          </w:tcPr>
          <w:p w14:paraId="6E365882" w14:textId="77777777" w:rsidR="00BE1DBA" w:rsidRDefault="00BE1DBA" w:rsidP="003A0CC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5EE64D2" w14:textId="77777777" w:rsidR="00BE1DBA" w:rsidRPr="00410371" w:rsidRDefault="00BE1DBA" w:rsidP="003A0CC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159E8DDB" w14:textId="77777777" w:rsidR="00BE1DBA" w:rsidRDefault="00BE1DBA" w:rsidP="003A0CC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EB4BB8F" w14:textId="77777777" w:rsidR="00BE1DBA" w:rsidRPr="00410371" w:rsidRDefault="00BE1DBA" w:rsidP="003A0CC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3473</w:t>
              </w:r>
            </w:fldSimple>
          </w:p>
        </w:tc>
        <w:tc>
          <w:tcPr>
            <w:tcW w:w="709" w:type="dxa"/>
          </w:tcPr>
          <w:p w14:paraId="768C5535" w14:textId="77777777" w:rsidR="00BE1DBA" w:rsidRDefault="00BE1DBA" w:rsidP="003A0CC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ADC0A1" w14:textId="489D83B9" w:rsidR="00BE1DBA" w:rsidRPr="00410371" w:rsidRDefault="005B478C" w:rsidP="003A0CC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24C38308" w14:textId="77777777" w:rsidR="00BE1DBA" w:rsidRDefault="00BE1DBA" w:rsidP="003A0CC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8699A1" w14:textId="41A7EC36" w:rsidR="00BE1DBA" w:rsidRPr="00410371" w:rsidRDefault="00BE1DBA" w:rsidP="003A0C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5B478C">
                <w:rPr>
                  <w:b/>
                  <w:noProof/>
                  <w:sz w:val="28"/>
                </w:rPr>
                <w:t>8.0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C0A504" w14:textId="77777777" w:rsidR="00BE1DBA" w:rsidRDefault="00BE1DBA" w:rsidP="003A0CC3">
            <w:pPr>
              <w:pStyle w:val="CRCoverPage"/>
              <w:spacing w:after="0"/>
              <w:rPr>
                <w:noProof/>
              </w:rPr>
            </w:pPr>
          </w:p>
        </w:tc>
      </w:tr>
      <w:tr w:rsidR="00BE1DBA" w14:paraId="455ED9B9" w14:textId="77777777" w:rsidTr="003A0C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7290E" w14:textId="77777777" w:rsidR="00BE1DBA" w:rsidRDefault="00BE1DBA" w:rsidP="003A0CC3">
            <w:pPr>
              <w:pStyle w:val="CRCoverPage"/>
              <w:spacing w:after="0"/>
              <w:rPr>
                <w:noProof/>
              </w:rPr>
            </w:pPr>
          </w:p>
        </w:tc>
      </w:tr>
      <w:tr w:rsidR="00BE1DBA" w14:paraId="6422FC54" w14:textId="77777777" w:rsidTr="003A0CC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D36DAA" w14:textId="77777777" w:rsidR="00BE1DBA" w:rsidRPr="00F25D98" w:rsidRDefault="00BE1DBA" w:rsidP="003A0CC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E1DBA" w14:paraId="36D7230B" w14:textId="77777777" w:rsidTr="003A0CC3">
        <w:tc>
          <w:tcPr>
            <w:tcW w:w="9641" w:type="dxa"/>
            <w:gridSpan w:val="9"/>
          </w:tcPr>
          <w:p w14:paraId="2D372019" w14:textId="77777777" w:rsidR="00BE1DBA" w:rsidRDefault="00BE1DBA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6682D2B" w14:textId="77777777" w:rsidR="00BE1DBA" w:rsidRDefault="00BE1DBA" w:rsidP="00BE1DB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E1DBA" w14:paraId="39FBF69E" w14:textId="77777777" w:rsidTr="003A0CC3">
        <w:tc>
          <w:tcPr>
            <w:tcW w:w="2835" w:type="dxa"/>
          </w:tcPr>
          <w:p w14:paraId="1599B21A" w14:textId="77777777" w:rsidR="00BE1DBA" w:rsidRDefault="00BE1DBA" w:rsidP="003A0CC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523D14" w14:textId="77777777" w:rsidR="00BE1DBA" w:rsidRDefault="00BE1DBA" w:rsidP="003A0C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FDF37F" w14:textId="77777777" w:rsidR="00BE1DBA" w:rsidRDefault="00BE1DBA" w:rsidP="003A0C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7310B3" w14:textId="77777777" w:rsidR="00BE1DBA" w:rsidRDefault="00BE1DBA" w:rsidP="003A0CC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547A65" w14:textId="77777777" w:rsidR="00BE1DBA" w:rsidRDefault="00BE1DBA" w:rsidP="003A0C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EE84696" w14:textId="77777777" w:rsidR="00BE1DBA" w:rsidRDefault="00BE1DBA" w:rsidP="003A0CC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E8D6C9" w14:textId="77777777" w:rsidR="00BE1DBA" w:rsidRDefault="00BE1DBA" w:rsidP="003A0C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284C540" w14:textId="77777777" w:rsidR="00BE1DBA" w:rsidRDefault="00BE1DBA" w:rsidP="003A0C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8FCEC4" w14:textId="77777777" w:rsidR="00BE1DBA" w:rsidRDefault="00BE1DBA" w:rsidP="003A0CC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230EBD6" w14:textId="77777777" w:rsidR="00BE1DBA" w:rsidRDefault="00BE1DBA" w:rsidP="00BE1DB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E1DBA" w14:paraId="592DF925" w14:textId="77777777" w:rsidTr="003A0CC3">
        <w:tc>
          <w:tcPr>
            <w:tcW w:w="9640" w:type="dxa"/>
            <w:gridSpan w:val="11"/>
          </w:tcPr>
          <w:p w14:paraId="79D41B73" w14:textId="77777777" w:rsidR="00BE1DBA" w:rsidRDefault="00BE1DBA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1DBA" w14:paraId="3ADC6423" w14:textId="77777777" w:rsidTr="003A0CC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3BBEFB6" w14:textId="77777777" w:rsidR="00BE1DBA" w:rsidRDefault="00BE1DBA" w:rsidP="003A0C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E7E8D7" w14:textId="77777777" w:rsidR="00BE1DBA" w:rsidRDefault="00BE1DBA" w:rsidP="003A0C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NR5GC testcase 6.4.1.1</w:t>
              </w:r>
            </w:fldSimple>
          </w:p>
        </w:tc>
      </w:tr>
      <w:tr w:rsidR="00BE1DBA" w14:paraId="4C0712CB" w14:textId="77777777" w:rsidTr="003A0CC3">
        <w:tc>
          <w:tcPr>
            <w:tcW w:w="1843" w:type="dxa"/>
            <w:tcBorders>
              <w:left w:val="single" w:sz="4" w:space="0" w:color="auto"/>
            </w:tcBorders>
          </w:tcPr>
          <w:p w14:paraId="33FA5913" w14:textId="77777777" w:rsidR="00BE1DBA" w:rsidRDefault="00BE1DBA" w:rsidP="003A0C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37F6E2" w14:textId="77777777" w:rsidR="00BE1DBA" w:rsidRDefault="00BE1DBA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1DBA" w14:paraId="3292C8CB" w14:textId="77777777" w:rsidTr="003A0CC3">
        <w:tc>
          <w:tcPr>
            <w:tcW w:w="1843" w:type="dxa"/>
            <w:tcBorders>
              <w:left w:val="single" w:sz="4" w:space="0" w:color="auto"/>
            </w:tcBorders>
          </w:tcPr>
          <w:p w14:paraId="4668D5A7" w14:textId="77777777" w:rsidR="00BE1DBA" w:rsidRDefault="00BE1DBA" w:rsidP="003A0C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D954B0" w14:textId="77777777" w:rsidR="00BE1DBA" w:rsidRDefault="00BE1DBA" w:rsidP="003A0C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BE1DBA" w14:paraId="1B25764C" w14:textId="77777777" w:rsidTr="003A0CC3">
        <w:tc>
          <w:tcPr>
            <w:tcW w:w="1843" w:type="dxa"/>
            <w:tcBorders>
              <w:left w:val="single" w:sz="4" w:space="0" w:color="auto"/>
            </w:tcBorders>
          </w:tcPr>
          <w:p w14:paraId="442DD9F4" w14:textId="77777777" w:rsidR="00BE1DBA" w:rsidRDefault="00BE1DBA" w:rsidP="003A0C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0F470C" w14:textId="718A4B48" w:rsidR="00BE1DBA" w:rsidRDefault="00BE1DBA" w:rsidP="003A0CC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BE1DBA" w14:paraId="2FA69763" w14:textId="77777777" w:rsidTr="003A0CC3">
        <w:tc>
          <w:tcPr>
            <w:tcW w:w="1843" w:type="dxa"/>
            <w:tcBorders>
              <w:left w:val="single" w:sz="4" w:space="0" w:color="auto"/>
            </w:tcBorders>
          </w:tcPr>
          <w:p w14:paraId="0737FA69" w14:textId="77777777" w:rsidR="00BE1DBA" w:rsidRDefault="00BE1DBA" w:rsidP="003A0C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8E357C" w14:textId="77777777" w:rsidR="00BE1DBA" w:rsidRDefault="00BE1DBA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1DBA" w14:paraId="4F7032E8" w14:textId="77777777" w:rsidTr="003A0CC3">
        <w:tc>
          <w:tcPr>
            <w:tcW w:w="1843" w:type="dxa"/>
            <w:tcBorders>
              <w:left w:val="single" w:sz="4" w:space="0" w:color="auto"/>
            </w:tcBorders>
          </w:tcPr>
          <w:p w14:paraId="250A736E" w14:textId="77777777" w:rsidR="00BE1DBA" w:rsidRDefault="00BE1DBA" w:rsidP="003A0C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CFAFADC" w14:textId="77777777" w:rsidR="00BE1DBA" w:rsidRDefault="00BE1DBA" w:rsidP="003A0C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37690BA" w14:textId="77777777" w:rsidR="00BE1DBA" w:rsidRDefault="00BE1DBA" w:rsidP="003A0CC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9B225C" w14:textId="77777777" w:rsidR="00BE1DBA" w:rsidRDefault="00BE1DBA" w:rsidP="003A0C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8207C1" w14:textId="77777777" w:rsidR="00BE1DBA" w:rsidRDefault="00BE1DBA" w:rsidP="003A0C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2024-07-01</w:t>
              </w:r>
            </w:fldSimple>
          </w:p>
        </w:tc>
      </w:tr>
      <w:tr w:rsidR="00BE1DBA" w14:paraId="62D43222" w14:textId="77777777" w:rsidTr="003A0CC3">
        <w:tc>
          <w:tcPr>
            <w:tcW w:w="1843" w:type="dxa"/>
            <w:tcBorders>
              <w:left w:val="single" w:sz="4" w:space="0" w:color="auto"/>
            </w:tcBorders>
          </w:tcPr>
          <w:p w14:paraId="1E5DC62D" w14:textId="77777777" w:rsidR="00BE1DBA" w:rsidRDefault="00BE1DBA" w:rsidP="003A0C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E88624D" w14:textId="77777777" w:rsidR="00BE1DBA" w:rsidRDefault="00BE1DBA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2FCF0F" w14:textId="77777777" w:rsidR="00BE1DBA" w:rsidRDefault="00BE1DBA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2736EF" w14:textId="77777777" w:rsidR="00BE1DBA" w:rsidRDefault="00BE1DBA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734969" w14:textId="77777777" w:rsidR="00BE1DBA" w:rsidRDefault="00BE1DBA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1DBA" w14:paraId="2CA6EFCE" w14:textId="77777777" w:rsidTr="003A0CC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943F43" w14:textId="77777777" w:rsidR="00BE1DBA" w:rsidRDefault="00BE1DBA" w:rsidP="003A0C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4B98F3" w14:textId="77777777" w:rsidR="00BE1DBA" w:rsidRDefault="00BE1DBA" w:rsidP="003A0CC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37712F" w14:textId="77777777" w:rsidR="00BE1DBA" w:rsidRDefault="00BE1DBA" w:rsidP="003A0CC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FDBAF5" w14:textId="77777777" w:rsidR="00BE1DBA" w:rsidRDefault="00BE1DBA" w:rsidP="003A0CC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F9FE8B" w14:textId="29B09ADD" w:rsidR="00BE1DBA" w:rsidRDefault="00BE1DBA" w:rsidP="003A0C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5B478C">
                <w:rPr>
                  <w:noProof/>
                </w:rPr>
                <w:t>8</w:t>
              </w:r>
            </w:fldSimple>
          </w:p>
        </w:tc>
      </w:tr>
      <w:tr w:rsidR="00BE1DBA" w14:paraId="1EF4EC78" w14:textId="77777777" w:rsidTr="003A0CC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4A70C7" w14:textId="77777777" w:rsidR="00BE1DBA" w:rsidRDefault="00BE1DBA" w:rsidP="003A0C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D54BF3" w14:textId="77777777" w:rsidR="00BE1DBA" w:rsidRDefault="00BE1DBA" w:rsidP="003A0CC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ECF71F5" w14:textId="77777777" w:rsidR="00BE1DBA" w:rsidRDefault="00BE1DBA" w:rsidP="003A0CC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53A530" w14:textId="77777777" w:rsidR="00BE1DBA" w:rsidRPr="007C2097" w:rsidRDefault="00BE1DBA" w:rsidP="003A0CC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BE1DBA" w14:paraId="60AC8634" w14:textId="77777777" w:rsidTr="003A0CC3">
        <w:tc>
          <w:tcPr>
            <w:tcW w:w="1843" w:type="dxa"/>
          </w:tcPr>
          <w:p w14:paraId="35207CC1" w14:textId="77777777" w:rsidR="00BE1DBA" w:rsidRDefault="00BE1DBA" w:rsidP="003A0C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A5EC4B1" w14:textId="77777777" w:rsidR="00BE1DBA" w:rsidRDefault="00BE1DBA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1DBA" w14:paraId="7181FA96" w14:textId="77777777" w:rsidTr="003A0C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A552CE" w14:textId="77777777" w:rsidR="00BE1DBA" w:rsidRDefault="00BE1DBA" w:rsidP="00BE1D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3A1904" w14:textId="77777777" w:rsidR="00BE1DBA" w:rsidRDefault="00BE1DBA" w:rsidP="00BE1DBA">
            <w:pPr>
              <w:pStyle w:val="CRCoverPage"/>
              <w:numPr>
                <w:ilvl w:val="0"/>
                <w:numId w:val="18"/>
              </w:numPr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 xml:space="preserve">After receiving the </w:t>
            </w:r>
            <w:r>
              <w:rPr>
                <w:rFonts w:hint="eastAsia"/>
                <w:noProof/>
              </w:rPr>
              <w:t>RRC</w:t>
            </w:r>
            <w:r>
              <w:rPr>
                <w:noProof/>
              </w:rPr>
              <w:t xml:space="preserve">Resume message, there may be </w:t>
            </w:r>
            <w:r w:rsidRPr="00DC451B">
              <w:rPr>
                <w:noProof/>
              </w:rPr>
              <w:t>time difference between UE receiving RRCResume and UE applying the new RRC config. carried in RRCResume</w:t>
            </w:r>
            <w:r>
              <w:rPr>
                <w:noProof/>
              </w:rPr>
              <w:t>.</w:t>
            </w:r>
            <w:r w:rsidRPr="00DC451B">
              <w:rPr>
                <w:noProof/>
              </w:rPr>
              <w:t xml:space="preserve"> </w:t>
            </w:r>
          </w:p>
          <w:p w14:paraId="71DE52F1" w14:textId="77777777" w:rsidR="00BE1DBA" w:rsidRDefault="00BE1DBA" w:rsidP="00BE1DBA">
            <w:pPr>
              <w:pStyle w:val="CRCoverPage"/>
              <w:numPr>
                <w:ilvl w:val="0"/>
                <w:numId w:val="18"/>
              </w:numPr>
              <w:spacing w:after="0"/>
              <w:ind w:left="100"/>
              <w:jc w:val="both"/>
              <w:rPr>
                <w:noProof/>
              </w:rPr>
            </w:pPr>
          </w:p>
          <w:p w14:paraId="7920D2FF" w14:textId="77777777" w:rsidR="00BE1DBA" w:rsidRPr="00D06AD9" w:rsidRDefault="00BE1DBA" w:rsidP="00BE1DBA">
            <w:pPr>
              <w:pStyle w:val="CRCoverPage"/>
              <w:spacing w:after="0"/>
              <w:ind w:left="100"/>
              <w:rPr>
                <w:noProof/>
              </w:rPr>
            </w:pPr>
            <w:r w:rsidRPr="00D06AD9">
              <w:rPr>
                <w:noProof/>
              </w:rPr>
              <w:t>Some UE implementations transmit the RLC Ack (for the rrcResume) using RACH as soon as the rrcResume is received without applying the configuration received within rrcResume and before transmitting rrcResumeComplete.</w:t>
            </w:r>
          </w:p>
          <w:p w14:paraId="7B4B6CC1" w14:textId="77777777" w:rsidR="00BE1DBA" w:rsidRDefault="00BE1DBA" w:rsidP="00BE1DBA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</w:p>
          <w:p w14:paraId="17982C84" w14:textId="77777777" w:rsidR="00BE1DBA" w:rsidRDefault="00BE1DBA" w:rsidP="00BE1DBA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  <w:lang w:eastAsia="zh-CN"/>
              </w:rPr>
              <w:t xml:space="preserve">Proposal is to make the rrcResume cases flexible to receive the resume complete either using UL DCI Grant or RAR grant. So, SS is required to configure a short UL periodic to </w:t>
            </w:r>
            <w:r w:rsidRPr="00A41C5B">
              <w:rPr>
                <w:noProof/>
                <w:lang w:eastAsia="zh-CN"/>
              </w:rPr>
              <w:t>consider this Random Access procedure successfully completed</w:t>
            </w:r>
            <w:r>
              <w:rPr>
                <w:noProof/>
                <w:lang w:eastAsia="zh-CN"/>
              </w:rPr>
              <w:t xml:space="preserve"> by UE if it gets into below clause of </w:t>
            </w:r>
            <w:r w:rsidRPr="00CC3F97">
              <w:rPr>
                <w:noProof/>
              </w:rPr>
              <w:t>TS 38.321, section 5.1.5</w:t>
            </w:r>
            <w:r>
              <w:rPr>
                <w:noProof/>
              </w:rPr>
              <w:t xml:space="preserve"> </w:t>
            </w:r>
            <w:r w:rsidRPr="00CC3F97">
              <w:rPr>
                <w:noProof/>
              </w:rPr>
              <w:t>Contention Resolution</w:t>
            </w:r>
            <w:r>
              <w:rPr>
                <w:noProof/>
              </w:rPr>
              <w:t>. i.e.,</w:t>
            </w:r>
          </w:p>
          <w:p w14:paraId="43F075EE" w14:textId="77777777" w:rsidR="00BE1DBA" w:rsidRDefault="00BE1DBA" w:rsidP="00BE1DBA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</w:p>
          <w:p w14:paraId="7AE90B37" w14:textId="77777777" w:rsidR="00BE1DBA" w:rsidRDefault="00BE1DBA" w:rsidP="00BE1DBA">
            <w:pPr>
              <w:pStyle w:val="B1"/>
              <w:rPr>
                <w:lang w:eastAsia="ko-KR"/>
              </w:rPr>
            </w:pPr>
            <w:r w:rsidRPr="00A41C5B">
              <w:rPr>
                <w:lang w:eastAsia="ko-KR"/>
              </w:rPr>
              <w:t>1&gt;</w:t>
            </w:r>
            <w:r w:rsidRPr="00A41C5B">
              <w:rPr>
                <w:lang w:eastAsia="ko-KR"/>
              </w:rPr>
              <w:tab/>
              <w:t>if</w:t>
            </w:r>
            <w:r>
              <w:rPr>
                <w:lang w:eastAsia="ko-KR"/>
              </w:rPr>
              <w:t xml:space="preserve"> notification of a reception of a </w:t>
            </w:r>
            <w:r w:rsidRPr="00A41C5B">
              <w:rPr>
                <w:lang w:eastAsia="ko-KR"/>
              </w:rPr>
              <w:t>PDCCH</w:t>
            </w:r>
            <w:r>
              <w:rPr>
                <w:lang w:eastAsia="ko-KR"/>
              </w:rPr>
              <w:t xml:space="preserve"> transmission </w:t>
            </w:r>
            <w:r w:rsidRPr="00A41C5B">
              <w:rPr>
                <w:lang w:eastAsia="ko-KR"/>
              </w:rPr>
              <w:t>of the SpCell is received from lower layers</w:t>
            </w:r>
            <w:r>
              <w:rPr>
                <w:lang w:eastAsia="ko-KR"/>
              </w:rPr>
              <w:t>:</w:t>
            </w:r>
          </w:p>
          <w:p w14:paraId="5960426D" w14:textId="77777777" w:rsidR="00BE1DBA" w:rsidRDefault="00BE1DBA" w:rsidP="00BE1DBA">
            <w:pPr>
              <w:pStyle w:val="B2"/>
              <w:rPr>
                <w:lang w:eastAsia="ko-KR"/>
              </w:rPr>
            </w:pPr>
            <w:r>
              <w:rPr>
                <w:lang w:eastAsia="ko-KR"/>
              </w:rPr>
              <w:t>2&gt;</w:t>
            </w:r>
            <w:r>
              <w:rPr>
                <w:lang w:eastAsia="ko-KR"/>
              </w:rPr>
              <w:tab/>
            </w:r>
            <w:r w:rsidRPr="00A41C5B">
              <w:rPr>
                <w:lang w:eastAsia="ko-KR"/>
              </w:rPr>
              <w:t>if the C-RNTI MAC CE was included in Msg3:</w:t>
            </w:r>
          </w:p>
          <w:p w14:paraId="5CE13CC4" w14:textId="77777777" w:rsidR="00BE1DBA" w:rsidRDefault="00BE1DBA" w:rsidP="00BE1DBA">
            <w:pPr>
              <w:pStyle w:val="B3"/>
              <w:rPr>
                <w:lang w:eastAsia="ko-KR"/>
              </w:rPr>
            </w:pPr>
            <w:r>
              <w:rPr>
                <w:lang w:eastAsia="ko-KR"/>
              </w:rPr>
              <w:t>3&gt;</w:t>
            </w:r>
            <w:r>
              <w:rPr>
                <w:lang w:eastAsia="ko-KR"/>
              </w:rPr>
              <w:tab/>
              <w:t>if the Random Access procedure was initiated for SpCell beam failure recovery or for beam failure recovery of both BFD-RS sets of SpCell (as specified in clause 5.17) and the PDCCH transmission is addressed to the C-RNTI; or</w:t>
            </w:r>
          </w:p>
          <w:p w14:paraId="47E51DFE" w14:textId="77777777" w:rsidR="00BE1DBA" w:rsidRDefault="00BE1DBA" w:rsidP="00BE1DBA">
            <w:pPr>
              <w:pStyle w:val="B3"/>
              <w:rPr>
                <w:lang w:eastAsia="ko-KR"/>
              </w:rPr>
            </w:pPr>
            <w:r>
              <w:rPr>
                <w:lang w:eastAsia="ko-KR"/>
              </w:rPr>
              <w:t>3&gt;</w:t>
            </w:r>
            <w:r>
              <w:rPr>
                <w:lang w:eastAsia="ko-KR"/>
              </w:rPr>
              <w:tab/>
              <w:t>if the Random Access procedure was initiated by a PDCCH order and the PDCCH transmission is addressed to the C-RNTI; or</w:t>
            </w:r>
          </w:p>
          <w:p w14:paraId="3BBC7D9A" w14:textId="77777777" w:rsidR="00BE1DBA" w:rsidRDefault="00BE1DBA" w:rsidP="00BE1DBA">
            <w:pPr>
              <w:pStyle w:val="B3"/>
              <w:rPr>
                <w:lang w:eastAsia="ko-KR"/>
              </w:rPr>
            </w:pPr>
            <w:r w:rsidRPr="00A41C5B">
              <w:rPr>
                <w:lang w:eastAsia="ko-KR"/>
              </w:rPr>
              <w:t>3&gt;</w:t>
            </w:r>
            <w:r>
              <w:rPr>
                <w:lang w:eastAsia="ko-KR"/>
              </w:rPr>
              <w:tab/>
              <w:t xml:space="preserve">if the Random Access procedure was initiated by the MAC sublayer itself or by the RRC sublayer and </w:t>
            </w:r>
            <w:r w:rsidRPr="00A41C5B">
              <w:rPr>
                <w:lang w:eastAsia="ko-KR"/>
              </w:rPr>
              <w:t xml:space="preserve">the </w:t>
            </w:r>
            <w:r w:rsidRPr="00A41C5B">
              <w:rPr>
                <w:highlight w:val="yellow"/>
                <w:lang w:eastAsia="ko-KR"/>
              </w:rPr>
              <w:t xml:space="preserve">PDCCH transmission is </w:t>
            </w:r>
            <w:r w:rsidRPr="00A41C5B">
              <w:rPr>
                <w:highlight w:val="yellow"/>
                <w:lang w:eastAsia="ko-KR"/>
              </w:rPr>
              <w:lastRenderedPageBreak/>
              <w:t>addressed to the C-RNTI and contains a UL grant for a new transmission</w:t>
            </w:r>
            <w:r>
              <w:rPr>
                <w:lang w:eastAsia="ko-KR"/>
              </w:rPr>
              <w:t>:</w:t>
            </w:r>
          </w:p>
          <w:p w14:paraId="492B5F1A" w14:textId="77777777" w:rsidR="00BE1DBA" w:rsidRDefault="00BE1DBA" w:rsidP="00BE1DBA">
            <w:pPr>
              <w:pStyle w:val="B4"/>
              <w:rPr>
                <w:lang w:eastAsia="ko-KR"/>
              </w:rPr>
            </w:pPr>
            <w:r>
              <w:rPr>
                <w:lang w:eastAsia="ko-KR"/>
              </w:rPr>
              <w:t>4&gt;</w:t>
            </w:r>
            <w:r>
              <w:rPr>
                <w:lang w:eastAsia="ko-KR"/>
              </w:rPr>
              <w:tab/>
            </w:r>
            <w:r w:rsidRPr="00A41C5B">
              <w:rPr>
                <w:lang w:eastAsia="ko-KR"/>
              </w:rPr>
              <w:t>consider this Contention Resolution successful;</w:t>
            </w:r>
          </w:p>
          <w:p w14:paraId="1FEC4057" w14:textId="77777777" w:rsidR="00BE1DBA" w:rsidRDefault="00BE1DBA" w:rsidP="00BE1DBA">
            <w:pPr>
              <w:pStyle w:val="B4"/>
              <w:rPr>
                <w:lang w:eastAsia="ko-KR"/>
              </w:rPr>
            </w:pPr>
            <w:r>
              <w:rPr>
                <w:lang w:eastAsia="ko-KR"/>
              </w:rPr>
              <w:t>4&gt;</w:t>
            </w:r>
            <w:r>
              <w:rPr>
                <w:lang w:eastAsia="ko-KR"/>
              </w:rPr>
              <w:tab/>
            </w:r>
            <w:r w:rsidRPr="00A41C5B">
              <w:rPr>
                <w:lang w:eastAsia="ko-KR"/>
              </w:rPr>
              <w:t>stop ra-ContentionResolutionTimer;</w:t>
            </w:r>
          </w:p>
          <w:p w14:paraId="456CFF8E" w14:textId="77777777" w:rsidR="00BE1DBA" w:rsidRDefault="00BE1DBA" w:rsidP="00BE1DBA">
            <w:pPr>
              <w:pStyle w:val="B4"/>
              <w:rPr>
                <w:lang w:eastAsia="ko-KR"/>
              </w:rPr>
            </w:pPr>
            <w:r>
              <w:rPr>
                <w:lang w:eastAsia="ko-KR"/>
              </w:rPr>
              <w:t>4&gt;</w:t>
            </w:r>
            <w:r>
              <w:rPr>
                <w:lang w:eastAsia="ko-KR"/>
              </w:rPr>
              <w:tab/>
            </w:r>
            <w:r w:rsidRPr="00A41C5B">
              <w:rPr>
                <w:lang w:eastAsia="ko-KR"/>
              </w:rPr>
              <w:t>discard the TEMPORARY_C-RNTI;</w:t>
            </w:r>
          </w:p>
          <w:p w14:paraId="0194BC0A" w14:textId="77777777" w:rsidR="00BE1DBA" w:rsidRDefault="00BE1DBA" w:rsidP="00BE1DBA">
            <w:pPr>
              <w:pStyle w:val="B4"/>
              <w:rPr>
                <w:lang w:eastAsia="ko-KR"/>
              </w:rPr>
            </w:pPr>
            <w:r>
              <w:rPr>
                <w:lang w:eastAsia="ko-KR"/>
              </w:rPr>
              <w:t>4&gt;</w:t>
            </w:r>
            <w:r>
              <w:rPr>
                <w:lang w:eastAsia="ko-KR"/>
              </w:rPr>
              <w:tab/>
            </w:r>
            <w:r w:rsidRPr="00A41C5B">
              <w:rPr>
                <w:highlight w:val="yellow"/>
                <w:lang w:eastAsia="ko-KR"/>
              </w:rPr>
              <w:t>consider this Random Access procedure successfully completed.</w:t>
            </w:r>
          </w:p>
          <w:p w14:paraId="41FE69C1" w14:textId="77777777" w:rsidR="00BE1DBA" w:rsidRDefault="00BE1DBA" w:rsidP="00BE1DBA">
            <w:pPr>
              <w:pStyle w:val="B2"/>
              <w:rPr>
                <w:lang w:eastAsia="ko-KR"/>
              </w:rPr>
            </w:pPr>
            <w:r>
              <w:rPr>
                <w:lang w:eastAsia="ko-KR"/>
              </w:rPr>
              <w:t>2&gt;</w:t>
            </w:r>
            <w:r>
              <w:rPr>
                <w:lang w:eastAsia="ko-KR"/>
              </w:rPr>
              <w:tab/>
            </w:r>
            <w:r w:rsidRPr="00A41C5B">
              <w:rPr>
                <w:lang w:eastAsia="ko-KR"/>
              </w:rPr>
              <w:t>else if the CCCH SDU was included in Msg3 and the PDCCH transmission is addressed to its TEMPORARY_C-RNTI</w:t>
            </w:r>
            <w:r>
              <w:rPr>
                <w:lang w:eastAsia="ko-KR"/>
              </w:rPr>
              <w:t>:</w:t>
            </w:r>
          </w:p>
          <w:p w14:paraId="4266817A" w14:textId="582BEBB4" w:rsidR="00BE1DBA" w:rsidRDefault="00BE1DBA" w:rsidP="00BE1D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2. </w:t>
            </w:r>
            <w:r w:rsidRPr="00DC451B">
              <w:rPr>
                <w:noProof/>
              </w:rPr>
              <w:t>RRCResume</w:t>
            </w:r>
            <w:r>
              <w:rPr>
                <w:noProof/>
              </w:rPr>
              <w:t>Complete</w:t>
            </w:r>
            <w:r w:rsidRPr="00DC451B">
              <w:rPr>
                <w:noProof/>
              </w:rPr>
              <w:t xml:space="preserve"> </w:t>
            </w:r>
            <w:r>
              <w:rPr>
                <w:noProof/>
              </w:rPr>
              <w:t>has been received so SS can switch back to SR based UL Grant configurations now.</w:t>
            </w:r>
          </w:p>
        </w:tc>
      </w:tr>
      <w:tr w:rsidR="00BE1DBA" w14:paraId="0EAE02E8" w14:textId="77777777" w:rsidTr="003A0C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74175" w14:textId="77777777" w:rsidR="00BE1DBA" w:rsidRDefault="00BE1DBA" w:rsidP="00BE1D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16EDCF" w14:textId="77777777" w:rsidR="00BE1DBA" w:rsidRDefault="00BE1DBA" w:rsidP="00BE1D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1DBA" w14:paraId="4FD25132" w14:textId="77777777" w:rsidTr="003A0C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B2368D" w14:textId="77777777" w:rsidR="00BE1DBA" w:rsidRDefault="00BE1DBA" w:rsidP="00BE1D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FE2E7C" w14:textId="77777777" w:rsidR="00BE1DBA" w:rsidRDefault="00BE1DBA" w:rsidP="00BE1DBA">
            <w:pPr>
              <w:pStyle w:val="CRCoverPage"/>
              <w:spacing w:after="0"/>
              <w:ind w:left="100"/>
              <w:jc w:val="both"/>
              <w:rPr>
                <w:rFonts w:cs="Arial"/>
              </w:rPr>
            </w:pPr>
            <w:r>
              <w:rPr>
                <w:noProof/>
              </w:rPr>
              <w:t xml:space="preserve">1. </w:t>
            </w:r>
            <w:r>
              <w:rPr>
                <w:rFonts w:cs="Arial"/>
              </w:rPr>
              <w:t xml:space="preserve">Added a flag </w:t>
            </w:r>
            <w:r w:rsidRPr="00CA609E">
              <w:rPr>
                <w:rFonts w:cs="Arial"/>
              </w:rPr>
              <w:t xml:space="preserve">p_StartGrantPeriodic </w:t>
            </w:r>
            <w:r>
              <w:rPr>
                <w:rFonts w:cs="Arial"/>
              </w:rPr>
              <w:t xml:space="preserve">to enable </w:t>
            </w:r>
            <w:r w:rsidRPr="00DD70C7">
              <w:rPr>
                <w:rFonts w:cs="Arial"/>
              </w:rPr>
              <w:t>Periodic grant</w:t>
            </w:r>
            <w:r>
              <w:rPr>
                <w:rFonts w:cs="Arial"/>
              </w:rPr>
              <w:t xml:space="preserve"> configuration before sending rrcResume in function </w:t>
            </w:r>
            <w:r w:rsidRPr="007C6E80">
              <w:rPr>
                <w:rFonts w:cs="Arial"/>
              </w:rPr>
              <w:t>f_NR_SendRRCResume_Def.</w:t>
            </w:r>
          </w:p>
          <w:p w14:paraId="03E3A8E0" w14:textId="5D4A1992" w:rsidR="00BE1DBA" w:rsidRDefault="00BE1DBA" w:rsidP="00BE1D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2. </w:t>
            </w:r>
            <w:r w:rsidRPr="00CA609E">
              <w:rPr>
                <w:rFonts w:cs="Arial"/>
              </w:rPr>
              <w:t xml:space="preserve">Added a flag </w:t>
            </w:r>
            <w:r>
              <w:rPr>
                <w:rFonts w:cs="Arial"/>
              </w:rPr>
              <w:t>p_</w:t>
            </w:r>
            <w:r w:rsidRPr="00CA609E">
              <w:rPr>
                <w:rFonts w:cs="Arial"/>
              </w:rPr>
              <w:t xml:space="preserve">SRGrantEnable to control the UL Grant configuration as SR based in function </w:t>
            </w:r>
            <w:r w:rsidRPr="00514E9A">
              <w:rPr>
                <w:rFonts w:cs="Arial"/>
              </w:rPr>
              <w:t>f_NR_RRCResumeComplete_Def</w:t>
            </w:r>
            <w:r>
              <w:rPr>
                <w:rFonts w:cs="Arial"/>
              </w:rPr>
              <w:t>.</w:t>
            </w:r>
          </w:p>
        </w:tc>
      </w:tr>
      <w:tr w:rsidR="00BE1DBA" w14:paraId="004B379F" w14:textId="77777777" w:rsidTr="003A0C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1D15E" w14:textId="77777777" w:rsidR="00BE1DBA" w:rsidRDefault="00BE1DBA" w:rsidP="00BE1D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49D3B2" w14:textId="77777777" w:rsidR="00BE1DBA" w:rsidRDefault="00BE1DBA" w:rsidP="00BE1D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1DBA" w14:paraId="5DC340E1" w14:textId="77777777" w:rsidTr="003A0CC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A18E13" w14:textId="77777777" w:rsidR="00BE1DBA" w:rsidRDefault="00BE1DBA" w:rsidP="00BE1D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D45B67" w14:textId="7EC3DDA9" w:rsidR="00BE1DBA" w:rsidRDefault="00BE1DBA" w:rsidP="00BE1D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testcase</w:t>
            </w:r>
          </w:p>
        </w:tc>
      </w:tr>
      <w:tr w:rsidR="00BE1DBA" w14:paraId="1955C5A1" w14:textId="77777777" w:rsidTr="003A0CC3">
        <w:tc>
          <w:tcPr>
            <w:tcW w:w="2694" w:type="dxa"/>
            <w:gridSpan w:val="2"/>
          </w:tcPr>
          <w:p w14:paraId="269CD600" w14:textId="77777777" w:rsidR="00BE1DBA" w:rsidRDefault="00BE1DBA" w:rsidP="00BE1D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9CA84CE" w14:textId="77777777" w:rsidR="00BE1DBA" w:rsidRDefault="00BE1DBA" w:rsidP="00BE1D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1DBA" w14:paraId="7C9C167F" w14:textId="77777777" w:rsidTr="003A0C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8B6F75" w14:textId="77777777" w:rsidR="00BE1DBA" w:rsidRDefault="00BE1DBA" w:rsidP="00BE1D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3F974D" w14:textId="3B1BA49D" w:rsidR="00BE1DBA" w:rsidRDefault="00BE1DBA" w:rsidP="00BE1D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.6.4.1.1.NR5GC</w:t>
            </w:r>
          </w:p>
        </w:tc>
      </w:tr>
      <w:tr w:rsidR="00BE1DBA" w14:paraId="6D5C6892" w14:textId="77777777" w:rsidTr="003A0C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1808D1" w14:textId="77777777" w:rsidR="00BE1DBA" w:rsidRDefault="00BE1DBA" w:rsidP="00BE1D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16E503" w14:textId="77777777" w:rsidR="00BE1DBA" w:rsidRDefault="00BE1DBA" w:rsidP="00BE1D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1DBA" w14:paraId="1559B6D8" w14:textId="77777777" w:rsidTr="003A0C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4A9FE" w14:textId="77777777" w:rsidR="00BE1DBA" w:rsidRDefault="00BE1DBA" w:rsidP="00BE1D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9A3FFA" w14:textId="77777777" w:rsidR="00BE1DBA" w:rsidRDefault="00BE1DBA" w:rsidP="00BE1D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953756" w14:textId="77777777" w:rsidR="00BE1DBA" w:rsidRDefault="00BE1DBA" w:rsidP="00BE1D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7885BB" w14:textId="77777777" w:rsidR="00BE1DBA" w:rsidRDefault="00BE1DBA" w:rsidP="00BE1D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AF2635" w14:textId="77777777" w:rsidR="00BE1DBA" w:rsidRDefault="00BE1DBA" w:rsidP="00BE1DB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E1DBA" w14:paraId="04E2E2CE" w14:textId="77777777" w:rsidTr="003A0C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C82C0D" w14:textId="77777777" w:rsidR="00BE1DBA" w:rsidRDefault="00BE1DBA" w:rsidP="00BE1D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4EAF4F" w14:textId="77777777" w:rsidR="00BE1DBA" w:rsidRDefault="00BE1DBA" w:rsidP="00BE1D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A85992" w14:textId="5728CFC0" w:rsidR="00BE1DBA" w:rsidRDefault="00BE1DBA" w:rsidP="00BE1D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80F0DB" w14:textId="77777777" w:rsidR="00BE1DBA" w:rsidRDefault="00BE1DBA" w:rsidP="00BE1D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A4F1F3" w14:textId="6176F008" w:rsidR="00BE1DBA" w:rsidRDefault="00BE1DBA" w:rsidP="00BE1DB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E1DBA" w14:paraId="739BD892" w14:textId="77777777" w:rsidTr="003A0C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239F0D" w14:textId="77777777" w:rsidR="00BE1DBA" w:rsidRDefault="00BE1DBA" w:rsidP="00BE1D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9981A0" w14:textId="77777777" w:rsidR="00BE1DBA" w:rsidRDefault="00BE1DBA" w:rsidP="00BE1D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0EB109" w14:textId="53B6EC5D" w:rsidR="00BE1DBA" w:rsidRDefault="00BE1DBA" w:rsidP="00BE1D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AAA545" w14:textId="77777777" w:rsidR="00BE1DBA" w:rsidRDefault="00BE1DBA" w:rsidP="00BE1D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9343C5" w14:textId="2AE34BE2" w:rsidR="00BE1DBA" w:rsidRDefault="00BE1DBA" w:rsidP="00BE1DB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E1DBA" w14:paraId="2A41B91D" w14:textId="77777777" w:rsidTr="003A0C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04A8E" w14:textId="77777777" w:rsidR="00BE1DBA" w:rsidRDefault="00BE1DBA" w:rsidP="00BE1D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C90A9F" w14:textId="77777777" w:rsidR="00BE1DBA" w:rsidRDefault="00BE1DBA" w:rsidP="00BE1D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931DB" w14:textId="2B96900A" w:rsidR="00BE1DBA" w:rsidRDefault="00BE1DBA" w:rsidP="00BE1D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EA6BF6" w14:textId="77777777" w:rsidR="00BE1DBA" w:rsidRDefault="00BE1DBA" w:rsidP="00BE1D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3C8832" w14:textId="6CE2E2EF" w:rsidR="00BE1DBA" w:rsidRDefault="00BE1DBA" w:rsidP="00BE1DB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E1DBA" w14:paraId="24DCF0F8" w14:textId="77777777" w:rsidTr="003A0C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6743EF" w14:textId="77777777" w:rsidR="00BE1DBA" w:rsidRDefault="00BE1DBA" w:rsidP="00BE1D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A5FCB8" w14:textId="77777777" w:rsidR="00BE1DBA" w:rsidRDefault="00BE1DBA" w:rsidP="00BE1DBA">
            <w:pPr>
              <w:pStyle w:val="CRCoverPage"/>
              <w:spacing w:after="0"/>
              <w:rPr>
                <w:noProof/>
              </w:rPr>
            </w:pPr>
          </w:p>
        </w:tc>
      </w:tr>
      <w:tr w:rsidR="00BE1DBA" w14:paraId="094F8A23" w14:textId="77777777" w:rsidTr="003A0CC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151091" w14:textId="77777777" w:rsidR="00BE1DBA" w:rsidRDefault="00BE1DBA" w:rsidP="00BE1D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29668B" w14:textId="02F5973C" w:rsidR="00BE1DBA" w:rsidRDefault="00BE1DBA" w:rsidP="00BE1D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Other NR5GC rrcResume test cases like  8.1.1.4.1, 8.1.1.4.2, 8.1.5.9.3, 8.1.6.1.4.2, 11.3.3 etc are impacted as well.</w:t>
            </w:r>
          </w:p>
        </w:tc>
      </w:tr>
      <w:tr w:rsidR="00BE1DBA" w:rsidRPr="008863B9" w14:paraId="74794DB5" w14:textId="77777777" w:rsidTr="003A0CC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731790" w14:textId="77777777" w:rsidR="00BE1DBA" w:rsidRPr="008863B9" w:rsidRDefault="00BE1DBA" w:rsidP="00BE1D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5BDEA6" w14:textId="77777777" w:rsidR="00BE1DBA" w:rsidRPr="008863B9" w:rsidRDefault="00BE1DBA" w:rsidP="00BE1DB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E1DBA" w14:paraId="3ED2F285" w14:textId="77777777" w:rsidTr="003A0C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A71CED" w14:textId="77777777" w:rsidR="00BE1DBA" w:rsidRDefault="00BE1DBA" w:rsidP="00BE1D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0D99D2" w14:textId="77777777" w:rsidR="00BE1DBA" w:rsidRDefault="00BE1DBA" w:rsidP="00BE1D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AE9B01" w14:textId="77777777" w:rsidR="00BE1DBA" w:rsidRDefault="00BE1DBA" w:rsidP="00BE1DBA">
      <w:pPr>
        <w:pStyle w:val="CRCoverPage"/>
        <w:spacing w:after="0"/>
        <w:rPr>
          <w:noProof/>
          <w:sz w:val="8"/>
          <w:szCs w:val="8"/>
        </w:rPr>
      </w:pPr>
    </w:p>
    <w:p w14:paraId="56602610" w14:textId="77777777" w:rsidR="00BE1DBA" w:rsidRDefault="00BE1DBA" w:rsidP="00BE1DBA">
      <w:pPr>
        <w:rPr>
          <w:noProof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70734880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2F37471A" w14:textId="0E6B4D6A" w:rsidR="007322B6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7322B6" w:rsidRPr="00947AE7">
        <w:rPr>
          <w:rFonts w:ascii="Arial" w:hAnsi="Arial" w:cs="Arial"/>
          <w:iCs/>
          <w:noProof/>
        </w:rPr>
        <w:t>Table of Contents</w:t>
      </w:r>
      <w:r w:rsidR="007322B6">
        <w:rPr>
          <w:noProof/>
        </w:rPr>
        <w:tab/>
      </w:r>
      <w:r w:rsidR="007322B6">
        <w:rPr>
          <w:noProof/>
        </w:rPr>
        <w:fldChar w:fldCharType="begin"/>
      </w:r>
      <w:r w:rsidR="007322B6">
        <w:rPr>
          <w:noProof/>
        </w:rPr>
        <w:instrText xml:space="preserve"> PAGEREF _Toc170734880 \h </w:instrText>
      </w:r>
      <w:r w:rsidR="007322B6">
        <w:rPr>
          <w:noProof/>
        </w:rPr>
      </w:r>
      <w:r w:rsidR="007322B6">
        <w:rPr>
          <w:noProof/>
        </w:rPr>
        <w:fldChar w:fldCharType="separate"/>
      </w:r>
      <w:r w:rsidR="007322B6">
        <w:rPr>
          <w:noProof/>
        </w:rPr>
        <w:t>3</w:t>
      </w:r>
      <w:r w:rsidR="007322B6">
        <w:rPr>
          <w:noProof/>
        </w:rPr>
        <w:fldChar w:fldCharType="end"/>
      </w:r>
    </w:p>
    <w:p w14:paraId="76AF8FD3" w14:textId="76C0AD00" w:rsidR="007322B6" w:rsidRDefault="007322B6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7AE7">
        <w:rPr>
          <w:b/>
          <w:noProof/>
          <w:lang w:eastAsia="ja-JP"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7AE7">
        <w:rPr>
          <w:b/>
          <w:noProof/>
          <w:lang w:eastAsia="ja-JP"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_Toc170734881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482D9A9F" w14:textId="25DA86D9" w:rsidR="007322B6" w:rsidRDefault="007322B6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7AE7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7AE7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_Toc170734882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1891A11A" w14:textId="10370C4A" w:rsidR="007322B6" w:rsidRDefault="007322B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7AE7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7AE7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_Toc170734883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25DE2608" w14:textId="03C4A3F0" w:rsidR="007322B6" w:rsidRDefault="007322B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7AE7">
        <w:rPr>
          <w:b/>
          <w:noProof/>
          <w:lang w:val="pt-BR"/>
        </w:rPr>
        <w:t>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7AE7">
        <w:rPr>
          <w:b/>
          <w:noProof/>
          <w:lang w:val="pt-BR"/>
        </w:rPr>
        <w:t>Change 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_Toc170734884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302138F3" w14:textId="5665D49A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248E073A" w14:textId="77777777" w:rsidR="00454731" w:rsidRDefault="00454731" w:rsidP="00454731">
      <w:pPr>
        <w:pStyle w:val="Heading1"/>
        <w:numPr>
          <w:ilvl w:val="0"/>
          <w:numId w:val="17"/>
        </w:numPr>
        <w:autoSpaceDN w:val="0"/>
        <w:rPr>
          <w:b/>
          <w:lang w:eastAsia="ja-JP"/>
        </w:rPr>
      </w:pP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471865"/>
      <w:bookmarkStart w:id="16" w:name="_Toc114478749"/>
      <w:bookmarkStart w:id="17" w:name="_Toc118176210"/>
      <w:bookmarkStart w:id="18" w:name="_Toc128995546"/>
      <w:bookmarkStart w:id="19" w:name="_Toc169261818"/>
      <w:bookmarkStart w:id="20" w:name="_Toc170734881"/>
      <w:bookmarkStart w:id="21" w:name="_Hlk107318485"/>
      <w:bookmarkStart w:id="22" w:name="_Toc122434488"/>
      <w:bookmarkStart w:id="23" w:name="_Toc295288959"/>
      <w:r>
        <w:rPr>
          <w:b/>
          <w:lang w:eastAsia="ja-JP"/>
        </w:rPr>
        <w:lastRenderedPageBreak/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77B81442" w14:textId="77777777" w:rsidR="00454731" w:rsidRDefault="00454731" w:rsidP="0045473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>
        <w:rPr>
          <w:lang w:val="en-US"/>
        </w:rPr>
        <w:t xml:space="preserve">iwd-TTCN3-B2022-09_D24wk24 TTCN-3 </w:t>
      </w:r>
      <w:r>
        <w:rPr>
          <w:rFonts w:cs="Arial"/>
        </w:rPr>
        <w:t>related to the title of this CR</w:t>
      </w:r>
      <w:r>
        <w:rPr>
          <w:rFonts w:cs="Arial"/>
          <w:lang w:eastAsia="ja-JP"/>
        </w:rPr>
        <w:t xml:space="preserve">. </w:t>
      </w:r>
    </w:p>
    <w:p w14:paraId="6BEE2029" w14:textId="77777777" w:rsidR="00454731" w:rsidRDefault="00454731" w:rsidP="0045473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2954AC39" w14:textId="77777777" w:rsidR="00454731" w:rsidRDefault="00454731" w:rsidP="0045473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9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p w14:paraId="2A57A3D8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24" w:name="_Toc170734882"/>
      <w:bookmarkEnd w:id="21"/>
      <w:r w:rsidRPr="00E12CDE">
        <w:rPr>
          <w:rFonts w:cs="Arial"/>
        </w:rPr>
        <w:t>Corrections required</w:t>
      </w:r>
      <w:bookmarkEnd w:id="22"/>
      <w:bookmarkEnd w:id="23"/>
      <w:bookmarkEnd w:id="24"/>
    </w:p>
    <w:p w14:paraId="7F3550CF" w14:textId="77777777" w:rsidR="00DE555B" w:rsidRPr="00E12CDE" w:rsidRDefault="00444FB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5" w:name="_Toc106975634"/>
      <w:bookmarkStart w:id="26" w:name="_Toc122623878"/>
      <w:bookmarkStart w:id="27" w:name="_Toc109680267"/>
      <w:bookmarkStart w:id="28" w:name="_Toc170734883"/>
      <w:bookmarkStart w:id="29" w:name="_Toc325725665"/>
      <w:bookmarkStart w:id="30" w:name="_Toc122434493"/>
      <w:bookmarkStart w:id="31" w:name="_Toc295288970"/>
      <w:r w:rsidRPr="00E12CDE">
        <w:rPr>
          <w:b/>
          <w:lang w:val="pt-BR"/>
        </w:rPr>
        <w:t xml:space="preserve">Change </w:t>
      </w:r>
      <w:bookmarkEnd w:id="25"/>
      <w:r w:rsidRPr="00E12CDE">
        <w:rPr>
          <w:b/>
          <w:lang w:val="pt-BR"/>
        </w:rPr>
        <w:t>1</w:t>
      </w:r>
      <w:bookmarkEnd w:id="26"/>
      <w:bookmarkEnd w:id="27"/>
      <w:bookmarkEnd w:id="2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73EC8" w:rsidRPr="00E12CDE" w14:paraId="233F292D" w14:textId="77777777" w:rsidTr="0059717D">
        <w:trPr>
          <w:trHeight w:val="447"/>
        </w:trPr>
        <w:tc>
          <w:tcPr>
            <w:tcW w:w="1985" w:type="dxa"/>
          </w:tcPr>
          <w:bookmarkEnd w:id="29"/>
          <w:bookmarkEnd w:id="30"/>
          <w:bookmarkEnd w:id="31"/>
          <w:p w14:paraId="43C9FA85" w14:textId="730903E5" w:rsidR="00273EC8" w:rsidRPr="00E12CDE" w:rsidRDefault="0077213E" w:rsidP="00A03A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="00273EC8"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6D778B9" w14:textId="4600A29B" w:rsidR="00273EC8" w:rsidRPr="000D7399" w:rsidRDefault="007C6E80" w:rsidP="00962FDE">
            <w:pPr>
              <w:spacing w:after="0"/>
              <w:rPr>
                <w:rFonts w:ascii="Arial" w:hAnsi="Arial" w:cs="Arial"/>
              </w:rPr>
            </w:pPr>
            <w:r w:rsidRPr="007C6E80">
              <w:rPr>
                <w:rFonts w:ascii="Arial" w:hAnsi="Arial" w:cs="Arial"/>
              </w:rPr>
              <w:t>f_NR_SendRRCResume_Def</w:t>
            </w:r>
          </w:p>
        </w:tc>
      </w:tr>
      <w:tr w:rsidR="00DE4E0A" w:rsidRPr="00E12CDE" w14:paraId="187A9DC5" w14:textId="77777777" w:rsidTr="0059717D">
        <w:trPr>
          <w:trHeight w:val="452"/>
        </w:trPr>
        <w:tc>
          <w:tcPr>
            <w:tcW w:w="1985" w:type="dxa"/>
          </w:tcPr>
          <w:p w14:paraId="491B6044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3D9D853" w14:textId="77777777" w:rsidR="00D06AD9" w:rsidRDefault="0059717D" w:rsidP="00D06AD9">
            <w:pPr>
              <w:pStyle w:val="CRCoverPage"/>
              <w:spacing w:after="0"/>
              <w:ind w:left="100"/>
              <w:rPr>
                <w:noProof/>
              </w:rPr>
            </w:pPr>
            <w:bookmarkStart w:id="32" w:name="_Hlk142387007"/>
            <w:r w:rsidRPr="00D06AD9">
              <w:rPr>
                <w:noProof/>
              </w:rPr>
              <w:t xml:space="preserve">After receiving the </w:t>
            </w:r>
            <w:r w:rsidRPr="00D06AD9">
              <w:rPr>
                <w:rFonts w:hint="eastAsia"/>
                <w:noProof/>
              </w:rPr>
              <w:t>RRC</w:t>
            </w:r>
            <w:r w:rsidRPr="00D06AD9">
              <w:rPr>
                <w:noProof/>
              </w:rPr>
              <w:t>Resume message, there may be time difference between UE receiving RRCResume and UE applying the new RRC config</w:t>
            </w:r>
            <w:r w:rsidR="00D06AD9" w:rsidRPr="00D06AD9">
              <w:rPr>
                <w:noProof/>
              </w:rPr>
              <w:t xml:space="preserve">uraition received in </w:t>
            </w:r>
            <w:r w:rsidRPr="00D06AD9">
              <w:rPr>
                <w:noProof/>
              </w:rPr>
              <w:t xml:space="preserve">in RRCResume. </w:t>
            </w:r>
          </w:p>
          <w:p w14:paraId="4AEC5999" w14:textId="77777777" w:rsidR="00D06AD9" w:rsidRPr="00D06AD9" w:rsidRDefault="00D06AD9" w:rsidP="00D06AD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28CDA2C" w14:textId="224D64AC" w:rsidR="00D06AD9" w:rsidRPr="00D06AD9" w:rsidRDefault="00D06AD9" w:rsidP="00D06AD9">
            <w:pPr>
              <w:pStyle w:val="CRCoverPage"/>
              <w:spacing w:after="0"/>
              <w:ind w:left="100"/>
              <w:rPr>
                <w:noProof/>
              </w:rPr>
            </w:pPr>
            <w:r w:rsidRPr="00D06AD9">
              <w:rPr>
                <w:noProof/>
              </w:rPr>
              <w:t>Some UE implementations transmit the RLC Ack (for the rrcResume) using RACH as soon as the rrcResume is received without applying the configuration received within rrcResume and before transmitting rrcResumeComplete.</w:t>
            </w:r>
          </w:p>
          <w:bookmarkEnd w:id="32"/>
          <w:p w14:paraId="5BD02701" w14:textId="77777777" w:rsidR="00D06AD9" w:rsidRPr="00D06AD9" w:rsidRDefault="00D06AD9" w:rsidP="00D06AD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BC9B6B9" w14:textId="504463F8" w:rsidR="00CC3F97" w:rsidRDefault="00A41C5B" w:rsidP="00D06AD9">
            <w:pPr>
              <w:pStyle w:val="CRCoverPage"/>
              <w:spacing w:after="0"/>
              <w:ind w:left="100"/>
              <w:rPr>
                <w:noProof/>
              </w:rPr>
            </w:pPr>
            <w:r w:rsidRPr="00D06AD9">
              <w:rPr>
                <w:noProof/>
                <w:lang w:eastAsia="zh-CN"/>
              </w:rPr>
              <w:t>Proposal is to make the rrcResume cases flexible to receive the resume complete either using UL DCI Grant or RAR grant. So, SS is required to configure a short UL periodic</w:t>
            </w:r>
            <w:r w:rsidR="00D06AD9" w:rsidRPr="00D06AD9">
              <w:rPr>
                <w:noProof/>
                <w:lang w:eastAsia="zh-CN"/>
              </w:rPr>
              <w:t xml:space="preserve"> grant</w:t>
            </w:r>
            <w:r w:rsidRPr="00D06AD9">
              <w:rPr>
                <w:noProof/>
                <w:lang w:eastAsia="zh-CN"/>
              </w:rPr>
              <w:t xml:space="preserve"> to consider this Random Access procedure successfully completed by UE if it gets into below clause of </w:t>
            </w:r>
            <w:r w:rsidR="00CC3F97" w:rsidRPr="00D06AD9">
              <w:rPr>
                <w:noProof/>
              </w:rPr>
              <w:t xml:space="preserve">TS </w:t>
            </w:r>
            <w:bookmarkStart w:id="33" w:name="_Toc37296183"/>
            <w:bookmarkStart w:id="34" w:name="_Toc46490309"/>
            <w:bookmarkStart w:id="35" w:name="_Toc52752004"/>
            <w:bookmarkStart w:id="36" w:name="_Toc52796466"/>
            <w:bookmarkStart w:id="37" w:name="_Toc163044292"/>
            <w:r w:rsidR="00CC3F97" w:rsidRPr="00D06AD9">
              <w:rPr>
                <w:noProof/>
              </w:rPr>
              <w:t>38.321, section 5.1.5</w:t>
            </w:r>
            <w:r w:rsidR="0085331E" w:rsidRPr="00D06AD9">
              <w:rPr>
                <w:noProof/>
              </w:rPr>
              <w:t xml:space="preserve"> </w:t>
            </w:r>
            <w:r w:rsidR="00CC3F97" w:rsidRPr="00D06AD9">
              <w:rPr>
                <w:noProof/>
              </w:rPr>
              <w:t>Contention Resolution</w:t>
            </w:r>
            <w:bookmarkEnd w:id="33"/>
            <w:bookmarkEnd w:id="34"/>
            <w:bookmarkEnd w:id="35"/>
            <w:bookmarkEnd w:id="36"/>
            <w:bookmarkEnd w:id="37"/>
            <w:r w:rsidRPr="00D06AD9">
              <w:rPr>
                <w:noProof/>
              </w:rPr>
              <w:t>. i.e.,</w:t>
            </w:r>
          </w:p>
          <w:p w14:paraId="4FCE89B3" w14:textId="77777777" w:rsidR="00A41C5B" w:rsidRDefault="00A41C5B" w:rsidP="00A41C5B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</w:p>
          <w:p w14:paraId="2D4773D6" w14:textId="77777777" w:rsidR="00A41C5B" w:rsidRDefault="00A41C5B" w:rsidP="00A41C5B">
            <w:pPr>
              <w:pStyle w:val="B1"/>
              <w:rPr>
                <w:lang w:eastAsia="ko-KR"/>
              </w:rPr>
            </w:pPr>
            <w:r w:rsidRPr="00A41C5B">
              <w:rPr>
                <w:lang w:eastAsia="ko-KR"/>
              </w:rPr>
              <w:t>1&gt;</w:t>
            </w:r>
            <w:r w:rsidRPr="00A41C5B">
              <w:rPr>
                <w:lang w:eastAsia="ko-KR"/>
              </w:rPr>
              <w:tab/>
              <w:t>if</w:t>
            </w:r>
            <w:r>
              <w:rPr>
                <w:lang w:eastAsia="ko-KR"/>
              </w:rPr>
              <w:t xml:space="preserve"> notification of a reception of a </w:t>
            </w:r>
            <w:r w:rsidRPr="00A41C5B">
              <w:rPr>
                <w:lang w:eastAsia="ko-KR"/>
              </w:rPr>
              <w:t>PDCCH</w:t>
            </w:r>
            <w:r>
              <w:rPr>
                <w:lang w:eastAsia="ko-KR"/>
              </w:rPr>
              <w:t xml:space="preserve"> transmission </w:t>
            </w:r>
            <w:r w:rsidRPr="00A41C5B">
              <w:rPr>
                <w:lang w:eastAsia="ko-KR"/>
              </w:rPr>
              <w:t>of the SpCell is received from lower layers</w:t>
            </w:r>
            <w:r>
              <w:rPr>
                <w:lang w:eastAsia="ko-KR"/>
              </w:rPr>
              <w:t>:</w:t>
            </w:r>
          </w:p>
          <w:p w14:paraId="2933B0DC" w14:textId="77777777" w:rsidR="00A41C5B" w:rsidRDefault="00A41C5B" w:rsidP="00A41C5B">
            <w:pPr>
              <w:pStyle w:val="B2"/>
              <w:rPr>
                <w:lang w:eastAsia="ko-KR"/>
              </w:rPr>
            </w:pPr>
            <w:r>
              <w:rPr>
                <w:lang w:eastAsia="ko-KR"/>
              </w:rPr>
              <w:t>2&gt;</w:t>
            </w:r>
            <w:r>
              <w:rPr>
                <w:lang w:eastAsia="ko-KR"/>
              </w:rPr>
              <w:tab/>
            </w:r>
            <w:r w:rsidRPr="00A41C5B">
              <w:rPr>
                <w:lang w:eastAsia="ko-KR"/>
              </w:rPr>
              <w:t>if the C-RNTI MAC CE was included in Msg3:</w:t>
            </w:r>
          </w:p>
          <w:p w14:paraId="3F14B2C7" w14:textId="77777777" w:rsidR="00A41C5B" w:rsidRDefault="00A41C5B" w:rsidP="00A41C5B">
            <w:pPr>
              <w:pStyle w:val="B3"/>
              <w:rPr>
                <w:lang w:eastAsia="ko-KR"/>
              </w:rPr>
            </w:pPr>
            <w:r>
              <w:rPr>
                <w:lang w:eastAsia="ko-KR"/>
              </w:rPr>
              <w:t>3&gt;</w:t>
            </w:r>
            <w:r>
              <w:rPr>
                <w:lang w:eastAsia="ko-KR"/>
              </w:rPr>
              <w:tab/>
              <w:t>if the Random Access procedure was initiated for SpCell beam failure recovery or for beam failure recovery of both BFD-RS sets of SpCell (as specified in clause 5.17) and the PDCCH transmission is addressed to the C-RNTI; or</w:t>
            </w:r>
          </w:p>
          <w:p w14:paraId="181B4161" w14:textId="77777777" w:rsidR="00A41C5B" w:rsidRDefault="00A41C5B" w:rsidP="00A41C5B">
            <w:pPr>
              <w:pStyle w:val="B3"/>
              <w:rPr>
                <w:lang w:eastAsia="ko-KR"/>
              </w:rPr>
            </w:pPr>
            <w:r>
              <w:rPr>
                <w:lang w:eastAsia="ko-KR"/>
              </w:rPr>
              <w:t>3&gt;</w:t>
            </w:r>
            <w:r>
              <w:rPr>
                <w:lang w:eastAsia="ko-KR"/>
              </w:rPr>
              <w:tab/>
              <w:t>if the Random Access procedure was initiated by a PDCCH order and the PDCCH transmission is addressed to the C-RNTI; or</w:t>
            </w:r>
          </w:p>
          <w:p w14:paraId="68A7EBD8" w14:textId="77777777" w:rsidR="00A41C5B" w:rsidRDefault="00A41C5B" w:rsidP="00A41C5B">
            <w:pPr>
              <w:pStyle w:val="B3"/>
              <w:rPr>
                <w:lang w:eastAsia="ko-KR"/>
              </w:rPr>
            </w:pPr>
            <w:r w:rsidRPr="00A41C5B">
              <w:rPr>
                <w:lang w:eastAsia="ko-KR"/>
              </w:rPr>
              <w:t>3&gt;</w:t>
            </w:r>
            <w:r>
              <w:rPr>
                <w:lang w:eastAsia="ko-KR"/>
              </w:rPr>
              <w:tab/>
              <w:t xml:space="preserve">if the Random Access procedure was initiated by the MAC sublayer itself or by the RRC sublayer and </w:t>
            </w:r>
            <w:r w:rsidRPr="00A41C5B">
              <w:rPr>
                <w:lang w:eastAsia="ko-KR"/>
              </w:rPr>
              <w:t xml:space="preserve">the </w:t>
            </w:r>
            <w:r w:rsidRPr="00A41C5B">
              <w:rPr>
                <w:highlight w:val="yellow"/>
                <w:lang w:eastAsia="ko-KR"/>
              </w:rPr>
              <w:t>PDCCH transmission is addressed to the C-RNTI and contains a UL grant for a new transmission</w:t>
            </w:r>
            <w:r>
              <w:rPr>
                <w:lang w:eastAsia="ko-KR"/>
              </w:rPr>
              <w:t>:</w:t>
            </w:r>
          </w:p>
          <w:p w14:paraId="0D0FB3DC" w14:textId="77777777" w:rsidR="00A41C5B" w:rsidRDefault="00A41C5B" w:rsidP="00A41C5B">
            <w:pPr>
              <w:pStyle w:val="B4"/>
              <w:rPr>
                <w:lang w:eastAsia="ko-KR"/>
              </w:rPr>
            </w:pPr>
            <w:r>
              <w:rPr>
                <w:lang w:eastAsia="ko-KR"/>
              </w:rPr>
              <w:t>4&gt;</w:t>
            </w:r>
            <w:r>
              <w:rPr>
                <w:lang w:eastAsia="ko-KR"/>
              </w:rPr>
              <w:tab/>
            </w:r>
            <w:r w:rsidRPr="00A41C5B">
              <w:rPr>
                <w:lang w:eastAsia="ko-KR"/>
              </w:rPr>
              <w:t>consider this Contention Resolution successful;</w:t>
            </w:r>
          </w:p>
          <w:p w14:paraId="2E73B219" w14:textId="77777777" w:rsidR="00A41C5B" w:rsidRDefault="00A41C5B" w:rsidP="00A41C5B">
            <w:pPr>
              <w:pStyle w:val="B4"/>
              <w:rPr>
                <w:lang w:eastAsia="ko-KR"/>
              </w:rPr>
            </w:pPr>
            <w:r>
              <w:rPr>
                <w:lang w:eastAsia="ko-KR"/>
              </w:rPr>
              <w:t>4&gt;</w:t>
            </w:r>
            <w:r>
              <w:rPr>
                <w:lang w:eastAsia="ko-KR"/>
              </w:rPr>
              <w:tab/>
            </w:r>
            <w:r w:rsidRPr="00A41C5B">
              <w:rPr>
                <w:lang w:eastAsia="ko-KR"/>
              </w:rPr>
              <w:t>stop ra-ContentionResolutionTimer;</w:t>
            </w:r>
          </w:p>
          <w:p w14:paraId="2784453F" w14:textId="77777777" w:rsidR="00A41C5B" w:rsidRDefault="00A41C5B" w:rsidP="00A41C5B">
            <w:pPr>
              <w:pStyle w:val="B4"/>
              <w:rPr>
                <w:lang w:eastAsia="ko-KR"/>
              </w:rPr>
            </w:pPr>
            <w:r>
              <w:rPr>
                <w:lang w:eastAsia="ko-KR"/>
              </w:rPr>
              <w:t>4&gt;</w:t>
            </w:r>
            <w:r>
              <w:rPr>
                <w:lang w:eastAsia="ko-KR"/>
              </w:rPr>
              <w:tab/>
            </w:r>
            <w:r w:rsidRPr="00A41C5B">
              <w:rPr>
                <w:lang w:eastAsia="ko-KR"/>
              </w:rPr>
              <w:t>discard the TEMPORARY_C-RNTI;</w:t>
            </w:r>
          </w:p>
          <w:p w14:paraId="18614566" w14:textId="77777777" w:rsidR="00A41C5B" w:rsidRDefault="00A41C5B" w:rsidP="00A41C5B">
            <w:pPr>
              <w:pStyle w:val="B4"/>
              <w:rPr>
                <w:lang w:eastAsia="ko-KR"/>
              </w:rPr>
            </w:pPr>
            <w:r>
              <w:rPr>
                <w:lang w:eastAsia="ko-KR"/>
              </w:rPr>
              <w:t>4&gt;</w:t>
            </w:r>
            <w:r>
              <w:rPr>
                <w:lang w:eastAsia="ko-KR"/>
              </w:rPr>
              <w:tab/>
            </w:r>
            <w:r w:rsidRPr="00A41C5B">
              <w:rPr>
                <w:highlight w:val="yellow"/>
                <w:lang w:eastAsia="ko-KR"/>
              </w:rPr>
              <w:t>consider this Random Access procedure successfully completed.</w:t>
            </w:r>
          </w:p>
          <w:p w14:paraId="4D4AD9FA" w14:textId="77777777" w:rsidR="00A41C5B" w:rsidRDefault="00A41C5B" w:rsidP="00A41C5B">
            <w:pPr>
              <w:pStyle w:val="B2"/>
              <w:rPr>
                <w:lang w:eastAsia="ko-KR"/>
              </w:rPr>
            </w:pPr>
            <w:r>
              <w:rPr>
                <w:lang w:eastAsia="ko-KR"/>
              </w:rPr>
              <w:t>2&gt;</w:t>
            </w:r>
            <w:r>
              <w:rPr>
                <w:lang w:eastAsia="ko-KR"/>
              </w:rPr>
              <w:tab/>
            </w:r>
            <w:r w:rsidRPr="00A41C5B">
              <w:rPr>
                <w:lang w:eastAsia="ko-KR"/>
              </w:rPr>
              <w:t>else if the CCCH SDU was included in Msg3 and the PDCCH transmission is addressed to its TEMPORARY_C-RNTI</w:t>
            </w:r>
            <w:r>
              <w:rPr>
                <w:lang w:eastAsia="ko-KR"/>
              </w:rPr>
              <w:t>:</w:t>
            </w:r>
          </w:p>
          <w:p w14:paraId="3A48DE08" w14:textId="716E8E6D" w:rsidR="00CF375B" w:rsidRPr="009834DE" w:rsidRDefault="00CF375B" w:rsidP="00352EF5">
            <w:pPr>
              <w:pStyle w:val="CRCoverPage"/>
              <w:spacing w:after="0"/>
              <w:ind w:left="100"/>
              <w:rPr>
                <w:rFonts w:eastAsia="SimSun" w:cs="Arial"/>
                <w:lang w:eastAsia="zh-CN"/>
              </w:rPr>
            </w:pPr>
          </w:p>
        </w:tc>
      </w:tr>
      <w:tr w:rsidR="00DE4E0A" w:rsidRPr="00E12CDE" w14:paraId="582D388E" w14:textId="77777777" w:rsidTr="0059717D">
        <w:tc>
          <w:tcPr>
            <w:tcW w:w="1985" w:type="dxa"/>
          </w:tcPr>
          <w:p w14:paraId="33033F45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</w:tcPr>
          <w:p w14:paraId="1E9F1675" w14:textId="51C192BE" w:rsidR="00DE4E0A" w:rsidRPr="002A077B" w:rsidRDefault="00CA609E" w:rsidP="00352EF5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Added a flag </w:t>
            </w:r>
            <w:r w:rsidRPr="00CA609E">
              <w:rPr>
                <w:rFonts w:cs="Arial"/>
              </w:rPr>
              <w:t xml:space="preserve">p_StartGrantPeriodic </w:t>
            </w:r>
            <w:r>
              <w:rPr>
                <w:rFonts w:cs="Arial"/>
              </w:rPr>
              <w:t xml:space="preserve">to enable </w:t>
            </w:r>
            <w:r w:rsidRPr="00DD70C7">
              <w:rPr>
                <w:rFonts w:cs="Arial"/>
              </w:rPr>
              <w:t>Periodic grant</w:t>
            </w:r>
            <w:r>
              <w:rPr>
                <w:rFonts w:cs="Arial"/>
              </w:rPr>
              <w:t xml:space="preserve"> configuration before sending rrcResume in function </w:t>
            </w:r>
            <w:r w:rsidR="007C6E80" w:rsidRPr="007C6E80">
              <w:rPr>
                <w:rFonts w:cs="Arial"/>
              </w:rPr>
              <w:t>f_NR_SendRRCResume_Def.</w:t>
            </w:r>
          </w:p>
        </w:tc>
      </w:tr>
      <w:tr w:rsidR="00DE4E0A" w:rsidRPr="00E12CDE" w14:paraId="339281A7" w14:textId="77777777" w:rsidTr="0059717D">
        <w:tc>
          <w:tcPr>
            <w:tcW w:w="1985" w:type="dxa"/>
          </w:tcPr>
          <w:p w14:paraId="59DF8650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F308606" w14:textId="5EA5AEF2" w:rsidR="00DE4E0A" w:rsidRPr="000D7399" w:rsidRDefault="00EA2023" w:rsidP="00DE4E0A">
            <w:pPr>
              <w:spacing w:after="0"/>
              <w:rPr>
                <w:rFonts w:ascii="Arial" w:hAnsi="Arial" w:cs="Arial"/>
                <w:lang w:eastAsia="zh-CN"/>
              </w:rPr>
            </w:pPr>
            <w:r w:rsidRPr="00EA2023">
              <w:rPr>
                <w:rFonts w:ascii="Arial" w:hAnsi="Arial" w:cs="Arial"/>
              </w:rPr>
              <w:t>NR5GC\NR5GC_RRCSteps.ttcn</w:t>
            </w:r>
          </w:p>
        </w:tc>
      </w:tr>
    </w:tbl>
    <w:p w14:paraId="1684A5AF" w14:textId="0CCCF0DB" w:rsidR="00273EC8" w:rsidRDefault="00273EC8" w:rsidP="00273EC8"/>
    <w:p w14:paraId="46388BD7" w14:textId="77777777" w:rsidR="00380B6A" w:rsidRDefault="00380B6A" w:rsidP="00273EC8">
      <w:pPr>
        <w:rPr>
          <w:rFonts w:ascii="Arial" w:hAnsi="Arial" w:cs="Arial"/>
          <w:b/>
        </w:rPr>
      </w:pPr>
    </w:p>
    <w:p w14:paraId="2D40B004" w14:textId="5C33B1CA" w:rsidR="005571C5" w:rsidRPr="005571C5" w:rsidRDefault="005571C5" w:rsidP="00273EC8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E12CDE" w14:paraId="47DF7851" w14:textId="77777777" w:rsidTr="00352EF5">
        <w:tc>
          <w:tcPr>
            <w:tcW w:w="9629" w:type="dxa"/>
          </w:tcPr>
          <w:p w14:paraId="59037DBF" w14:textId="3F089466" w:rsidR="00361191" w:rsidRPr="00361191" w:rsidRDefault="00361191" w:rsidP="0036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61191">
              <w:rPr>
                <w:rFonts w:ascii="Courier New" w:hAnsi="Courier New" w:cs="Courier New"/>
                <w:sz w:val="18"/>
                <w:szCs w:val="18"/>
              </w:rPr>
              <w:t>function f_NR_SendRRCResume_Def( NR_CellId_Type                    p_NR_CellId,</w:t>
            </w:r>
          </w:p>
          <w:p w14:paraId="75FBFC5F" w14:textId="77777777" w:rsidR="00361191" w:rsidRPr="00361191" w:rsidRDefault="00361191" w:rsidP="0036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61191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template (value) TimingInfo_Type  p_TimingInfo := cs_TimingInfo_Now,</w:t>
            </w:r>
          </w:p>
          <w:p w14:paraId="5F0DCF9B" w14:textId="77777777" w:rsidR="00361191" w:rsidRPr="00361191" w:rsidRDefault="00361191" w:rsidP="0036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61191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RRC_TransactionIdentifier         p_RRC_TI := tsc_NR_RRC_TI_Def,</w:t>
            </w:r>
          </w:p>
          <w:p w14:paraId="2FE25A55" w14:textId="77777777" w:rsidR="00361191" w:rsidRPr="00361191" w:rsidRDefault="00361191" w:rsidP="0036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61191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template (omit) CellGroupConfig   p_CellGroupConfig := omit,</w:t>
            </w:r>
          </w:p>
          <w:p w14:paraId="19B02D5F" w14:textId="77777777" w:rsidR="00361191" w:rsidRPr="00361191" w:rsidRDefault="00361191" w:rsidP="0036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61191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template (omit) RadioBearerConfig p_RadioBearerConfig := omit,</w:t>
            </w:r>
          </w:p>
          <w:p w14:paraId="16C95BB9" w14:textId="77777777" w:rsidR="00361191" w:rsidRPr="00361191" w:rsidRDefault="00361191" w:rsidP="0036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61191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template (omit) MeasConfig        p_MeasConfig := omit,</w:t>
            </w:r>
          </w:p>
          <w:p w14:paraId="45D08340" w14:textId="77777777" w:rsidR="00361191" w:rsidRPr="00361191" w:rsidRDefault="00361191" w:rsidP="0036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61191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template (omit) RRCResume_v1560_IEs p_RRCResume_v1560_IEs := omit</w:t>
            </w:r>
          </w:p>
          <w:p w14:paraId="6B480D2F" w14:textId="77777777" w:rsidR="00361191" w:rsidRPr="00361191" w:rsidRDefault="00361191" w:rsidP="0036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61191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) runs on NR5GC_PTC</w:t>
            </w:r>
          </w:p>
          <w:p w14:paraId="462EA33C" w14:textId="77777777" w:rsidR="00361191" w:rsidRPr="00361191" w:rsidRDefault="00361191" w:rsidP="0036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61191">
              <w:rPr>
                <w:rFonts w:ascii="Courier New" w:hAnsi="Courier New" w:cs="Courier New"/>
                <w:sz w:val="18"/>
                <w:szCs w:val="18"/>
              </w:rPr>
              <w:t xml:space="preserve">  { //@sic R5-201646: added p_RadioBearerConfig sic@</w:t>
            </w:r>
          </w:p>
          <w:p w14:paraId="063902A7" w14:textId="77777777" w:rsidR="00361191" w:rsidRPr="00361191" w:rsidRDefault="00361191" w:rsidP="0036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61191">
              <w:rPr>
                <w:rFonts w:ascii="Courier New" w:hAnsi="Courier New" w:cs="Courier New"/>
                <w:sz w:val="18"/>
                <w:szCs w:val="18"/>
              </w:rPr>
              <w:t xml:space="preserve">    //@sic R5-204441: added p_MeasConfig sic@</w:t>
            </w:r>
          </w:p>
          <w:p w14:paraId="54276994" w14:textId="77777777" w:rsidR="00361191" w:rsidRPr="00361191" w:rsidRDefault="00361191" w:rsidP="0036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61191">
              <w:rPr>
                <w:rFonts w:ascii="Courier New" w:hAnsi="Courier New" w:cs="Courier New"/>
                <w:sz w:val="18"/>
                <w:szCs w:val="18"/>
              </w:rPr>
              <w:t xml:space="preserve">    //@sic R5-241544: for SDT added v_RrcResume sic@</w:t>
            </w:r>
          </w:p>
          <w:p w14:paraId="070A335A" w14:textId="77777777" w:rsidR="00361191" w:rsidRPr="00361191" w:rsidRDefault="00361191" w:rsidP="0036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de-DE"/>
              </w:rPr>
            </w:pPr>
            <w:r w:rsidRPr="00361191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Pr="00361191">
              <w:rPr>
                <w:rFonts w:ascii="Courier New" w:hAnsi="Courier New" w:cs="Courier New"/>
                <w:sz w:val="18"/>
                <w:szCs w:val="18"/>
                <w:lang w:val="de-DE"/>
              </w:rPr>
              <w:t>var NR_DRBInfoList_Type v_ExistingDRBs := f_NR5GC_MobileInfo_GetDRBInfoList();</w:t>
            </w:r>
          </w:p>
          <w:p w14:paraId="2D60BC58" w14:textId="77777777" w:rsidR="00361191" w:rsidRPr="00361191" w:rsidRDefault="00361191" w:rsidP="0036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61191">
              <w:rPr>
                <w:rFonts w:ascii="Courier New" w:hAnsi="Courier New" w:cs="Courier New"/>
                <w:sz w:val="18"/>
                <w:szCs w:val="18"/>
                <w:lang w:val="de-DE"/>
              </w:rPr>
              <w:t xml:space="preserve">    </w:t>
            </w:r>
            <w:r w:rsidRPr="00361191">
              <w:rPr>
                <w:rFonts w:ascii="Courier New" w:hAnsi="Courier New" w:cs="Courier New"/>
                <w:sz w:val="18"/>
                <w:szCs w:val="18"/>
              </w:rPr>
              <w:t>var template (value) NR_RadioBearerList_Type v_SS_Config := f_NR5GC_GetRadioBearerList(v_ExistingDRBs);</w:t>
            </w:r>
          </w:p>
          <w:p w14:paraId="73263BBB" w14:textId="77777777" w:rsidR="00361191" w:rsidRPr="00361191" w:rsidRDefault="00361191" w:rsidP="0036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61191">
              <w:rPr>
                <w:rFonts w:ascii="Courier New" w:hAnsi="Courier New" w:cs="Courier New"/>
                <w:sz w:val="18"/>
                <w:szCs w:val="18"/>
              </w:rPr>
              <w:t xml:space="preserve">    var template (value) DL_DCCH_Message v_RrcResume := f_NR_38508_Get_RRCResume_Def(p_NR_CellId, p_RRC_TI, p_CellGroupConfig, p_RadioBearerConfig, p_MeasConfig, p_RRCResume_v1560_IEs);</w:t>
            </w:r>
          </w:p>
          <w:p w14:paraId="1CCE64E1" w14:textId="77777777" w:rsidR="00361191" w:rsidRPr="00361191" w:rsidRDefault="00361191" w:rsidP="0036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3500CD9A" w14:textId="77777777" w:rsidR="00361191" w:rsidRPr="00361191" w:rsidRDefault="00361191" w:rsidP="0036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61191">
              <w:rPr>
                <w:rFonts w:ascii="Courier New" w:hAnsi="Courier New" w:cs="Courier New"/>
                <w:sz w:val="18"/>
                <w:szCs w:val="18"/>
              </w:rPr>
              <w:t xml:space="preserve">    // Switch on UL grant assignments</w:t>
            </w:r>
          </w:p>
          <w:p w14:paraId="7ADC59D2" w14:textId="77777777" w:rsidR="00361191" w:rsidRPr="00361191" w:rsidRDefault="00361191" w:rsidP="0036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61191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Pr="00E070F7">
              <w:rPr>
                <w:rFonts w:ascii="Courier New" w:hAnsi="Courier New" w:cs="Courier New"/>
                <w:sz w:val="18"/>
                <w:szCs w:val="18"/>
                <w:highlight w:val="yellow"/>
              </w:rPr>
              <w:t>f_NR_ULGrantConfiguration_Start(p_NR_CellId);</w:t>
            </w:r>
          </w:p>
          <w:p w14:paraId="726EB510" w14:textId="77777777" w:rsidR="00361191" w:rsidRPr="00361191" w:rsidRDefault="00361191" w:rsidP="0036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1C2516AF" w14:textId="77777777" w:rsidR="00361191" w:rsidRPr="00361191" w:rsidRDefault="00361191" w:rsidP="0036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61191">
              <w:rPr>
                <w:rFonts w:ascii="Courier New" w:hAnsi="Courier New" w:cs="Courier New"/>
                <w:sz w:val="18"/>
                <w:szCs w:val="18"/>
              </w:rPr>
              <w:t xml:space="preserve">    // Refresh security keys and activate security =&gt; moved to the function bringing UE to Inactive state to give time to SS to configure security parameters</w:t>
            </w:r>
          </w:p>
          <w:p w14:paraId="55E3F264" w14:textId="77777777" w:rsidR="00361191" w:rsidRPr="00361191" w:rsidRDefault="00361191" w:rsidP="0036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24D6D6B9" w14:textId="77777777" w:rsidR="00361191" w:rsidRPr="00361191" w:rsidRDefault="00361191" w:rsidP="0036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61191">
              <w:rPr>
                <w:rFonts w:ascii="Courier New" w:hAnsi="Courier New" w:cs="Courier New"/>
                <w:sz w:val="18"/>
                <w:szCs w:val="18"/>
              </w:rPr>
              <w:t xml:space="preserve">    //@sic R5s210578 sic@</w:t>
            </w:r>
          </w:p>
          <w:p w14:paraId="60F83C5D" w14:textId="77777777" w:rsidR="00361191" w:rsidRPr="00361191" w:rsidRDefault="00361191" w:rsidP="0036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61191">
              <w:rPr>
                <w:rFonts w:ascii="Courier New" w:hAnsi="Courier New" w:cs="Courier New"/>
                <w:sz w:val="18"/>
                <w:szCs w:val="18"/>
              </w:rPr>
              <w:t xml:space="preserve">    //Reconfigure DRB in SS - existing DRBs are not reconfigured during release</w:t>
            </w:r>
          </w:p>
          <w:p w14:paraId="2E30AEBA" w14:textId="77777777" w:rsidR="00361191" w:rsidRPr="00361191" w:rsidRDefault="00361191" w:rsidP="0036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61191">
              <w:rPr>
                <w:rFonts w:ascii="Courier New" w:hAnsi="Courier New" w:cs="Courier New"/>
                <w:sz w:val="18"/>
                <w:szCs w:val="18"/>
              </w:rPr>
              <w:t xml:space="preserve">    f_NR_SS_CommonRadioBearerConfig(p_NR_CellId, v_SS_Config, p_TimingInfo);</w:t>
            </w:r>
          </w:p>
          <w:p w14:paraId="1CABE17A" w14:textId="77777777" w:rsidR="00361191" w:rsidRPr="00361191" w:rsidRDefault="00361191" w:rsidP="0036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61191">
              <w:rPr>
                <w:rFonts w:ascii="Courier New" w:hAnsi="Courier New" w:cs="Courier New"/>
                <w:sz w:val="18"/>
                <w:szCs w:val="18"/>
              </w:rPr>
              <w:t xml:space="preserve">    //Activate security on newly configured DRB @sic R5s200102 sic@</w:t>
            </w:r>
          </w:p>
          <w:p w14:paraId="08F5B8E0" w14:textId="77777777" w:rsidR="00361191" w:rsidRPr="00361191" w:rsidRDefault="00361191" w:rsidP="0036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61191">
              <w:rPr>
                <w:rFonts w:ascii="Courier New" w:hAnsi="Courier New" w:cs="Courier New"/>
                <w:sz w:val="18"/>
                <w:szCs w:val="18"/>
              </w:rPr>
              <w:t xml:space="preserve">    f_NR_SS_AS_ActivateSecurity_NoRefresh(p_NR_CellId, p_TimingInfo);</w:t>
            </w:r>
          </w:p>
          <w:p w14:paraId="55C21BA7" w14:textId="77777777" w:rsidR="00361191" w:rsidRPr="00361191" w:rsidRDefault="00361191" w:rsidP="0036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12ABAAF1" w14:textId="77777777" w:rsidR="00361191" w:rsidRPr="00361191" w:rsidRDefault="00361191" w:rsidP="0036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61191">
              <w:rPr>
                <w:rFonts w:ascii="Courier New" w:hAnsi="Courier New" w:cs="Courier New"/>
                <w:sz w:val="18"/>
                <w:szCs w:val="18"/>
              </w:rPr>
              <w:t xml:space="preserve">    //@sic R5s210578 sic@</w:t>
            </w:r>
          </w:p>
          <w:p w14:paraId="5EC987C9" w14:textId="77777777" w:rsidR="00361191" w:rsidRPr="00361191" w:rsidRDefault="00361191" w:rsidP="0036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61191">
              <w:rPr>
                <w:rFonts w:ascii="Courier New" w:hAnsi="Courier New" w:cs="Courier New"/>
                <w:sz w:val="18"/>
                <w:szCs w:val="18"/>
              </w:rPr>
              <w:t xml:space="preserve">    SRB.send(cas_NR_SRB1_RrcPdu_REQ(p_NR_CellId, p_TimingInfo, v_RrcResume));  //@sic R5-204441, R5s191051: added p_CellGroupConfig as a temporary solution sic@</w:t>
            </w:r>
          </w:p>
          <w:p w14:paraId="5B72381C" w14:textId="746B189C" w:rsidR="002A077B" w:rsidRPr="005571C5" w:rsidRDefault="00361191" w:rsidP="0036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361191">
              <w:rPr>
                <w:rFonts w:ascii="Courier New" w:hAnsi="Courier New" w:cs="Courier New"/>
                <w:sz w:val="18"/>
                <w:szCs w:val="18"/>
              </w:rPr>
              <w:t xml:space="preserve">  }</w:t>
            </w:r>
          </w:p>
        </w:tc>
      </w:tr>
    </w:tbl>
    <w:p w14:paraId="46B27209" w14:textId="77777777" w:rsidR="00F60E77" w:rsidRDefault="00F60E77" w:rsidP="00AF7E7F">
      <w:pPr>
        <w:spacing w:after="0"/>
        <w:rPr>
          <w:rFonts w:ascii="Arial" w:hAnsi="Arial"/>
          <w:b/>
          <w:lang w:eastAsia="en-GB"/>
        </w:rPr>
      </w:pPr>
    </w:p>
    <w:p w14:paraId="28C15AA9" w14:textId="135BE024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12CDE" w14:paraId="125CB703" w14:textId="77777777" w:rsidTr="00875577">
        <w:tc>
          <w:tcPr>
            <w:tcW w:w="9629" w:type="dxa"/>
          </w:tcPr>
          <w:p w14:paraId="0394774A" w14:textId="77777777" w:rsidR="00CC6935" w:rsidRPr="00CC6935" w:rsidRDefault="00CC6935" w:rsidP="00CC69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C6935">
              <w:rPr>
                <w:rFonts w:ascii="Courier New" w:hAnsi="Courier New" w:cs="Courier New"/>
                <w:sz w:val="18"/>
                <w:szCs w:val="18"/>
              </w:rPr>
              <w:t>function f_NR_SendRRCResume_Def( NR_CellId_Type                    p_NR_CellId,</w:t>
            </w:r>
          </w:p>
          <w:p w14:paraId="71B116AA" w14:textId="77777777" w:rsidR="00CC6935" w:rsidRPr="00CC6935" w:rsidRDefault="00CC6935" w:rsidP="00CC69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C6935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template (value) TimingInfo_Type  p_TimingInfo := cs_TimingInfo_Now,</w:t>
            </w:r>
          </w:p>
          <w:p w14:paraId="31BF6E38" w14:textId="77777777" w:rsidR="00CC6935" w:rsidRPr="00CC6935" w:rsidRDefault="00CC6935" w:rsidP="00CC69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C6935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RRC_TransactionIdentifier         p_RRC_TI := tsc_NR_RRC_TI_Def,</w:t>
            </w:r>
          </w:p>
          <w:p w14:paraId="17F43AEE" w14:textId="77777777" w:rsidR="00CC6935" w:rsidRPr="00CC6935" w:rsidRDefault="00CC6935" w:rsidP="00CC69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C6935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template (omit) CellGroupConfig   p_CellGroupConfig := omit,</w:t>
            </w:r>
          </w:p>
          <w:p w14:paraId="0F85751C" w14:textId="77777777" w:rsidR="00CC6935" w:rsidRPr="00CC6935" w:rsidRDefault="00CC6935" w:rsidP="00CC69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C6935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template (omit) RadioBearerConfig p_RadioBearerConfig := omit,</w:t>
            </w:r>
          </w:p>
          <w:p w14:paraId="0DEA72F0" w14:textId="77777777" w:rsidR="00CC6935" w:rsidRPr="00CC6935" w:rsidRDefault="00CC6935" w:rsidP="00CC69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C6935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template (omit) MeasConfig        p_MeasConfig := omit,</w:t>
            </w:r>
          </w:p>
          <w:p w14:paraId="76482AC4" w14:textId="77777777" w:rsidR="00CC6935" w:rsidRPr="00CC6935" w:rsidRDefault="00CC6935" w:rsidP="00CC69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C6935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template (omit) RRCResume_v1560_IEs p_RRCResume_v1560_IEs := omit,</w:t>
            </w:r>
          </w:p>
          <w:p w14:paraId="499D8947" w14:textId="77777777" w:rsidR="00CC6935" w:rsidRPr="00CC6935" w:rsidRDefault="00CC6935" w:rsidP="00CC69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C6935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</w:t>
            </w:r>
            <w:r w:rsidRPr="00D11E90">
              <w:rPr>
                <w:rFonts w:ascii="Courier New" w:hAnsi="Courier New" w:cs="Courier New"/>
                <w:sz w:val="18"/>
                <w:szCs w:val="18"/>
                <w:highlight w:val="yellow"/>
              </w:rPr>
              <w:t>boolean p_StartGrantPeriodic := true //WA#WI=1271929</w:t>
            </w:r>
          </w:p>
          <w:p w14:paraId="3BA84E2C" w14:textId="77777777" w:rsidR="00CC6935" w:rsidRPr="00CC6935" w:rsidRDefault="00CC6935" w:rsidP="00CC69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C6935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) runs on NR5GC_PTC</w:t>
            </w:r>
          </w:p>
          <w:p w14:paraId="42CBBE9B" w14:textId="77777777" w:rsidR="00CC6935" w:rsidRPr="00CC6935" w:rsidRDefault="00CC6935" w:rsidP="00CC69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C6935">
              <w:rPr>
                <w:rFonts w:ascii="Courier New" w:hAnsi="Courier New" w:cs="Courier New"/>
                <w:sz w:val="18"/>
                <w:szCs w:val="18"/>
              </w:rPr>
              <w:t xml:space="preserve">  { //@sic R5-201646: added p_RadioBearerConfig sic@</w:t>
            </w:r>
          </w:p>
          <w:p w14:paraId="1D5C2B3C" w14:textId="77777777" w:rsidR="00CC6935" w:rsidRPr="00CC6935" w:rsidRDefault="00CC6935" w:rsidP="00CC69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C6935">
              <w:rPr>
                <w:rFonts w:ascii="Courier New" w:hAnsi="Courier New" w:cs="Courier New"/>
                <w:sz w:val="18"/>
                <w:szCs w:val="18"/>
              </w:rPr>
              <w:t xml:space="preserve">    //@sic R5-204441: added p_MeasConfig sic@</w:t>
            </w:r>
          </w:p>
          <w:p w14:paraId="73F357FD" w14:textId="77777777" w:rsidR="00CC6935" w:rsidRPr="00CC6935" w:rsidRDefault="00CC6935" w:rsidP="00CC69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C6935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 //@sic R5-241544: for SDT added v_RrcResume sic@</w:t>
            </w:r>
          </w:p>
          <w:p w14:paraId="598371C8" w14:textId="77777777" w:rsidR="00CC6935" w:rsidRPr="00CC6935" w:rsidRDefault="00CC6935" w:rsidP="00CC69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de-DE"/>
              </w:rPr>
            </w:pPr>
            <w:r w:rsidRPr="00CC6935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Pr="00CC6935">
              <w:rPr>
                <w:rFonts w:ascii="Courier New" w:hAnsi="Courier New" w:cs="Courier New"/>
                <w:sz w:val="18"/>
                <w:szCs w:val="18"/>
                <w:lang w:val="de-DE"/>
              </w:rPr>
              <w:t>var NR_DRBInfoList_Type v_ExistingDRBs := f_NR5GC_MobileInfo_GetDRBInfoList();</w:t>
            </w:r>
          </w:p>
          <w:p w14:paraId="22B0DCA6" w14:textId="77777777" w:rsidR="00CC6935" w:rsidRPr="00CC6935" w:rsidRDefault="00CC6935" w:rsidP="00CC69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C6935">
              <w:rPr>
                <w:rFonts w:ascii="Courier New" w:hAnsi="Courier New" w:cs="Courier New"/>
                <w:sz w:val="18"/>
                <w:szCs w:val="18"/>
                <w:lang w:val="de-DE"/>
              </w:rPr>
              <w:t xml:space="preserve">    </w:t>
            </w:r>
            <w:r w:rsidRPr="00CC6935">
              <w:rPr>
                <w:rFonts w:ascii="Courier New" w:hAnsi="Courier New" w:cs="Courier New"/>
                <w:sz w:val="18"/>
                <w:szCs w:val="18"/>
              </w:rPr>
              <w:t>var template (value) NR_RadioBearerList_Type v_SS_Config := f_NR5GC_GetRadioBearerList(v_ExistingDRBs);</w:t>
            </w:r>
          </w:p>
          <w:p w14:paraId="760DA1B8" w14:textId="77777777" w:rsidR="00CC6935" w:rsidRPr="00CC6935" w:rsidRDefault="00CC6935" w:rsidP="00CC69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C6935">
              <w:rPr>
                <w:rFonts w:ascii="Courier New" w:hAnsi="Courier New" w:cs="Courier New"/>
                <w:sz w:val="18"/>
                <w:szCs w:val="18"/>
              </w:rPr>
              <w:t xml:space="preserve">    var template (value) DL_DCCH_Message v_RrcResume := f_NR_38508_Get_RRCResume_Def(p_NR_CellId, p_RRC_TI, p_CellGroupConfig, p_RadioBearerConfig, p_MeasConfig, p_RRCResume_v1560_IEs);</w:t>
            </w:r>
          </w:p>
          <w:p w14:paraId="040212BF" w14:textId="77777777" w:rsidR="00CC6935" w:rsidRPr="00CC6935" w:rsidRDefault="00CC6935" w:rsidP="00CC69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3A9DA1E3" w14:textId="0D48BB31" w:rsidR="00CC6935" w:rsidRPr="00D11E90" w:rsidRDefault="00CC6935" w:rsidP="00CC69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CC6935"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  <w:r w:rsidRPr="00D11E90">
              <w:rPr>
                <w:rFonts w:ascii="Courier New" w:hAnsi="Courier New" w:cs="Courier New"/>
                <w:sz w:val="18"/>
                <w:szCs w:val="18"/>
                <w:highlight w:val="yellow"/>
              </w:rPr>
              <w:t>//WA#WI=1271929 - Periodic grant</w:t>
            </w:r>
          </w:p>
          <w:p w14:paraId="4C5843C7" w14:textId="77777777" w:rsidR="00CC6935" w:rsidRPr="00D11E90" w:rsidRDefault="00CC6935" w:rsidP="00CC69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D11E90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var SubcarrierSpacing v_SCS := f_NR_CellInfo_GetSCS(p_NR_CellId);</w:t>
            </w:r>
          </w:p>
          <w:p w14:paraId="712CF99D" w14:textId="77777777" w:rsidR="00CC6935" w:rsidRPr="00D11E90" w:rsidRDefault="00CC6935" w:rsidP="00CC69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D11E90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if(p_StartGrantPeriodic)</w:t>
            </w:r>
          </w:p>
          <w:p w14:paraId="6570F172" w14:textId="77777777" w:rsidR="00CC6935" w:rsidRPr="00D11E90" w:rsidRDefault="00CC6935" w:rsidP="00CC69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D11E90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{</w:t>
            </w:r>
          </w:p>
          <w:p w14:paraId="38EB9488" w14:textId="77777777" w:rsidR="00CC6935" w:rsidRPr="00D11E90" w:rsidRDefault="00CC6935" w:rsidP="00CC69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D11E90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if (v_SCS == kHz30)</w:t>
            </w:r>
          </w:p>
          <w:p w14:paraId="40ADF162" w14:textId="77777777" w:rsidR="00CC6935" w:rsidRPr="00D11E90" w:rsidRDefault="00CC6935" w:rsidP="00CC69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D11E90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{</w:t>
            </w:r>
          </w:p>
          <w:p w14:paraId="6C121D7B" w14:textId="77777777" w:rsidR="00CC6935" w:rsidRPr="00D11E90" w:rsidRDefault="00CC6935" w:rsidP="00CC69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D11E90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f_NR_ULGrantConfiguration_StartPeriodicGrant(p_NR_CellId,</w:t>
            </w:r>
          </w:p>
          <w:p w14:paraId="0E01F292" w14:textId="77777777" w:rsidR="00CC6935" w:rsidRPr="00D11E90" w:rsidRDefault="00CC6935" w:rsidP="00CC69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D11E90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                            cs_TimingInfo_SubFrame(2),</w:t>
            </w:r>
          </w:p>
          <w:p w14:paraId="7BC37A51" w14:textId="77777777" w:rsidR="00CC6935" w:rsidRPr="00D11E90" w:rsidRDefault="00CC6935" w:rsidP="00CC69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D11E90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                            valueof (cs_NR_ResourceAllocationDef),</w:t>
            </w:r>
          </w:p>
          <w:p w14:paraId="153866DF" w14:textId="77777777" w:rsidR="00CC6935" w:rsidRPr="00D11E90" w:rsidRDefault="00CC6935" w:rsidP="00CC69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D11E90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                            10);       // periodic grant every 5ms (80% of 12ms the Inactivity Timer)  </w:t>
            </w:r>
          </w:p>
          <w:p w14:paraId="2FCF2CCA" w14:textId="77777777" w:rsidR="00CC6935" w:rsidRPr="00D11E90" w:rsidRDefault="00CC6935" w:rsidP="00CC69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D11E90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</w:t>
            </w:r>
          </w:p>
          <w:p w14:paraId="39F60891" w14:textId="77777777" w:rsidR="00CC6935" w:rsidRPr="00D11E90" w:rsidRDefault="00CC6935" w:rsidP="00CC69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D11E90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}</w:t>
            </w:r>
          </w:p>
          <w:p w14:paraId="2EB36B95" w14:textId="77777777" w:rsidR="00CC6935" w:rsidRPr="00D11E90" w:rsidRDefault="00CC6935" w:rsidP="00CC69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D11E90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else {</w:t>
            </w:r>
          </w:p>
          <w:p w14:paraId="343302DB" w14:textId="77777777" w:rsidR="00CC6935" w:rsidRPr="00D11E90" w:rsidRDefault="00CC6935" w:rsidP="00CC69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D11E90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   f_NR_ULGrantConfiguration_StartPeriodicGrant(p_NR_CellId,</w:t>
            </w:r>
          </w:p>
          <w:p w14:paraId="2401493A" w14:textId="77777777" w:rsidR="00CC6935" w:rsidRPr="00D11E90" w:rsidRDefault="00CC6935" w:rsidP="00CC69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D11E90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                            cs_TimingInfo_SubFrame(5),</w:t>
            </w:r>
          </w:p>
          <w:p w14:paraId="6062FC5A" w14:textId="77777777" w:rsidR="00CC6935" w:rsidRPr="00D11E90" w:rsidRDefault="00CC6935" w:rsidP="00CC69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D11E90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                            valueof (cs_NR_ResourceAllocationDef),</w:t>
            </w:r>
          </w:p>
          <w:p w14:paraId="5077F112" w14:textId="77777777" w:rsidR="00CC6935" w:rsidRPr="00D11E90" w:rsidRDefault="00CC6935" w:rsidP="00CC69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D11E90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                            10);       // periodic grant every 5ms (80% of 12ms the Inactivity Timer)  </w:t>
            </w:r>
          </w:p>
          <w:p w14:paraId="24681A5B" w14:textId="77777777" w:rsidR="00CC6935" w:rsidRPr="00D11E90" w:rsidRDefault="00CC6935" w:rsidP="00CC69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D11E90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}</w:t>
            </w:r>
          </w:p>
          <w:p w14:paraId="0210DC44" w14:textId="3E3E6DAD" w:rsidR="00875577" w:rsidRPr="00875577" w:rsidRDefault="00CC6935" w:rsidP="008755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D11E90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</w:t>
            </w:r>
            <w:r w:rsidRPr="00875577">
              <w:rPr>
                <w:rFonts w:ascii="Courier New" w:hAnsi="Courier New" w:cs="Courier New"/>
                <w:sz w:val="18"/>
                <w:szCs w:val="18"/>
                <w:highlight w:val="yellow"/>
              </w:rPr>
              <w:t>}</w:t>
            </w:r>
            <w:r w:rsidR="00875577" w:rsidRPr="00875577">
              <w:rPr>
                <w:rFonts w:ascii="Courier New" w:hAnsi="Courier New" w:cs="Courier New"/>
                <w:sz w:val="18"/>
                <w:szCs w:val="18"/>
                <w:highlight w:val="yellow"/>
              </w:rPr>
              <w:t>else {</w:t>
            </w:r>
          </w:p>
          <w:p w14:paraId="049E1278" w14:textId="77777777" w:rsidR="00875577" w:rsidRPr="00875577" w:rsidRDefault="00875577" w:rsidP="008755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</w:p>
          <w:p w14:paraId="5BDED7AC" w14:textId="753EC87B" w:rsidR="00875577" w:rsidRPr="00875577" w:rsidRDefault="00875577" w:rsidP="008755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875577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// Switch on UL grant assignments</w:t>
            </w:r>
          </w:p>
          <w:p w14:paraId="0F04B975" w14:textId="77777777" w:rsidR="00875577" w:rsidRPr="00875577" w:rsidRDefault="00875577" w:rsidP="008755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875577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f_NR_ULGrantConfiguration_Start(p_NR_CellId);   </w:t>
            </w:r>
          </w:p>
          <w:p w14:paraId="5C0BBC2A" w14:textId="3F570913" w:rsidR="00875577" w:rsidRDefault="00875577" w:rsidP="008755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75577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}</w:t>
            </w:r>
          </w:p>
          <w:p w14:paraId="0903E397" w14:textId="77777777" w:rsidR="00875577" w:rsidRPr="00CC6935" w:rsidRDefault="00875577" w:rsidP="008755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343F779D" w14:textId="77777777" w:rsidR="00CC6935" w:rsidRPr="00CC6935" w:rsidRDefault="00CC6935" w:rsidP="00CC69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C6935">
              <w:rPr>
                <w:rFonts w:ascii="Courier New" w:hAnsi="Courier New" w:cs="Courier New"/>
                <w:sz w:val="18"/>
                <w:szCs w:val="18"/>
              </w:rPr>
              <w:t xml:space="preserve">    // Refresh security keys and activate security =&gt; moved to the function bringing UE to Inactive state to give time to SS to configure security parameters</w:t>
            </w:r>
          </w:p>
          <w:p w14:paraId="01DC9522" w14:textId="77777777" w:rsidR="00CC6935" w:rsidRPr="00CC6935" w:rsidRDefault="00CC6935" w:rsidP="00CC69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0651FDB1" w14:textId="77777777" w:rsidR="00CC6935" w:rsidRPr="00CC6935" w:rsidRDefault="00CC6935" w:rsidP="00CC69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C6935">
              <w:rPr>
                <w:rFonts w:ascii="Courier New" w:hAnsi="Courier New" w:cs="Courier New"/>
                <w:sz w:val="18"/>
                <w:szCs w:val="18"/>
              </w:rPr>
              <w:t xml:space="preserve">    //@sic R5s210578 sic@</w:t>
            </w:r>
          </w:p>
          <w:p w14:paraId="127E1598" w14:textId="77777777" w:rsidR="00CC6935" w:rsidRPr="00CC6935" w:rsidRDefault="00CC6935" w:rsidP="00CC69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C6935">
              <w:rPr>
                <w:rFonts w:ascii="Courier New" w:hAnsi="Courier New" w:cs="Courier New"/>
                <w:sz w:val="18"/>
                <w:szCs w:val="18"/>
              </w:rPr>
              <w:t xml:space="preserve">    //Reconfigure DRB in SS - existing DRBs are not reconfigured during release</w:t>
            </w:r>
          </w:p>
          <w:p w14:paraId="0A0F2BB9" w14:textId="77777777" w:rsidR="00CC6935" w:rsidRPr="00CC6935" w:rsidRDefault="00CC6935" w:rsidP="00CC69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C6935">
              <w:rPr>
                <w:rFonts w:ascii="Courier New" w:hAnsi="Courier New" w:cs="Courier New"/>
                <w:sz w:val="18"/>
                <w:szCs w:val="18"/>
              </w:rPr>
              <w:t xml:space="preserve">    f_NR_SS_CommonRadioBearerConfig(p_NR_CellId, v_SS_Config, p_TimingInfo);</w:t>
            </w:r>
          </w:p>
          <w:p w14:paraId="030D15B1" w14:textId="77777777" w:rsidR="00CC6935" w:rsidRPr="00CC6935" w:rsidRDefault="00CC6935" w:rsidP="00CC69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C6935">
              <w:rPr>
                <w:rFonts w:ascii="Courier New" w:hAnsi="Courier New" w:cs="Courier New"/>
                <w:sz w:val="18"/>
                <w:szCs w:val="18"/>
              </w:rPr>
              <w:t xml:space="preserve">    //Activate security on newly configured DRB @sic R5s200102 sic@</w:t>
            </w:r>
          </w:p>
          <w:p w14:paraId="2805C8FC" w14:textId="77777777" w:rsidR="00CC6935" w:rsidRPr="00CC6935" w:rsidRDefault="00CC6935" w:rsidP="00CC69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C6935">
              <w:rPr>
                <w:rFonts w:ascii="Courier New" w:hAnsi="Courier New" w:cs="Courier New"/>
                <w:sz w:val="18"/>
                <w:szCs w:val="18"/>
              </w:rPr>
              <w:t xml:space="preserve">    f_NR_SS_AS_ActivateSecurity_NoRefresh(p_NR_CellId, p_TimingInfo);</w:t>
            </w:r>
          </w:p>
          <w:p w14:paraId="00FC24B0" w14:textId="77777777" w:rsidR="00CC6935" w:rsidRPr="00CC6935" w:rsidRDefault="00CC6935" w:rsidP="00CC69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64181817" w14:textId="77777777" w:rsidR="00CC6935" w:rsidRPr="00CC6935" w:rsidRDefault="00CC6935" w:rsidP="00CC69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C6935">
              <w:rPr>
                <w:rFonts w:ascii="Courier New" w:hAnsi="Courier New" w:cs="Courier New"/>
                <w:sz w:val="18"/>
                <w:szCs w:val="18"/>
              </w:rPr>
              <w:t xml:space="preserve">    //@sic R5s210578 sic@</w:t>
            </w:r>
          </w:p>
          <w:p w14:paraId="0B6109A2" w14:textId="77777777" w:rsidR="00CC6935" w:rsidRPr="00CC6935" w:rsidRDefault="00CC6935" w:rsidP="00CC69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C6935">
              <w:rPr>
                <w:rFonts w:ascii="Courier New" w:hAnsi="Courier New" w:cs="Courier New"/>
                <w:sz w:val="18"/>
                <w:szCs w:val="18"/>
              </w:rPr>
              <w:t xml:space="preserve">    SRB.send(cas_NR_SRB1_RrcPdu_REQ(p_NR_CellId, p_TimingInfo, v_RrcResume));  //@sic R5-204441, R5s191051: added p_CellGroupConfig as a temporary solution sic@</w:t>
            </w:r>
          </w:p>
          <w:p w14:paraId="2625C754" w14:textId="24BB35F7" w:rsidR="0093623F" w:rsidRPr="00B5380A" w:rsidRDefault="00CC6935" w:rsidP="00CC69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CC6935">
              <w:rPr>
                <w:rFonts w:ascii="Courier New" w:hAnsi="Courier New" w:cs="Courier New"/>
                <w:sz w:val="18"/>
                <w:szCs w:val="18"/>
              </w:rPr>
              <w:t xml:space="preserve">  }</w:t>
            </w:r>
          </w:p>
        </w:tc>
      </w:tr>
    </w:tbl>
    <w:p w14:paraId="7B939EEA" w14:textId="51EC0178" w:rsidR="008F1E04" w:rsidRPr="00E12CDE" w:rsidRDefault="008F1E04" w:rsidP="008F1E04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38" w:name="_Toc170734884"/>
      <w:r w:rsidRPr="00E12CDE">
        <w:rPr>
          <w:b/>
          <w:lang w:val="pt-BR"/>
        </w:rPr>
        <w:lastRenderedPageBreak/>
        <w:t xml:space="preserve">Change </w:t>
      </w:r>
      <w:r>
        <w:rPr>
          <w:b/>
          <w:lang w:val="pt-BR"/>
        </w:rPr>
        <w:t>2</w:t>
      </w:r>
      <w:bookmarkEnd w:id="3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8F1E04" w:rsidRPr="00E12CDE" w14:paraId="0B2C1C4F" w14:textId="77777777" w:rsidTr="003C52D1">
        <w:trPr>
          <w:trHeight w:val="447"/>
        </w:trPr>
        <w:tc>
          <w:tcPr>
            <w:tcW w:w="1985" w:type="dxa"/>
          </w:tcPr>
          <w:p w14:paraId="694468BF" w14:textId="77777777" w:rsidR="008F1E04" w:rsidRPr="00E12CDE" w:rsidRDefault="008F1E04" w:rsidP="008C730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64D2EF1D" w14:textId="1CDEE933" w:rsidR="008F1E04" w:rsidRPr="000D7399" w:rsidRDefault="00514E9A" w:rsidP="008C730E">
            <w:pPr>
              <w:spacing w:after="0"/>
              <w:rPr>
                <w:rFonts w:ascii="Arial" w:hAnsi="Arial" w:cs="Arial"/>
              </w:rPr>
            </w:pPr>
            <w:r w:rsidRPr="00514E9A">
              <w:rPr>
                <w:rFonts w:ascii="Arial" w:hAnsi="Arial" w:cs="Arial"/>
              </w:rPr>
              <w:t>f_NR_RRCResumeComplete_Def</w:t>
            </w:r>
          </w:p>
        </w:tc>
      </w:tr>
      <w:tr w:rsidR="008F1E04" w:rsidRPr="00E12CDE" w14:paraId="39A97DCB" w14:textId="77777777" w:rsidTr="003C52D1">
        <w:trPr>
          <w:trHeight w:val="452"/>
        </w:trPr>
        <w:tc>
          <w:tcPr>
            <w:tcW w:w="1985" w:type="dxa"/>
          </w:tcPr>
          <w:p w14:paraId="3646A970" w14:textId="77777777" w:rsidR="008F1E04" w:rsidRPr="00E12CDE" w:rsidRDefault="008F1E04" w:rsidP="008C730E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FDF0401" w14:textId="1B68C584" w:rsidR="008F1E04" w:rsidRPr="005034ED" w:rsidRDefault="003C52D1" w:rsidP="003C52D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/>
                <w:lang w:eastAsia="zh-CN"/>
              </w:rPr>
              <w:t xml:space="preserve">1. </w:t>
            </w:r>
            <w:r w:rsidRPr="00CA609E">
              <w:rPr>
                <w:rFonts w:ascii="Arial" w:hAnsi="Arial" w:cs="Arial"/>
              </w:rPr>
              <w:t>RRCResumeComplete has been received so SS can switch back to SR based UL Grant configurations now.</w:t>
            </w:r>
          </w:p>
        </w:tc>
      </w:tr>
      <w:tr w:rsidR="008F1E04" w:rsidRPr="00E12CDE" w14:paraId="3258C862" w14:textId="77777777" w:rsidTr="003C52D1">
        <w:tc>
          <w:tcPr>
            <w:tcW w:w="1985" w:type="dxa"/>
          </w:tcPr>
          <w:p w14:paraId="364BB002" w14:textId="77777777" w:rsidR="008F1E04" w:rsidRPr="00E12CDE" w:rsidRDefault="008F1E04" w:rsidP="008C730E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25C0D74" w14:textId="02772257" w:rsidR="005034ED" w:rsidRPr="005034ED" w:rsidRDefault="003C52D1" w:rsidP="005034ED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1. </w:t>
            </w:r>
            <w:r w:rsidR="00CA609E" w:rsidRPr="00CA609E">
              <w:rPr>
                <w:rFonts w:cs="Arial"/>
              </w:rPr>
              <w:t xml:space="preserve">Added a flag </w:t>
            </w:r>
            <w:r w:rsidR="00CA609E">
              <w:rPr>
                <w:rFonts w:cs="Arial"/>
              </w:rPr>
              <w:t>p_</w:t>
            </w:r>
            <w:r w:rsidR="00CA609E" w:rsidRPr="00CA609E">
              <w:rPr>
                <w:rFonts w:cs="Arial"/>
              </w:rPr>
              <w:t xml:space="preserve">SRGrantEnable to control the UL Grant configuration as SR based in function </w:t>
            </w:r>
            <w:r w:rsidR="00CA609E" w:rsidRPr="00514E9A">
              <w:rPr>
                <w:rFonts w:cs="Arial"/>
              </w:rPr>
              <w:t>f_NR_RRCResumeComplete_Def</w:t>
            </w:r>
            <w:r w:rsidR="00CA609E">
              <w:rPr>
                <w:rFonts w:cs="Arial"/>
              </w:rPr>
              <w:t>.</w:t>
            </w:r>
          </w:p>
          <w:p w14:paraId="36493A92" w14:textId="621A4DBE" w:rsidR="008F1E04" w:rsidRPr="005034ED" w:rsidRDefault="008F1E04" w:rsidP="008C730E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8F1E04" w:rsidRPr="00E12CDE" w14:paraId="558937D4" w14:textId="77777777" w:rsidTr="003C52D1">
        <w:tc>
          <w:tcPr>
            <w:tcW w:w="1985" w:type="dxa"/>
          </w:tcPr>
          <w:p w14:paraId="130C2D2C" w14:textId="77777777" w:rsidR="008F1E04" w:rsidRPr="00E12CDE" w:rsidRDefault="008F1E04" w:rsidP="008C730E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52DB518" w14:textId="306A896F" w:rsidR="008F1E04" w:rsidRPr="000D7399" w:rsidRDefault="00D44B4A" w:rsidP="008C730E">
            <w:pPr>
              <w:spacing w:after="0"/>
              <w:rPr>
                <w:rFonts w:ascii="Arial" w:hAnsi="Arial" w:cs="Arial"/>
                <w:lang w:eastAsia="zh-CN"/>
              </w:rPr>
            </w:pPr>
            <w:r w:rsidRPr="00EA2023">
              <w:rPr>
                <w:rFonts w:ascii="Arial" w:hAnsi="Arial" w:cs="Arial"/>
              </w:rPr>
              <w:t>NR5GC\NR5GC_RRCSteps.ttcn</w:t>
            </w:r>
          </w:p>
        </w:tc>
      </w:tr>
    </w:tbl>
    <w:p w14:paraId="19FD2EEC" w14:textId="77777777" w:rsidR="008F1E04" w:rsidRDefault="008F1E04" w:rsidP="008F1E04">
      <w:pPr>
        <w:rPr>
          <w:rFonts w:ascii="Arial" w:hAnsi="Arial" w:cs="Arial"/>
          <w:b/>
        </w:rPr>
      </w:pPr>
    </w:p>
    <w:p w14:paraId="20FDD0F4" w14:textId="77777777" w:rsidR="008F1E04" w:rsidRPr="005571C5" w:rsidRDefault="008F1E04" w:rsidP="008F1E04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8F1E04" w:rsidRPr="00E12CDE" w14:paraId="6D8E0B66" w14:textId="77777777" w:rsidTr="0081778F">
        <w:tc>
          <w:tcPr>
            <w:tcW w:w="9629" w:type="dxa"/>
          </w:tcPr>
          <w:p w14:paraId="37887378" w14:textId="77777777" w:rsidR="0081778F" w:rsidRPr="0081778F" w:rsidRDefault="0081778F" w:rsidP="008177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>function f_NR_RRCResumeComplete_Def(NR_CellId_Type p_NR_CellId,</w:t>
            </w:r>
          </w:p>
          <w:p w14:paraId="08C29CBC" w14:textId="77777777" w:rsidR="0081778F" w:rsidRPr="0081778F" w:rsidRDefault="0081778F" w:rsidP="008177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template(present) UL_DCCH_Message p_ExpectedRRCResumeComplete := cr_38508_RRCResumeComplete)</w:t>
            </w:r>
          </w:p>
          <w:p w14:paraId="2D039F7B" w14:textId="77777777" w:rsidR="0081778F" w:rsidRPr="0081778F" w:rsidRDefault="0081778F" w:rsidP="008177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  runs on NR_BASE_PTC return  template (omit) NG_NAS_MSG_Indication_Type</w:t>
            </w:r>
          </w:p>
          <w:p w14:paraId="7F09FA96" w14:textId="77777777" w:rsidR="0081778F" w:rsidRPr="0081778F" w:rsidRDefault="0081778F" w:rsidP="008177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{</w:t>
            </w:r>
          </w:p>
          <w:p w14:paraId="3CDF4294" w14:textId="77777777" w:rsidR="0081778F" w:rsidRPr="0081778F" w:rsidRDefault="0081778F" w:rsidP="008177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  var template (omit) NG_NAS_MSG_Indication_Type v_DedicatedNAS_Message := omit; //@sic R5s191051 change 4 sic@</w:t>
            </w:r>
          </w:p>
          <w:p w14:paraId="5C0A0BCB" w14:textId="77777777" w:rsidR="0081778F" w:rsidRPr="0081778F" w:rsidRDefault="0081778F" w:rsidP="008177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  var NR_SRB_COMMON_IND v_ReceivedAsp;</w:t>
            </w:r>
          </w:p>
          <w:p w14:paraId="08735765" w14:textId="77777777" w:rsidR="0081778F" w:rsidRPr="0081778F" w:rsidRDefault="0081778F" w:rsidP="008177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4BEC7FB4" w14:textId="77777777" w:rsidR="0081778F" w:rsidRPr="0081778F" w:rsidRDefault="0081778F" w:rsidP="008177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  //The UE transmits an RRCResumeComplete message.</w:t>
            </w:r>
          </w:p>
          <w:p w14:paraId="4AEBF734" w14:textId="77777777" w:rsidR="0081778F" w:rsidRPr="0081778F" w:rsidRDefault="0081778F" w:rsidP="008177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  alt { // @sic R5s200403 sic@</w:t>
            </w:r>
          </w:p>
          <w:p w14:paraId="5977656C" w14:textId="77777777" w:rsidR="0081778F" w:rsidRPr="0081778F" w:rsidRDefault="0081778F" w:rsidP="008177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    [] SRB.receive(car_NR_SRB1_RrcPdu_IND(p_NR_CellId, p_ExpectedRRCResumeComplete)) -&gt; value v_ReceivedAsp{}</w:t>
            </w:r>
          </w:p>
          <w:p w14:paraId="547AD0C7" w14:textId="77777777" w:rsidR="0081778F" w:rsidRPr="0081778F" w:rsidRDefault="0081778F" w:rsidP="008177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    [] SRB.receive(car_NR_SRB1_RrcNasPdu_IND(p_NR_CellId, p_ExpectedRRCResumeComplete, ?)) -&gt; value v_ReceivedAsp{</w:t>
            </w:r>
          </w:p>
          <w:p w14:paraId="06A83564" w14:textId="77777777" w:rsidR="0081778F" w:rsidRPr="0081778F" w:rsidRDefault="0081778F" w:rsidP="008177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         v_DedicatedNAS_Message := v_ReceivedAsp.Signalling.Nas[0];</w:t>
            </w:r>
          </w:p>
          <w:p w14:paraId="7E1501A9" w14:textId="77777777" w:rsidR="0081778F" w:rsidRPr="0081778F" w:rsidRDefault="0081778F" w:rsidP="008177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       }</w:t>
            </w:r>
          </w:p>
          <w:p w14:paraId="06EDA36A" w14:textId="77777777" w:rsidR="0081778F" w:rsidRPr="0081778F" w:rsidRDefault="0081778F" w:rsidP="008177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  }</w:t>
            </w:r>
          </w:p>
          <w:p w14:paraId="65A2C617" w14:textId="77777777" w:rsidR="0081778F" w:rsidRPr="0081778F" w:rsidRDefault="0081778F" w:rsidP="008177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  return v_DedicatedNAS_Message;</w:t>
            </w:r>
          </w:p>
          <w:p w14:paraId="12F574C9" w14:textId="30963D1E" w:rsidR="008F1E04" w:rsidRPr="005571C5" w:rsidRDefault="0081778F" w:rsidP="008177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}</w:t>
            </w:r>
          </w:p>
        </w:tc>
      </w:tr>
    </w:tbl>
    <w:p w14:paraId="7D5833B9" w14:textId="77777777" w:rsidR="008F1E04" w:rsidRDefault="008F1E04" w:rsidP="008F1E04">
      <w:pPr>
        <w:spacing w:after="0"/>
        <w:rPr>
          <w:rFonts w:ascii="Arial" w:hAnsi="Arial"/>
          <w:b/>
          <w:lang w:eastAsia="en-GB"/>
        </w:rPr>
      </w:pPr>
    </w:p>
    <w:p w14:paraId="3BC54129" w14:textId="77777777" w:rsidR="008F1E04" w:rsidRDefault="008F1E04" w:rsidP="008F1E0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8F1E04" w:rsidRPr="00E12CDE" w14:paraId="72D9EC48" w14:textId="77777777" w:rsidTr="0081778F">
        <w:tc>
          <w:tcPr>
            <w:tcW w:w="9629" w:type="dxa"/>
          </w:tcPr>
          <w:p w14:paraId="6A412B72" w14:textId="77777777" w:rsidR="0081778F" w:rsidRPr="0081778F" w:rsidRDefault="0081778F" w:rsidP="008177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 * </w:t>
            </w:r>
            <w:r w:rsidRPr="00B6673D">
              <w:rPr>
                <w:rFonts w:ascii="Courier New" w:hAnsi="Courier New" w:cs="Courier New"/>
                <w:sz w:val="18"/>
                <w:szCs w:val="18"/>
                <w:highlight w:val="yellow"/>
              </w:rPr>
              <w:t>p_SRGrantEnable = Set to false if periodic Grant was off in f_NR_SendRRCResume_Def.  //WA#WI=1271929</w:t>
            </w:r>
          </w:p>
          <w:p w14:paraId="612CA029" w14:textId="77777777" w:rsidR="0081778F" w:rsidRPr="0081778F" w:rsidRDefault="0081778F" w:rsidP="008177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 */</w:t>
            </w:r>
          </w:p>
          <w:p w14:paraId="08092661" w14:textId="77777777" w:rsidR="0081778F" w:rsidRPr="0081778F" w:rsidRDefault="0081778F" w:rsidP="008177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function f_NR_RRCResumeComplete_Def(NR_CellId_Type p_NR_CellId,</w:t>
            </w:r>
          </w:p>
          <w:p w14:paraId="621216C7" w14:textId="77777777" w:rsidR="0081778F" w:rsidRPr="0081778F" w:rsidRDefault="0081778F" w:rsidP="008177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template(present) UL_DCCH_Message p_ExpectedRRCResumeComplete := cr_38508_RRCResumeComplete,</w:t>
            </w:r>
          </w:p>
          <w:p w14:paraId="6B00AB54" w14:textId="77777777" w:rsidR="0081778F" w:rsidRPr="0081778F" w:rsidRDefault="0081778F" w:rsidP="008177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Pr="00B6673D">
              <w:rPr>
                <w:rFonts w:ascii="Courier New" w:hAnsi="Courier New" w:cs="Courier New"/>
                <w:sz w:val="18"/>
                <w:szCs w:val="18"/>
                <w:highlight w:val="yellow"/>
              </w:rPr>
              <w:t>boolean p_SRGrantEnable := true) //WA#WI=1271929</w:t>
            </w:r>
          </w:p>
          <w:p w14:paraId="13B9A9F5" w14:textId="77777777" w:rsidR="0081778F" w:rsidRPr="0081778F" w:rsidRDefault="0081778F" w:rsidP="008177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  runs on NR_BASE_PTC return  template (omit) NG_NAS_MSG_Indication_Type</w:t>
            </w:r>
          </w:p>
          <w:p w14:paraId="54B9D9F8" w14:textId="77777777" w:rsidR="0081778F" w:rsidRPr="0081778F" w:rsidRDefault="0081778F" w:rsidP="008177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{</w:t>
            </w:r>
          </w:p>
          <w:p w14:paraId="78EBE13F" w14:textId="77777777" w:rsidR="0081778F" w:rsidRPr="0081778F" w:rsidRDefault="0081778F" w:rsidP="008177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  var template (omit) NG_NAS_MSG_Indication_Type v_DedicatedNAS_Message := omit; //@sic R5s191051 change 4 sic@</w:t>
            </w:r>
          </w:p>
          <w:p w14:paraId="0C2D2C25" w14:textId="77777777" w:rsidR="0081778F" w:rsidRPr="0081778F" w:rsidRDefault="0081778F" w:rsidP="008177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  var NR_SRB_COMMON_IND v_ReceivedAsp;</w:t>
            </w:r>
          </w:p>
          <w:p w14:paraId="3C033D77" w14:textId="77777777" w:rsidR="0081778F" w:rsidRPr="0081778F" w:rsidRDefault="0081778F" w:rsidP="008177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6359D6A5" w14:textId="77777777" w:rsidR="0081778F" w:rsidRPr="0081778F" w:rsidRDefault="0081778F" w:rsidP="008177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  //The UE transmits an RRCResumeComplete message.</w:t>
            </w:r>
          </w:p>
          <w:p w14:paraId="088C5EAC" w14:textId="77777777" w:rsidR="0081778F" w:rsidRPr="0081778F" w:rsidRDefault="0081778F" w:rsidP="008177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  alt { // @sic R5s200403 sic@</w:t>
            </w:r>
          </w:p>
          <w:p w14:paraId="0C18A116" w14:textId="77777777" w:rsidR="0081778F" w:rsidRPr="0081778F" w:rsidRDefault="0081778F" w:rsidP="008177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    [] SRB.receive(car_NR_SRB1_RrcPdu_IND(p_NR_CellId, p_ExpectedRRCResumeComplete)) -&gt; value v_ReceivedAsp{}</w:t>
            </w:r>
          </w:p>
          <w:p w14:paraId="27E8901A" w14:textId="77777777" w:rsidR="0081778F" w:rsidRPr="0081778F" w:rsidRDefault="0081778F" w:rsidP="008177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    [] SRB.receive(car_NR_SRB1_RrcNasPdu_IND(p_NR_CellId, p_ExpectedRRCResumeComplete, ?)) -&gt; value v_ReceivedAsp{</w:t>
            </w:r>
          </w:p>
          <w:p w14:paraId="1FECF762" w14:textId="77777777" w:rsidR="0081778F" w:rsidRPr="0081778F" w:rsidRDefault="0081778F" w:rsidP="008177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         v_DedicatedNAS_Message := v_ReceivedAsp.Signalling.Nas[0];</w:t>
            </w:r>
          </w:p>
          <w:p w14:paraId="60DB3E72" w14:textId="77777777" w:rsidR="0081778F" w:rsidRPr="0081778F" w:rsidRDefault="0081778F" w:rsidP="008177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       }</w:t>
            </w:r>
          </w:p>
          <w:p w14:paraId="55F77F11" w14:textId="77777777" w:rsidR="0081778F" w:rsidRPr="0081778F" w:rsidRDefault="0081778F" w:rsidP="008177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  }</w:t>
            </w:r>
          </w:p>
          <w:p w14:paraId="12D29F59" w14:textId="77777777" w:rsidR="0081778F" w:rsidRPr="00B6673D" w:rsidRDefault="0081778F" w:rsidP="008177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   </w:t>
            </w:r>
            <w:r w:rsidRPr="00B6673D">
              <w:rPr>
                <w:rFonts w:ascii="Courier New" w:hAnsi="Courier New" w:cs="Courier New"/>
                <w:sz w:val="18"/>
                <w:szCs w:val="18"/>
                <w:highlight w:val="yellow"/>
              </w:rPr>
              <w:t>if(p_SRGrantEnable) //WA#WI=1271929</w:t>
            </w:r>
          </w:p>
          <w:p w14:paraId="3537C996" w14:textId="77777777" w:rsidR="0081778F" w:rsidRPr="00B6673D" w:rsidRDefault="0081778F" w:rsidP="008177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B6673D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{</w:t>
            </w:r>
          </w:p>
          <w:p w14:paraId="383D586F" w14:textId="77777777" w:rsidR="0081778F" w:rsidRPr="00B6673D" w:rsidRDefault="0081778F" w:rsidP="008177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B6673D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// The SS starts the UL default(SR Based) grant transmission.</w:t>
            </w:r>
          </w:p>
          <w:p w14:paraId="2476651B" w14:textId="77777777" w:rsidR="0081778F" w:rsidRPr="00B6673D" w:rsidRDefault="0081778F" w:rsidP="008177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B6673D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f_NR_ULGrantConfiguration_Start(p_NR_CellId);</w:t>
            </w:r>
          </w:p>
          <w:p w14:paraId="6D117AEC" w14:textId="77777777" w:rsidR="0081778F" w:rsidRPr="0081778F" w:rsidRDefault="0081778F" w:rsidP="008177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B6673D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}</w:t>
            </w:r>
          </w:p>
          <w:p w14:paraId="52A59FD4" w14:textId="77777777" w:rsidR="0081778F" w:rsidRPr="0081778F" w:rsidRDefault="0081778F" w:rsidP="008177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  return v_DedicatedNAS_Message;</w:t>
            </w:r>
          </w:p>
          <w:p w14:paraId="180AD6AA" w14:textId="36F157AA" w:rsidR="008F1E04" w:rsidRPr="00B5380A" w:rsidRDefault="0081778F" w:rsidP="008177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}</w:t>
            </w:r>
          </w:p>
        </w:tc>
      </w:tr>
    </w:tbl>
    <w:p w14:paraId="209ADC4A" w14:textId="77777777" w:rsidR="00CE06FC" w:rsidRPr="002A077B" w:rsidRDefault="00CE06FC" w:rsidP="00CB6036">
      <w:pPr>
        <w:pStyle w:val="Heading2"/>
        <w:overflowPunct w:val="0"/>
        <w:autoSpaceDE w:val="0"/>
        <w:autoSpaceDN w:val="0"/>
        <w:adjustRightInd w:val="0"/>
        <w:spacing w:before="480"/>
        <w:rPr>
          <w:lang w:val="en-US"/>
        </w:rPr>
      </w:pPr>
    </w:p>
    <w:sectPr w:rsidR="00CE06FC" w:rsidRPr="002A077B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D4D94A" w14:textId="77777777" w:rsidR="008D3BCB" w:rsidRDefault="008D3BCB">
      <w:pPr>
        <w:spacing w:after="0"/>
      </w:pPr>
      <w:r>
        <w:separator/>
      </w:r>
    </w:p>
  </w:endnote>
  <w:endnote w:type="continuationSeparator" w:id="0">
    <w:p w14:paraId="6E5A5E94" w14:textId="77777777" w:rsidR="008D3BCB" w:rsidRDefault="008D3BC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C6E001" w14:textId="77777777" w:rsidR="00327E67" w:rsidRDefault="00327E6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48D6A1" w14:textId="77777777" w:rsidR="00327E67" w:rsidRDefault="00327E6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F3DC28" w14:textId="77777777" w:rsidR="00327E67" w:rsidRDefault="00327E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12721E" w14:textId="77777777" w:rsidR="008D3BCB" w:rsidRDefault="008D3BCB">
      <w:pPr>
        <w:spacing w:after="0"/>
      </w:pPr>
      <w:r>
        <w:separator/>
      </w:r>
    </w:p>
  </w:footnote>
  <w:footnote w:type="continuationSeparator" w:id="0">
    <w:p w14:paraId="7FF557CE" w14:textId="77777777" w:rsidR="008D3BCB" w:rsidRDefault="008D3BC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DD5EF1" w14:textId="77777777" w:rsidR="00327E67" w:rsidRDefault="00327E6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171194" w14:textId="77777777" w:rsidR="00327E67" w:rsidRDefault="00327E6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4D11F1" w14:textId="1E70EF13" w:rsidR="00786530" w:rsidRDefault="00D06AD9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3F0E30B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756704095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7F6EEE" w14:textId="43DFB70A" w:rsidR="00786530" w:rsidRDefault="00786530">
    <w:pPr>
      <w:pStyle w:val="Header"/>
      <w:tabs>
        <w:tab w:val="right" w:pos="9639"/>
      </w:tabs>
    </w:pPr>
    <w:r>
      <w:tab/>
    </w:r>
    <w:r w:rsidR="00D06AD9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0BF4A80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3508330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C6BD47" w14:textId="271AB996" w:rsidR="00786530" w:rsidRDefault="00D06AD9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4A3324E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91333091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8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9A5EB8"/>
    <w:multiLevelType w:val="hybridMultilevel"/>
    <w:tmpl w:val="8524266C"/>
    <w:lvl w:ilvl="0" w:tplc="921CE2F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64286776">
    <w:abstractNumId w:val="7"/>
  </w:num>
  <w:num w:numId="2" w16cid:durableId="800533860">
    <w:abstractNumId w:val="7"/>
  </w:num>
  <w:num w:numId="3" w16cid:durableId="461265495">
    <w:abstractNumId w:val="13"/>
  </w:num>
  <w:num w:numId="4" w16cid:durableId="1353410598">
    <w:abstractNumId w:val="15"/>
  </w:num>
  <w:num w:numId="5" w16cid:durableId="591474711">
    <w:abstractNumId w:val="4"/>
  </w:num>
  <w:num w:numId="6" w16cid:durableId="1028876980">
    <w:abstractNumId w:val="1"/>
  </w:num>
  <w:num w:numId="7" w16cid:durableId="914322370">
    <w:abstractNumId w:val="10"/>
  </w:num>
  <w:num w:numId="8" w16cid:durableId="977108365">
    <w:abstractNumId w:val="14"/>
  </w:num>
  <w:num w:numId="9" w16cid:durableId="1239443694">
    <w:abstractNumId w:val="3"/>
  </w:num>
  <w:num w:numId="10" w16cid:durableId="204216154">
    <w:abstractNumId w:val="6"/>
  </w:num>
  <w:num w:numId="11" w16cid:durableId="155807486">
    <w:abstractNumId w:val="5"/>
  </w:num>
  <w:num w:numId="12" w16cid:durableId="819082157">
    <w:abstractNumId w:val="11"/>
  </w:num>
  <w:num w:numId="13" w16cid:durableId="2050521923">
    <w:abstractNumId w:val="0"/>
  </w:num>
  <w:num w:numId="14" w16cid:durableId="747731120">
    <w:abstractNumId w:val="2"/>
  </w:num>
  <w:num w:numId="15" w16cid:durableId="657852938">
    <w:abstractNumId w:val="9"/>
  </w:num>
  <w:num w:numId="16" w16cid:durableId="761150563">
    <w:abstractNumId w:val="8"/>
  </w:num>
  <w:num w:numId="17" w16cid:durableId="64358153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721233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hideSpellingErrors/>
  <w:attachedTemplate r:id="rId1"/>
  <w:defaultTabStop w:val="284"/>
  <w:hyphenationZone w:val="425"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2CB6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16A"/>
    <w:rsid w:val="000A5C5A"/>
    <w:rsid w:val="000A6394"/>
    <w:rsid w:val="000A6C34"/>
    <w:rsid w:val="000A7B1A"/>
    <w:rsid w:val="000A7D4B"/>
    <w:rsid w:val="000B04C8"/>
    <w:rsid w:val="000B0A16"/>
    <w:rsid w:val="000B2A4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D7399"/>
    <w:rsid w:val="000E1C53"/>
    <w:rsid w:val="000E4DF3"/>
    <w:rsid w:val="000F0F9C"/>
    <w:rsid w:val="000F101F"/>
    <w:rsid w:val="000F144B"/>
    <w:rsid w:val="000F3122"/>
    <w:rsid w:val="000F4C0F"/>
    <w:rsid w:val="000F6B02"/>
    <w:rsid w:val="00100682"/>
    <w:rsid w:val="00105ADC"/>
    <w:rsid w:val="00107D54"/>
    <w:rsid w:val="00107D63"/>
    <w:rsid w:val="00110B89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893"/>
    <w:rsid w:val="00171602"/>
    <w:rsid w:val="00171605"/>
    <w:rsid w:val="00171A7B"/>
    <w:rsid w:val="00171E4F"/>
    <w:rsid w:val="00172B9E"/>
    <w:rsid w:val="00174F39"/>
    <w:rsid w:val="001759CA"/>
    <w:rsid w:val="0018096D"/>
    <w:rsid w:val="00180B1E"/>
    <w:rsid w:val="001810A1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6BFA"/>
    <w:rsid w:val="001F6CA2"/>
    <w:rsid w:val="00202764"/>
    <w:rsid w:val="00202EEB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536C"/>
    <w:rsid w:val="002531D8"/>
    <w:rsid w:val="002539DC"/>
    <w:rsid w:val="00254D9B"/>
    <w:rsid w:val="002559FA"/>
    <w:rsid w:val="00256302"/>
    <w:rsid w:val="0026004D"/>
    <w:rsid w:val="002640DD"/>
    <w:rsid w:val="00265F33"/>
    <w:rsid w:val="002671E5"/>
    <w:rsid w:val="00267486"/>
    <w:rsid w:val="00270022"/>
    <w:rsid w:val="0027016D"/>
    <w:rsid w:val="00272062"/>
    <w:rsid w:val="00273EC8"/>
    <w:rsid w:val="00274B1B"/>
    <w:rsid w:val="00275211"/>
    <w:rsid w:val="002754C9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2FC0"/>
    <w:rsid w:val="002A39AA"/>
    <w:rsid w:val="002A4EF4"/>
    <w:rsid w:val="002A550C"/>
    <w:rsid w:val="002A5DA1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C67A4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1712"/>
    <w:rsid w:val="00305409"/>
    <w:rsid w:val="00306A17"/>
    <w:rsid w:val="00306AAF"/>
    <w:rsid w:val="00310205"/>
    <w:rsid w:val="0031142C"/>
    <w:rsid w:val="00312220"/>
    <w:rsid w:val="00312434"/>
    <w:rsid w:val="003143DA"/>
    <w:rsid w:val="00316D9A"/>
    <w:rsid w:val="003220BE"/>
    <w:rsid w:val="00323434"/>
    <w:rsid w:val="0032780E"/>
    <w:rsid w:val="00327E67"/>
    <w:rsid w:val="0033008C"/>
    <w:rsid w:val="00330649"/>
    <w:rsid w:val="003319D5"/>
    <w:rsid w:val="003322F7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2EF5"/>
    <w:rsid w:val="00354641"/>
    <w:rsid w:val="00356E58"/>
    <w:rsid w:val="00357016"/>
    <w:rsid w:val="00357F5D"/>
    <w:rsid w:val="003609EF"/>
    <w:rsid w:val="00361191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1218"/>
    <w:rsid w:val="003842CD"/>
    <w:rsid w:val="00384855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A7600"/>
    <w:rsid w:val="003B10DE"/>
    <w:rsid w:val="003B11BD"/>
    <w:rsid w:val="003B205B"/>
    <w:rsid w:val="003B474C"/>
    <w:rsid w:val="003B64E1"/>
    <w:rsid w:val="003C1B53"/>
    <w:rsid w:val="003C244B"/>
    <w:rsid w:val="003C3072"/>
    <w:rsid w:val="003C52D1"/>
    <w:rsid w:val="003C56EB"/>
    <w:rsid w:val="003C7375"/>
    <w:rsid w:val="003D31FC"/>
    <w:rsid w:val="003D350C"/>
    <w:rsid w:val="003D3D05"/>
    <w:rsid w:val="003D42B9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54D6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473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4CBA"/>
    <w:rsid w:val="0048606C"/>
    <w:rsid w:val="00487D3B"/>
    <w:rsid w:val="00491205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1390"/>
    <w:rsid w:val="004C299A"/>
    <w:rsid w:val="004C3F6A"/>
    <w:rsid w:val="004C43D5"/>
    <w:rsid w:val="004C4481"/>
    <w:rsid w:val="004C5536"/>
    <w:rsid w:val="004C572E"/>
    <w:rsid w:val="004D0473"/>
    <w:rsid w:val="004D4B31"/>
    <w:rsid w:val="004E1B0C"/>
    <w:rsid w:val="004E3C18"/>
    <w:rsid w:val="004F020C"/>
    <w:rsid w:val="004F152A"/>
    <w:rsid w:val="004F1B24"/>
    <w:rsid w:val="004F30F5"/>
    <w:rsid w:val="004F3E26"/>
    <w:rsid w:val="004F5BCC"/>
    <w:rsid w:val="004F69EA"/>
    <w:rsid w:val="004F76A6"/>
    <w:rsid w:val="004F7D61"/>
    <w:rsid w:val="0050051B"/>
    <w:rsid w:val="005034ED"/>
    <w:rsid w:val="00504947"/>
    <w:rsid w:val="00510B0A"/>
    <w:rsid w:val="0051486D"/>
    <w:rsid w:val="00514E9A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02F4"/>
    <w:rsid w:val="00531704"/>
    <w:rsid w:val="005329B6"/>
    <w:rsid w:val="00532DD6"/>
    <w:rsid w:val="00534574"/>
    <w:rsid w:val="005423FB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6622"/>
    <w:rsid w:val="0055681D"/>
    <w:rsid w:val="005571C5"/>
    <w:rsid w:val="00564C5E"/>
    <w:rsid w:val="005653AA"/>
    <w:rsid w:val="00567546"/>
    <w:rsid w:val="00570611"/>
    <w:rsid w:val="00572C67"/>
    <w:rsid w:val="00574163"/>
    <w:rsid w:val="00574C7C"/>
    <w:rsid w:val="005769EE"/>
    <w:rsid w:val="00576DAC"/>
    <w:rsid w:val="005809FD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154"/>
    <w:rsid w:val="00594ADD"/>
    <w:rsid w:val="005957D5"/>
    <w:rsid w:val="005959BD"/>
    <w:rsid w:val="0059717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478C"/>
    <w:rsid w:val="005B526D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4036"/>
    <w:rsid w:val="005E0A29"/>
    <w:rsid w:val="005E2C44"/>
    <w:rsid w:val="005E2E04"/>
    <w:rsid w:val="005E2F7D"/>
    <w:rsid w:val="005E5E44"/>
    <w:rsid w:val="005E6154"/>
    <w:rsid w:val="005F0E8B"/>
    <w:rsid w:val="005F202F"/>
    <w:rsid w:val="005F400C"/>
    <w:rsid w:val="005F4EFC"/>
    <w:rsid w:val="005F6E82"/>
    <w:rsid w:val="005F6FA4"/>
    <w:rsid w:val="0060014C"/>
    <w:rsid w:val="00600608"/>
    <w:rsid w:val="006007B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4033A"/>
    <w:rsid w:val="00641AA9"/>
    <w:rsid w:val="00641B93"/>
    <w:rsid w:val="00642A9D"/>
    <w:rsid w:val="00643EDC"/>
    <w:rsid w:val="00644A34"/>
    <w:rsid w:val="00644CF2"/>
    <w:rsid w:val="0064636F"/>
    <w:rsid w:val="006473B6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223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681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20B91"/>
    <w:rsid w:val="00721A36"/>
    <w:rsid w:val="00723845"/>
    <w:rsid w:val="00723E06"/>
    <w:rsid w:val="00724024"/>
    <w:rsid w:val="00724479"/>
    <w:rsid w:val="00726820"/>
    <w:rsid w:val="00727E4A"/>
    <w:rsid w:val="00730028"/>
    <w:rsid w:val="00730E2A"/>
    <w:rsid w:val="007322B6"/>
    <w:rsid w:val="007326C0"/>
    <w:rsid w:val="0073784E"/>
    <w:rsid w:val="00742356"/>
    <w:rsid w:val="00742C1C"/>
    <w:rsid w:val="00742E5A"/>
    <w:rsid w:val="0074380A"/>
    <w:rsid w:val="007448CF"/>
    <w:rsid w:val="00744D11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377A"/>
    <w:rsid w:val="00763A7A"/>
    <w:rsid w:val="00766508"/>
    <w:rsid w:val="00766722"/>
    <w:rsid w:val="00766824"/>
    <w:rsid w:val="00771DEC"/>
    <w:rsid w:val="0077213E"/>
    <w:rsid w:val="00775D2B"/>
    <w:rsid w:val="00780D4E"/>
    <w:rsid w:val="00783BE8"/>
    <w:rsid w:val="007842F8"/>
    <w:rsid w:val="007845F4"/>
    <w:rsid w:val="00786530"/>
    <w:rsid w:val="00790910"/>
    <w:rsid w:val="00792342"/>
    <w:rsid w:val="00793138"/>
    <w:rsid w:val="00793FBC"/>
    <w:rsid w:val="00794555"/>
    <w:rsid w:val="0079604B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C6E80"/>
    <w:rsid w:val="007D3FB8"/>
    <w:rsid w:val="007D485D"/>
    <w:rsid w:val="007D6296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5D48"/>
    <w:rsid w:val="00816A6E"/>
    <w:rsid w:val="00816EED"/>
    <w:rsid w:val="0081778F"/>
    <w:rsid w:val="008200BC"/>
    <w:rsid w:val="0082055E"/>
    <w:rsid w:val="00821167"/>
    <w:rsid w:val="00821E68"/>
    <w:rsid w:val="00823CA0"/>
    <w:rsid w:val="00825C13"/>
    <w:rsid w:val="0082653C"/>
    <w:rsid w:val="008273F4"/>
    <w:rsid w:val="0082772B"/>
    <w:rsid w:val="008279FA"/>
    <w:rsid w:val="00830495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331E"/>
    <w:rsid w:val="00856538"/>
    <w:rsid w:val="00856906"/>
    <w:rsid w:val="00857B05"/>
    <w:rsid w:val="00861269"/>
    <w:rsid w:val="00862498"/>
    <w:rsid w:val="008626E7"/>
    <w:rsid w:val="00864BF3"/>
    <w:rsid w:val="00870CA3"/>
    <w:rsid w:val="00870EE7"/>
    <w:rsid w:val="008714E8"/>
    <w:rsid w:val="0087296A"/>
    <w:rsid w:val="00873A4C"/>
    <w:rsid w:val="0087438A"/>
    <w:rsid w:val="00875577"/>
    <w:rsid w:val="00875DC7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34B"/>
    <w:rsid w:val="00896FA9"/>
    <w:rsid w:val="00896FDF"/>
    <w:rsid w:val="008974E7"/>
    <w:rsid w:val="008A039F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5A0F"/>
    <w:rsid w:val="008C0022"/>
    <w:rsid w:val="008C0A43"/>
    <w:rsid w:val="008C5C36"/>
    <w:rsid w:val="008D0C23"/>
    <w:rsid w:val="008D1C10"/>
    <w:rsid w:val="008D1D74"/>
    <w:rsid w:val="008D30E4"/>
    <w:rsid w:val="008D3BCB"/>
    <w:rsid w:val="008D423E"/>
    <w:rsid w:val="008D4CBE"/>
    <w:rsid w:val="008E20AC"/>
    <w:rsid w:val="008E4C41"/>
    <w:rsid w:val="008E4E3A"/>
    <w:rsid w:val="008E6BC2"/>
    <w:rsid w:val="008F13AD"/>
    <w:rsid w:val="008F1E04"/>
    <w:rsid w:val="008F39A7"/>
    <w:rsid w:val="008F5EB2"/>
    <w:rsid w:val="008F686C"/>
    <w:rsid w:val="008F6B92"/>
    <w:rsid w:val="009016FD"/>
    <w:rsid w:val="00901E56"/>
    <w:rsid w:val="00903FAB"/>
    <w:rsid w:val="00905D0D"/>
    <w:rsid w:val="009062FC"/>
    <w:rsid w:val="00907DA0"/>
    <w:rsid w:val="0091022C"/>
    <w:rsid w:val="009129AC"/>
    <w:rsid w:val="00913097"/>
    <w:rsid w:val="00913D3B"/>
    <w:rsid w:val="009148DE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5E"/>
    <w:rsid w:val="00955887"/>
    <w:rsid w:val="00957C31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34DE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1C5B"/>
    <w:rsid w:val="00A44A39"/>
    <w:rsid w:val="00A44DB7"/>
    <w:rsid w:val="00A455A9"/>
    <w:rsid w:val="00A46BC1"/>
    <w:rsid w:val="00A47E70"/>
    <w:rsid w:val="00A50CF0"/>
    <w:rsid w:val="00A5141D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E84"/>
    <w:rsid w:val="00A97FF6"/>
    <w:rsid w:val="00AA0DB4"/>
    <w:rsid w:val="00AA1EE7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648"/>
    <w:rsid w:val="00AC3D59"/>
    <w:rsid w:val="00AC4165"/>
    <w:rsid w:val="00AC5820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09E0"/>
    <w:rsid w:val="00B369A8"/>
    <w:rsid w:val="00B37BCD"/>
    <w:rsid w:val="00B40169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673D"/>
    <w:rsid w:val="00B6725B"/>
    <w:rsid w:val="00B67B97"/>
    <w:rsid w:val="00B67FA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1038"/>
    <w:rsid w:val="00B92769"/>
    <w:rsid w:val="00B935CD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25FF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7757"/>
    <w:rsid w:val="00BC01AF"/>
    <w:rsid w:val="00BC0FE3"/>
    <w:rsid w:val="00BC1627"/>
    <w:rsid w:val="00BC37DB"/>
    <w:rsid w:val="00BC3DB9"/>
    <w:rsid w:val="00BC4A44"/>
    <w:rsid w:val="00BC4B3A"/>
    <w:rsid w:val="00BC5278"/>
    <w:rsid w:val="00BC7E95"/>
    <w:rsid w:val="00BD279D"/>
    <w:rsid w:val="00BD6BB8"/>
    <w:rsid w:val="00BD6FA9"/>
    <w:rsid w:val="00BE0B66"/>
    <w:rsid w:val="00BE1DBA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AC1"/>
    <w:rsid w:val="00C259BF"/>
    <w:rsid w:val="00C31147"/>
    <w:rsid w:val="00C31799"/>
    <w:rsid w:val="00C33A7F"/>
    <w:rsid w:val="00C35D29"/>
    <w:rsid w:val="00C419DA"/>
    <w:rsid w:val="00C44610"/>
    <w:rsid w:val="00C4593F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BA2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272"/>
    <w:rsid w:val="00C95985"/>
    <w:rsid w:val="00C9684B"/>
    <w:rsid w:val="00C979AE"/>
    <w:rsid w:val="00C97E21"/>
    <w:rsid w:val="00C97E79"/>
    <w:rsid w:val="00CA03F9"/>
    <w:rsid w:val="00CA15EC"/>
    <w:rsid w:val="00CA609E"/>
    <w:rsid w:val="00CB0108"/>
    <w:rsid w:val="00CB4BF5"/>
    <w:rsid w:val="00CB4F71"/>
    <w:rsid w:val="00CB5FB5"/>
    <w:rsid w:val="00CB6036"/>
    <w:rsid w:val="00CC083A"/>
    <w:rsid w:val="00CC2EB5"/>
    <w:rsid w:val="00CC311F"/>
    <w:rsid w:val="00CC3F97"/>
    <w:rsid w:val="00CC4FC4"/>
    <w:rsid w:val="00CC5026"/>
    <w:rsid w:val="00CC6427"/>
    <w:rsid w:val="00CC679C"/>
    <w:rsid w:val="00CC68D0"/>
    <w:rsid w:val="00CC6935"/>
    <w:rsid w:val="00CC6BB2"/>
    <w:rsid w:val="00CD1382"/>
    <w:rsid w:val="00CD44B9"/>
    <w:rsid w:val="00CD4A35"/>
    <w:rsid w:val="00CE06FC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AD9"/>
    <w:rsid w:val="00D06D51"/>
    <w:rsid w:val="00D07C0C"/>
    <w:rsid w:val="00D11E90"/>
    <w:rsid w:val="00D12C7A"/>
    <w:rsid w:val="00D13DC6"/>
    <w:rsid w:val="00D15B99"/>
    <w:rsid w:val="00D17877"/>
    <w:rsid w:val="00D2018C"/>
    <w:rsid w:val="00D2154C"/>
    <w:rsid w:val="00D22208"/>
    <w:rsid w:val="00D24991"/>
    <w:rsid w:val="00D25571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44B4A"/>
    <w:rsid w:val="00D50255"/>
    <w:rsid w:val="00D50D1E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7189C"/>
    <w:rsid w:val="00D718D9"/>
    <w:rsid w:val="00D743EC"/>
    <w:rsid w:val="00D74967"/>
    <w:rsid w:val="00D76152"/>
    <w:rsid w:val="00D76276"/>
    <w:rsid w:val="00D816F8"/>
    <w:rsid w:val="00D8207F"/>
    <w:rsid w:val="00D85633"/>
    <w:rsid w:val="00D8781A"/>
    <w:rsid w:val="00D9158D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D80"/>
    <w:rsid w:val="00DB0573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6303"/>
    <w:rsid w:val="00DD70C7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070F7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179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E93"/>
    <w:rsid w:val="00E663B5"/>
    <w:rsid w:val="00E67BAF"/>
    <w:rsid w:val="00E70196"/>
    <w:rsid w:val="00E70995"/>
    <w:rsid w:val="00E737F5"/>
    <w:rsid w:val="00E73AD9"/>
    <w:rsid w:val="00E74AC0"/>
    <w:rsid w:val="00E7517D"/>
    <w:rsid w:val="00E75B90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023"/>
    <w:rsid w:val="00EA2963"/>
    <w:rsid w:val="00EA333F"/>
    <w:rsid w:val="00EA580A"/>
    <w:rsid w:val="00EA7FA2"/>
    <w:rsid w:val="00EB092E"/>
    <w:rsid w:val="00EB09B7"/>
    <w:rsid w:val="00EB2625"/>
    <w:rsid w:val="00EB4183"/>
    <w:rsid w:val="00EB72DB"/>
    <w:rsid w:val="00EB789C"/>
    <w:rsid w:val="00EC0E62"/>
    <w:rsid w:val="00EC1A27"/>
    <w:rsid w:val="00ED1AAC"/>
    <w:rsid w:val="00ED31E4"/>
    <w:rsid w:val="00ED33F0"/>
    <w:rsid w:val="00ED5081"/>
    <w:rsid w:val="00ED66A4"/>
    <w:rsid w:val="00ED67CC"/>
    <w:rsid w:val="00EE06B6"/>
    <w:rsid w:val="00EE0C9F"/>
    <w:rsid w:val="00EE0D80"/>
    <w:rsid w:val="00EE271C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F01B37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5CC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5BB8"/>
    <w:rsid w:val="00F56A1F"/>
    <w:rsid w:val="00F572EC"/>
    <w:rsid w:val="00F60E77"/>
    <w:rsid w:val="00F635F0"/>
    <w:rsid w:val="00F64BBD"/>
    <w:rsid w:val="00F666DC"/>
    <w:rsid w:val="00F67174"/>
    <w:rsid w:val="00F67E1B"/>
    <w:rsid w:val="00F700BC"/>
    <w:rsid w:val="00F71329"/>
    <w:rsid w:val="00F71994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71E"/>
    <w:rsid w:val="00FB60B6"/>
    <w:rsid w:val="00FB6386"/>
    <w:rsid w:val="00FC31B1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E4FE9"/>
    <w:rsid w:val="00FF115D"/>
    <w:rsid w:val="00FF1E61"/>
    <w:rsid w:val="00FF2603"/>
    <w:rsid w:val="00FF46C9"/>
    <w:rsid w:val="00FF472E"/>
    <w:rsid w:val="00FF4D46"/>
    <w:rsid w:val="00FF4D98"/>
    <w:rsid w:val="00FF610C"/>
    <w:rsid w:val="00FF6529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34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locked/>
    <w:rsid w:val="00A41C5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A41C5B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A41C5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A41C5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5832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yperlink" Target="mailto:Parikshit.bhise@rohde-schwarz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F3B40F71-C5B0-4418-9CE5-99A954EA429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2181</Words>
  <Characters>12435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14587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8</cp:revision>
  <cp:lastPrinted>1900-12-31T16:00:00Z</cp:lastPrinted>
  <dcterms:created xsi:type="dcterms:W3CDTF">2024-07-01T12:51:00Z</dcterms:created>
  <dcterms:modified xsi:type="dcterms:W3CDTF">2024-11-13T16:21:00Z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