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EBD02C0" w14:textId="77777777" w:rsidR="003664BD" w:rsidRDefault="003664BD" w:rsidP="003664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2024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R5s240657</w:t>
      </w:r>
      <w:r>
        <w:rPr>
          <w:b/>
          <w:i/>
          <w:noProof/>
          <w:sz w:val="28"/>
        </w:rPr>
        <w:fldChar w:fldCharType="end"/>
      </w:r>
    </w:p>
    <w:p w14:paraId="641F6859" w14:textId="77777777" w:rsidR="003664BD" w:rsidRDefault="003664BD" w:rsidP="003664BD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8th Dec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664BD" w14:paraId="3E6EDBE5" w14:textId="77777777" w:rsidTr="0092573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30E0D" w14:textId="77777777" w:rsidR="003664BD" w:rsidRDefault="003664BD" w:rsidP="0092573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664BD" w14:paraId="3B1DEFAB" w14:textId="77777777" w:rsidTr="009257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6AB7F" w14:textId="77777777" w:rsidR="003664BD" w:rsidRDefault="003664BD" w:rsidP="009257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664BD" w14:paraId="0218566C" w14:textId="77777777" w:rsidTr="009257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80465F" w14:textId="77777777" w:rsidR="003664BD" w:rsidRDefault="003664BD" w:rsidP="00925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4BD" w14:paraId="64B39A0B" w14:textId="77777777" w:rsidTr="0092573A">
        <w:tc>
          <w:tcPr>
            <w:tcW w:w="142" w:type="dxa"/>
            <w:tcBorders>
              <w:left w:val="single" w:sz="4" w:space="0" w:color="auto"/>
            </w:tcBorders>
          </w:tcPr>
          <w:p w14:paraId="7AB831A4" w14:textId="77777777" w:rsidR="003664BD" w:rsidRDefault="003664BD" w:rsidP="0092573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555A91" w14:textId="77777777" w:rsidR="003664BD" w:rsidRPr="00410371" w:rsidRDefault="003664BD" w:rsidP="0092573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0802C23" w14:textId="77777777" w:rsidR="003664BD" w:rsidRDefault="003664BD" w:rsidP="009257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2A3527" w14:textId="77777777" w:rsidR="003664BD" w:rsidRPr="00410371" w:rsidRDefault="003664BD" w:rsidP="0092573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4867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E45C526" w14:textId="77777777" w:rsidR="003664BD" w:rsidRDefault="003664BD" w:rsidP="0092573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A9348D" w14:textId="77777777" w:rsidR="003664BD" w:rsidRPr="00410371" w:rsidRDefault="003664BD" w:rsidP="0092573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751BCBF" w14:textId="77777777" w:rsidR="003664BD" w:rsidRDefault="003664BD" w:rsidP="0092573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5C2B5B8" w14:textId="77777777" w:rsidR="003664BD" w:rsidRPr="00410371" w:rsidRDefault="003664BD" w:rsidP="009257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C20E83" w14:textId="77777777" w:rsidR="003664BD" w:rsidRDefault="003664BD" w:rsidP="0092573A">
            <w:pPr>
              <w:pStyle w:val="CRCoverPage"/>
              <w:spacing w:after="0"/>
              <w:rPr>
                <w:noProof/>
              </w:rPr>
            </w:pPr>
          </w:p>
        </w:tc>
      </w:tr>
      <w:tr w:rsidR="003664BD" w14:paraId="29E383AB" w14:textId="77777777" w:rsidTr="0092573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298BC2" w14:textId="77777777" w:rsidR="003664BD" w:rsidRDefault="003664BD" w:rsidP="0092573A">
            <w:pPr>
              <w:pStyle w:val="CRCoverPage"/>
              <w:spacing w:after="0"/>
              <w:rPr>
                <w:noProof/>
              </w:rPr>
            </w:pPr>
          </w:p>
        </w:tc>
      </w:tr>
      <w:tr w:rsidR="003664BD" w14:paraId="45720AF0" w14:textId="77777777" w:rsidTr="0092573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3F0A12" w14:textId="77777777" w:rsidR="003664BD" w:rsidRPr="00F25D98" w:rsidRDefault="003664BD" w:rsidP="0092573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664BD" w14:paraId="67FDEDC0" w14:textId="77777777" w:rsidTr="0092573A">
        <w:tc>
          <w:tcPr>
            <w:tcW w:w="9641" w:type="dxa"/>
            <w:gridSpan w:val="9"/>
          </w:tcPr>
          <w:p w14:paraId="431A6E15" w14:textId="77777777" w:rsidR="003664BD" w:rsidRDefault="003664BD" w:rsidP="00925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396BB97" w14:textId="77777777" w:rsidR="003664BD" w:rsidRDefault="003664BD" w:rsidP="003664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664BD" w14:paraId="23137A2B" w14:textId="77777777" w:rsidTr="0092573A">
        <w:tc>
          <w:tcPr>
            <w:tcW w:w="2835" w:type="dxa"/>
          </w:tcPr>
          <w:p w14:paraId="18A7455B" w14:textId="77777777" w:rsidR="003664BD" w:rsidRDefault="003664BD" w:rsidP="009257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41C820F" w14:textId="77777777" w:rsidR="003664BD" w:rsidRDefault="003664BD" w:rsidP="009257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B656A9" w14:textId="77777777" w:rsidR="003664BD" w:rsidRDefault="003664BD" w:rsidP="00925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2769BC" w14:textId="77777777" w:rsidR="003664BD" w:rsidRDefault="003664BD" w:rsidP="009257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D10310E" w14:textId="77777777" w:rsidR="003664BD" w:rsidRDefault="003664BD" w:rsidP="00925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136C52D" w14:textId="77777777" w:rsidR="003664BD" w:rsidRDefault="003664BD" w:rsidP="0092573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36EFB8" w14:textId="77777777" w:rsidR="003664BD" w:rsidRDefault="003664BD" w:rsidP="009257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F972B4E" w14:textId="77777777" w:rsidR="003664BD" w:rsidRDefault="003664BD" w:rsidP="009257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651CEC" w14:textId="77777777" w:rsidR="003664BD" w:rsidRDefault="003664BD" w:rsidP="0092573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D42791F" w14:textId="77777777" w:rsidR="003664BD" w:rsidRDefault="003664BD" w:rsidP="003664B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664BD" w14:paraId="7B05AF8C" w14:textId="77777777" w:rsidTr="0092573A">
        <w:tc>
          <w:tcPr>
            <w:tcW w:w="9640" w:type="dxa"/>
            <w:gridSpan w:val="11"/>
          </w:tcPr>
          <w:p w14:paraId="3A2D6843" w14:textId="77777777" w:rsidR="003664BD" w:rsidRDefault="003664BD" w:rsidP="00925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4BD" w14:paraId="5224817E" w14:textId="77777777" w:rsidTr="0092573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2C8C91" w14:textId="77777777" w:rsidR="003664BD" w:rsidRDefault="003664BD" w:rsidP="009257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195025" w14:textId="77777777" w:rsidR="003664BD" w:rsidRDefault="003664BD" w:rsidP="009257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function f_TC_7_1_7_2_1_EUTRA</w:t>
            </w:r>
            <w:r>
              <w:fldChar w:fldCharType="end"/>
            </w:r>
          </w:p>
        </w:tc>
      </w:tr>
      <w:tr w:rsidR="003664BD" w14:paraId="1072D70F" w14:textId="77777777" w:rsidTr="0092573A">
        <w:tc>
          <w:tcPr>
            <w:tcW w:w="1843" w:type="dxa"/>
            <w:tcBorders>
              <w:left w:val="single" w:sz="4" w:space="0" w:color="auto"/>
            </w:tcBorders>
          </w:tcPr>
          <w:p w14:paraId="5D88A7BF" w14:textId="77777777" w:rsidR="003664BD" w:rsidRDefault="003664BD" w:rsidP="009257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83695" w14:textId="77777777" w:rsidR="003664BD" w:rsidRDefault="003664BD" w:rsidP="00925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4BD" w14:paraId="7D4B5573" w14:textId="77777777" w:rsidTr="0092573A">
        <w:tc>
          <w:tcPr>
            <w:tcW w:w="1843" w:type="dxa"/>
            <w:tcBorders>
              <w:left w:val="single" w:sz="4" w:space="0" w:color="auto"/>
            </w:tcBorders>
          </w:tcPr>
          <w:p w14:paraId="20B127A1" w14:textId="77777777" w:rsidR="003664BD" w:rsidRDefault="003664BD" w:rsidP="009257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4A0269" w14:textId="77777777" w:rsidR="003664BD" w:rsidRDefault="003664BD" w:rsidP="009257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3664BD" w14:paraId="4C9C6A32" w14:textId="77777777" w:rsidTr="0092573A">
        <w:tc>
          <w:tcPr>
            <w:tcW w:w="1843" w:type="dxa"/>
            <w:tcBorders>
              <w:left w:val="single" w:sz="4" w:space="0" w:color="auto"/>
            </w:tcBorders>
          </w:tcPr>
          <w:p w14:paraId="4E1A1EC7" w14:textId="77777777" w:rsidR="003664BD" w:rsidRDefault="003664BD" w:rsidP="009257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1B97D3" w14:textId="09C8DAA3" w:rsidR="003664BD" w:rsidRDefault="003664BD" w:rsidP="0092573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3664BD" w14:paraId="16A23A81" w14:textId="77777777" w:rsidTr="0092573A">
        <w:tc>
          <w:tcPr>
            <w:tcW w:w="1843" w:type="dxa"/>
            <w:tcBorders>
              <w:left w:val="single" w:sz="4" w:space="0" w:color="auto"/>
            </w:tcBorders>
          </w:tcPr>
          <w:p w14:paraId="27A2D343" w14:textId="77777777" w:rsidR="003664BD" w:rsidRDefault="003664BD" w:rsidP="009257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8F75AD" w14:textId="77777777" w:rsidR="003664BD" w:rsidRDefault="003664BD" w:rsidP="00925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4BD" w14:paraId="1C16ED40" w14:textId="77777777" w:rsidTr="0092573A">
        <w:tc>
          <w:tcPr>
            <w:tcW w:w="1843" w:type="dxa"/>
            <w:tcBorders>
              <w:left w:val="single" w:sz="4" w:space="0" w:color="auto"/>
            </w:tcBorders>
          </w:tcPr>
          <w:p w14:paraId="68AB135E" w14:textId="77777777" w:rsidR="003664BD" w:rsidRDefault="003664BD" w:rsidP="009257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12F94F" w14:textId="77777777" w:rsidR="003664BD" w:rsidRDefault="003664BD" w:rsidP="009257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0F2FE5A" w14:textId="77777777" w:rsidR="003664BD" w:rsidRDefault="003664BD" w:rsidP="0092573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149472" w14:textId="77777777" w:rsidR="003664BD" w:rsidRDefault="003664BD" w:rsidP="0092573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8F9369" w14:textId="77777777" w:rsidR="003664BD" w:rsidRDefault="003664BD" w:rsidP="009257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2024-11-11</w:t>
            </w:r>
            <w:r>
              <w:rPr>
                <w:noProof/>
              </w:rPr>
              <w:fldChar w:fldCharType="end"/>
            </w:r>
          </w:p>
        </w:tc>
      </w:tr>
      <w:tr w:rsidR="003664BD" w14:paraId="5F87BC4A" w14:textId="77777777" w:rsidTr="0092573A">
        <w:tc>
          <w:tcPr>
            <w:tcW w:w="1843" w:type="dxa"/>
            <w:tcBorders>
              <w:left w:val="single" w:sz="4" w:space="0" w:color="auto"/>
            </w:tcBorders>
          </w:tcPr>
          <w:p w14:paraId="36987C61" w14:textId="77777777" w:rsidR="003664BD" w:rsidRDefault="003664BD" w:rsidP="009257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E85DB2" w14:textId="77777777" w:rsidR="003664BD" w:rsidRDefault="003664BD" w:rsidP="00925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5F41F0" w14:textId="77777777" w:rsidR="003664BD" w:rsidRDefault="003664BD" w:rsidP="00925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C7190F2" w14:textId="77777777" w:rsidR="003664BD" w:rsidRDefault="003664BD" w:rsidP="00925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BD25806" w14:textId="77777777" w:rsidR="003664BD" w:rsidRDefault="003664BD" w:rsidP="00925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4BD" w14:paraId="38AEE3D6" w14:textId="77777777" w:rsidTr="0092573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4F421D" w14:textId="77777777" w:rsidR="003664BD" w:rsidRDefault="003664BD" w:rsidP="009257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A84D90" w14:textId="77777777" w:rsidR="003664BD" w:rsidRDefault="003664BD" w:rsidP="0092573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B49767" w14:textId="77777777" w:rsidR="003664BD" w:rsidRDefault="003664BD" w:rsidP="0092573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E2141A1" w14:textId="77777777" w:rsidR="003664BD" w:rsidRDefault="003664BD" w:rsidP="0092573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DF96F4" w14:textId="77777777" w:rsidR="003664BD" w:rsidRDefault="003664BD" w:rsidP="0092573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3664BD" w14:paraId="7FD94EAC" w14:textId="77777777" w:rsidTr="0092573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675060" w14:textId="77777777" w:rsidR="003664BD" w:rsidRDefault="003664BD" w:rsidP="009257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833F3B" w14:textId="77777777" w:rsidR="003664BD" w:rsidRDefault="003664BD" w:rsidP="009257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1D716F" w14:textId="77777777" w:rsidR="003664BD" w:rsidRDefault="003664BD" w:rsidP="0092573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956F3E" w14:textId="77777777" w:rsidR="003664BD" w:rsidRPr="007C2097" w:rsidRDefault="003664BD" w:rsidP="009257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664BD" w14:paraId="7B33A644" w14:textId="77777777" w:rsidTr="0092573A">
        <w:tc>
          <w:tcPr>
            <w:tcW w:w="1843" w:type="dxa"/>
          </w:tcPr>
          <w:p w14:paraId="4EAC22AE" w14:textId="77777777" w:rsidR="003664BD" w:rsidRDefault="003664BD" w:rsidP="009257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BB5EE1" w14:textId="77777777" w:rsidR="003664BD" w:rsidRDefault="003664BD" w:rsidP="009257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4BD" w14:paraId="6ABDF285" w14:textId="77777777" w:rsidTr="009257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7E7851" w14:textId="77777777" w:rsidR="003664BD" w:rsidRDefault="003664BD" w:rsidP="003664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DA6769" w14:textId="29195E56" w:rsidR="003664BD" w:rsidRDefault="003664BD" w:rsidP="003664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While running this testcase, if the </w:t>
            </w:r>
            <w:r>
              <w:t>category value type for 1bis device is "</w:t>
            </w:r>
            <w:proofErr w:type="spellStart"/>
            <w:r>
              <w:t>oneBis</w:t>
            </w:r>
            <w:proofErr w:type="spellEnd"/>
            <w:r>
              <w:t xml:space="preserve">", </w:t>
            </w:r>
            <w:r>
              <w:t xml:space="preserve">then </w:t>
            </w:r>
            <w:proofErr w:type="gramStart"/>
            <w:r>
              <w:t xml:space="preserve">using </w:t>
            </w:r>
            <w:r>
              <w:t xml:space="preserve"> '</w:t>
            </w:r>
            <w:proofErr w:type="gramEnd"/>
            <w:r>
              <w:t>str2int' will cause TTCN runtime error</w:t>
            </w:r>
            <w:r>
              <w:t xml:space="preserve"> (As per TTCN specification ES 201 873-1 v4.15.1 cl C.1.26)</w:t>
            </w:r>
            <w:r>
              <w:t>. CR R5s230448 has addressed this issue before but not implemented for all the situation</w:t>
            </w:r>
            <w:r>
              <w:t>s.</w:t>
            </w:r>
          </w:p>
        </w:tc>
      </w:tr>
      <w:tr w:rsidR="003664BD" w14:paraId="7FD3A962" w14:textId="77777777" w:rsidTr="00925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DCE2E" w14:textId="77777777" w:rsidR="003664BD" w:rsidRDefault="003664BD" w:rsidP="003664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AB89D5" w14:textId="77777777" w:rsidR="003664BD" w:rsidRDefault="003664BD" w:rsidP="003664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4BD" w14:paraId="6FBE4CE1" w14:textId="77777777" w:rsidTr="00925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6224A" w14:textId="77777777" w:rsidR="003664BD" w:rsidRDefault="003664BD" w:rsidP="003664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E5D4E" w14:textId="0321FABC" w:rsidR="003664BD" w:rsidRDefault="003664BD" w:rsidP="003664B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Use function </w:t>
            </w:r>
            <w:proofErr w:type="spellStart"/>
            <w:r w:rsidRPr="003038B8">
              <w:t>f_EUTRA_Int_UECategory_UL</w:t>
            </w:r>
            <w:proofErr w:type="spellEnd"/>
            <w:r>
              <w:t xml:space="preserve"> instead of str2int </w:t>
            </w:r>
            <w:r>
              <w:t>(</w:t>
            </w:r>
            <w:r>
              <w:t xml:space="preserve">as </w:t>
            </w:r>
            <w:r>
              <w:t xml:space="preserve">suggested in </w:t>
            </w:r>
            <w:r>
              <w:t>R5s230448</w:t>
            </w:r>
            <w:r>
              <w:t>)</w:t>
            </w:r>
            <w:r>
              <w:t>.</w:t>
            </w:r>
          </w:p>
        </w:tc>
      </w:tr>
      <w:tr w:rsidR="003664BD" w14:paraId="4AF27243" w14:textId="77777777" w:rsidTr="00925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9841E1" w14:textId="77777777" w:rsidR="003664BD" w:rsidRDefault="003664BD" w:rsidP="003664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4558A" w14:textId="77777777" w:rsidR="003664BD" w:rsidRDefault="003664BD" w:rsidP="003664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4BD" w14:paraId="791DA99A" w14:textId="77777777" w:rsidTr="009257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165A17" w14:textId="77777777" w:rsidR="003664BD" w:rsidRDefault="003664BD" w:rsidP="003664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8B17D2" w14:textId="00FD6032" w:rsidR="003664BD" w:rsidRDefault="003664BD" w:rsidP="00366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noProof/>
              </w:rPr>
              <w:t>A TTCN runtime error will be caused</w:t>
            </w:r>
          </w:p>
        </w:tc>
      </w:tr>
      <w:tr w:rsidR="003664BD" w14:paraId="06368B97" w14:textId="77777777" w:rsidTr="0092573A">
        <w:tc>
          <w:tcPr>
            <w:tcW w:w="2694" w:type="dxa"/>
            <w:gridSpan w:val="2"/>
          </w:tcPr>
          <w:p w14:paraId="020082BE" w14:textId="77777777" w:rsidR="003664BD" w:rsidRDefault="003664BD" w:rsidP="003664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A467FF" w14:textId="77777777" w:rsidR="003664BD" w:rsidRDefault="003664BD" w:rsidP="003664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4BD" w14:paraId="06CB4D17" w14:textId="77777777" w:rsidTr="009257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95E430" w14:textId="77777777" w:rsidR="003664BD" w:rsidRDefault="003664BD" w:rsidP="003664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25FF875" w14:textId="1360202E" w:rsidR="003664BD" w:rsidRDefault="003664BD" w:rsidP="00366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Arial" w:hAnsi="Arial" w:cs="Arial"/>
                <w:color w:val="000000"/>
              </w:rPr>
              <w:t>7.1.7.2.1</w:t>
            </w:r>
          </w:p>
        </w:tc>
      </w:tr>
      <w:tr w:rsidR="003664BD" w14:paraId="1E3624DA" w14:textId="77777777" w:rsidTr="00925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921C1" w14:textId="77777777" w:rsidR="003664BD" w:rsidRDefault="003664BD" w:rsidP="003664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70BE02" w14:textId="77777777" w:rsidR="003664BD" w:rsidRDefault="003664BD" w:rsidP="003664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4BD" w14:paraId="514EE27F" w14:textId="77777777" w:rsidTr="00925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075AC" w14:textId="77777777" w:rsidR="003664BD" w:rsidRDefault="003664BD" w:rsidP="003664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EFCFC" w14:textId="77777777" w:rsidR="003664BD" w:rsidRDefault="003664BD" w:rsidP="003664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DC1D8B" w14:textId="77777777" w:rsidR="003664BD" w:rsidRDefault="003664BD" w:rsidP="003664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666112" w14:textId="77777777" w:rsidR="003664BD" w:rsidRDefault="003664BD" w:rsidP="003664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A6C7E2" w14:textId="77777777" w:rsidR="003664BD" w:rsidRDefault="003664BD" w:rsidP="003664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64BD" w14:paraId="340A1EE7" w14:textId="77777777" w:rsidTr="00925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540138" w14:textId="77777777" w:rsidR="003664BD" w:rsidRDefault="003664BD" w:rsidP="003664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BFAE70" w14:textId="77777777" w:rsidR="003664BD" w:rsidRDefault="003664BD" w:rsidP="003664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3EA82" w14:textId="4FBA1BA3" w:rsidR="003664BD" w:rsidRDefault="003664BD" w:rsidP="003664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865AE" w14:textId="77777777" w:rsidR="003664BD" w:rsidRDefault="003664BD" w:rsidP="003664B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817FA1" w14:textId="79784AD2" w:rsidR="003664BD" w:rsidRDefault="003664BD" w:rsidP="003664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64BD" w14:paraId="7C6CE546" w14:textId="77777777" w:rsidTr="00925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04E7A" w14:textId="77777777" w:rsidR="003664BD" w:rsidRDefault="003664BD" w:rsidP="003664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DF4788" w14:textId="77777777" w:rsidR="003664BD" w:rsidRDefault="003664BD" w:rsidP="003664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C80281" w14:textId="31C31C59" w:rsidR="003664BD" w:rsidRDefault="003664BD" w:rsidP="003664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14CE06" w14:textId="77777777" w:rsidR="003664BD" w:rsidRDefault="003664BD" w:rsidP="003664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30C11B" w14:textId="16DB4F8E" w:rsidR="003664BD" w:rsidRDefault="003664BD" w:rsidP="003664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64BD" w14:paraId="25A4ECED" w14:textId="77777777" w:rsidTr="00925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49EAB" w14:textId="77777777" w:rsidR="003664BD" w:rsidRDefault="003664BD" w:rsidP="003664B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680A38" w14:textId="77777777" w:rsidR="003664BD" w:rsidRDefault="003664BD" w:rsidP="003664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5CE92C" w14:textId="25235DE5" w:rsidR="003664BD" w:rsidRDefault="003664BD" w:rsidP="003664B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6A2D39" w14:textId="77777777" w:rsidR="003664BD" w:rsidRDefault="003664BD" w:rsidP="003664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55E7A8" w14:textId="7687B866" w:rsidR="003664BD" w:rsidRDefault="003664BD" w:rsidP="003664B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64BD" w14:paraId="647C7F92" w14:textId="77777777" w:rsidTr="0092573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221238" w14:textId="77777777" w:rsidR="003664BD" w:rsidRDefault="003664BD" w:rsidP="003664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21CB2F" w14:textId="77777777" w:rsidR="003664BD" w:rsidRDefault="003664BD" w:rsidP="003664BD">
            <w:pPr>
              <w:pStyle w:val="CRCoverPage"/>
              <w:spacing w:after="0"/>
              <w:rPr>
                <w:noProof/>
              </w:rPr>
            </w:pPr>
          </w:p>
        </w:tc>
      </w:tr>
      <w:tr w:rsidR="003664BD" w14:paraId="7EF54CD3" w14:textId="77777777" w:rsidTr="0092573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36F868" w14:textId="77777777" w:rsidR="003664BD" w:rsidRDefault="003664BD" w:rsidP="003664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E464A1" w14:textId="77777777" w:rsidR="003664BD" w:rsidRDefault="003664BD" w:rsidP="003664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64BD" w:rsidRPr="008863B9" w14:paraId="3374DEEE" w14:textId="77777777" w:rsidTr="0092573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9140C7" w14:textId="77777777" w:rsidR="003664BD" w:rsidRPr="008863B9" w:rsidRDefault="003664BD" w:rsidP="003664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6ECB2B" w14:textId="77777777" w:rsidR="003664BD" w:rsidRPr="008863B9" w:rsidRDefault="003664BD" w:rsidP="003664B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64BD" w14:paraId="72B29A18" w14:textId="77777777" w:rsidTr="0092573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990DAE" w14:textId="77777777" w:rsidR="003664BD" w:rsidRDefault="003664BD" w:rsidP="003664B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AE8F0B" w14:textId="77777777" w:rsidR="003664BD" w:rsidRDefault="003664BD" w:rsidP="003664B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E89B9" w14:textId="77777777" w:rsidR="003664BD" w:rsidRDefault="003664BD" w:rsidP="003664BD">
      <w:pPr>
        <w:pStyle w:val="CRCoverPage"/>
        <w:spacing w:after="0"/>
        <w:rPr>
          <w:noProof/>
          <w:sz w:val="8"/>
          <w:szCs w:val="8"/>
        </w:rPr>
      </w:pPr>
    </w:p>
    <w:p w14:paraId="3686538D" w14:textId="77777777" w:rsidR="003664BD" w:rsidRDefault="003664BD" w:rsidP="003664BD">
      <w:pPr>
        <w:rPr>
          <w:noProof/>
        </w:rPr>
        <w:sectPr w:rsidR="003664BD" w:rsidSect="003664B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04828" w14:textId="77777777"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80404343"/>
      <w:r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1"/>
    </w:p>
    <w:p w14:paraId="6898CF67" w14:textId="70647485" w:rsidR="00805E38" w:rsidRDefault="00163394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05E38" w:rsidRPr="00467B62">
        <w:rPr>
          <w:rFonts w:ascii="Arial" w:hAnsi="Arial" w:cs="Arial"/>
          <w:iCs/>
        </w:rPr>
        <w:t>Table of Contents</w:t>
      </w:r>
      <w:r w:rsidR="00805E38">
        <w:tab/>
      </w:r>
      <w:r w:rsidR="00805E38">
        <w:fldChar w:fldCharType="begin"/>
      </w:r>
      <w:r w:rsidR="00805E38">
        <w:instrText xml:space="preserve"> PAGEREF _Toc180404343 \h </w:instrText>
      </w:r>
      <w:r w:rsidR="00805E38">
        <w:fldChar w:fldCharType="separate"/>
      </w:r>
      <w:r w:rsidR="00805E38">
        <w:t>3</w:t>
      </w:r>
      <w:r w:rsidR="00805E38">
        <w:fldChar w:fldCharType="end"/>
      </w:r>
    </w:p>
    <w:p w14:paraId="4959A2C5" w14:textId="774C7759" w:rsidR="00805E38" w:rsidRDefault="00805E3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67B6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67B6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_Toc180404344 \h </w:instrText>
      </w:r>
      <w:r>
        <w:fldChar w:fldCharType="separate"/>
      </w:r>
      <w:r>
        <w:t>3</w:t>
      </w:r>
      <w:r>
        <w:fldChar w:fldCharType="end"/>
      </w:r>
    </w:p>
    <w:p w14:paraId="0EC63F2E" w14:textId="7B6C1534" w:rsidR="00805E38" w:rsidRDefault="00805E38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467B62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467B6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_Toc180404345 \h </w:instrText>
      </w:r>
      <w:r>
        <w:fldChar w:fldCharType="separate"/>
      </w:r>
      <w:r>
        <w:t>3</w:t>
      </w:r>
      <w:r>
        <w:fldChar w:fldCharType="end"/>
      </w:r>
    </w:p>
    <w:p w14:paraId="6672727E" w14:textId="74EFB92A" w:rsidR="00805E38" w:rsidRDefault="00805E38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t>2.1 Change 1</w:t>
      </w:r>
      <w:r>
        <w:tab/>
      </w:r>
      <w:r>
        <w:fldChar w:fldCharType="begin"/>
      </w:r>
      <w:r>
        <w:instrText xml:space="preserve"> PAGEREF _Toc180404346 \h </w:instrText>
      </w:r>
      <w:r>
        <w:fldChar w:fldCharType="separate"/>
      </w:r>
      <w:r>
        <w:t>3</w:t>
      </w:r>
      <w:r>
        <w:fldChar w:fldCharType="end"/>
      </w:r>
    </w:p>
    <w:p w14:paraId="25F511A4" w14:textId="4F9F411C"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14:paraId="45B28955" w14:textId="77777777"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512229"/>
      <w:bookmarkStart w:id="17" w:name="_Toc114545017"/>
      <w:bookmarkStart w:id="18" w:name="_Toc114566506"/>
      <w:bookmarkStart w:id="19" w:name="_Toc114575225"/>
      <w:bookmarkStart w:id="20" w:name="_Toc114595884"/>
      <w:bookmarkStart w:id="21" w:name="_Toc114650955"/>
      <w:bookmarkStart w:id="22" w:name="_Toc114719834"/>
      <w:bookmarkStart w:id="23" w:name="_Toc114720501"/>
      <w:bookmarkStart w:id="24" w:name="_Toc114767867"/>
      <w:bookmarkStart w:id="25" w:name="_Toc114768623"/>
      <w:bookmarkStart w:id="26" w:name="_Toc114769718"/>
      <w:bookmarkStart w:id="27" w:name="_Toc114852799"/>
      <w:bookmarkStart w:id="28" w:name="_Toc115427994"/>
      <w:bookmarkStart w:id="29" w:name="_Toc116028725"/>
      <w:bookmarkStart w:id="30" w:name="_Toc116301627"/>
      <w:bookmarkStart w:id="31" w:name="_Toc116481402"/>
      <w:bookmarkStart w:id="32" w:name="_Toc180404344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6D4B6A07" w14:textId="3D2669BD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rPr>
          <w:rFonts w:ascii="Arial" w:hAnsi="Arial" w:cs="Arial"/>
          <w:lang w:eastAsia="ja-JP"/>
        </w:rPr>
      </w:pPr>
      <w:r w:rsidRPr="00803B22">
        <w:rPr>
          <w:rFonts w:ascii="Arial" w:hAnsi="Arial" w:cs="Arial"/>
        </w:rPr>
        <w:t xml:space="preserve">This document lists all the essential changes needed to correct problems in the </w:t>
      </w:r>
      <w:r w:rsidR="00803B22" w:rsidRPr="00803B22">
        <w:rPr>
          <w:rFonts w:ascii="Arial" w:hAnsi="Arial" w:cs="Arial"/>
          <w:lang w:eastAsia="ja-JP"/>
        </w:rPr>
        <w:t>iwd-TTCN3-B202</w:t>
      </w:r>
      <w:r w:rsidR="00851D32">
        <w:rPr>
          <w:rFonts w:ascii="Arial" w:hAnsi="Arial" w:cs="Arial"/>
          <w:lang w:eastAsia="ja-JP"/>
        </w:rPr>
        <w:t>4</w:t>
      </w:r>
      <w:r w:rsidR="00803B22" w:rsidRPr="00803B22">
        <w:rPr>
          <w:rFonts w:ascii="Arial" w:hAnsi="Arial" w:cs="Arial"/>
          <w:lang w:eastAsia="ja-JP"/>
        </w:rPr>
        <w:t>-0</w:t>
      </w:r>
      <w:r w:rsidR="00851D32">
        <w:rPr>
          <w:rFonts w:ascii="Arial" w:hAnsi="Arial" w:cs="Arial"/>
          <w:lang w:eastAsia="ja-JP"/>
        </w:rPr>
        <w:t>6</w:t>
      </w:r>
      <w:r w:rsidR="00803B22" w:rsidRPr="00803B22">
        <w:rPr>
          <w:rFonts w:ascii="Arial" w:hAnsi="Arial" w:cs="Arial"/>
          <w:lang w:eastAsia="ja-JP"/>
        </w:rPr>
        <w:t>_D2</w:t>
      </w:r>
      <w:r w:rsidR="00851D32">
        <w:rPr>
          <w:rFonts w:ascii="Arial" w:hAnsi="Arial" w:cs="Arial"/>
          <w:lang w:eastAsia="ja-JP"/>
        </w:rPr>
        <w:t>4wk37</w:t>
      </w:r>
      <w:r w:rsidR="00803B22" w:rsidRPr="00803B22">
        <w:rPr>
          <w:rFonts w:ascii="Arial" w:hAnsi="Arial" w:cs="Arial"/>
          <w:lang w:eastAsia="ja-JP"/>
        </w:rPr>
        <w:t xml:space="preserve"> </w:t>
      </w:r>
      <w:r w:rsidRPr="00803B22">
        <w:rPr>
          <w:rFonts w:ascii="Arial" w:hAnsi="Arial" w:cs="Arial"/>
        </w:rPr>
        <w:t>related to the title of this CR</w:t>
      </w:r>
      <w:r w:rsidRPr="00803B22">
        <w:rPr>
          <w:rFonts w:ascii="Arial" w:hAnsi="Arial" w:cs="Arial"/>
          <w:lang w:eastAsia="ja-JP"/>
        </w:rPr>
        <w:t xml:space="preserve">. </w:t>
      </w:r>
    </w:p>
    <w:p w14:paraId="012F7AD2" w14:textId="77777777" w:rsidR="008253A5" w:rsidRPr="00803B22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ascii="Arial" w:hAnsi="Arial" w:cs="Arial"/>
          <w:b/>
          <w:lang w:eastAsia="ja-JP"/>
        </w:rPr>
      </w:pPr>
      <w:r w:rsidRPr="00803B22">
        <w:rPr>
          <w:rFonts w:ascii="Arial" w:hAnsi="Arial" w:cs="Arial"/>
          <w:b/>
          <w:lang w:eastAsia="ja-JP"/>
        </w:rPr>
        <w:t xml:space="preserve">Contact: </w:t>
      </w:r>
      <w:r w:rsidRPr="00803B22">
        <w:rPr>
          <w:rFonts w:ascii="Arial" w:hAnsi="Arial" w:cs="Arial"/>
          <w:b/>
          <w:lang w:eastAsia="ja-JP"/>
        </w:rPr>
        <w:tab/>
        <w:t>Parikshit Bhise</w:t>
      </w:r>
    </w:p>
    <w:p w14:paraId="15876989" w14:textId="77777777" w:rsidR="008253A5" w:rsidRDefault="008253A5" w:rsidP="00803B22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28" w:color="00B050"/>
        </w:pBdr>
        <w:tabs>
          <w:tab w:val="left" w:pos="2127"/>
        </w:tabs>
        <w:rPr>
          <w:rFonts w:cs="Arial"/>
          <w:lang w:eastAsia="ja-JP"/>
        </w:rPr>
      </w:pPr>
      <w:r w:rsidRPr="00803B22">
        <w:rPr>
          <w:rFonts w:ascii="Arial" w:hAnsi="Arial" w:cs="Arial"/>
          <w:b/>
          <w:lang w:eastAsia="ja-JP"/>
        </w:rPr>
        <w:tab/>
      </w:r>
      <w:hyperlink r:id="rId18" w:history="1">
        <w:r w:rsidRPr="00803B22">
          <w:rPr>
            <w:rStyle w:val="Hyperlink"/>
            <w:rFonts w:ascii="Arial" w:hAnsi="Arial" w:cs="Arial"/>
            <w:b/>
            <w:lang w:eastAsia="ja-JP"/>
          </w:rPr>
          <w:t>Parikshit.bhise@rohde-schwarz.com</w:t>
        </w:r>
      </w:hyperlink>
      <w:r w:rsidRPr="00803B22">
        <w:rPr>
          <w:rFonts w:ascii="Arial" w:hAnsi="Arial" w:cs="Arial"/>
          <w:b/>
          <w:lang w:eastAsia="ja-JP"/>
        </w:rPr>
        <w:tab/>
      </w:r>
      <w:r w:rsidRPr="00803B22">
        <w:rPr>
          <w:rFonts w:ascii="Arial" w:hAnsi="Arial" w:cs="Arial"/>
          <w:b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14:paraId="06E87CCC" w14:textId="77777777" w:rsidR="00163394" w:rsidRDefault="00163394" w:rsidP="00163394">
      <w:pPr>
        <w:rPr>
          <w:rFonts w:cs="Times New Roman"/>
        </w:rPr>
      </w:pPr>
    </w:p>
    <w:p w14:paraId="20085CCA" w14:textId="77777777"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0" w:name="_Toc295288959"/>
      <w:bookmarkStart w:id="41" w:name="_Toc122434488"/>
      <w:bookmarkStart w:id="42" w:name="_Toc180404345"/>
      <w:r>
        <w:rPr>
          <w:b/>
        </w:rPr>
        <w:t>Corrections required</w:t>
      </w:r>
      <w:bookmarkEnd w:id="40"/>
      <w:bookmarkEnd w:id="41"/>
      <w:bookmarkEnd w:id="42"/>
    </w:p>
    <w:p w14:paraId="24CDE8E0" w14:textId="61526119" w:rsidR="0000252C" w:rsidRPr="00805E38" w:rsidRDefault="00805E38" w:rsidP="00805E38">
      <w:pPr>
        <w:pStyle w:val="Heading2"/>
      </w:pPr>
      <w:bookmarkStart w:id="43" w:name="_Toc180404346"/>
      <w:bookmarkEnd w:id="36"/>
      <w:bookmarkEnd w:id="37"/>
      <w:bookmarkEnd w:id="38"/>
      <w:bookmarkEnd w:id="39"/>
      <w:r>
        <w:t xml:space="preserve">2.1 </w:t>
      </w:r>
      <w:r w:rsidRPr="00805E38">
        <w:t>Change 1</w:t>
      </w:r>
      <w:bookmarkEnd w:id="43"/>
    </w:p>
    <w:tbl>
      <w:tblPr>
        <w:tblW w:w="10438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50"/>
        <w:gridCol w:w="8288"/>
      </w:tblGrid>
      <w:tr w:rsidR="0000252C" w:rsidRPr="00B76627" w14:paraId="4BA3C366" w14:textId="77777777" w:rsidTr="00B941E2">
        <w:trPr>
          <w:trHeight w:val="447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B92C6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6EA6" w14:textId="4AEFA9B0" w:rsidR="0000252C" w:rsidRPr="00DD02E9" w:rsidRDefault="00DD02E9" w:rsidP="00CF28C6">
            <w:pPr>
              <w:spacing w:after="0"/>
              <w:rPr>
                <w:rFonts w:ascii="Tahoma" w:hAnsi="Tahoma"/>
              </w:rPr>
            </w:pPr>
            <w:r w:rsidRPr="00DD02E9">
              <w:rPr>
                <w:rFonts w:ascii="Tahoma" w:hAnsi="Tahoma"/>
              </w:rPr>
              <w:t>Correction to function f_TC_7_1_7_2_1_EUTRA</w:t>
            </w:r>
          </w:p>
        </w:tc>
      </w:tr>
      <w:tr w:rsidR="0000252C" w:rsidRPr="00B76627" w14:paraId="6C18186E" w14:textId="77777777" w:rsidTr="00B941E2">
        <w:trPr>
          <w:trHeight w:val="452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C0BE0" w14:textId="77777777" w:rsidR="0000252C" w:rsidRPr="00B76627" w:rsidRDefault="0000252C" w:rsidP="00CF28C6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78D3" w14:textId="0B00AE37" w:rsidR="00D038CA" w:rsidRPr="00AF1B5E" w:rsidRDefault="00DD02E9" w:rsidP="00D038CA">
            <w:pPr>
              <w:pStyle w:val="CRCoverPage"/>
              <w:tabs>
                <w:tab w:val="left" w:pos="6223"/>
              </w:tabs>
              <w:spacing w:after="0"/>
              <w:ind w:left="100"/>
              <w:rPr>
                <w:rFonts w:ascii="Arial" w:hAnsi="Arial"/>
                <w:noProof/>
              </w:rPr>
            </w:pPr>
            <w:r>
              <w:t>During the case, the category value type for 1bis device is "</w:t>
            </w:r>
            <w:proofErr w:type="spellStart"/>
            <w:r>
              <w:t>oneBis</w:t>
            </w:r>
            <w:proofErr w:type="spellEnd"/>
            <w:r>
              <w:t>", when use 'str2int' in the case, it will cause TTCN runtime error indicate invalid format. CR R5s230448 has addressed this issue before but not implemented for all the situation</w:t>
            </w:r>
          </w:p>
        </w:tc>
      </w:tr>
      <w:tr w:rsidR="00DF35CF" w:rsidRPr="00B76627" w14:paraId="0B447D65" w14:textId="77777777" w:rsidTr="005D13AD"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35CF" w14:textId="77777777" w:rsidR="00DF35CF" w:rsidRPr="00B76627" w:rsidRDefault="00DF35CF" w:rsidP="00DF35CF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3E28" w14:textId="0EECADC6" w:rsidR="00DF35CF" w:rsidRPr="00803B22" w:rsidRDefault="00DD02E9" w:rsidP="00DF35CF">
            <w:pPr>
              <w:pStyle w:val="CRCoverPage"/>
              <w:spacing w:after="0"/>
              <w:rPr>
                <w:rFonts w:ascii="Arial" w:hAnsi="Arial" w:cs="Arial"/>
                <w:lang w:val="en-US"/>
              </w:rPr>
            </w:pPr>
            <w:r>
              <w:t xml:space="preserve">Use function </w:t>
            </w:r>
            <w:proofErr w:type="spellStart"/>
            <w:r w:rsidRPr="003038B8">
              <w:t>f_EUTRA_Int_UECategory_UL</w:t>
            </w:r>
            <w:proofErr w:type="spellEnd"/>
            <w:r>
              <w:t xml:space="preserve"> instead of str2int as R5s230448 addressed.</w:t>
            </w:r>
          </w:p>
        </w:tc>
      </w:tr>
      <w:tr w:rsidR="00DF35CF" w:rsidRPr="00B76627" w14:paraId="09F3FF68" w14:textId="77777777" w:rsidTr="00AA35A8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B3EA4" w14:textId="77777777" w:rsidR="00DF35CF" w:rsidRPr="00B76627" w:rsidRDefault="00DF35CF" w:rsidP="00DF35CF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F0733" w14:textId="19526250" w:rsidR="00DF35CF" w:rsidRPr="00803B22" w:rsidRDefault="00DF35CF" w:rsidP="00DF35CF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  <w:tr w:rsidR="00DF35CF" w:rsidRPr="00B76627" w14:paraId="7106F7E1" w14:textId="77777777" w:rsidTr="00B941E2">
        <w:trPr>
          <w:trHeight w:val="309"/>
        </w:trPr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9BD9" w14:textId="111091B9" w:rsidR="00DF35CF" w:rsidRPr="006C4E11" w:rsidRDefault="00DF35CF" w:rsidP="00DF35CF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6C4E11">
              <w:rPr>
                <w:rFonts w:ascii="Arial" w:hAnsi="Arial" w:cs="Arial"/>
                <w:b/>
              </w:rPr>
              <w:t>MCC160 Comments</w:t>
            </w:r>
          </w:p>
        </w:tc>
        <w:tc>
          <w:tcPr>
            <w:tcW w:w="8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DA9C7" w14:textId="2906CC88" w:rsidR="00DF35CF" w:rsidRPr="00803B22" w:rsidRDefault="00DF35CF" w:rsidP="00DF35CF">
            <w:pPr>
              <w:spacing w:after="0"/>
              <w:rPr>
                <w:rFonts w:ascii="Arial" w:hAnsi="Arial" w:cs="Arial"/>
                <w:color w:val="000000"/>
              </w:rPr>
            </w:pPr>
          </w:p>
        </w:tc>
      </w:tr>
    </w:tbl>
    <w:p w14:paraId="20923A29" w14:textId="77777777" w:rsidR="0000252C" w:rsidRDefault="0000252C" w:rsidP="00DD41A1">
      <w:pPr>
        <w:spacing w:after="0"/>
        <w:rPr>
          <w:rFonts w:ascii="Tahoma" w:hAnsi="Tahoma"/>
          <w:b/>
          <w:lang w:eastAsia="en-GB"/>
        </w:rPr>
      </w:pPr>
    </w:p>
    <w:p w14:paraId="2D5194FC" w14:textId="65C1C24C" w:rsidR="00D81F50" w:rsidRPr="004F4B7B" w:rsidRDefault="006365D3" w:rsidP="00D81F50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>
        <w:rPr>
          <w:b/>
          <w:lang w:eastAsia="en-GB"/>
        </w:rPr>
        <w:t xml:space="preserve"> </w:t>
      </w:r>
      <w:r w:rsidR="00D81F50" w:rsidRPr="004F4B7B">
        <w:rPr>
          <w:rFonts w:ascii="Tahoma" w:hAnsi="Tahoma"/>
          <w:b/>
          <w:sz w:val="24"/>
          <w:szCs w:val="24"/>
          <w:lang w:eastAsia="en-GB"/>
        </w:rPr>
        <w:t>Before Change:</w:t>
      </w:r>
      <w:r w:rsidR="00C80825">
        <w:rPr>
          <w:rFonts w:ascii="Tahoma" w:hAnsi="Tahoma"/>
          <w:b/>
          <w:sz w:val="24"/>
          <w:szCs w:val="24"/>
          <w:lang w:eastAsia="en-GB"/>
        </w:rPr>
        <w:t xml:space="preserve"> </w:t>
      </w:r>
    </w:p>
    <w:p w14:paraId="7C2CDA72" w14:textId="77777777" w:rsidR="00FE1F75" w:rsidRPr="0036513C" w:rsidRDefault="00FE1F75" w:rsidP="00FE1F75">
      <w:pPr>
        <w:autoSpaceDE w:val="0"/>
        <w:autoSpaceDN w:val="0"/>
        <w:adjustRightInd w:val="0"/>
        <w:spacing w:after="0"/>
        <w:rPr>
          <w:rFonts w:ascii="Courier New" w:hAnsi="Courier New" w:cs="Courier New"/>
          <w:sz w:val="16"/>
          <w:szCs w:val="16"/>
          <w:lang w:val="en-US" w:eastAsia="zh-CN"/>
        </w:rPr>
      </w:pPr>
    </w:p>
    <w:tbl>
      <w:tblPr>
        <w:tblW w:w="97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389"/>
        <w:gridCol w:w="222"/>
      </w:tblGrid>
      <w:tr w:rsidR="00FE1F75" w:rsidRPr="0036513C" w14:paraId="27564BC4" w14:textId="77777777" w:rsidTr="00805E38">
        <w:trPr>
          <w:jc w:val="center"/>
        </w:trPr>
        <w:tc>
          <w:tcPr>
            <w:tcW w:w="8912" w:type="dxa"/>
          </w:tcPr>
          <w:p w14:paraId="62AE7089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function f_TC_7_1_7_2_1_EUTRA 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( )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 xml:space="preserve"> runs on EUTRA_PTC</w:t>
            </w:r>
          </w:p>
          <w:p w14:paraId="59202ED4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>* L2/MAC/7.1</w:t>
            </w:r>
          </w:p>
          <w:p w14:paraId="42B16CE8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 * 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7.1.7.2.1 :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 xml:space="preserve"> UL-SCH Transport Block Size selection / DCI format 0</w:t>
            </w:r>
          </w:p>
          <w:p w14:paraId="2BABDDB8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 */</w:t>
            </w:r>
          </w:p>
          <w:p w14:paraId="7B65A2B9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charstring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v_UE_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Category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;</w:t>
            </w:r>
            <w:proofErr w:type="gramEnd"/>
          </w:p>
          <w:p w14:paraId="05208CF8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TBSize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:=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>0;    // transport block size in bits</w:t>
            </w:r>
          </w:p>
          <w:p w14:paraId="4CCCC003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v_I_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MCS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:=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>0;     // Modulation and Coding Scheme Index</w:t>
            </w:r>
          </w:p>
          <w:p w14:paraId="65EF1C96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v_I_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TBS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:=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>0;     // Transport Block Size Index</w:t>
            </w:r>
          </w:p>
          <w:p w14:paraId="21289D1B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v_N_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PRB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:=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>1;     // Number of physical resource Blocks</w:t>
            </w:r>
          </w:p>
          <w:p w14:paraId="2E1FDCE4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//var integer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v_N_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RBDL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>= 100; // Species the DL Bandwidth.</w:t>
            </w:r>
          </w:p>
          <w:p w14:paraId="1769E6A1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v_N_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RBUL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>= 50;  // Species the UL Bandwidth.</w:t>
            </w:r>
          </w:p>
          <w:p w14:paraId="54C1731F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v_Max_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;   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 xml:space="preserve">  // to store the max allowed PRB resources that can be allocated</w:t>
            </w:r>
          </w:p>
          <w:p w14:paraId="1C6A54CA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PDCPsize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:=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>0;  // PDCP SDU Size</w:t>
            </w:r>
          </w:p>
          <w:p w14:paraId="36438BC5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N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:=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>1;         // Number of PDCP SDU</w:t>
            </w:r>
          </w:p>
          <w:p w14:paraId="5855DBDB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PDCP_SDUList_Type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v_PDCP_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SDUList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>= {''O};</w:t>
            </w:r>
          </w:p>
          <w:p w14:paraId="70E051D9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v_MAX_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 xml:space="preserve">= 20; // to be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initialised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based on UE category</w:t>
            </w:r>
          </w:p>
          <w:p w14:paraId="68B0E43F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v_SubFrameInfo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;</w:t>
            </w:r>
          </w:p>
          <w:p w14:paraId="65312CCF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lastRenderedPageBreak/>
              <w:t xml:space="preserve">    var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v_SupportUL64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QAM :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>= false;//@sic R5-155942 sic@</w:t>
            </w:r>
          </w:p>
          <w:p w14:paraId="2A90FEEE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Ul_Bandwidth_Type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v_UL_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Bandwidth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;</w:t>
            </w:r>
            <w:proofErr w:type="gramEnd"/>
          </w:p>
          <w:p w14:paraId="1790C25C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Dl_Bandwidth_Type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v_DL_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Bandwidth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;</w:t>
            </w:r>
            <w:proofErr w:type="gramEnd"/>
          </w:p>
          <w:p w14:paraId="277D0B5B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ChannelBandwidthDependency_Type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ChannelBandwidthDependency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;</w:t>
            </w:r>
            <w:proofErr w:type="gramEnd"/>
          </w:p>
          <w:p w14:paraId="032963ED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5EB219C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08754574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//      PREAMBLE</w:t>
            </w:r>
          </w:p>
          <w:p w14:paraId="15F62D37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203141B1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f_EUTRA_Init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(c1);</w:t>
            </w:r>
          </w:p>
          <w:p w14:paraId="1CB1EB4F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f_EUTRA_CellInfo_SetHighestBandwidth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(eutra_Cell1);</w:t>
            </w:r>
          </w:p>
          <w:p w14:paraId="709CFE87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v_UL_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Bandwidth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f_EUTRA_CellInfo_GetUL_ChBandwidth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(eutra_Cell1);</w:t>
            </w:r>
          </w:p>
          <w:p w14:paraId="51DD7029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v_DL_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Bandwidth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f_EUTRA_CellInfo_GetDL_ChBandwidth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(eutra_Cell1);</w:t>
            </w:r>
          </w:p>
          <w:p w14:paraId="3724BD1F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ChannelBandwidthDependency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f_EUTRA_BandDependentParam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v_UL_Bandwidth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);</w:t>
            </w:r>
          </w:p>
          <w:p w14:paraId="17781B24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f_EUTRA_CellInfo_SetSIB2_Enable64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QAM(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>eutra_Cell1,v_ChannelBandwidthDependency.Pusch_HoppingOffset);</w:t>
            </w:r>
          </w:p>
          <w:p w14:paraId="75B5F57D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f_EUTRA_CellConfig_Def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(eutra_Cell1);</w:t>
            </w:r>
          </w:p>
          <w:p w14:paraId="6097AC34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Preamble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>eutra_Cell1, STATE2A_TESTLOOP_ModeA);</w:t>
            </w:r>
          </w:p>
          <w:p w14:paraId="35B62108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v_UE_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Category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f_EUTRA_MobileInfo_GetUECapability_UECategoryExtn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(); //@sic R5s120641 sic@</w:t>
            </w:r>
          </w:p>
          <w:p w14:paraId="271DF717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f_CheckUECategoryDL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v_UE_Category</w:t>
            </w:r>
            <w:proofErr w:type="spellEnd"/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);  /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>/@sic R5s160832 sic@</w:t>
            </w:r>
          </w:p>
          <w:p w14:paraId="439CF643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v_UE_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Category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f_EUTRA_MobileInfo_GetUECapability_UECategory_UL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();</w:t>
            </w:r>
          </w:p>
          <w:p w14:paraId="77A0380F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v_UE_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Category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fl_Check_GetUE_CategoryUL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v_UE_Category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);//@sic R5-155942 sic@</w:t>
            </w:r>
          </w:p>
          <w:p w14:paraId="5893A1D7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v_SupportUL64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QAM :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>= fl_Check_UE_SupportUL64QAM();//@sic R5-155942 sic@</w:t>
            </w:r>
          </w:p>
          <w:p w14:paraId="32B4A1D4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6B10AFF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f_EUTRA_LoopBackActivation_State4_717(); //@sic R5-100263 sic@</w:t>
            </w:r>
          </w:p>
          <w:p w14:paraId="60FFAF54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// Bring UE to state Loopback Activated (state 4)</w:t>
            </w:r>
          </w:p>
          <w:p w14:paraId="4BF6096C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8D46141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f_EUTRA_SS_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CommonCellConfig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46A3DF77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                           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cas_CellModify_REQ_PDSCH_Pwr_Ratio_TBS_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Test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17C0C4CE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));</w:t>
            </w:r>
          </w:p>
          <w:p w14:paraId="594ACDE1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25C90FAD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//      Test Body</w:t>
            </w:r>
          </w:p>
          <w:p w14:paraId="2D6B18A5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009D3FA5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(true);</w:t>
            </w:r>
          </w:p>
          <w:p w14:paraId="2B9F5E48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1BF0B29F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//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v_N_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RBDL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>= f_ConvertDL_BandwidthToInteger(f_EUTRA_CellInfo_GetDL_ChBandwidth(eutra_Cell1));</w:t>
            </w:r>
          </w:p>
          <w:p w14:paraId="7C014128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v_N_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RBUL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>= f_ConvertUL_BandwidthToInteger(f_EUTRA_CellInfo_GetUL_ChBandwidth(eutra_Cell1));</w:t>
            </w:r>
          </w:p>
          <w:p w14:paraId="572D9759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0B1424A6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83AA4">
              <w:rPr>
                <w:rFonts w:ascii="Arial" w:hAnsi="Arial" w:cs="Arial"/>
                <w:lang w:val="de-DE" w:eastAsia="zh-CN"/>
              </w:rPr>
              <w:t>v_Max_</w:t>
            </w:r>
            <w:proofErr w:type="gramStart"/>
            <w:r w:rsidRPr="00D83AA4">
              <w:rPr>
                <w:rFonts w:ascii="Arial" w:hAnsi="Arial" w:cs="Arial"/>
                <w:lang w:val="de-DE" w:eastAsia="zh-CN"/>
              </w:rPr>
              <w:t>nPRB</w:t>
            </w:r>
            <w:proofErr w:type="spellEnd"/>
            <w:r w:rsidRPr="00D83AA4">
              <w:rPr>
                <w:rFonts w:ascii="Arial" w:hAnsi="Arial" w:cs="Arial"/>
                <w:lang w:val="de-DE" w:eastAsia="zh-CN"/>
              </w:rPr>
              <w:t xml:space="preserve"> :</w:t>
            </w:r>
            <w:proofErr w:type="gramEnd"/>
            <w:r w:rsidRPr="00D83AA4">
              <w:rPr>
                <w:rFonts w:ascii="Arial" w:hAnsi="Arial" w:cs="Arial"/>
                <w:lang w:val="de-DE" w:eastAsia="zh-CN"/>
              </w:rPr>
              <w:t xml:space="preserve">= </w:t>
            </w:r>
            <w:proofErr w:type="spellStart"/>
            <w:r w:rsidRPr="00D83AA4">
              <w:rPr>
                <w:rFonts w:ascii="Arial" w:hAnsi="Arial" w:cs="Arial"/>
                <w:lang w:val="de-DE" w:eastAsia="zh-CN"/>
              </w:rPr>
              <w:t>v_N_RBUL</w:t>
            </w:r>
            <w:proofErr w:type="spellEnd"/>
            <w:r w:rsidRPr="00D83AA4">
              <w:rPr>
                <w:rFonts w:ascii="Arial" w:hAnsi="Arial" w:cs="Arial"/>
                <w:lang w:val="de-DE" w:eastAsia="zh-CN"/>
              </w:rPr>
              <w:t>;</w:t>
            </w:r>
          </w:p>
          <w:p w14:paraId="1ECEBCB0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de-DE" w:eastAsia="zh-CN"/>
              </w:rPr>
              <w:t xml:space="preserve">    </w:t>
            </w:r>
            <w:r w:rsidRPr="00D83AA4">
              <w:rPr>
                <w:rFonts w:ascii="Arial" w:hAnsi="Arial" w:cs="Arial"/>
                <w:lang w:val="en-US" w:eastAsia="zh-CN"/>
              </w:rPr>
              <w:t xml:space="preserve">//@siclog "Step 1"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@</w:t>
            </w:r>
          </w:p>
          <w:p w14:paraId="7C29713E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// Automatic</w:t>
            </w:r>
          </w:p>
          <w:p w14:paraId="5CEA5866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//@sic R5-155942 sic@</w:t>
            </w:r>
          </w:p>
          <w:p w14:paraId="254E2B15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if ((str2int(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v_UE_Category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) == 5) or v_SupportUL64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QAM )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 xml:space="preserve"> {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v_MAX_IMCS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:= 28 }; //UL 64 QAM supported</w:t>
            </w:r>
          </w:p>
          <w:p w14:paraId="42D778EE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// Configure DL Grant for all loops</w:t>
            </w:r>
          </w:p>
          <w:p w14:paraId="6FAF794F" w14:textId="44D955DF" w:rsidR="00BD6CEB" w:rsidRPr="00E335DA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f_ConfigureDLGrant_MaxULTBSupported_7172(f_EUTRA_Int_UECategory_UL(v_UE_Category),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v_N_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RBUL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);/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>/@sic R5s230448 sic@</w:t>
            </w:r>
            <w:r w:rsidR="00FF1E38" w:rsidRPr="00FF1E38">
              <w:rPr>
                <w:rFonts w:ascii="Arial" w:hAnsi="Arial" w:cs="Arial"/>
                <w:lang w:val="en-US" w:eastAsia="zh-CN"/>
              </w:rPr>
              <w:t xml:space="preserve">  </w:t>
            </w:r>
          </w:p>
        </w:tc>
        <w:tc>
          <w:tcPr>
            <w:tcW w:w="802" w:type="dxa"/>
          </w:tcPr>
          <w:p w14:paraId="39CDCDA0" w14:textId="77777777" w:rsidR="00FE1F75" w:rsidRPr="0036513C" w:rsidRDefault="00FE1F75" w:rsidP="00012A7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63CD239E" w14:textId="77777777" w:rsidR="00FE1F75" w:rsidRDefault="00FE1F75" w:rsidP="00D81F50">
      <w:pPr>
        <w:spacing w:after="0"/>
        <w:rPr>
          <w:rFonts w:ascii="Tahoma" w:hAnsi="Tahoma"/>
          <w:b/>
          <w:lang w:eastAsia="en-GB"/>
        </w:rPr>
      </w:pPr>
    </w:p>
    <w:p w14:paraId="7A8E50C1" w14:textId="77777777" w:rsidR="007867BA" w:rsidRPr="007C09B1" w:rsidRDefault="007867BA" w:rsidP="007867BA">
      <w:pPr>
        <w:spacing w:after="0"/>
        <w:rPr>
          <w:rFonts w:ascii="Tahoma" w:hAnsi="Tahoma"/>
          <w:b/>
          <w:sz w:val="24"/>
          <w:szCs w:val="24"/>
          <w:lang w:eastAsia="en-GB"/>
        </w:rPr>
      </w:pPr>
      <w:r w:rsidRPr="007C09B1">
        <w:rPr>
          <w:rFonts w:ascii="Tahoma" w:hAnsi="Tahoma"/>
          <w:b/>
          <w:sz w:val="24"/>
          <w:szCs w:val="24"/>
          <w:lang w:eastAsia="en-GB"/>
        </w:rPr>
        <w:t>After Change:</w:t>
      </w:r>
    </w:p>
    <w:p w14:paraId="5E56A5AF" w14:textId="77777777" w:rsidR="004F4B7B" w:rsidRDefault="004F4B7B" w:rsidP="00C43687">
      <w:pPr>
        <w:spacing w:after="0"/>
        <w:rPr>
          <w:rFonts w:ascii="Tahoma" w:hAnsi="Tahoma"/>
          <w:b/>
          <w:lang w:eastAsia="en-GB"/>
        </w:rPr>
      </w:pPr>
    </w:p>
    <w:tbl>
      <w:tblPr>
        <w:tblW w:w="9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10389"/>
        <w:gridCol w:w="222"/>
      </w:tblGrid>
      <w:tr w:rsidR="00323D14" w:rsidRPr="0036513C" w14:paraId="3D6BDEA9" w14:textId="77777777" w:rsidTr="00805E38">
        <w:trPr>
          <w:jc w:val="center"/>
        </w:trPr>
        <w:tc>
          <w:tcPr>
            <w:tcW w:w="8906" w:type="dxa"/>
          </w:tcPr>
          <w:p w14:paraId="4C72D79A" w14:textId="77777777" w:rsidR="00323D14" w:rsidRPr="00E335DA" w:rsidRDefault="00323D14" w:rsidP="002E537A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33434B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629EBB5F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function f_TC_7_1_7_2_1_EUTRA 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( )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 xml:space="preserve"> runs on EUTRA_PTC</w:t>
            </w:r>
          </w:p>
          <w:p w14:paraId="7E8724BE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{ /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>* L2/MAC/7.1</w:t>
            </w:r>
          </w:p>
          <w:p w14:paraId="2199892F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 * 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7.1.7.2.1 :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 xml:space="preserve"> UL-SCH Transport Block Size selection / DCI format 0</w:t>
            </w:r>
          </w:p>
          <w:p w14:paraId="1A3082CE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 */</w:t>
            </w:r>
          </w:p>
          <w:p w14:paraId="5216CB30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charstring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v_UE_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Category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;</w:t>
            </w:r>
            <w:proofErr w:type="gramEnd"/>
          </w:p>
          <w:p w14:paraId="4F7DCCAC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TBSize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:=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>0;    // transport block size in bits</w:t>
            </w:r>
          </w:p>
          <w:p w14:paraId="2821D354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v_I_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MCS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:=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>0;     // Modulation and Coding Scheme Index</w:t>
            </w:r>
          </w:p>
          <w:p w14:paraId="34B5061F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v_I_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TBS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:=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>0;     // Transport Block Size Index</w:t>
            </w:r>
          </w:p>
          <w:p w14:paraId="1FB8AD7A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v_N_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PRB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:=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>1;     // Number of physical resource Blocks</w:t>
            </w:r>
          </w:p>
          <w:p w14:paraId="0AE3EF79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//var integer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v_N_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RBDL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>= 100; // Species the DL Bandwidth.</w:t>
            </w:r>
          </w:p>
          <w:p w14:paraId="6566B9BD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v_N_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RBUL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>= 50;  // Species the UL Bandwidth.</w:t>
            </w:r>
          </w:p>
          <w:p w14:paraId="30F07E1F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v_Max_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nPRB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;   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 xml:space="preserve">  // to store the max allowed PRB resources that can be allocated</w:t>
            </w:r>
          </w:p>
          <w:p w14:paraId="15234BC6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lastRenderedPageBreak/>
              <w:t xml:space="preserve">    var integer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PDCPsize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:=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>0;  // PDCP SDU Size</w:t>
            </w:r>
          </w:p>
          <w:p w14:paraId="061E9C9C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N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:=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>1;         // Number of PDCP SDU</w:t>
            </w:r>
          </w:p>
          <w:p w14:paraId="5F6AD08E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PDCP_SDUList_Type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v_PDCP_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SDUList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>= {''O};</w:t>
            </w:r>
          </w:p>
          <w:p w14:paraId="1FCFC728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var integer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v_MAX_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IMCS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 xml:space="preserve">= 20; // to be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initialised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based on UE category</w:t>
            </w:r>
          </w:p>
          <w:p w14:paraId="01180EC5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SubFrameTiming_Type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v_SubFrameInfo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;</w:t>
            </w:r>
          </w:p>
          <w:p w14:paraId="12FB48C0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boolean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v_SupportUL64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QAM :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>= false;//@sic R5-155942 sic@</w:t>
            </w:r>
          </w:p>
          <w:p w14:paraId="4D22B588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Ul_Bandwidth_Type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v_UL_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Bandwidth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;</w:t>
            </w:r>
            <w:proofErr w:type="gramEnd"/>
          </w:p>
          <w:p w14:paraId="479B0832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Dl_Bandwidth_Type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v_DL_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Bandwidth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;</w:t>
            </w:r>
            <w:proofErr w:type="gramEnd"/>
          </w:p>
          <w:p w14:paraId="219649F9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var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ChannelBandwidthDependency_Type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ChannelBandwidthDependency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;</w:t>
            </w:r>
            <w:proofErr w:type="gramEnd"/>
          </w:p>
          <w:p w14:paraId="1DA086D6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2618E1E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6395EE96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//      PREAMBLE</w:t>
            </w:r>
          </w:p>
          <w:p w14:paraId="09EEDA98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2B44B47D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f_EUTRA_Init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(c1);</w:t>
            </w:r>
          </w:p>
          <w:p w14:paraId="05CCECE4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f_EUTRA_CellInfo_SetHighestBandwidth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(eutra_Cell1);</w:t>
            </w:r>
          </w:p>
          <w:p w14:paraId="21A89343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v_UL_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Bandwidth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f_EUTRA_CellInfo_GetUL_ChBandwidth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(eutra_Cell1);</w:t>
            </w:r>
          </w:p>
          <w:p w14:paraId="5B26402A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v_DL_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Bandwidth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f_EUTRA_CellInfo_GetDL_ChBandwidth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(eutra_Cell1);</w:t>
            </w:r>
          </w:p>
          <w:p w14:paraId="65786864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ChannelBandwidthDependency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f_EUTRA_BandDependentParam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v_DL_Bandwidth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,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v_UL_Bandwidth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);</w:t>
            </w:r>
          </w:p>
          <w:p w14:paraId="5749BC10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f_EUTRA_CellInfo_SetSIB2_Enable64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QAM(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>eutra_Cell1,v_ChannelBandwidthDependency.Pusch_HoppingOffset);</w:t>
            </w:r>
          </w:p>
          <w:p w14:paraId="42C095B1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f_EUTRA_CellConfig_Def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(eutra_Cell1);</w:t>
            </w:r>
          </w:p>
          <w:p w14:paraId="713B8602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f_EUTRA_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Preamble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>eutra_Cell1, STATE2A_TESTLOOP_ModeA);</w:t>
            </w:r>
          </w:p>
          <w:p w14:paraId="1390EB59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v_UE_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Category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f_EUTRA_MobileInfo_GetUECapability_UECategoryExtn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(); //@sic R5s120641 sic@</w:t>
            </w:r>
          </w:p>
          <w:p w14:paraId="39A1691C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f_CheckUECategoryDL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v_UE_Category</w:t>
            </w:r>
            <w:proofErr w:type="spellEnd"/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);  /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>/@sic R5s160832 sic@</w:t>
            </w:r>
          </w:p>
          <w:p w14:paraId="004A1E5C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v_UE_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Category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f_EUTRA_MobileInfo_GetUECapability_UECategory_UL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();</w:t>
            </w:r>
          </w:p>
          <w:p w14:paraId="367B51F7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v_UE_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Category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 xml:space="preserve">=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fl_Check_GetUE_CategoryUL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v_UE_Category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);//@sic R5-155942 sic@</w:t>
            </w:r>
          </w:p>
          <w:p w14:paraId="34044075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v_SupportUL64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QAM :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>= fl_Check_UE_SupportUL64QAM();//@sic R5-155942 sic@</w:t>
            </w:r>
          </w:p>
          <w:p w14:paraId="2229948F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3034F370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f_EUTRA_LoopBackActivation_State4_717(); //@sic R5-100263 sic@</w:t>
            </w:r>
          </w:p>
          <w:p w14:paraId="7A6BE015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// Bring UE to state Loopback Activated (state 4)</w:t>
            </w:r>
          </w:p>
          <w:p w14:paraId="17808203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380874A6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f_EUTRA_SS_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CommonCellConfig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376FC9B0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                           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cas_CellModify_REQ_PDSCH_Pwr_Ratio_TBS_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Test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>eutra_Cell1,</w:t>
            </w:r>
          </w:p>
          <w:p w14:paraId="5699466B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                                                                       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cs_TimingInfo_Now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));</w:t>
            </w:r>
          </w:p>
          <w:p w14:paraId="512F5CC6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///////////////////////////////////////////////////////////////////////////////////</w:t>
            </w:r>
          </w:p>
          <w:p w14:paraId="2106F2F8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//      Test Body</w:t>
            </w:r>
          </w:p>
          <w:p w14:paraId="22A3E22C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//////////////////////////////////////////////////////////////////////////////////</w:t>
            </w:r>
          </w:p>
          <w:p w14:paraId="04286FCE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f_EUTRA_TestBody_Set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(true);</w:t>
            </w:r>
          </w:p>
          <w:p w14:paraId="1E55DFB2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</w:t>
            </w:r>
          </w:p>
          <w:p w14:paraId="5F73696F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//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v_N_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RBDL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>= f_ConvertDL_BandwidthToInteger(f_EUTRA_CellInfo_GetDL_ChBandwidth(eutra_Cell1));</w:t>
            </w:r>
          </w:p>
          <w:p w14:paraId="69A0A2E2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v_N_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RBUL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: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>= f_ConvertUL_BandwidthToInteger(f_EUTRA_CellInfo_GetUL_ChBandwidth(eutra_Cell1));</w:t>
            </w:r>
          </w:p>
          <w:p w14:paraId="5295B6F4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</w:p>
          <w:p w14:paraId="54989C56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de-DE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</w:t>
            </w:r>
            <w:proofErr w:type="spellStart"/>
            <w:r w:rsidRPr="00D83AA4">
              <w:rPr>
                <w:rFonts w:ascii="Arial" w:hAnsi="Arial" w:cs="Arial"/>
                <w:lang w:val="de-DE" w:eastAsia="zh-CN"/>
              </w:rPr>
              <w:t>v_Max_</w:t>
            </w:r>
            <w:proofErr w:type="gramStart"/>
            <w:r w:rsidRPr="00D83AA4">
              <w:rPr>
                <w:rFonts w:ascii="Arial" w:hAnsi="Arial" w:cs="Arial"/>
                <w:lang w:val="de-DE" w:eastAsia="zh-CN"/>
              </w:rPr>
              <w:t>nPRB</w:t>
            </w:r>
            <w:proofErr w:type="spellEnd"/>
            <w:r w:rsidRPr="00D83AA4">
              <w:rPr>
                <w:rFonts w:ascii="Arial" w:hAnsi="Arial" w:cs="Arial"/>
                <w:lang w:val="de-DE" w:eastAsia="zh-CN"/>
              </w:rPr>
              <w:t xml:space="preserve"> :</w:t>
            </w:r>
            <w:proofErr w:type="gramEnd"/>
            <w:r w:rsidRPr="00D83AA4">
              <w:rPr>
                <w:rFonts w:ascii="Arial" w:hAnsi="Arial" w:cs="Arial"/>
                <w:lang w:val="de-DE" w:eastAsia="zh-CN"/>
              </w:rPr>
              <w:t xml:space="preserve">= </w:t>
            </w:r>
            <w:proofErr w:type="spellStart"/>
            <w:r w:rsidRPr="00D83AA4">
              <w:rPr>
                <w:rFonts w:ascii="Arial" w:hAnsi="Arial" w:cs="Arial"/>
                <w:lang w:val="de-DE" w:eastAsia="zh-CN"/>
              </w:rPr>
              <w:t>v_N_RBUL</w:t>
            </w:r>
            <w:proofErr w:type="spellEnd"/>
            <w:r w:rsidRPr="00D83AA4">
              <w:rPr>
                <w:rFonts w:ascii="Arial" w:hAnsi="Arial" w:cs="Arial"/>
                <w:lang w:val="de-DE" w:eastAsia="zh-CN"/>
              </w:rPr>
              <w:t>;</w:t>
            </w:r>
          </w:p>
          <w:p w14:paraId="7DB26615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de-DE" w:eastAsia="zh-CN"/>
              </w:rPr>
              <w:t xml:space="preserve">    </w:t>
            </w:r>
            <w:r w:rsidRPr="00D83AA4">
              <w:rPr>
                <w:rFonts w:ascii="Arial" w:hAnsi="Arial" w:cs="Arial"/>
                <w:lang w:val="en-US" w:eastAsia="zh-CN"/>
              </w:rPr>
              <w:t xml:space="preserve">//@siclog "Step 1"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siclog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@</w:t>
            </w:r>
          </w:p>
          <w:p w14:paraId="40032179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// Automatic</w:t>
            </w:r>
          </w:p>
          <w:p w14:paraId="532803E2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//@sic R5-155942 sic@</w:t>
            </w:r>
          </w:p>
          <w:p w14:paraId="4129E8A4" w14:textId="478E430B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if ((</w:t>
            </w:r>
            <w:proofErr w:type="spellStart"/>
            <w:r w:rsidR="00DA50C4" w:rsidRPr="00DA50C4">
              <w:rPr>
                <w:rFonts w:ascii="Arial" w:hAnsi="Arial" w:cs="Arial"/>
                <w:highlight w:val="yellow"/>
                <w:lang w:val="en-US" w:eastAsia="zh-CN"/>
              </w:rPr>
              <w:t>f_EUTRA_Int_UECategory_UL</w:t>
            </w:r>
            <w:proofErr w:type="spellEnd"/>
            <w:r w:rsidR="00DA50C4" w:rsidRPr="00D83AA4">
              <w:rPr>
                <w:rFonts w:ascii="Arial" w:hAnsi="Arial" w:cs="Arial"/>
                <w:lang w:val="en-US" w:eastAsia="zh-CN"/>
              </w:rPr>
              <w:t xml:space="preserve"> </w:t>
            </w:r>
            <w:r w:rsidRPr="00D83AA4">
              <w:rPr>
                <w:rFonts w:ascii="Arial" w:hAnsi="Arial" w:cs="Arial"/>
                <w:lang w:val="en-US" w:eastAsia="zh-CN"/>
              </w:rPr>
              <w:t>(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v_UE_Category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) == 5) or v_SupportUL64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QAM )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 xml:space="preserve"> {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v_MAX_IMCS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 xml:space="preserve"> := 28 }; //UL 64 QAM supported</w:t>
            </w:r>
          </w:p>
          <w:p w14:paraId="7FCEB8DC" w14:textId="77777777" w:rsidR="00D83AA4" w:rsidRPr="00D83AA4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// Configure DL Grant for all loops</w:t>
            </w:r>
          </w:p>
          <w:p w14:paraId="6CC60C3B" w14:textId="3896D598" w:rsidR="006B2F70" w:rsidRPr="00E335DA" w:rsidRDefault="00D83AA4" w:rsidP="00D83AA4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ind w:firstLine="220"/>
              <w:rPr>
                <w:rFonts w:ascii="Arial" w:hAnsi="Arial" w:cs="Arial"/>
                <w:lang w:val="en-US" w:eastAsia="zh-CN"/>
              </w:rPr>
            </w:pPr>
            <w:r w:rsidRPr="00D83AA4">
              <w:rPr>
                <w:rFonts w:ascii="Arial" w:hAnsi="Arial" w:cs="Arial"/>
                <w:lang w:val="en-US" w:eastAsia="zh-CN"/>
              </w:rPr>
              <w:t xml:space="preserve">    f_ConfigureDLGrant_MaxULTBSupported_7172(f_EUTRA_Int_UECategory_UL(v_UE_Category), </w:t>
            </w:r>
            <w:proofErr w:type="spellStart"/>
            <w:r w:rsidRPr="00D83AA4">
              <w:rPr>
                <w:rFonts w:ascii="Arial" w:hAnsi="Arial" w:cs="Arial"/>
                <w:lang w:val="en-US" w:eastAsia="zh-CN"/>
              </w:rPr>
              <w:t>v_N_</w:t>
            </w:r>
            <w:proofErr w:type="gramStart"/>
            <w:r w:rsidRPr="00D83AA4">
              <w:rPr>
                <w:rFonts w:ascii="Arial" w:hAnsi="Arial" w:cs="Arial"/>
                <w:lang w:val="en-US" w:eastAsia="zh-CN"/>
              </w:rPr>
              <w:t>RBUL</w:t>
            </w:r>
            <w:proofErr w:type="spellEnd"/>
            <w:r w:rsidRPr="00D83AA4">
              <w:rPr>
                <w:rFonts w:ascii="Arial" w:hAnsi="Arial" w:cs="Arial"/>
                <w:lang w:val="en-US" w:eastAsia="zh-CN"/>
              </w:rPr>
              <w:t>);/</w:t>
            </w:r>
            <w:proofErr w:type="gramEnd"/>
            <w:r w:rsidRPr="00D83AA4">
              <w:rPr>
                <w:rFonts w:ascii="Arial" w:hAnsi="Arial" w:cs="Arial"/>
                <w:lang w:val="en-US" w:eastAsia="zh-CN"/>
              </w:rPr>
              <w:t>/@sic R5s230448 sic@</w:t>
            </w:r>
          </w:p>
        </w:tc>
        <w:tc>
          <w:tcPr>
            <w:tcW w:w="802" w:type="dxa"/>
          </w:tcPr>
          <w:p w14:paraId="04D012BF" w14:textId="77777777" w:rsidR="00323D14" w:rsidRPr="0036513C" w:rsidRDefault="00323D14" w:rsidP="002E537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</w:p>
        </w:tc>
      </w:tr>
    </w:tbl>
    <w:p w14:paraId="263E3850" w14:textId="2995E04E" w:rsidR="003A71A2" w:rsidRDefault="003A71A2" w:rsidP="005E74CE">
      <w:pPr>
        <w:keepNext/>
        <w:keepLines/>
        <w:spacing w:before="180"/>
        <w:outlineLvl w:val="1"/>
        <w:rPr>
          <w:rFonts w:ascii="Tahoma" w:hAnsi="Tahoma"/>
          <w:b/>
          <w:lang w:eastAsia="en-GB"/>
        </w:rPr>
      </w:pPr>
    </w:p>
    <w:p w14:paraId="75CACB9A" w14:textId="77C54A2C" w:rsidR="00520197" w:rsidRDefault="00520197" w:rsidP="00662B49">
      <w:pPr>
        <w:pStyle w:val="Heading2"/>
        <w:ind w:left="0" w:firstLine="0"/>
        <w:rPr>
          <w:b/>
          <w:lang w:eastAsia="en-GB"/>
        </w:rPr>
      </w:pPr>
    </w:p>
    <w:sectPr w:rsidR="00520197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B25895" w14:textId="77777777" w:rsidR="009E35A9" w:rsidRDefault="009E35A9">
      <w:r>
        <w:separator/>
      </w:r>
    </w:p>
  </w:endnote>
  <w:endnote w:type="continuationSeparator" w:id="0">
    <w:p w14:paraId="0816DEBF" w14:textId="77777777" w:rsidR="009E35A9" w:rsidRDefault="009E3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E07B82" w14:textId="77777777" w:rsidR="003664BD" w:rsidRDefault="003664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8F42E7" w14:textId="77777777" w:rsidR="003664BD" w:rsidRDefault="003664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7A63FC" w14:textId="77777777" w:rsidR="003664BD" w:rsidRDefault="003664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DDB28D" w14:textId="77777777" w:rsidR="009E35A9" w:rsidRDefault="009E35A9">
      <w:r>
        <w:separator/>
      </w:r>
    </w:p>
  </w:footnote>
  <w:footnote w:type="continuationSeparator" w:id="0">
    <w:p w14:paraId="2F3AFBF1" w14:textId="77777777" w:rsidR="009E35A9" w:rsidRDefault="009E3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C3B8DB" w14:textId="77777777" w:rsidR="003664BD" w:rsidRDefault="003664B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855FD1" w14:textId="77777777" w:rsidR="003664BD" w:rsidRDefault="003664B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413169" w14:textId="77777777" w:rsidR="003664BD" w:rsidRDefault="003664B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31B054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2E24320" wp14:editId="0D35CF5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14:paraId="44DFDC37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E2432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14:paraId="44DFDC37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C0622E" w14:textId="77777777"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460C0C1" wp14:editId="6ECF9F2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14:paraId="0E58B905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60C0C1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14:paraId="0E58B905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D4A04A" w14:textId="77777777"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2E1887DC" wp14:editId="7E20D8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14:paraId="391D18FD" w14:textId="77777777"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1887D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14:paraId="391D18FD" w14:textId="77777777"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548866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46384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00990732">
    <w:abstractNumId w:val="8"/>
  </w:num>
  <w:num w:numId="4" w16cid:durableId="1096442023">
    <w:abstractNumId w:val="21"/>
  </w:num>
  <w:num w:numId="5" w16cid:durableId="1596132614">
    <w:abstractNumId w:val="4"/>
  </w:num>
  <w:num w:numId="6" w16cid:durableId="620964934">
    <w:abstractNumId w:val="18"/>
  </w:num>
  <w:num w:numId="7" w16cid:durableId="1543901364">
    <w:abstractNumId w:val="7"/>
  </w:num>
  <w:num w:numId="8" w16cid:durableId="1426729747">
    <w:abstractNumId w:val="26"/>
  </w:num>
  <w:num w:numId="9" w16cid:durableId="99379558">
    <w:abstractNumId w:val="2"/>
  </w:num>
  <w:num w:numId="10" w16cid:durableId="1540583007">
    <w:abstractNumId w:val="28"/>
  </w:num>
  <w:num w:numId="11" w16cid:durableId="1003893855">
    <w:abstractNumId w:val="11"/>
  </w:num>
  <w:num w:numId="12" w16cid:durableId="982538200">
    <w:abstractNumId w:val="5"/>
  </w:num>
  <w:num w:numId="13" w16cid:durableId="930619988">
    <w:abstractNumId w:val="19"/>
  </w:num>
  <w:num w:numId="14" w16cid:durableId="2127314399">
    <w:abstractNumId w:val="17"/>
  </w:num>
  <w:num w:numId="15" w16cid:durableId="997458905">
    <w:abstractNumId w:val="3"/>
  </w:num>
  <w:num w:numId="16" w16cid:durableId="642856085">
    <w:abstractNumId w:val="22"/>
  </w:num>
  <w:num w:numId="17" w16cid:durableId="1895920821">
    <w:abstractNumId w:val="10"/>
  </w:num>
  <w:num w:numId="18" w16cid:durableId="1024474771">
    <w:abstractNumId w:val="1"/>
  </w:num>
  <w:num w:numId="19" w16cid:durableId="285738926">
    <w:abstractNumId w:val="14"/>
  </w:num>
  <w:num w:numId="20" w16cid:durableId="765536744">
    <w:abstractNumId w:val="13"/>
  </w:num>
  <w:num w:numId="21" w16cid:durableId="1473400524">
    <w:abstractNumId w:val="24"/>
  </w:num>
  <w:num w:numId="22" w16cid:durableId="397939285">
    <w:abstractNumId w:val="27"/>
  </w:num>
  <w:num w:numId="23" w16cid:durableId="1994943668">
    <w:abstractNumId w:val="16"/>
  </w:num>
  <w:num w:numId="24" w16cid:durableId="1792169204">
    <w:abstractNumId w:val="20"/>
  </w:num>
  <w:num w:numId="25" w16cid:durableId="1559127608">
    <w:abstractNumId w:val="23"/>
  </w:num>
  <w:num w:numId="26" w16cid:durableId="606501187">
    <w:abstractNumId w:val="31"/>
  </w:num>
  <w:num w:numId="27" w16cid:durableId="909388515">
    <w:abstractNumId w:val="0"/>
  </w:num>
  <w:num w:numId="28" w16cid:durableId="1909536140">
    <w:abstractNumId w:val="6"/>
  </w:num>
  <w:num w:numId="29" w16cid:durableId="398528108">
    <w:abstractNumId w:val="29"/>
  </w:num>
  <w:num w:numId="30" w16cid:durableId="1514299668">
    <w:abstractNumId w:val="9"/>
  </w:num>
  <w:num w:numId="31" w16cid:durableId="2107386965">
    <w:abstractNumId w:val="25"/>
  </w:num>
  <w:num w:numId="32" w16cid:durableId="140200399">
    <w:abstractNumId w:val="12"/>
  </w:num>
  <w:num w:numId="33" w16cid:durableId="519585072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0D"/>
    <w:rsid w:val="0000252C"/>
    <w:rsid w:val="00002910"/>
    <w:rsid w:val="00002B07"/>
    <w:rsid w:val="00004B58"/>
    <w:rsid w:val="00006F47"/>
    <w:rsid w:val="000075C7"/>
    <w:rsid w:val="00010405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56CC7"/>
    <w:rsid w:val="00062F40"/>
    <w:rsid w:val="000664D0"/>
    <w:rsid w:val="00067F4B"/>
    <w:rsid w:val="00071B36"/>
    <w:rsid w:val="00072BA6"/>
    <w:rsid w:val="00073289"/>
    <w:rsid w:val="0007526A"/>
    <w:rsid w:val="000757B5"/>
    <w:rsid w:val="00076E09"/>
    <w:rsid w:val="00077D70"/>
    <w:rsid w:val="00085DE6"/>
    <w:rsid w:val="00086C46"/>
    <w:rsid w:val="00090427"/>
    <w:rsid w:val="00091822"/>
    <w:rsid w:val="00091958"/>
    <w:rsid w:val="000919C0"/>
    <w:rsid w:val="000926A0"/>
    <w:rsid w:val="000939CE"/>
    <w:rsid w:val="000A00F1"/>
    <w:rsid w:val="000A4617"/>
    <w:rsid w:val="000A5092"/>
    <w:rsid w:val="000A59BF"/>
    <w:rsid w:val="000A6394"/>
    <w:rsid w:val="000A6E57"/>
    <w:rsid w:val="000B126F"/>
    <w:rsid w:val="000B1692"/>
    <w:rsid w:val="000B170C"/>
    <w:rsid w:val="000B3DC3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2B15"/>
    <w:rsid w:val="000E30D0"/>
    <w:rsid w:val="000E59D1"/>
    <w:rsid w:val="000E59DB"/>
    <w:rsid w:val="000E70F9"/>
    <w:rsid w:val="000F103C"/>
    <w:rsid w:val="000F2650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261F7"/>
    <w:rsid w:val="00133781"/>
    <w:rsid w:val="00133A10"/>
    <w:rsid w:val="00142C41"/>
    <w:rsid w:val="001442E4"/>
    <w:rsid w:val="0014445A"/>
    <w:rsid w:val="00145D43"/>
    <w:rsid w:val="00147118"/>
    <w:rsid w:val="001479EF"/>
    <w:rsid w:val="00147DBA"/>
    <w:rsid w:val="001518F5"/>
    <w:rsid w:val="00153ED1"/>
    <w:rsid w:val="001557C4"/>
    <w:rsid w:val="0015653A"/>
    <w:rsid w:val="00157B6C"/>
    <w:rsid w:val="001625CE"/>
    <w:rsid w:val="00163394"/>
    <w:rsid w:val="00165AAE"/>
    <w:rsid w:val="00165CEC"/>
    <w:rsid w:val="00165E4C"/>
    <w:rsid w:val="001700B6"/>
    <w:rsid w:val="001718A8"/>
    <w:rsid w:val="001738F6"/>
    <w:rsid w:val="00174695"/>
    <w:rsid w:val="00174F67"/>
    <w:rsid w:val="00175859"/>
    <w:rsid w:val="0017594D"/>
    <w:rsid w:val="00176408"/>
    <w:rsid w:val="00181114"/>
    <w:rsid w:val="00181E60"/>
    <w:rsid w:val="00182CA0"/>
    <w:rsid w:val="001842A2"/>
    <w:rsid w:val="00185E08"/>
    <w:rsid w:val="001870B2"/>
    <w:rsid w:val="001874D0"/>
    <w:rsid w:val="00187F9F"/>
    <w:rsid w:val="00190C77"/>
    <w:rsid w:val="00190DA0"/>
    <w:rsid w:val="00192A98"/>
    <w:rsid w:val="00192C46"/>
    <w:rsid w:val="001962B3"/>
    <w:rsid w:val="001A41A3"/>
    <w:rsid w:val="001A7B60"/>
    <w:rsid w:val="001B0638"/>
    <w:rsid w:val="001B113C"/>
    <w:rsid w:val="001B2930"/>
    <w:rsid w:val="001B51FF"/>
    <w:rsid w:val="001B574A"/>
    <w:rsid w:val="001B7A65"/>
    <w:rsid w:val="001C2BC3"/>
    <w:rsid w:val="001C3FD6"/>
    <w:rsid w:val="001C62DD"/>
    <w:rsid w:val="001C653A"/>
    <w:rsid w:val="001D169E"/>
    <w:rsid w:val="001D1A2B"/>
    <w:rsid w:val="001D3EC8"/>
    <w:rsid w:val="001D40C9"/>
    <w:rsid w:val="001D7A98"/>
    <w:rsid w:val="001D7CBD"/>
    <w:rsid w:val="001E0198"/>
    <w:rsid w:val="001E1B54"/>
    <w:rsid w:val="001E2453"/>
    <w:rsid w:val="001E29E1"/>
    <w:rsid w:val="001E41F3"/>
    <w:rsid w:val="001E4CA9"/>
    <w:rsid w:val="001F4C3F"/>
    <w:rsid w:val="001F6E49"/>
    <w:rsid w:val="00200092"/>
    <w:rsid w:val="00200229"/>
    <w:rsid w:val="002040A7"/>
    <w:rsid w:val="002040EB"/>
    <w:rsid w:val="0020565F"/>
    <w:rsid w:val="00206B7F"/>
    <w:rsid w:val="00210BD5"/>
    <w:rsid w:val="002113AA"/>
    <w:rsid w:val="002125EB"/>
    <w:rsid w:val="00212665"/>
    <w:rsid w:val="002176E7"/>
    <w:rsid w:val="002203B6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058C"/>
    <w:rsid w:val="00240DAB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675A6"/>
    <w:rsid w:val="00272FEE"/>
    <w:rsid w:val="0027462E"/>
    <w:rsid w:val="00275D12"/>
    <w:rsid w:val="00277C38"/>
    <w:rsid w:val="00281236"/>
    <w:rsid w:val="0028430D"/>
    <w:rsid w:val="002860C4"/>
    <w:rsid w:val="00290832"/>
    <w:rsid w:val="0029133A"/>
    <w:rsid w:val="00294FA6"/>
    <w:rsid w:val="002977D4"/>
    <w:rsid w:val="002A01CC"/>
    <w:rsid w:val="002A0C5A"/>
    <w:rsid w:val="002A1F3F"/>
    <w:rsid w:val="002A323F"/>
    <w:rsid w:val="002A3F4F"/>
    <w:rsid w:val="002A4258"/>
    <w:rsid w:val="002A51BD"/>
    <w:rsid w:val="002A5633"/>
    <w:rsid w:val="002A6FF3"/>
    <w:rsid w:val="002B1C99"/>
    <w:rsid w:val="002B5741"/>
    <w:rsid w:val="002B6EFC"/>
    <w:rsid w:val="002C469C"/>
    <w:rsid w:val="002C4D28"/>
    <w:rsid w:val="002C636C"/>
    <w:rsid w:val="002D00F9"/>
    <w:rsid w:val="002D4C46"/>
    <w:rsid w:val="002D55D9"/>
    <w:rsid w:val="002D5801"/>
    <w:rsid w:val="002E06C6"/>
    <w:rsid w:val="002E0C76"/>
    <w:rsid w:val="002E373E"/>
    <w:rsid w:val="002E481F"/>
    <w:rsid w:val="002E54AE"/>
    <w:rsid w:val="002E5864"/>
    <w:rsid w:val="002F3770"/>
    <w:rsid w:val="002F63E0"/>
    <w:rsid w:val="002F7976"/>
    <w:rsid w:val="003027E8"/>
    <w:rsid w:val="00302854"/>
    <w:rsid w:val="003038B8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49AB"/>
    <w:rsid w:val="003165A1"/>
    <w:rsid w:val="0031681B"/>
    <w:rsid w:val="00323D14"/>
    <w:rsid w:val="00323DCC"/>
    <w:rsid w:val="003266DF"/>
    <w:rsid w:val="003270AD"/>
    <w:rsid w:val="0033434B"/>
    <w:rsid w:val="0033440B"/>
    <w:rsid w:val="00335C64"/>
    <w:rsid w:val="00336AD3"/>
    <w:rsid w:val="00337F92"/>
    <w:rsid w:val="0034047E"/>
    <w:rsid w:val="003442A7"/>
    <w:rsid w:val="00346745"/>
    <w:rsid w:val="003469E4"/>
    <w:rsid w:val="00346DC3"/>
    <w:rsid w:val="003504FE"/>
    <w:rsid w:val="00351537"/>
    <w:rsid w:val="003532B0"/>
    <w:rsid w:val="00363FDC"/>
    <w:rsid w:val="0036513C"/>
    <w:rsid w:val="003664BD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697A"/>
    <w:rsid w:val="003879B8"/>
    <w:rsid w:val="00390B6C"/>
    <w:rsid w:val="00392405"/>
    <w:rsid w:val="003930C8"/>
    <w:rsid w:val="00393F2E"/>
    <w:rsid w:val="00397017"/>
    <w:rsid w:val="003970E5"/>
    <w:rsid w:val="003A02F5"/>
    <w:rsid w:val="003A3DD5"/>
    <w:rsid w:val="003A5DDD"/>
    <w:rsid w:val="003A71A2"/>
    <w:rsid w:val="003A7FF6"/>
    <w:rsid w:val="003B303D"/>
    <w:rsid w:val="003B45D2"/>
    <w:rsid w:val="003B5AFD"/>
    <w:rsid w:val="003C1380"/>
    <w:rsid w:val="003C401A"/>
    <w:rsid w:val="003C47D1"/>
    <w:rsid w:val="003C70D2"/>
    <w:rsid w:val="003C79B9"/>
    <w:rsid w:val="003D0494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5BD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23B4"/>
    <w:rsid w:val="00443125"/>
    <w:rsid w:val="00444B50"/>
    <w:rsid w:val="004479B6"/>
    <w:rsid w:val="0045165E"/>
    <w:rsid w:val="004536FB"/>
    <w:rsid w:val="00453BFA"/>
    <w:rsid w:val="00461353"/>
    <w:rsid w:val="00463783"/>
    <w:rsid w:val="00464D57"/>
    <w:rsid w:val="00464FD5"/>
    <w:rsid w:val="00466834"/>
    <w:rsid w:val="00472493"/>
    <w:rsid w:val="004806C9"/>
    <w:rsid w:val="00481362"/>
    <w:rsid w:val="00481B72"/>
    <w:rsid w:val="00483F33"/>
    <w:rsid w:val="00484FF1"/>
    <w:rsid w:val="00486291"/>
    <w:rsid w:val="004870B5"/>
    <w:rsid w:val="00490D19"/>
    <w:rsid w:val="00493BDB"/>
    <w:rsid w:val="00495503"/>
    <w:rsid w:val="004955A6"/>
    <w:rsid w:val="004974F9"/>
    <w:rsid w:val="00497591"/>
    <w:rsid w:val="00497849"/>
    <w:rsid w:val="004A22F2"/>
    <w:rsid w:val="004A32CA"/>
    <w:rsid w:val="004A3B00"/>
    <w:rsid w:val="004A49B5"/>
    <w:rsid w:val="004A5AE2"/>
    <w:rsid w:val="004B0266"/>
    <w:rsid w:val="004B02E2"/>
    <w:rsid w:val="004B4CB2"/>
    <w:rsid w:val="004B617E"/>
    <w:rsid w:val="004B75B7"/>
    <w:rsid w:val="004C0637"/>
    <w:rsid w:val="004C11F0"/>
    <w:rsid w:val="004C33F9"/>
    <w:rsid w:val="004C519B"/>
    <w:rsid w:val="004D0A50"/>
    <w:rsid w:val="004D1BC2"/>
    <w:rsid w:val="004D33F4"/>
    <w:rsid w:val="004D34FA"/>
    <w:rsid w:val="004D5FF3"/>
    <w:rsid w:val="004D773B"/>
    <w:rsid w:val="004D7DC1"/>
    <w:rsid w:val="004E31D5"/>
    <w:rsid w:val="004E3487"/>
    <w:rsid w:val="004F2381"/>
    <w:rsid w:val="004F4B7B"/>
    <w:rsid w:val="00500568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197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506D6"/>
    <w:rsid w:val="00561E22"/>
    <w:rsid w:val="00561E49"/>
    <w:rsid w:val="00563936"/>
    <w:rsid w:val="00563A25"/>
    <w:rsid w:val="00563F06"/>
    <w:rsid w:val="00564B52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64D3"/>
    <w:rsid w:val="00587288"/>
    <w:rsid w:val="00591756"/>
    <w:rsid w:val="00591DDC"/>
    <w:rsid w:val="00592D74"/>
    <w:rsid w:val="00595B29"/>
    <w:rsid w:val="00596F3E"/>
    <w:rsid w:val="005A16BE"/>
    <w:rsid w:val="005A706E"/>
    <w:rsid w:val="005A722C"/>
    <w:rsid w:val="005B3593"/>
    <w:rsid w:val="005B726D"/>
    <w:rsid w:val="005B741D"/>
    <w:rsid w:val="005C5BA4"/>
    <w:rsid w:val="005C746F"/>
    <w:rsid w:val="005C7EDF"/>
    <w:rsid w:val="005D13AD"/>
    <w:rsid w:val="005D2DA2"/>
    <w:rsid w:val="005D343D"/>
    <w:rsid w:val="005D4859"/>
    <w:rsid w:val="005D5005"/>
    <w:rsid w:val="005D5E99"/>
    <w:rsid w:val="005D6612"/>
    <w:rsid w:val="005D7BFE"/>
    <w:rsid w:val="005E2C44"/>
    <w:rsid w:val="005E343E"/>
    <w:rsid w:val="005E57DA"/>
    <w:rsid w:val="005E73CC"/>
    <w:rsid w:val="005E74CE"/>
    <w:rsid w:val="005F14D0"/>
    <w:rsid w:val="005F5447"/>
    <w:rsid w:val="005F70CB"/>
    <w:rsid w:val="005F7E45"/>
    <w:rsid w:val="00601BAD"/>
    <w:rsid w:val="00602125"/>
    <w:rsid w:val="00603B35"/>
    <w:rsid w:val="00604A41"/>
    <w:rsid w:val="006061B4"/>
    <w:rsid w:val="00612B4F"/>
    <w:rsid w:val="00614B1C"/>
    <w:rsid w:val="00617B57"/>
    <w:rsid w:val="00620254"/>
    <w:rsid w:val="00621188"/>
    <w:rsid w:val="006215C4"/>
    <w:rsid w:val="00623029"/>
    <w:rsid w:val="0062325F"/>
    <w:rsid w:val="006257ED"/>
    <w:rsid w:val="00625C40"/>
    <w:rsid w:val="00625C8C"/>
    <w:rsid w:val="006261CB"/>
    <w:rsid w:val="00626420"/>
    <w:rsid w:val="00626F02"/>
    <w:rsid w:val="00627289"/>
    <w:rsid w:val="006347B5"/>
    <w:rsid w:val="006365D3"/>
    <w:rsid w:val="00640886"/>
    <w:rsid w:val="0064303C"/>
    <w:rsid w:val="006505F0"/>
    <w:rsid w:val="00650E91"/>
    <w:rsid w:val="00650E94"/>
    <w:rsid w:val="00650FF3"/>
    <w:rsid w:val="00651A41"/>
    <w:rsid w:val="00654483"/>
    <w:rsid w:val="0065456B"/>
    <w:rsid w:val="00655216"/>
    <w:rsid w:val="00657FD0"/>
    <w:rsid w:val="00662B49"/>
    <w:rsid w:val="006664FE"/>
    <w:rsid w:val="00673D8D"/>
    <w:rsid w:val="00674EE6"/>
    <w:rsid w:val="00675E52"/>
    <w:rsid w:val="006804F8"/>
    <w:rsid w:val="0068251B"/>
    <w:rsid w:val="00682B4D"/>
    <w:rsid w:val="00683096"/>
    <w:rsid w:val="00685A39"/>
    <w:rsid w:val="006874CE"/>
    <w:rsid w:val="00690C51"/>
    <w:rsid w:val="0069442E"/>
    <w:rsid w:val="00695808"/>
    <w:rsid w:val="00696BDF"/>
    <w:rsid w:val="006A03F2"/>
    <w:rsid w:val="006A1BCA"/>
    <w:rsid w:val="006A2029"/>
    <w:rsid w:val="006A4F28"/>
    <w:rsid w:val="006A6156"/>
    <w:rsid w:val="006A6283"/>
    <w:rsid w:val="006B0F2B"/>
    <w:rsid w:val="006B2F70"/>
    <w:rsid w:val="006B34AA"/>
    <w:rsid w:val="006B46FB"/>
    <w:rsid w:val="006B74D8"/>
    <w:rsid w:val="006B7C54"/>
    <w:rsid w:val="006B7E16"/>
    <w:rsid w:val="006C10A5"/>
    <w:rsid w:val="006C163C"/>
    <w:rsid w:val="006C3FA2"/>
    <w:rsid w:val="006C46D7"/>
    <w:rsid w:val="006C4E11"/>
    <w:rsid w:val="006C527D"/>
    <w:rsid w:val="006C77A9"/>
    <w:rsid w:val="006D0437"/>
    <w:rsid w:val="006D15A3"/>
    <w:rsid w:val="006D22C0"/>
    <w:rsid w:val="006D24D4"/>
    <w:rsid w:val="006E1E20"/>
    <w:rsid w:val="006E21FB"/>
    <w:rsid w:val="006E4160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06F5"/>
    <w:rsid w:val="00701081"/>
    <w:rsid w:val="00703871"/>
    <w:rsid w:val="00703965"/>
    <w:rsid w:val="0070594B"/>
    <w:rsid w:val="007072B3"/>
    <w:rsid w:val="00724D36"/>
    <w:rsid w:val="00724E4D"/>
    <w:rsid w:val="00730353"/>
    <w:rsid w:val="007330A0"/>
    <w:rsid w:val="00734622"/>
    <w:rsid w:val="00734947"/>
    <w:rsid w:val="0073604E"/>
    <w:rsid w:val="007363A7"/>
    <w:rsid w:val="00741AD6"/>
    <w:rsid w:val="00742C1C"/>
    <w:rsid w:val="00743BED"/>
    <w:rsid w:val="00744147"/>
    <w:rsid w:val="00744D26"/>
    <w:rsid w:val="00746B45"/>
    <w:rsid w:val="00747E23"/>
    <w:rsid w:val="00752199"/>
    <w:rsid w:val="007529B7"/>
    <w:rsid w:val="00753C32"/>
    <w:rsid w:val="00755175"/>
    <w:rsid w:val="00755576"/>
    <w:rsid w:val="00756EB5"/>
    <w:rsid w:val="00757E87"/>
    <w:rsid w:val="00765FAB"/>
    <w:rsid w:val="0076610E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74E2B"/>
    <w:rsid w:val="007818A4"/>
    <w:rsid w:val="0078286B"/>
    <w:rsid w:val="00785816"/>
    <w:rsid w:val="007867BA"/>
    <w:rsid w:val="00791BF5"/>
    <w:rsid w:val="00791F90"/>
    <w:rsid w:val="00792342"/>
    <w:rsid w:val="007933FD"/>
    <w:rsid w:val="0079607D"/>
    <w:rsid w:val="007A32B6"/>
    <w:rsid w:val="007A63D3"/>
    <w:rsid w:val="007A683B"/>
    <w:rsid w:val="007B4A67"/>
    <w:rsid w:val="007B4B6E"/>
    <w:rsid w:val="007B512A"/>
    <w:rsid w:val="007C040D"/>
    <w:rsid w:val="007C09B1"/>
    <w:rsid w:val="007C2097"/>
    <w:rsid w:val="007C368F"/>
    <w:rsid w:val="007D004D"/>
    <w:rsid w:val="007D0B60"/>
    <w:rsid w:val="007D1055"/>
    <w:rsid w:val="007D24FF"/>
    <w:rsid w:val="007D3AD9"/>
    <w:rsid w:val="007D47FA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0F9F"/>
    <w:rsid w:val="007F1372"/>
    <w:rsid w:val="007F153B"/>
    <w:rsid w:val="007F224F"/>
    <w:rsid w:val="007F5A0E"/>
    <w:rsid w:val="007F7386"/>
    <w:rsid w:val="008005B9"/>
    <w:rsid w:val="00803B22"/>
    <w:rsid w:val="0080419A"/>
    <w:rsid w:val="00804A21"/>
    <w:rsid w:val="008059E9"/>
    <w:rsid w:val="00805A26"/>
    <w:rsid w:val="00805DC7"/>
    <w:rsid w:val="00805E38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13D"/>
    <w:rsid w:val="00840886"/>
    <w:rsid w:val="008418FA"/>
    <w:rsid w:val="00841CB1"/>
    <w:rsid w:val="00844C1F"/>
    <w:rsid w:val="00846526"/>
    <w:rsid w:val="00846C6E"/>
    <w:rsid w:val="00851D32"/>
    <w:rsid w:val="00853B9F"/>
    <w:rsid w:val="00854E02"/>
    <w:rsid w:val="00855D5D"/>
    <w:rsid w:val="00860B56"/>
    <w:rsid w:val="008615F3"/>
    <w:rsid w:val="00861633"/>
    <w:rsid w:val="0086166E"/>
    <w:rsid w:val="00861AA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5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61A4"/>
    <w:rsid w:val="008A7757"/>
    <w:rsid w:val="008B3914"/>
    <w:rsid w:val="008B63C4"/>
    <w:rsid w:val="008B7823"/>
    <w:rsid w:val="008B7D98"/>
    <w:rsid w:val="008C024C"/>
    <w:rsid w:val="008C09EF"/>
    <w:rsid w:val="008C12F6"/>
    <w:rsid w:val="008C144C"/>
    <w:rsid w:val="008C2F24"/>
    <w:rsid w:val="008C5EBB"/>
    <w:rsid w:val="008C7542"/>
    <w:rsid w:val="008D0AB2"/>
    <w:rsid w:val="008D2AB1"/>
    <w:rsid w:val="008D32EC"/>
    <w:rsid w:val="008D4C7F"/>
    <w:rsid w:val="008D7C70"/>
    <w:rsid w:val="008E2F2B"/>
    <w:rsid w:val="008E3CDF"/>
    <w:rsid w:val="008E5CDE"/>
    <w:rsid w:val="008E6343"/>
    <w:rsid w:val="008E7A97"/>
    <w:rsid w:val="008F0E39"/>
    <w:rsid w:val="008F28E3"/>
    <w:rsid w:val="008F5595"/>
    <w:rsid w:val="008F5861"/>
    <w:rsid w:val="008F686C"/>
    <w:rsid w:val="008F722F"/>
    <w:rsid w:val="008F7B36"/>
    <w:rsid w:val="00900B17"/>
    <w:rsid w:val="0090163E"/>
    <w:rsid w:val="009036D4"/>
    <w:rsid w:val="00907505"/>
    <w:rsid w:val="0090751A"/>
    <w:rsid w:val="00907DC4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769"/>
    <w:rsid w:val="00934C28"/>
    <w:rsid w:val="0093769D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10A8"/>
    <w:rsid w:val="00961457"/>
    <w:rsid w:val="00962662"/>
    <w:rsid w:val="009633E9"/>
    <w:rsid w:val="00963D7C"/>
    <w:rsid w:val="00963DD0"/>
    <w:rsid w:val="009646B0"/>
    <w:rsid w:val="009669EF"/>
    <w:rsid w:val="00966B8B"/>
    <w:rsid w:val="00971D0D"/>
    <w:rsid w:val="00975AA8"/>
    <w:rsid w:val="009766BF"/>
    <w:rsid w:val="00977590"/>
    <w:rsid w:val="009777D9"/>
    <w:rsid w:val="009778BF"/>
    <w:rsid w:val="009818A5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9710C"/>
    <w:rsid w:val="009A579D"/>
    <w:rsid w:val="009B0CEA"/>
    <w:rsid w:val="009B362B"/>
    <w:rsid w:val="009B4A57"/>
    <w:rsid w:val="009B6076"/>
    <w:rsid w:val="009B6D4C"/>
    <w:rsid w:val="009C05D0"/>
    <w:rsid w:val="009C2D20"/>
    <w:rsid w:val="009C2DCC"/>
    <w:rsid w:val="009C50A0"/>
    <w:rsid w:val="009C628C"/>
    <w:rsid w:val="009C7127"/>
    <w:rsid w:val="009D114A"/>
    <w:rsid w:val="009D15D4"/>
    <w:rsid w:val="009D2664"/>
    <w:rsid w:val="009D512E"/>
    <w:rsid w:val="009D785B"/>
    <w:rsid w:val="009E15AE"/>
    <w:rsid w:val="009E1ABF"/>
    <w:rsid w:val="009E1FDC"/>
    <w:rsid w:val="009E2BF7"/>
    <w:rsid w:val="009E3297"/>
    <w:rsid w:val="009E35A9"/>
    <w:rsid w:val="009E5545"/>
    <w:rsid w:val="009E777D"/>
    <w:rsid w:val="009F1B7E"/>
    <w:rsid w:val="009F2790"/>
    <w:rsid w:val="009F5BEE"/>
    <w:rsid w:val="009F6B87"/>
    <w:rsid w:val="009F734F"/>
    <w:rsid w:val="009F7C68"/>
    <w:rsid w:val="00A01150"/>
    <w:rsid w:val="00A02482"/>
    <w:rsid w:val="00A02889"/>
    <w:rsid w:val="00A02941"/>
    <w:rsid w:val="00A06514"/>
    <w:rsid w:val="00A06C4E"/>
    <w:rsid w:val="00A1026A"/>
    <w:rsid w:val="00A129F7"/>
    <w:rsid w:val="00A13E13"/>
    <w:rsid w:val="00A14189"/>
    <w:rsid w:val="00A15357"/>
    <w:rsid w:val="00A15E6D"/>
    <w:rsid w:val="00A16EDF"/>
    <w:rsid w:val="00A1742D"/>
    <w:rsid w:val="00A1758F"/>
    <w:rsid w:val="00A17BFC"/>
    <w:rsid w:val="00A22091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6B84"/>
    <w:rsid w:val="00A47E40"/>
    <w:rsid w:val="00A47E70"/>
    <w:rsid w:val="00A54625"/>
    <w:rsid w:val="00A55C2B"/>
    <w:rsid w:val="00A56607"/>
    <w:rsid w:val="00A56680"/>
    <w:rsid w:val="00A60A29"/>
    <w:rsid w:val="00A60F22"/>
    <w:rsid w:val="00A61C74"/>
    <w:rsid w:val="00A62C71"/>
    <w:rsid w:val="00A65646"/>
    <w:rsid w:val="00A72865"/>
    <w:rsid w:val="00A742EC"/>
    <w:rsid w:val="00A751F9"/>
    <w:rsid w:val="00A7671C"/>
    <w:rsid w:val="00A768CC"/>
    <w:rsid w:val="00A77AA5"/>
    <w:rsid w:val="00A80FC5"/>
    <w:rsid w:val="00A85D90"/>
    <w:rsid w:val="00A86FDC"/>
    <w:rsid w:val="00A87761"/>
    <w:rsid w:val="00A87F8B"/>
    <w:rsid w:val="00A92346"/>
    <w:rsid w:val="00A93E98"/>
    <w:rsid w:val="00A96A23"/>
    <w:rsid w:val="00AA0761"/>
    <w:rsid w:val="00AA0FBD"/>
    <w:rsid w:val="00AA1147"/>
    <w:rsid w:val="00AA20ED"/>
    <w:rsid w:val="00AA35A8"/>
    <w:rsid w:val="00AA3FC7"/>
    <w:rsid w:val="00AA4982"/>
    <w:rsid w:val="00AA5EBD"/>
    <w:rsid w:val="00AA7B2D"/>
    <w:rsid w:val="00AB160B"/>
    <w:rsid w:val="00AB28BE"/>
    <w:rsid w:val="00AB307F"/>
    <w:rsid w:val="00AB50B4"/>
    <w:rsid w:val="00AB7288"/>
    <w:rsid w:val="00AB7901"/>
    <w:rsid w:val="00AC347D"/>
    <w:rsid w:val="00AC3A0C"/>
    <w:rsid w:val="00AC410B"/>
    <w:rsid w:val="00AD106B"/>
    <w:rsid w:val="00AD1C5A"/>
    <w:rsid w:val="00AD1CD8"/>
    <w:rsid w:val="00AD4C94"/>
    <w:rsid w:val="00AD771E"/>
    <w:rsid w:val="00AD7B69"/>
    <w:rsid w:val="00AE1B39"/>
    <w:rsid w:val="00AE4E75"/>
    <w:rsid w:val="00AE64E7"/>
    <w:rsid w:val="00AF1B5E"/>
    <w:rsid w:val="00AF2960"/>
    <w:rsid w:val="00AF2B8B"/>
    <w:rsid w:val="00AF528F"/>
    <w:rsid w:val="00AF650D"/>
    <w:rsid w:val="00AF6800"/>
    <w:rsid w:val="00AF718F"/>
    <w:rsid w:val="00B000DC"/>
    <w:rsid w:val="00B01CE7"/>
    <w:rsid w:val="00B025E2"/>
    <w:rsid w:val="00B04DBB"/>
    <w:rsid w:val="00B1113C"/>
    <w:rsid w:val="00B11348"/>
    <w:rsid w:val="00B13C65"/>
    <w:rsid w:val="00B169CE"/>
    <w:rsid w:val="00B16EE2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4FBE"/>
    <w:rsid w:val="00B45CA7"/>
    <w:rsid w:val="00B461A3"/>
    <w:rsid w:val="00B4651C"/>
    <w:rsid w:val="00B47DE0"/>
    <w:rsid w:val="00B50EB4"/>
    <w:rsid w:val="00B55A2D"/>
    <w:rsid w:val="00B5776D"/>
    <w:rsid w:val="00B578D9"/>
    <w:rsid w:val="00B57BE7"/>
    <w:rsid w:val="00B60D2F"/>
    <w:rsid w:val="00B61662"/>
    <w:rsid w:val="00B6474D"/>
    <w:rsid w:val="00B67B97"/>
    <w:rsid w:val="00B7054F"/>
    <w:rsid w:val="00B70550"/>
    <w:rsid w:val="00B76627"/>
    <w:rsid w:val="00B76672"/>
    <w:rsid w:val="00B770B1"/>
    <w:rsid w:val="00B80ADA"/>
    <w:rsid w:val="00B8187F"/>
    <w:rsid w:val="00B81F20"/>
    <w:rsid w:val="00B829CF"/>
    <w:rsid w:val="00B82C05"/>
    <w:rsid w:val="00B84D3F"/>
    <w:rsid w:val="00B85CA9"/>
    <w:rsid w:val="00B90069"/>
    <w:rsid w:val="00B90DF4"/>
    <w:rsid w:val="00B91732"/>
    <w:rsid w:val="00B92A9D"/>
    <w:rsid w:val="00B941E2"/>
    <w:rsid w:val="00B94214"/>
    <w:rsid w:val="00B950D6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8A5"/>
    <w:rsid w:val="00BB2CD1"/>
    <w:rsid w:val="00BB3DA8"/>
    <w:rsid w:val="00BB5DFC"/>
    <w:rsid w:val="00BC0165"/>
    <w:rsid w:val="00BC04EB"/>
    <w:rsid w:val="00BC32DE"/>
    <w:rsid w:val="00BC56DF"/>
    <w:rsid w:val="00BD0055"/>
    <w:rsid w:val="00BD1499"/>
    <w:rsid w:val="00BD279D"/>
    <w:rsid w:val="00BD3B0C"/>
    <w:rsid w:val="00BD4FE1"/>
    <w:rsid w:val="00BD5520"/>
    <w:rsid w:val="00BD5550"/>
    <w:rsid w:val="00BD59C9"/>
    <w:rsid w:val="00BD6BB8"/>
    <w:rsid w:val="00BD6CEB"/>
    <w:rsid w:val="00BD765A"/>
    <w:rsid w:val="00BE1956"/>
    <w:rsid w:val="00BE24A9"/>
    <w:rsid w:val="00BE381D"/>
    <w:rsid w:val="00BF0AD2"/>
    <w:rsid w:val="00BF18BA"/>
    <w:rsid w:val="00BF3A64"/>
    <w:rsid w:val="00BF44EF"/>
    <w:rsid w:val="00C001FB"/>
    <w:rsid w:val="00C01BAB"/>
    <w:rsid w:val="00C01E93"/>
    <w:rsid w:val="00C0679D"/>
    <w:rsid w:val="00C1214A"/>
    <w:rsid w:val="00C15D52"/>
    <w:rsid w:val="00C16909"/>
    <w:rsid w:val="00C228B6"/>
    <w:rsid w:val="00C25193"/>
    <w:rsid w:val="00C35360"/>
    <w:rsid w:val="00C36C6D"/>
    <w:rsid w:val="00C40F27"/>
    <w:rsid w:val="00C42A1D"/>
    <w:rsid w:val="00C43687"/>
    <w:rsid w:val="00C456BC"/>
    <w:rsid w:val="00C46AD4"/>
    <w:rsid w:val="00C5051E"/>
    <w:rsid w:val="00C54B55"/>
    <w:rsid w:val="00C607E1"/>
    <w:rsid w:val="00C62FB3"/>
    <w:rsid w:val="00C638C2"/>
    <w:rsid w:val="00C63DD7"/>
    <w:rsid w:val="00C67A18"/>
    <w:rsid w:val="00C67C70"/>
    <w:rsid w:val="00C75557"/>
    <w:rsid w:val="00C803B9"/>
    <w:rsid w:val="00C80825"/>
    <w:rsid w:val="00C82805"/>
    <w:rsid w:val="00C82D71"/>
    <w:rsid w:val="00C85897"/>
    <w:rsid w:val="00C906E9"/>
    <w:rsid w:val="00C91272"/>
    <w:rsid w:val="00C915E8"/>
    <w:rsid w:val="00C94BCC"/>
    <w:rsid w:val="00C94ECA"/>
    <w:rsid w:val="00C9580A"/>
    <w:rsid w:val="00C95985"/>
    <w:rsid w:val="00C97AFF"/>
    <w:rsid w:val="00CA1037"/>
    <w:rsid w:val="00CA2D23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3DF8"/>
    <w:rsid w:val="00CE415D"/>
    <w:rsid w:val="00CE5142"/>
    <w:rsid w:val="00CE76B3"/>
    <w:rsid w:val="00CF0AD6"/>
    <w:rsid w:val="00CF0D64"/>
    <w:rsid w:val="00CF2EB0"/>
    <w:rsid w:val="00CF4C58"/>
    <w:rsid w:val="00CF707A"/>
    <w:rsid w:val="00CF7502"/>
    <w:rsid w:val="00D006EB"/>
    <w:rsid w:val="00D028D2"/>
    <w:rsid w:val="00D038CA"/>
    <w:rsid w:val="00D03F9A"/>
    <w:rsid w:val="00D073E9"/>
    <w:rsid w:val="00D115A0"/>
    <w:rsid w:val="00D13472"/>
    <w:rsid w:val="00D14011"/>
    <w:rsid w:val="00D15775"/>
    <w:rsid w:val="00D174F5"/>
    <w:rsid w:val="00D20B1A"/>
    <w:rsid w:val="00D22028"/>
    <w:rsid w:val="00D22052"/>
    <w:rsid w:val="00D2376A"/>
    <w:rsid w:val="00D24597"/>
    <w:rsid w:val="00D25C7A"/>
    <w:rsid w:val="00D27DEF"/>
    <w:rsid w:val="00D30360"/>
    <w:rsid w:val="00D309ED"/>
    <w:rsid w:val="00D310E3"/>
    <w:rsid w:val="00D31795"/>
    <w:rsid w:val="00D32266"/>
    <w:rsid w:val="00D3423B"/>
    <w:rsid w:val="00D34399"/>
    <w:rsid w:val="00D34CAB"/>
    <w:rsid w:val="00D3505A"/>
    <w:rsid w:val="00D35BE9"/>
    <w:rsid w:val="00D426DD"/>
    <w:rsid w:val="00D42AA1"/>
    <w:rsid w:val="00D450DA"/>
    <w:rsid w:val="00D456A5"/>
    <w:rsid w:val="00D45E7E"/>
    <w:rsid w:val="00D4757C"/>
    <w:rsid w:val="00D47BE9"/>
    <w:rsid w:val="00D47C3C"/>
    <w:rsid w:val="00D51B24"/>
    <w:rsid w:val="00D52D02"/>
    <w:rsid w:val="00D57D2B"/>
    <w:rsid w:val="00D61596"/>
    <w:rsid w:val="00D627C4"/>
    <w:rsid w:val="00D648D2"/>
    <w:rsid w:val="00D71691"/>
    <w:rsid w:val="00D7270A"/>
    <w:rsid w:val="00D74CAC"/>
    <w:rsid w:val="00D76078"/>
    <w:rsid w:val="00D76F76"/>
    <w:rsid w:val="00D81774"/>
    <w:rsid w:val="00D81F50"/>
    <w:rsid w:val="00D83AA4"/>
    <w:rsid w:val="00D83E18"/>
    <w:rsid w:val="00D87140"/>
    <w:rsid w:val="00D875C9"/>
    <w:rsid w:val="00D878A0"/>
    <w:rsid w:val="00D90170"/>
    <w:rsid w:val="00D9377B"/>
    <w:rsid w:val="00D93A1E"/>
    <w:rsid w:val="00D94BA1"/>
    <w:rsid w:val="00D96C63"/>
    <w:rsid w:val="00DA0A41"/>
    <w:rsid w:val="00DA13DE"/>
    <w:rsid w:val="00DA20EC"/>
    <w:rsid w:val="00DA327F"/>
    <w:rsid w:val="00DA50C4"/>
    <w:rsid w:val="00DA759D"/>
    <w:rsid w:val="00DB17B8"/>
    <w:rsid w:val="00DB1EA4"/>
    <w:rsid w:val="00DB5DB1"/>
    <w:rsid w:val="00DB693F"/>
    <w:rsid w:val="00DC1838"/>
    <w:rsid w:val="00DC2D28"/>
    <w:rsid w:val="00DC7A20"/>
    <w:rsid w:val="00DD02E9"/>
    <w:rsid w:val="00DD0AE4"/>
    <w:rsid w:val="00DD0EAE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3D91"/>
    <w:rsid w:val="00DE43EE"/>
    <w:rsid w:val="00DE4499"/>
    <w:rsid w:val="00DE6ABD"/>
    <w:rsid w:val="00DE6E67"/>
    <w:rsid w:val="00DE7F9B"/>
    <w:rsid w:val="00DF1EF0"/>
    <w:rsid w:val="00DF2868"/>
    <w:rsid w:val="00DF35CF"/>
    <w:rsid w:val="00DF3DF7"/>
    <w:rsid w:val="00DF4270"/>
    <w:rsid w:val="00DF464D"/>
    <w:rsid w:val="00DF6713"/>
    <w:rsid w:val="00E02127"/>
    <w:rsid w:val="00E0229B"/>
    <w:rsid w:val="00E04B5D"/>
    <w:rsid w:val="00E05449"/>
    <w:rsid w:val="00E06304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4B1F"/>
    <w:rsid w:val="00E259CF"/>
    <w:rsid w:val="00E27FD5"/>
    <w:rsid w:val="00E335DA"/>
    <w:rsid w:val="00E34B15"/>
    <w:rsid w:val="00E35DE7"/>
    <w:rsid w:val="00E36DC6"/>
    <w:rsid w:val="00E41E5F"/>
    <w:rsid w:val="00E42F79"/>
    <w:rsid w:val="00E43CBA"/>
    <w:rsid w:val="00E45349"/>
    <w:rsid w:val="00E45DDC"/>
    <w:rsid w:val="00E45F39"/>
    <w:rsid w:val="00E461EE"/>
    <w:rsid w:val="00E50226"/>
    <w:rsid w:val="00E51231"/>
    <w:rsid w:val="00E5174B"/>
    <w:rsid w:val="00E53AF6"/>
    <w:rsid w:val="00E60185"/>
    <w:rsid w:val="00E601F8"/>
    <w:rsid w:val="00E62FED"/>
    <w:rsid w:val="00E64AEC"/>
    <w:rsid w:val="00E70B64"/>
    <w:rsid w:val="00E71B8D"/>
    <w:rsid w:val="00E72013"/>
    <w:rsid w:val="00E72CCE"/>
    <w:rsid w:val="00E74CCE"/>
    <w:rsid w:val="00E7621F"/>
    <w:rsid w:val="00E772C7"/>
    <w:rsid w:val="00E82797"/>
    <w:rsid w:val="00E82AE6"/>
    <w:rsid w:val="00E833F8"/>
    <w:rsid w:val="00E83DBF"/>
    <w:rsid w:val="00E844BD"/>
    <w:rsid w:val="00E8520F"/>
    <w:rsid w:val="00E85335"/>
    <w:rsid w:val="00E85D01"/>
    <w:rsid w:val="00E87B73"/>
    <w:rsid w:val="00E9224F"/>
    <w:rsid w:val="00EA003A"/>
    <w:rsid w:val="00EA0317"/>
    <w:rsid w:val="00EA2D1E"/>
    <w:rsid w:val="00EA3B36"/>
    <w:rsid w:val="00EA5176"/>
    <w:rsid w:val="00EA6238"/>
    <w:rsid w:val="00EB039F"/>
    <w:rsid w:val="00EB2A29"/>
    <w:rsid w:val="00EB2A58"/>
    <w:rsid w:val="00EB2F04"/>
    <w:rsid w:val="00EB3043"/>
    <w:rsid w:val="00EB459D"/>
    <w:rsid w:val="00EB5698"/>
    <w:rsid w:val="00EB78CD"/>
    <w:rsid w:val="00EC02C4"/>
    <w:rsid w:val="00EC1D63"/>
    <w:rsid w:val="00ED0225"/>
    <w:rsid w:val="00ED2373"/>
    <w:rsid w:val="00ED44A2"/>
    <w:rsid w:val="00ED54BF"/>
    <w:rsid w:val="00ED5CD8"/>
    <w:rsid w:val="00ED6454"/>
    <w:rsid w:val="00ED70DF"/>
    <w:rsid w:val="00ED7C47"/>
    <w:rsid w:val="00EE1484"/>
    <w:rsid w:val="00EE1EE6"/>
    <w:rsid w:val="00EE2307"/>
    <w:rsid w:val="00EE64C0"/>
    <w:rsid w:val="00EE7D7C"/>
    <w:rsid w:val="00F016E2"/>
    <w:rsid w:val="00F0232D"/>
    <w:rsid w:val="00F077F2"/>
    <w:rsid w:val="00F107EA"/>
    <w:rsid w:val="00F11DFD"/>
    <w:rsid w:val="00F11E37"/>
    <w:rsid w:val="00F13436"/>
    <w:rsid w:val="00F1610D"/>
    <w:rsid w:val="00F16133"/>
    <w:rsid w:val="00F172BA"/>
    <w:rsid w:val="00F177A0"/>
    <w:rsid w:val="00F17D06"/>
    <w:rsid w:val="00F20D4C"/>
    <w:rsid w:val="00F21778"/>
    <w:rsid w:val="00F23C22"/>
    <w:rsid w:val="00F25D98"/>
    <w:rsid w:val="00F300FB"/>
    <w:rsid w:val="00F306C2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7BD8"/>
    <w:rsid w:val="00F500D8"/>
    <w:rsid w:val="00F50545"/>
    <w:rsid w:val="00F50CE1"/>
    <w:rsid w:val="00F55D7F"/>
    <w:rsid w:val="00F56BB4"/>
    <w:rsid w:val="00F56BEB"/>
    <w:rsid w:val="00F600E0"/>
    <w:rsid w:val="00F606BB"/>
    <w:rsid w:val="00F637E7"/>
    <w:rsid w:val="00F647A3"/>
    <w:rsid w:val="00F66DC6"/>
    <w:rsid w:val="00F73B16"/>
    <w:rsid w:val="00F73C9F"/>
    <w:rsid w:val="00F76C7B"/>
    <w:rsid w:val="00F81B12"/>
    <w:rsid w:val="00F83604"/>
    <w:rsid w:val="00F84BCD"/>
    <w:rsid w:val="00F902ED"/>
    <w:rsid w:val="00F9049F"/>
    <w:rsid w:val="00F910F7"/>
    <w:rsid w:val="00F91B84"/>
    <w:rsid w:val="00F94287"/>
    <w:rsid w:val="00F96726"/>
    <w:rsid w:val="00F97A84"/>
    <w:rsid w:val="00FA1205"/>
    <w:rsid w:val="00FA2829"/>
    <w:rsid w:val="00FA3DC2"/>
    <w:rsid w:val="00FA3E43"/>
    <w:rsid w:val="00FA523A"/>
    <w:rsid w:val="00FA6783"/>
    <w:rsid w:val="00FA6A31"/>
    <w:rsid w:val="00FB23FF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1F75"/>
    <w:rsid w:val="00FE22F4"/>
    <w:rsid w:val="00FE38EE"/>
    <w:rsid w:val="00FE4C02"/>
    <w:rsid w:val="00FE65CA"/>
    <w:rsid w:val="00FE6F84"/>
    <w:rsid w:val="00FF09FF"/>
    <w:rsid w:val="00FF0B97"/>
    <w:rsid w:val="00FF1E38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BA34857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3D8D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72C563-6616-4C0D-A0E5-ACA75A033D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897</Words>
  <Characters>9760</Characters>
  <Application>Microsoft Office Word</Application>
  <DocSecurity>0</DocSecurity>
  <Lines>81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10636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2024-11-11T09:10:00Z</dcterms:created>
  <dcterms:modified xsi:type="dcterms:W3CDTF">2024-11-11T09:11:00Z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  <property fmtid="{D5CDD505-2E9C-101B-9397-08002B2CF9AE}" pid="10" name="RS_Identity">
    <vt:lpwstr>7e686174c8344dfabbbe893051a4b112</vt:lpwstr>
  </property>
</Properties>
</file>