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R5s240647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3573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NR5GC SOR test case 6.3.1.1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79F551" w:rsidR="001E41F3" w:rsidRDefault="009274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ADF70A" w14:textId="74C7E6A0" w:rsidR="00665172" w:rsidRDefault="00665172" w:rsidP="0066517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 of templ</w:t>
            </w:r>
            <w:r>
              <w:rPr>
                <w:noProof/>
              </w:rPr>
              <w:t>a</w:t>
            </w:r>
            <w:r>
              <w:rPr>
                <w:noProof/>
              </w:rPr>
              <w:t>te cr_NG_SORTransparentContainer</w:t>
            </w:r>
          </w:p>
          <w:p w14:paraId="0AEB439B" w14:textId="2E241A5C" w:rsidR="00665172" w:rsidRDefault="00665172" w:rsidP="00665172">
            <w:pPr>
              <w:pStyle w:val="CRCoverPage"/>
              <w:numPr>
                <w:ilvl w:val="1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te</w:t>
            </w:r>
            <w:r>
              <w:rPr>
                <w:noProof/>
              </w:rPr>
              <w:t xml:space="preserve">mplate (present) O2_Type  p_Counter := ?, is checking as AnyValue. However, it can be AnyOrOmit as Counter in SOR is a optional IE. This causes a runtime error. </w:t>
            </w:r>
          </w:p>
          <w:p w14:paraId="6E5D2275" w14:textId="77777777" w:rsidR="001E41F3" w:rsidRDefault="00665172" w:rsidP="00665172">
            <w:pPr>
              <w:pStyle w:val="CRCoverPage"/>
              <w:numPr>
                <w:ilvl w:val="1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tem</w:t>
            </w:r>
            <w:r>
              <w:rPr>
                <w:noProof/>
              </w:rPr>
              <w:t>plate (omit) IEI8_Type p_IEI := '73'O, is mendate for all containertype. However, it can be Omit as IEI is not present in some Payload container which use the same templete implementation. This causes a runtime error.</w:t>
            </w:r>
          </w:p>
          <w:p w14:paraId="5C7E9E9F" w14:textId="77777777" w:rsidR="0047025C" w:rsidRDefault="0047025C" w:rsidP="0066517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47025C">
              <w:rPr>
                <w:noProof/>
              </w:rPr>
              <w:t>In the function f_NR5GC_SorRegistration_Step5_20, parameters of cr_NG_SORTransparentContainer template needs to be updated with IEI while using in cr_NG_REGISTRATION_COMPLETE as it is a mandatory parameter.</w:t>
            </w:r>
          </w:p>
          <w:p w14:paraId="340337D4" w14:textId="77777777" w:rsidR="00665172" w:rsidRDefault="0047025C" w:rsidP="0066517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47025C">
              <w:rPr>
                <w:noProof/>
              </w:rPr>
              <w:t>In function fl_TC_6_3_1_1_TestBody, parameters of cr_NG_SORTransparentContainer need to be updated with IEI while using in cr_NG_REGISTRATION_COMPLETE as it is a mandatory parameter</w:t>
            </w:r>
            <w:r>
              <w:rPr>
                <w:noProof/>
              </w:rPr>
              <w:t>.</w:t>
            </w:r>
          </w:p>
          <w:p w14:paraId="64210584" w14:textId="77777777" w:rsidR="0047025C" w:rsidRDefault="0047025C" w:rsidP="0047025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In the TTCN implementation of function f_NG_DecodeAndMatchSORTransportContainer</w:t>
            </w:r>
          </w:p>
          <w:p w14:paraId="61DD8E84" w14:textId="4C730252" w:rsidR="0047025C" w:rsidRDefault="0047025C" w:rsidP="0047025C">
            <w:pPr>
              <w:pStyle w:val="CRCoverPage"/>
              <w:numPr>
                <w:ilvl w:val="1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f_NG_DecodeAndMatchSORTransportContainer, length of v_SORPayloadRxBytes is missed in v_SORPayloadRx to decode the SORPayLoadContainer. </w:t>
            </w:r>
          </w:p>
          <w:p w14:paraId="708AA7DE" w14:textId="01143172" w:rsidR="0047025C" w:rsidRDefault="0047025C" w:rsidP="0047025C">
            <w:pPr>
              <w:pStyle w:val="CRCoverPage"/>
              <w:numPr>
                <w:ilvl w:val="1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Instead of matching the Header within SORContainer, the whole SORContainer is being matched. However as per the Prose, only the header should be checked.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29E015" w14:textId="77777777" w:rsidR="0047025C" w:rsidRDefault="0047025C" w:rsidP="00665172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noProof/>
                <w:lang w:val="en-SG"/>
              </w:rPr>
            </w:pPr>
          </w:p>
          <w:p w14:paraId="23F40C00" w14:textId="2636FA37" w:rsidR="00665172" w:rsidRPr="0047025C" w:rsidRDefault="00665172" w:rsidP="0047025C">
            <w:pPr>
              <w:pStyle w:val="CRCoverPage"/>
              <w:numPr>
                <w:ilvl w:val="1"/>
                <w:numId w:val="8"/>
              </w:numPr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Updated the </w:t>
            </w:r>
            <w:r w:rsidRPr="00423284">
              <w:rPr>
                <w:noProof/>
              </w:rPr>
              <w:t>p_Counter</w:t>
            </w:r>
            <w:r>
              <w:rPr>
                <w:noProof/>
              </w:rPr>
              <w:t xml:space="preserve"> as * to accept AnyValueOrOmit.</w:t>
            </w:r>
          </w:p>
          <w:p w14:paraId="3C8C645E" w14:textId="60D5E95A" w:rsidR="001E41F3" w:rsidRDefault="0047025C" w:rsidP="0047025C">
            <w:pPr>
              <w:pStyle w:val="CRCoverPage"/>
              <w:numPr>
                <w:ilvl w:val="1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U</w:t>
            </w:r>
            <w:r w:rsidR="00665172" w:rsidRPr="0047025C">
              <w:rPr>
                <w:rFonts w:cs="Arial"/>
                <w:noProof/>
                <w:lang w:val="en-SG"/>
              </w:rPr>
              <w:t>p</w:t>
            </w:r>
            <w:r>
              <w:rPr>
                <w:rFonts w:cs="Arial"/>
                <w:noProof/>
                <w:lang w:val="en-SG"/>
              </w:rPr>
              <w:t>d</w:t>
            </w:r>
            <w:r w:rsidR="00665172" w:rsidRPr="0047025C">
              <w:rPr>
                <w:rFonts w:cs="Arial"/>
                <w:noProof/>
                <w:lang w:val="en-SG"/>
              </w:rPr>
              <w:t>ated the</w:t>
            </w:r>
            <w:r w:rsidR="00665172" w:rsidRPr="003B5938">
              <w:rPr>
                <w:noProof/>
              </w:rPr>
              <w:t xml:space="preserve"> p_IEI</w:t>
            </w:r>
            <w:r w:rsidR="00665172">
              <w:rPr>
                <w:noProof/>
              </w:rPr>
              <w:t xml:space="preserve"> as Omit to accept AnyValueOrOmit.</w:t>
            </w:r>
          </w:p>
          <w:p w14:paraId="6F41E743" w14:textId="77777777" w:rsidR="00665172" w:rsidRDefault="00665172" w:rsidP="0066517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665172">
              <w:rPr>
                <w:noProof/>
              </w:rPr>
              <w:t>Passed the IEI value to this template which is mandatory for REGISTRATION_COMPLETE</w:t>
            </w:r>
            <w:r w:rsidR="0047025C">
              <w:rPr>
                <w:noProof/>
              </w:rPr>
              <w:t>.</w:t>
            </w:r>
          </w:p>
          <w:p w14:paraId="302DE39B" w14:textId="77777777" w:rsidR="0047025C" w:rsidRDefault="0047025C" w:rsidP="0066517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47025C">
              <w:rPr>
                <w:noProof/>
              </w:rPr>
              <w:lastRenderedPageBreak/>
              <w:t>Passed the IEI value to this template which is mandatory for REGISTRATION_COMPLETE</w:t>
            </w:r>
            <w:r>
              <w:rPr>
                <w:noProof/>
              </w:rPr>
              <w:t>.</w:t>
            </w:r>
          </w:p>
          <w:p w14:paraId="5A11C9E0" w14:textId="77777777" w:rsidR="0047025C" w:rsidRDefault="0047025C" w:rsidP="0047025C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</w:p>
          <w:p w14:paraId="76C42ADF" w14:textId="44966E49" w:rsidR="0047025C" w:rsidRDefault="0047025C" w:rsidP="0047025C">
            <w:pPr>
              <w:pStyle w:val="CRCoverPage"/>
              <w:numPr>
                <w:ilvl w:val="1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the length of v_SORPayloadRx for IEL of SORTransportContainer.</w:t>
            </w:r>
          </w:p>
          <w:p w14:paraId="31C656EC" w14:textId="3B17D5D7" w:rsidR="0047025C" w:rsidRDefault="0047025C" w:rsidP="0047025C">
            <w:pPr>
              <w:pStyle w:val="CRCoverPage"/>
              <w:numPr>
                <w:ilvl w:val="1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Up</w:t>
            </w:r>
            <w:r>
              <w:rPr>
                <w:noProof/>
              </w:rPr>
              <w:t>dated the function impelmentation to check for IE Header.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D6956C" w:rsidR="001E41F3" w:rsidRDefault="00470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9C259B" w:rsidR="001E41F3" w:rsidRDefault="00470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6.3.1.1.NR5GC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025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7025C" w:rsidRDefault="0047025C" w:rsidP="004702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7025C" w:rsidRDefault="0047025C" w:rsidP="004702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52667" w:rsidR="0047025C" w:rsidRDefault="0047025C" w:rsidP="004702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7025C" w:rsidRDefault="0047025C" w:rsidP="004702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7025C" w:rsidRDefault="0047025C" w:rsidP="004702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025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7025C" w:rsidRDefault="0047025C" w:rsidP="004702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7025C" w:rsidRDefault="0047025C" w:rsidP="004702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5F1C94" w:rsidR="0047025C" w:rsidRDefault="0047025C" w:rsidP="004702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7025C" w:rsidRDefault="0047025C" w:rsidP="004702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7025C" w:rsidRDefault="0047025C" w:rsidP="004702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025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7025C" w:rsidRDefault="0047025C" w:rsidP="004702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7025C" w:rsidRDefault="0047025C" w:rsidP="004702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D82778" w:rsidR="0047025C" w:rsidRDefault="0047025C" w:rsidP="004702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7025C" w:rsidRDefault="0047025C" w:rsidP="004702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7025C" w:rsidRDefault="0047025C" w:rsidP="004702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9D0CE4" w14:textId="77777777" w:rsidR="00C8585B" w:rsidRPr="00D83A7A" w:rsidRDefault="00C8585B" w:rsidP="00C8585B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81660570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73C9287D" w14:textId="2E283E99" w:rsidR="00110C41" w:rsidRDefault="00C8585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10C41" w:rsidRPr="00B3249B">
        <w:rPr>
          <w:rFonts w:cs="Arial"/>
          <w:i/>
          <w:iCs/>
        </w:rPr>
        <w:t>Table of Contents</w:t>
      </w:r>
      <w:r w:rsidR="00110C41">
        <w:tab/>
      </w:r>
      <w:r w:rsidR="00110C41">
        <w:fldChar w:fldCharType="begin"/>
      </w:r>
      <w:r w:rsidR="00110C41">
        <w:instrText xml:space="preserve"> PAGEREF _Toc181660570 \h </w:instrText>
      </w:r>
      <w:r w:rsidR="00110C41">
        <w:fldChar w:fldCharType="separate"/>
      </w:r>
      <w:r w:rsidR="00110C41">
        <w:t>3</w:t>
      </w:r>
      <w:r w:rsidR="00110C41">
        <w:fldChar w:fldCharType="end"/>
      </w:r>
    </w:p>
    <w:p w14:paraId="07233262" w14:textId="58A3D639" w:rsidR="00110C41" w:rsidRDefault="00110C4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B3249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B3249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_Toc181660571 \h </w:instrText>
      </w:r>
      <w:r>
        <w:fldChar w:fldCharType="separate"/>
      </w:r>
      <w:r>
        <w:t>4</w:t>
      </w:r>
      <w:r>
        <w:fldChar w:fldCharType="end"/>
      </w:r>
    </w:p>
    <w:p w14:paraId="6C508D86" w14:textId="4F417F75" w:rsidR="00110C41" w:rsidRDefault="00110C4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B3249B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B3249B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_Toc181660572 \h </w:instrText>
      </w:r>
      <w:r>
        <w:fldChar w:fldCharType="separate"/>
      </w:r>
      <w:r>
        <w:t>4</w:t>
      </w:r>
      <w:r>
        <w:fldChar w:fldCharType="end"/>
      </w:r>
    </w:p>
    <w:p w14:paraId="69524929" w14:textId="7DC4A332" w:rsidR="00110C41" w:rsidRDefault="00110C4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B3249B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B3249B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_Toc181660573 \h </w:instrText>
      </w:r>
      <w:r>
        <w:fldChar w:fldCharType="separate"/>
      </w:r>
      <w:r>
        <w:t>4</w:t>
      </w:r>
      <w:r>
        <w:fldChar w:fldCharType="end"/>
      </w:r>
    </w:p>
    <w:p w14:paraId="14CD90ED" w14:textId="495901C0" w:rsidR="00110C41" w:rsidRDefault="00110C4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B3249B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B3249B">
        <w:rPr>
          <w:rFonts w:cs="Arial"/>
          <w:b/>
          <w:bCs/>
          <w:color w:val="000000"/>
          <w:lang w:val="en-US" w:eastAsia="en-GB"/>
        </w:rPr>
        <w:t>Change 2</w:t>
      </w:r>
      <w:r>
        <w:tab/>
      </w:r>
      <w:r>
        <w:fldChar w:fldCharType="begin"/>
      </w:r>
      <w:r>
        <w:instrText xml:space="preserve"> PAGEREF _Toc181660574 \h </w:instrText>
      </w:r>
      <w:r>
        <w:fldChar w:fldCharType="separate"/>
      </w:r>
      <w:r>
        <w:t>5</w:t>
      </w:r>
      <w:r>
        <w:fldChar w:fldCharType="end"/>
      </w:r>
    </w:p>
    <w:p w14:paraId="2D3D7E35" w14:textId="6059DDF0" w:rsidR="00110C41" w:rsidRDefault="00110C4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B3249B">
        <w:rPr>
          <w:rFonts w:cs="Arial"/>
          <w:b/>
          <w:bCs/>
          <w:lang w:val="en-US" w:eastAsia="en-GB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B3249B">
        <w:rPr>
          <w:rFonts w:cs="Arial"/>
          <w:b/>
          <w:bCs/>
          <w:color w:val="000000"/>
          <w:lang w:val="en-US" w:eastAsia="en-GB"/>
        </w:rPr>
        <w:t>Change 3</w:t>
      </w:r>
      <w:r>
        <w:tab/>
      </w:r>
      <w:r>
        <w:fldChar w:fldCharType="begin"/>
      </w:r>
      <w:r>
        <w:instrText xml:space="preserve"> PAGEREF _Toc181660575 \h </w:instrText>
      </w:r>
      <w:r>
        <w:fldChar w:fldCharType="separate"/>
      </w:r>
      <w:r>
        <w:t>7</w:t>
      </w:r>
      <w:r>
        <w:fldChar w:fldCharType="end"/>
      </w:r>
    </w:p>
    <w:p w14:paraId="2B1F943E" w14:textId="1F988358" w:rsidR="00110C41" w:rsidRDefault="00110C4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B3249B">
        <w:rPr>
          <w:rFonts w:cs="Arial"/>
          <w:b/>
          <w:lang w:eastAsia="en-GB"/>
        </w:rPr>
        <w:t>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B3249B">
        <w:rPr>
          <w:rFonts w:cs="Arial"/>
          <w:b/>
          <w:bCs/>
          <w:color w:val="000000"/>
          <w:lang w:val="en-US" w:eastAsia="en-GB"/>
        </w:rPr>
        <w:t>Change 4</w:t>
      </w:r>
      <w:r>
        <w:tab/>
      </w:r>
      <w:r>
        <w:fldChar w:fldCharType="begin"/>
      </w:r>
      <w:r>
        <w:instrText xml:space="preserve"> PAGEREF _Toc181660576 \h </w:instrText>
      </w:r>
      <w:r>
        <w:fldChar w:fldCharType="separate"/>
      </w:r>
      <w:r>
        <w:t>8</w:t>
      </w:r>
      <w:r>
        <w:fldChar w:fldCharType="end"/>
      </w:r>
    </w:p>
    <w:p w14:paraId="5AC55454" w14:textId="7586D1F5" w:rsidR="00C8585B" w:rsidRPr="00EC6EC0" w:rsidRDefault="00C8585B" w:rsidP="00C8585B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5F41019E" w14:textId="77777777" w:rsidR="00C8585B" w:rsidRDefault="00C8585B" w:rsidP="00C8585B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81660571"/>
      <w:r>
        <w:rPr>
          <w:b/>
          <w:lang w:eastAsia="ja-JP"/>
        </w:rPr>
        <w:lastRenderedPageBreak/>
        <w:t>Overview</w:t>
      </w:r>
      <w:bookmarkEnd w:id="2"/>
      <w:bookmarkEnd w:id="3"/>
    </w:p>
    <w:p w14:paraId="5BE7E1D7" w14:textId="77777777" w:rsidR="00C8585B" w:rsidRDefault="00C8585B" w:rsidP="00C8585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F83126">
        <w:rPr>
          <w:rFonts w:cs="Arial"/>
        </w:rPr>
        <w:t>iwd-TTCN3-B2024-06_D24wk37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9CFCDF8" w14:textId="77777777" w:rsidR="00C8585B" w:rsidRDefault="00C8585B" w:rsidP="00C8585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B3249A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641D8D44" w14:textId="77777777" w:rsidR="00C8585B" w:rsidRPr="00854C55" w:rsidRDefault="00C8585B" w:rsidP="00C8585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81660572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7909B42E" w14:textId="77777777" w:rsidR="00C8585B" w:rsidRPr="003D65E8" w:rsidRDefault="00C8585B" w:rsidP="00C8585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77796025"/>
      <w:bookmarkStart w:id="8" w:name="_Toc181660573"/>
      <w:r>
        <w:rPr>
          <w:rFonts w:cs="Arial"/>
          <w:b/>
          <w:bCs/>
          <w:color w:val="000000"/>
          <w:lang w:val="en-US" w:eastAsia="en-GB"/>
        </w:rPr>
        <w:t>Change 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8585B" w14:paraId="7749A800" w14:textId="77777777" w:rsidTr="00D51B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235F6" w14:textId="77777777" w:rsidR="00C8585B" w:rsidRDefault="00C8585B" w:rsidP="00D51BB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CCB8C" w14:textId="2584DCDC" w:rsidR="00C8585B" w:rsidRPr="00E13853" w:rsidRDefault="00C8585B" w:rsidP="00D51BB4">
            <w:pPr>
              <w:pStyle w:val="CRCoverPage"/>
              <w:spacing w:after="0"/>
              <w:rPr>
                <w:noProof/>
              </w:rPr>
            </w:pPr>
            <w:r w:rsidRPr="00C8585B">
              <w:rPr>
                <w:noProof/>
              </w:rPr>
              <w:t>template (present) SORTransparentContainer cr_NG_SORTransparentContainer</w:t>
            </w:r>
          </w:p>
        </w:tc>
      </w:tr>
      <w:tr w:rsidR="00C8585B" w14:paraId="53284991" w14:textId="77777777" w:rsidTr="00D51BB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F08A6" w14:textId="77777777" w:rsidR="00C8585B" w:rsidRDefault="00C8585B" w:rsidP="00D51B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C3DD" w14:textId="62CFC1B3" w:rsidR="00C8585B" w:rsidRDefault="00C8585B" w:rsidP="00D51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 of templ</w:t>
            </w:r>
            <w:r w:rsidR="00665172">
              <w:rPr>
                <w:noProof/>
              </w:rPr>
              <w:t>a</w:t>
            </w:r>
            <w:r>
              <w:rPr>
                <w:noProof/>
              </w:rPr>
              <w:t xml:space="preserve">te </w:t>
            </w:r>
            <w:r w:rsidRPr="00704298">
              <w:rPr>
                <w:noProof/>
              </w:rPr>
              <w:t>cr_NG_SORTransparentContainer</w:t>
            </w:r>
          </w:p>
          <w:p w14:paraId="4455BCEB" w14:textId="61A49FF5" w:rsidR="00C8585B" w:rsidRDefault="00C8585B" w:rsidP="00C8585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423284">
              <w:rPr>
                <w:noProof/>
              </w:rPr>
              <w:t>template (present) O2_Type  p_Counter := ?,</w:t>
            </w:r>
            <w:r>
              <w:rPr>
                <w:noProof/>
              </w:rPr>
              <w:t xml:space="preserve"> is checking as AnyValue. However, it can be AnyOrOmit as Counter in SOR is a optional IE. This causes a runtime error. </w:t>
            </w:r>
          </w:p>
          <w:p w14:paraId="283D4FBA" w14:textId="13B6AA01" w:rsidR="00C8585B" w:rsidRPr="00803546" w:rsidRDefault="00C8585B" w:rsidP="00C8585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sz w:val="18"/>
                <w:szCs w:val="18"/>
              </w:rPr>
            </w:pPr>
            <w:r w:rsidRPr="003B5938">
              <w:rPr>
                <w:noProof/>
              </w:rPr>
              <w:t>template (omit) IEI8_Type p_IEI := '73'O,</w:t>
            </w:r>
            <w:r>
              <w:rPr>
                <w:noProof/>
              </w:rPr>
              <w:t xml:space="preserve"> is mendate for all containertype. However, it can be Omit as IEI is not present in some </w:t>
            </w:r>
            <w:r w:rsidRPr="00CD3ABD">
              <w:rPr>
                <w:noProof/>
              </w:rPr>
              <w:t>Payload container</w:t>
            </w:r>
            <w:r>
              <w:rPr>
                <w:noProof/>
              </w:rPr>
              <w:t xml:space="preserve"> which use the same templete implementation. This causes a runtime error. </w:t>
            </w:r>
          </w:p>
        </w:tc>
      </w:tr>
      <w:tr w:rsidR="00C8585B" w14:paraId="576BDCD6" w14:textId="77777777" w:rsidTr="00D51B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25F4" w14:textId="77777777" w:rsidR="00C8585B" w:rsidRDefault="00C8585B" w:rsidP="00D51B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D929" w14:textId="77777777" w:rsidR="00C8585B" w:rsidRPr="000044BA" w:rsidRDefault="00C8585B" w:rsidP="00C8585B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Updated the </w:t>
            </w:r>
            <w:r w:rsidRPr="00423284">
              <w:rPr>
                <w:noProof/>
              </w:rPr>
              <w:t>p_Counter</w:t>
            </w:r>
            <w:r>
              <w:rPr>
                <w:noProof/>
              </w:rPr>
              <w:t xml:space="preserve"> as * to accept AnyValueOrOmit.</w:t>
            </w:r>
          </w:p>
          <w:p w14:paraId="5396B35D" w14:textId="77777777" w:rsidR="00C8585B" w:rsidRPr="00FB2EB7" w:rsidRDefault="00C8585B" w:rsidP="00C8585B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Updated the</w:t>
            </w:r>
            <w:r w:rsidRPr="003B5938">
              <w:rPr>
                <w:noProof/>
              </w:rPr>
              <w:t xml:space="preserve"> p_IEI</w:t>
            </w:r>
            <w:r>
              <w:rPr>
                <w:noProof/>
              </w:rPr>
              <w:t xml:space="preserve"> as Omit to accept AnyValueOrOmit.</w:t>
            </w:r>
          </w:p>
        </w:tc>
      </w:tr>
      <w:tr w:rsidR="00C8585B" w14:paraId="53BC5FC6" w14:textId="77777777" w:rsidTr="00D51B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3E6B7" w14:textId="77777777" w:rsidR="00C8585B" w:rsidRDefault="00C8585B" w:rsidP="00D51B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E6AE" w14:textId="77777777" w:rsidR="00C8585B" w:rsidRPr="00CC39F9" w:rsidRDefault="00C8585B" w:rsidP="00D51BB4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7511C3">
              <w:rPr>
                <w:rFonts w:ascii="Arial" w:hAnsi="Arial" w:cs="Arial"/>
                <w:lang w:eastAsia="en-GB"/>
              </w:rPr>
              <w:t>NG_NAS_Templates.ttcn</w:t>
            </w:r>
            <w:proofErr w:type="spellEnd"/>
          </w:p>
        </w:tc>
      </w:tr>
      <w:tr w:rsidR="00C8585B" w:rsidRPr="00F9354B" w14:paraId="1032C120" w14:textId="77777777" w:rsidTr="00D51B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2277" w14:textId="77777777" w:rsidR="00C8585B" w:rsidRPr="00F9354B" w:rsidRDefault="00C8585B" w:rsidP="00D51BB4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32E0" w14:textId="77777777" w:rsidR="00C8585B" w:rsidRPr="00F9354B" w:rsidRDefault="00C8585B" w:rsidP="00D51BB4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0627A4F2" w14:textId="77777777" w:rsidR="00C8585B" w:rsidRDefault="00C8585B" w:rsidP="00C8585B">
      <w:pPr>
        <w:spacing w:after="0"/>
        <w:rPr>
          <w:rFonts w:ascii="Arial" w:hAnsi="Arial"/>
          <w:b/>
          <w:lang w:eastAsia="en-GB"/>
        </w:rPr>
      </w:pPr>
    </w:p>
    <w:p w14:paraId="39EF93DB" w14:textId="77777777" w:rsidR="00C8585B" w:rsidRDefault="00C8585B" w:rsidP="00C858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8585B" w:rsidRPr="00504291" w14:paraId="7B38263C" w14:textId="77777777" w:rsidTr="00D51BB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1E63" w14:textId="77777777" w:rsidR="00C8585B" w:rsidRPr="00110482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 xml:space="preserve">template (present) </w:t>
            </w:r>
            <w:proofErr w:type="spellStart"/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>SORTransparentContainer</w:t>
            </w:r>
            <w:proofErr w:type="spellEnd"/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>cr_NG_</w:t>
            </w:r>
            <w:proofErr w:type="gramStart"/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>SORTransparentContainer</w:t>
            </w:r>
            <w:proofErr w:type="spellEnd"/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 xml:space="preserve">template (present) </w:t>
            </w:r>
            <w:proofErr w:type="spellStart"/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>SOR_Header</w:t>
            </w:r>
            <w:proofErr w:type="spellEnd"/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>p_Header</w:t>
            </w:r>
            <w:proofErr w:type="spellEnd"/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D829009" w14:textId="77777777" w:rsidR="00C8585B" w:rsidRPr="00110482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template (present) O16_Type </w:t>
            </w:r>
            <w:proofErr w:type="spellStart"/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>Mac</w:t>
            </w:r>
            <w:proofErr w:type="spellEnd"/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>= ?,</w:t>
            </w:r>
          </w:p>
          <w:p w14:paraId="24DC7B78" w14:textId="77777777" w:rsidR="00C8585B" w:rsidRPr="00110482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</w:t>
            </w:r>
            <w:r w:rsidRPr="00692757">
              <w:rPr>
                <w:rFonts w:ascii="Courier New" w:hAnsi="Courier New" w:cs="Courier New"/>
                <w:color w:val="000000"/>
                <w:shd w:val="clear" w:color="auto" w:fill="FFFF00"/>
                <w:lang w:eastAsia="de-DE"/>
              </w:rPr>
              <w:t>template (present) O2_</w:t>
            </w:r>
            <w:proofErr w:type="gramStart"/>
            <w:r w:rsidRPr="00692757">
              <w:rPr>
                <w:rFonts w:ascii="Courier New" w:hAnsi="Courier New" w:cs="Courier New"/>
                <w:color w:val="000000"/>
                <w:shd w:val="clear" w:color="auto" w:fill="FFFF00"/>
                <w:lang w:eastAsia="de-DE"/>
              </w:rPr>
              <w:t xml:space="preserve">Type  </w:t>
            </w:r>
            <w:proofErr w:type="spellStart"/>
            <w:r w:rsidRPr="00692757">
              <w:rPr>
                <w:rFonts w:ascii="Courier New" w:hAnsi="Courier New" w:cs="Courier New"/>
                <w:color w:val="000000"/>
                <w:shd w:val="clear" w:color="auto" w:fill="FFFF00"/>
                <w:lang w:eastAsia="de-DE"/>
              </w:rPr>
              <w:t>p</w:t>
            </w:r>
            <w:proofErr w:type="gramEnd"/>
            <w:r w:rsidRPr="00692757">
              <w:rPr>
                <w:rFonts w:ascii="Courier New" w:hAnsi="Courier New" w:cs="Courier New"/>
                <w:color w:val="000000"/>
                <w:shd w:val="clear" w:color="auto" w:fill="FFFF00"/>
                <w:lang w:eastAsia="de-DE"/>
              </w:rPr>
              <w:t>_Counter</w:t>
            </w:r>
            <w:proofErr w:type="spellEnd"/>
            <w:r w:rsidRPr="00692757">
              <w:rPr>
                <w:rFonts w:ascii="Courier New" w:hAnsi="Courier New" w:cs="Courier New"/>
                <w:color w:val="000000"/>
                <w:shd w:val="clear" w:color="auto" w:fill="FFFF00"/>
                <w:lang w:eastAsia="de-DE"/>
              </w:rPr>
              <w:t xml:space="preserve"> := ?,</w:t>
            </w:r>
          </w:p>
          <w:p w14:paraId="39796809" w14:textId="77777777" w:rsidR="00C8585B" w:rsidRPr="00110482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template </w:t>
            </w:r>
            <w:proofErr w:type="spellStart"/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 xml:space="preserve"> p_</w:t>
            </w:r>
            <w:proofErr w:type="gramStart"/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>Data :</w:t>
            </w:r>
            <w:proofErr w:type="gramEnd"/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0198F904" w14:textId="77777777" w:rsidR="00C8585B" w:rsidRPr="00110482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</w:t>
            </w:r>
            <w:r w:rsidRPr="00692757">
              <w:rPr>
                <w:rFonts w:ascii="Courier New" w:hAnsi="Courier New" w:cs="Courier New"/>
                <w:color w:val="000000"/>
                <w:shd w:val="clear" w:color="auto" w:fill="FFFF00"/>
                <w:lang w:eastAsia="de-DE"/>
              </w:rPr>
              <w:t xml:space="preserve">template (omit) IEI8_Type </w:t>
            </w:r>
            <w:proofErr w:type="spellStart"/>
            <w:r w:rsidRPr="00692757">
              <w:rPr>
                <w:rFonts w:ascii="Courier New" w:hAnsi="Courier New" w:cs="Courier New"/>
                <w:color w:val="000000"/>
                <w:shd w:val="clear" w:color="auto" w:fill="FFFF00"/>
                <w:lang w:eastAsia="de-DE"/>
              </w:rPr>
              <w:t>p_</w:t>
            </w:r>
            <w:proofErr w:type="gramStart"/>
            <w:r w:rsidRPr="00692757">
              <w:rPr>
                <w:rFonts w:ascii="Courier New" w:hAnsi="Courier New" w:cs="Courier New"/>
                <w:color w:val="000000"/>
                <w:shd w:val="clear" w:color="auto" w:fill="FFFF00"/>
                <w:lang w:eastAsia="de-DE"/>
              </w:rPr>
              <w:t>IEI</w:t>
            </w:r>
            <w:proofErr w:type="spellEnd"/>
            <w:r w:rsidRPr="00692757">
              <w:rPr>
                <w:rFonts w:ascii="Courier New" w:hAnsi="Courier New" w:cs="Courier New"/>
                <w:color w:val="000000"/>
                <w:shd w:val="clear" w:color="auto" w:fill="FFFF00"/>
                <w:lang w:eastAsia="de-DE"/>
              </w:rPr>
              <w:t xml:space="preserve"> :</w:t>
            </w:r>
            <w:proofErr w:type="gramEnd"/>
            <w:r w:rsidRPr="00692757">
              <w:rPr>
                <w:rFonts w:ascii="Courier New" w:hAnsi="Courier New" w:cs="Courier New"/>
                <w:color w:val="000000"/>
                <w:shd w:val="clear" w:color="auto" w:fill="FFFF00"/>
                <w:lang w:eastAsia="de-DE"/>
              </w:rPr>
              <w:t>= '73'O,</w:t>
            </w:r>
          </w:p>
          <w:p w14:paraId="6495B677" w14:textId="77777777" w:rsidR="00C8585B" w:rsidRPr="00110482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template (omit) Type6Length_Type </w:t>
            </w:r>
            <w:proofErr w:type="spellStart"/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>IEL</w:t>
            </w:r>
            <w:proofErr w:type="spellEnd"/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>= '0011'O):=</w:t>
            </w:r>
          </w:p>
          <w:p w14:paraId="5E85CCEB" w14:textId="77777777" w:rsidR="00C8585B" w:rsidRPr="00110482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 xml:space="preserve">   {</w:t>
            </w:r>
          </w:p>
          <w:p w14:paraId="4E1348EF" w14:textId="77777777" w:rsidR="00C8585B" w:rsidRPr="00110482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 xml:space="preserve">    /* @status    APPROVED (NR5GC) */</w:t>
            </w:r>
          </w:p>
          <w:p w14:paraId="54E1D270" w14:textId="77777777" w:rsidR="00C8585B" w:rsidRPr="00110482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 xml:space="preserve">    /* @sic R5s240531 sic@ */</w:t>
            </w:r>
          </w:p>
          <w:p w14:paraId="7652F5D1" w14:textId="77777777" w:rsidR="00C8585B" w:rsidRPr="00110482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>iei</w:t>
            </w:r>
            <w:proofErr w:type="spellEnd"/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>p_IEI</w:t>
            </w:r>
            <w:proofErr w:type="spellEnd"/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7AD38AD" w14:textId="77777777" w:rsidR="00C8585B" w:rsidRPr="00110482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>iel</w:t>
            </w:r>
            <w:proofErr w:type="spellEnd"/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>p_IEL</w:t>
            </w:r>
            <w:proofErr w:type="spellEnd"/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B643875" w14:textId="77777777" w:rsidR="00C8585B" w:rsidRPr="00110482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>header :</w:t>
            </w:r>
            <w:proofErr w:type="gramEnd"/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>p_Header</w:t>
            </w:r>
            <w:proofErr w:type="spellEnd"/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ED6EB1F" w14:textId="77777777" w:rsidR="00C8585B" w:rsidRPr="00110482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>mac :</w:t>
            </w:r>
            <w:proofErr w:type="gramEnd"/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>p_Mac</w:t>
            </w:r>
            <w:proofErr w:type="spellEnd"/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606DF9A" w14:textId="77777777" w:rsidR="00C8585B" w:rsidRPr="00110482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>counter :</w:t>
            </w:r>
            <w:proofErr w:type="gramEnd"/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>p_Counter</w:t>
            </w:r>
            <w:proofErr w:type="spellEnd"/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0BCDA87" w14:textId="77777777" w:rsidR="00C8585B" w:rsidRPr="00110482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>data :</w:t>
            </w:r>
            <w:proofErr w:type="gramEnd"/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>p_Data</w:t>
            </w:r>
            <w:proofErr w:type="spellEnd"/>
          </w:p>
          <w:p w14:paraId="1818671B" w14:textId="77777777" w:rsidR="00C8585B" w:rsidRPr="00850B74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 xml:space="preserve">   };</w:t>
            </w:r>
          </w:p>
        </w:tc>
      </w:tr>
    </w:tbl>
    <w:p w14:paraId="341FCB2D" w14:textId="77777777" w:rsidR="00C8585B" w:rsidRPr="00CD057D" w:rsidRDefault="00C8585B" w:rsidP="00C8585B">
      <w:pPr>
        <w:spacing w:after="0"/>
        <w:rPr>
          <w:rFonts w:ascii="Arial" w:hAnsi="Arial"/>
          <w:b/>
          <w:color w:val="000000"/>
          <w:lang w:eastAsia="en-GB"/>
        </w:rPr>
      </w:pPr>
    </w:p>
    <w:p w14:paraId="42C24F18" w14:textId="77777777" w:rsidR="00C8585B" w:rsidRDefault="00C8585B" w:rsidP="00C8585B">
      <w:pPr>
        <w:spacing w:after="0"/>
        <w:rPr>
          <w:rFonts w:ascii="Arial" w:hAnsi="Arial"/>
          <w:b/>
          <w:lang w:eastAsia="en-GB"/>
        </w:rPr>
      </w:pPr>
    </w:p>
    <w:p w14:paraId="33612C14" w14:textId="77777777" w:rsidR="00C8585B" w:rsidRDefault="00C8585B" w:rsidP="00C8585B">
      <w:pPr>
        <w:spacing w:after="0"/>
        <w:rPr>
          <w:rFonts w:ascii="Arial" w:hAnsi="Arial"/>
          <w:b/>
          <w:lang w:eastAsia="en-GB"/>
        </w:rPr>
      </w:pPr>
    </w:p>
    <w:p w14:paraId="31E4C55F" w14:textId="77777777" w:rsidR="00C8585B" w:rsidRDefault="00C8585B" w:rsidP="00C8585B">
      <w:pPr>
        <w:spacing w:after="0"/>
        <w:rPr>
          <w:rFonts w:ascii="Arial" w:hAnsi="Arial"/>
          <w:b/>
          <w:lang w:eastAsia="en-GB"/>
        </w:rPr>
      </w:pPr>
    </w:p>
    <w:p w14:paraId="307499A4" w14:textId="77777777" w:rsidR="00C8585B" w:rsidRDefault="00C8585B" w:rsidP="00C8585B">
      <w:pPr>
        <w:spacing w:after="0"/>
        <w:rPr>
          <w:rFonts w:ascii="Arial" w:hAnsi="Arial"/>
          <w:b/>
          <w:lang w:eastAsia="en-GB"/>
        </w:rPr>
      </w:pPr>
    </w:p>
    <w:p w14:paraId="0436F10A" w14:textId="77777777" w:rsidR="00C8585B" w:rsidRDefault="00C8585B" w:rsidP="00C858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8585B" w:rsidRPr="00504291" w14:paraId="225C2CB4" w14:textId="77777777" w:rsidTr="00D51BB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B28C" w14:textId="77777777" w:rsidR="00C8585B" w:rsidRPr="00692757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 xml:space="preserve">template (present) </w:t>
            </w:r>
            <w:proofErr w:type="spellStart"/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>SORTransparentContainer</w:t>
            </w:r>
            <w:proofErr w:type="spellEnd"/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>cr_NG_</w:t>
            </w:r>
            <w:proofErr w:type="gramStart"/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>SORTransparentContainer</w:t>
            </w:r>
            <w:proofErr w:type="spellEnd"/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 xml:space="preserve">template (present) </w:t>
            </w:r>
            <w:proofErr w:type="spellStart"/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>SOR_Header</w:t>
            </w:r>
            <w:proofErr w:type="spellEnd"/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>p_Header</w:t>
            </w:r>
            <w:proofErr w:type="spellEnd"/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6D37B41" w14:textId="77777777" w:rsidR="00C8585B" w:rsidRPr="00692757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template (present) O16_Type </w:t>
            </w:r>
            <w:proofErr w:type="spellStart"/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>Mac</w:t>
            </w:r>
            <w:proofErr w:type="spellEnd"/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>= ?,</w:t>
            </w:r>
          </w:p>
          <w:p w14:paraId="6A2C30A5" w14:textId="77777777" w:rsidR="00C8585B" w:rsidRPr="00692757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</w:t>
            </w:r>
            <w:r w:rsidRPr="00504B61">
              <w:rPr>
                <w:rFonts w:ascii="Courier New" w:hAnsi="Courier New" w:cs="Courier New"/>
                <w:color w:val="000000"/>
                <w:shd w:val="clear" w:color="auto" w:fill="92D050"/>
                <w:lang w:eastAsia="de-DE"/>
              </w:rPr>
              <w:t>template (present) O2_</w:t>
            </w:r>
            <w:proofErr w:type="gramStart"/>
            <w:r w:rsidRPr="00504B61">
              <w:rPr>
                <w:rFonts w:ascii="Courier New" w:hAnsi="Courier New" w:cs="Courier New"/>
                <w:color w:val="000000"/>
                <w:shd w:val="clear" w:color="auto" w:fill="92D050"/>
                <w:lang w:eastAsia="de-DE"/>
              </w:rPr>
              <w:t xml:space="preserve">Type  </w:t>
            </w:r>
            <w:proofErr w:type="spellStart"/>
            <w:r w:rsidRPr="00504B61">
              <w:rPr>
                <w:rFonts w:ascii="Courier New" w:hAnsi="Courier New" w:cs="Courier New"/>
                <w:color w:val="000000"/>
                <w:shd w:val="clear" w:color="auto" w:fill="92D050"/>
                <w:lang w:eastAsia="de-DE"/>
              </w:rPr>
              <w:t>p</w:t>
            </w:r>
            <w:proofErr w:type="gramEnd"/>
            <w:r w:rsidRPr="00504B61">
              <w:rPr>
                <w:rFonts w:ascii="Courier New" w:hAnsi="Courier New" w:cs="Courier New"/>
                <w:color w:val="000000"/>
                <w:shd w:val="clear" w:color="auto" w:fill="92D050"/>
                <w:lang w:eastAsia="de-DE"/>
              </w:rPr>
              <w:t>_Counter</w:t>
            </w:r>
            <w:proofErr w:type="spellEnd"/>
            <w:r w:rsidRPr="00504B61">
              <w:rPr>
                <w:rFonts w:ascii="Courier New" w:hAnsi="Courier New" w:cs="Courier New"/>
                <w:color w:val="000000"/>
                <w:shd w:val="clear" w:color="auto" w:fill="92D050"/>
                <w:lang w:eastAsia="de-DE"/>
              </w:rPr>
              <w:t xml:space="preserve"> := *,</w:t>
            </w:r>
          </w:p>
          <w:p w14:paraId="3C532772" w14:textId="77777777" w:rsidR="00C8585B" w:rsidRPr="00692757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template </w:t>
            </w:r>
            <w:proofErr w:type="spellStart"/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 xml:space="preserve"> p_</w:t>
            </w:r>
            <w:proofErr w:type="gramStart"/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>Data :</w:t>
            </w:r>
            <w:proofErr w:type="gramEnd"/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5D1D23C4" w14:textId="77777777" w:rsidR="00C8585B" w:rsidRPr="00692757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</w:t>
            </w:r>
            <w:r w:rsidRPr="00692757">
              <w:rPr>
                <w:rFonts w:ascii="Courier New" w:hAnsi="Courier New" w:cs="Courier New"/>
                <w:color w:val="000000"/>
                <w:shd w:val="clear" w:color="auto" w:fill="92D050"/>
                <w:lang w:eastAsia="de-DE"/>
              </w:rPr>
              <w:t xml:space="preserve">template (omit) IEI8_Type </w:t>
            </w:r>
            <w:proofErr w:type="spellStart"/>
            <w:r w:rsidRPr="00692757">
              <w:rPr>
                <w:rFonts w:ascii="Courier New" w:hAnsi="Courier New" w:cs="Courier New"/>
                <w:color w:val="000000"/>
                <w:shd w:val="clear" w:color="auto" w:fill="92D050"/>
                <w:lang w:eastAsia="de-DE"/>
              </w:rPr>
              <w:t>p_</w:t>
            </w:r>
            <w:proofErr w:type="gramStart"/>
            <w:r w:rsidRPr="00692757">
              <w:rPr>
                <w:rFonts w:ascii="Courier New" w:hAnsi="Courier New" w:cs="Courier New"/>
                <w:color w:val="000000"/>
                <w:shd w:val="clear" w:color="auto" w:fill="92D050"/>
                <w:lang w:eastAsia="de-DE"/>
              </w:rPr>
              <w:t>IEI</w:t>
            </w:r>
            <w:proofErr w:type="spellEnd"/>
            <w:r w:rsidRPr="00692757">
              <w:rPr>
                <w:rFonts w:ascii="Courier New" w:hAnsi="Courier New" w:cs="Courier New"/>
                <w:color w:val="000000"/>
                <w:shd w:val="clear" w:color="auto" w:fill="92D050"/>
                <w:lang w:eastAsia="de-DE"/>
              </w:rPr>
              <w:t xml:space="preserve"> :</w:t>
            </w:r>
            <w:proofErr w:type="gramEnd"/>
            <w:r w:rsidRPr="00692757">
              <w:rPr>
                <w:rFonts w:ascii="Courier New" w:hAnsi="Courier New" w:cs="Courier New"/>
                <w:color w:val="000000"/>
                <w:shd w:val="clear" w:color="auto" w:fill="92D050"/>
                <w:lang w:eastAsia="de-DE"/>
              </w:rPr>
              <w:t>= omit,</w:t>
            </w:r>
          </w:p>
          <w:p w14:paraId="41F210DC" w14:textId="77777777" w:rsidR="00C8585B" w:rsidRPr="00692757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template (omit) Type6Length_Type </w:t>
            </w:r>
            <w:proofErr w:type="spellStart"/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>IEL</w:t>
            </w:r>
            <w:proofErr w:type="spellEnd"/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>= '0011'O):=</w:t>
            </w:r>
          </w:p>
          <w:p w14:paraId="7E7DAF05" w14:textId="77777777" w:rsidR="00C8585B" w:rsidRPr="00692757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 xml:space="preserve">   {</w:t>
            </w:r>
          </w:p>
          <w:p w14:paraId="36B0509F" w14:textId="77777777" w:rsidR="00C8585B" w:rsidRPr="00692757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 xml:space="preserve">    /* @status    APPROVED (NR5GC) */</w:t>
            </w:r>
          </w:p>
          <w:p w14:paraId="2511BCB4" w14:textId="77777777" w:rsidR="00C8585B" w:rsidRPr="00692757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 xml:space="preserve">    /* @sic R5s240531 sic@ */</w:t>
            </w:r>
          </w:p>
          <w:p w14:paraId="3481102C" w14:textId="77777777" w:rsidR="00C8585B" w:rsidRPr="00692757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>iei</w:t>
            </w:r>
            <w:proofErr w:type="spellEnd"/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>p_IEI</w:t>
            </w:r>
            <w:proofErr w:type="spellEnd"/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6562619" w14:textId="77777777" w:rsidR="00C8585B" w:rsidRPr="00692757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>iel</w:t>
            </w:r>
            <w:proofErr w:type="spellEnd"/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>p_IEL</w:t>
            </w:r>
            <w:proofErr w:type="spellEnd"/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2007D2D" w14:textId="77777777" w:rsidR="00C8585B" w:rsidRPr="00692757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>header :</w:t>
            </w:r>
            <w:proofErr w:type="gramEnd"/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>p_Header</w:t>
            </w:r>
            <w:proofErr w:type="spellEnd"/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7CEF700" w14:textId="77777777" w:rsidR="00C8585B" w:rsidRPr="00692757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>mac :</w:t>
            </w:r>
            <w:proofErr w:type="gramEnd"/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>p_Mac</w:t>
            </w:r>
            <w:proofErr w:type="spellEnd"/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9E671B3" w14:textId="77777777" w:rsidR="00C8585B" w:rsidRPr="00692757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>counter :</w:t>
            </w:r>
            <w:proofErr w:type="gramEnd"/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>p_Counter</w:t>
            </w:r>
            <w:proofErr w:type="spellEnd"/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8A4AA6F" w14:textId="77777777" w:rsidR="00C8585B" w:rsidRPr="00692757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>data :</w:t>
            </w:r>
            <w:proofErr w:type="gramEnd"/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>p_Data</w:t>
            </w:r>
            <w:proofErr w:type="spellEnd"/>
          </w:p>
          <w:p w14:paraId="502B25F6" w14:textId="77777777" w:rsidR="00C8585B" w:rsidRPr="00F212AA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 xml:space="preserve">   };</w:t>
            </w:r>
          </w:p>
        </w:tc>
      </w:tr>
    </w:tbl>
    <w:p w14:paraId="452BC32B" w14:textId="77777777" w:rsidR="00C8585B" w:rsidRPr="003D65E8" w:rsidRDefault="00C8585B" w:rsidP="00C8585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9" w:name="_Toc177796026"/>
      <w:bookmarkStart w:id="10" w:name="_Toc181660574"/>
      <w:r>
        <w:rPr>
          <w:rFonts w:cs="Arial"/>
          <w:b/>
          <w:bCs/>
          <w:color w:val="000000"/>
          <w:lang w:val="en-US" w:eastAsia="en-GB"/>
        </w:rPr>
        <w:t>Change 2</w:t>
      </w:r>
      <w:bookmarkEnd w:id="9"/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8585B" w14:paraId="6890EF1B" w14:textId="77777777" w:rsidTr="00D51B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10ED" w14:textId="77777777" w:rsidR="00C8585B" w:rsidRDefault="00C8585B" w:rsidP="00D51BB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38CD" w14:textId="77777777" w:rsidR="00C8585B" w:rsidRPr="00E13853" w:rsidRDefault="00C8585B" w:rsidP="00D51BB4">
            <w:pPr>
              <w:pStyle w:val="CRCoverPage"/>
              <w:spacing w:after="0"/>
              <w:rPr>
                <w:noProof/>
              </w:rPr>
            </w:pPr>
            <w:r w:rsidRPr="00AD3F65">
              <w:rPr>
                <w:rFonts w:cs="Arial"/>
                <w:noProof/>
                <w:lang w:val="en-SG"/>
              </w:rPr>
              <w:t>f_NR5GC_SorRegistration_Step5_20</w:t>
            </w:r>
          </w:p>
        </w:tc>
      </w:tr>
      <w:tr w:rsidR="00C8585B" w14:paraId="671FA1A0" w14:textId="77777777" w:rsidTr="00D51BB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C876" w14:textId="77777777" w:rsidR="00C8585B" w:rsidRDefault="00C8585B" w:rsidP="00D51B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0EB0" w14:textId="1D3022E9" w:rsidR="00C8585B" w:rsidRDefault="0047025C" w:rsidP="00D51B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f</w:t>
            </w:r>
            <w:r w:rsidR="00C8585B">
              <w:rPr>
                <w:noProof/>
              </w:rPr>
              <w:t xml:space="preserve">unction </w:t>
            </w:r>
            <w:r w:rsidRPr="00AD3F65">
              <w:rPr>
                <w:rFonts w:cs="Arial"/>
                <w:noProof/>
                <w:lang w:val="en-SG"/>
              </w:rPr>
              <w:t>f_NR5GC_SorRegistration_Step5_20</w:t>
            </w:r>
            <w:r>
              <w:rPr>
                <w:rFonts w:cs="Arial"/>
                <w:noProof/>
                <w:lang w:val="en-SG"/>
              </w:rPr>
              <w:t xml:space="preserve">, </w:t>
            </w:r>
            <w:r w:rsidR="00C8585B">
              <w:rPr>
                <w:noProof/>
              </w:rPr>
              <w:t xml:space="preserve">parameters of </w:t>
            </w:r>
            <w:r w:rsidR="00C8585B" w:rsidRPr="00F64693">
              <w:rPr>
                <w:noProof/>
              </w:rPr>
              <w:t>cr_NG_SORTransparentContainer</w:t>
            </w:r>
            <w:r>
              <w:rPr>
                <w:noProof/>
              </w:rPr>
              <w:t xml:space="preserve"> template</w:t>
            </w:r>
            <w:r w:rsidR="00C8585B">
              <w:rPr>
                <w:noProof/>
              </w:rPr>
              <w:t xml:space="preserve"> need</w:t>
            </w:r>
            <w:r>
              <w:rPr>
                <w:noProof/>
              </w:rPr>
              <w:t>s</w:t>
            </w:r>
            <w:r w:rsidR="00C8585B">
              <w:rPr>
                <w:noProof/>
              </w:rPr>
              <w:t xml:space="preserve"> to be updated with IEI while using in </w:t>
            </w:r>
            <w:r w:rsidR="00C8585B" w:rsidRPr="009E1BC7">
              <w:rPr>
                <w:noProof/>
              </w:rPr>
              <w:t>cr_NG_REGISTRATION_COMPLETE</w:t>
            </w:r>
            <w:r>
              <w:rPr>
                <w:noProof/>
              </w:rPr>
              <w:t xml:space="preserve"> as it is a mandatory parameter</w:t>
            </w:r>
            <w:r w:rsidR="00C8585B">
              <w:rPr>
                <w:noProof/>
              </w:rPr>
              <w:t>.</w:t>
            </w:r>
          </w:p>
          <w:p w14:paraId="4B145C24" w14:textId="77777777" w:rsidR="00C8585B" w:rsidRPr="00803546" w:rsidRDefault="00C8585B" w:rsidP="00D51BB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C8585B" w14:paraId="620D510C" w14:textId="77777777" w:rsidTr="00D51B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85B14" w14:textId="77777777" w:rsidR="00C8585B" w:rsidRDefault="00C8585B" w:rsidP="00D51B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F3F1" w14:textId="77777777" w:rsidR="00C8585B" w:rsidRPr="00FB2EB7" w:rsidRDefault="00C8585B" w:rsidP="00D51BB4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Passed the IEI value to this template which is </w:t>
            </w:r>
            <w:r w:rsidRPr="000B532C">
              <w:rPr>
                <w:rFonts w:cs="Arial"/>
                <w:noProof/>
                <w:lang w:val="en-SG"/>
              </w:rPr>
              <w:t xml:space="preserve">mandatory </w:t>
            </w:r>
            <w:r>
              <w:rPr>
                <w:rFonts w:cs="Arial"/>
                <w:noProof/>
                <w:lang w:val="en-SG"/>
              </w:rPr>
              <w:t xml:space="preserve">for </w:t>
            </w:r>
            <w:r w:rsidRPr="00A91A6A">
              <w:rPr>
                <w:rFonts w:cs="Arial"/>
                <w:noProof/>
                <w:lang w:val="en-SG"/>
              </w:rPr>
              <w:t>REGISTRATION_COMPLETE</w:t>
            </w:r>
          </w:p>
        </w:tc>
      </w:tr>
      <w:tr w:rsidR="00C8585B" w14:paraId="6AD3960A" w14:textId="77777777" w:rsidTr="00D51B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B13CD" w14:textId="77777777" w:rsidR="00C8585B" w:rsidRDefault="00C8585B" w:rsidP="00D51B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5C2A" w14:textId="77777777" w:rsidR="00C8585B" w:rsidRPr="00CC39F9" w:rsidRDefault="00C8585B" w:rsidP="00D51BB4">
            <w:pPr>
              <w:spacing w:after="0"/>
              <w:rPr>
                <w:rFonts w:ascii="Arial" w:hAnsi="Arial" w:cs="Arial"/>
                <w:lang w:eastAsia="en-GB"/>
              </w:rPr>
            </w:pPr>
            <w:r w:rsidRPr="00F325CF">
              <w:rPr>
                <w:rFonts w:ascii="Arial" w:hAnsi="Arial" w:cs="Arial"/>
                <w:lang w:eastAsia="en-GB"/>
              </w:rPr>
              <w:t>SOR_NR5GC.ttcn</w:t>
            </w:r>
          </w:p>
        </w:tc>
      </w:tr>
      <w:tr w:rsidR="00C8585B" w:rsidRPr="00F9354B" w14:paraId="52F24678" w14:textId="77777777" w:rsidTr="00D51B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FF538" w14:textId="77777777" w:rsidR="00C8585B" w:rsidRPr="00F9354B" w:rsidRDefault="00C8585B" w:rsidP="00D51BB4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3B4A" w14:textId="77777777" w:rsidR="00C8585B" w:rsidRPr="00F9354B" w:rsidRDefault="00C8585B" w:rsidP="00D51BB4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3865976" w14:textId="77777777" w:rsidR="00C8585B" w:rsidRDefault="00C8585B" w:rsidP="00C8585B">
      <w:pPr>
        <w:spacing w:after="0"/>
        <w:rPr>
          <w:rFonts w:ascii="Arial" w:hAnsi="Arial"/>
          <w:b/>
          <w:lang w:eastAsia="en-GB"/>
        </w:rPr>
      </w:pPr>
    </w:p>
    <w:p w14:paraId="4422E4F9" w14:textId="77777777" w:rsidR="00C8585B" w:rsidRDefault="00C8585B" w:rsidP="00C858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8585B" w:rsidRPr="00504291" w14:paraId="0023B1DF" w14:textId="77777777" w:rsidTr="00D51BB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0DE3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function f_NR5GC_SorRegistration_Step5_20(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p_NR_CellId,</w:t>
            </w:r>
          </w:p>
          <w:p w14:paraId="4E9C6062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p_Data,</w:t>
            </w:r>
          </w:p>
          <w:p w14:paraId="602A5BCD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template (value) 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SOR_Header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p_Header,</w:t>
            </w:r>
          </w:p>
          <w:p w14:paraId="5410BD42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template (present) 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SOR_Header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p_Header_</w:t>
            </w:r>
            <w:proofErr w:type="gram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UE :</w:t>
            </w:r>
            <w:proofErr w:type="gram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= ?,</w:t>
            </w:r>
          </w:p>
          <w:p w14:paraId="21397B7F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p_</w:t>
            </w:r>
            <w:proofErr w:type="gram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MacError:=</w:t>
            </w:r>
            <w:proofErr w:type="gram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false,</w:t>
            </w:r>
          </w:p>
          <w:p w14:paraId="35438DE8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TypeOfRegistration_Type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p_</w:t>
            </w:r>
            <w:proofErr w:type="gram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RegType :</w:t>
            </w:r>
            <w:proofErr w:type="gram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Initial_NoSecurity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BA7BDCB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p_GMM_MobilityInfo,</w:t>
            </w:r>
          </w:p>
          <w:p w14:paraId="6D28FDA5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p_ReceivedMsg,</w:t>
            </w:r>
          </w:p>
          <w:p w14:paraId="5897882B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AckSor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true) runs on NR5GC_PTC</w:t>
            </w:r>
          </w:p>
          <w:p w14:paraId="484FC2BF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/@sic R5s230902 sic@</w:t>
            </w:r>
          </w:p>
          <w:p w14:paraId="36EEED28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ReceivedAsp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070CF439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var O16_Type 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UE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1701D646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C85EB4F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UE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f_NR5GC_SorRegistration_Step5_13 (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8A11228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p_GMM_MobilityInfo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6428E47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p_ReceivedMsg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2591C79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p_Data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FA63043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p_Header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596602A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p_RegType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4F425B1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p_MacError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); //@sic R5s210236 sic@</w:t>
            </w:r>
          </w:p>
          <w:p w14:paraId="3556C980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D7CF0F1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if(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p_AckSor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1D34254B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74877C9E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cr_NG_NAS_Ind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))) -&gt; value 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CC4B974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if (not match (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ReceivedAsp.Signalling.Nas</w:t>
            </w:r>
            <w:proofErr w:type="spellEnd"/>
            <w:proofErr w:type="gram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Pdu.Msg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, cr_NG_REGISTRATION_COMPLETE(cr_NG_SORTransparentContainer(</w:t>
            </w:r>
            <w:r w:rsidRPr="007E2CC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p_Header_UE,v_Mac_UE))))</w:t>
            </w: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{ </w:t>
            </w:r>
          </w:p>
          <w:p w14:paraId="720B5AF3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__FILE__, __LINE__, "Registration Complete Message Failed");</w:t>
            </w:r>
          </w:p>
          <w:p w14:paraId="38AD04E1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0A0F517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f_NR5GC_RRC_Idle_Steps16_20(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p_NR_</w:t>
            </w:r>
            <w:proofErr w:type="gram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CellId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,-</w:t>
            </w:r>
            <w:proofErr w:type="gram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TESTMode_OFF,rrcConnectionRelease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9E76CE4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 w14:paraId="5E493221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else{</w:t>
            </w:r>
            <w:proofErr w:type="gramEnd"/>
          </w:p>
          <w:p w14:paraId="39150AE2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f_NR5GC_RRC_Idle_Steps15_20(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TESTMode_OFF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rrcConnectionRelease</w:t>
            </w:r>
            <w:proofErr w:type="spellEnd"/>
            <w:proofErr w:type="gram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774F5358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93D4F9B" w14:textId="77777777" w:rsidR="00C8585B" w:rsidRPr="00850B74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46B7334" w14:textId="77777777" w:rsidR="00C8585B" w:rsidRPr="00CD057D" w:rsidRDefault="00C8585B" w:rsidP="00C8585B">
      <w:pPr>
        <w:spacing w:after="0"/>
        <w:rPr>
          <w:rFonts w:ascii="Arial" w:hAnsi="Arial"/>
          <w:b/>
          <w:color w:val="000000"/>
          <w:lang w:eastAsia="en-GB"/>
        </w:rPr>
      </w:pPr>
    </w:p>
    <w:p w14:paraId="592F7EC3" w14:textId="77777777" w:rsidR="00C8585B" w:rsidRDefault="00C8585B" w:rsidP="00C858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8585B" w:rsidRPr="00504291" w14:paraId="3E2BE612" w14:textId="77777777" w:rsidTr="00D51BB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E439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function f_NR5GC_SorRegistration_Step5_20(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p_NR_CellId,</w:t>
            </w:r>
          </w:p>
          <w:p w14:paraId="522608F7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p_Data,</w:t>
            </w:r>
          </w:p>
          <w:p w14:paraId="1832D6A8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template (value) 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SOR_Header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p_Header,</w:t>
            </w:r>
          </w:p>
          <w:p w14:paraId="7161A639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template (present) 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SOR_Header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p_Header_</w:t>
            </w:r>
            <w:proofErr w:type="gram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UE :</w:t>
            </w:r>
            <w:proofErr w:type="gram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= ?,</w:t>
            </w:r>
          </w:p>
          <w:p w14:paraId="4A32C594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p_</w:t>
            </w:r>
            <w:proofErr w:type="gram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MacError:=</w:t>
            </w:r>
            <w:proofErr w:type="gram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false,</w:t>
            </w:r>
          </w:p>
          <w:p w14:paraId="18D295C3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TypeOfRegistration_Type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p_</w:t>
            </w:r>
            <w:proofErr w:type="gram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RegType :</w:t>
            </w:r>
            <w:proofErr w:type="gram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Initial_NoSecurity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1C808E5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p_GMM_MobilityInfo,</w:t>
            </w:r>
          </w:p>
          <w:p w14:paraId="520A15BA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p_ReceivedMsg,</w:t>
            </w:r>
          </w:p>
          <w:p w14:paraId="67F066EC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AckSor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true) runs on NR5GC_PTC</w:t>
            </w:r>
          </w:p>
          <w:p w14:paraId="0CA94A39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/@sic R5s230902 sic@</w:t>
            </w:r>
          </w:p>
          <w:p w14:paraId="5591220E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ReceivedAsp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3BD45983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var O16_Type 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UE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5C7ADC0B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0586996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UE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f_NR5GC_SorRegistration_Step5_13 (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AD7864C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p_GMM_MobilityInfo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947CD2E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p_ReceivedMsg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29720B3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p_Data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ACE3557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p_Header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3E11AED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p_RegType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DD2EB83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p_MacError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); //@sic R5s210236 sic@</w:t>
            </w:r>
          </w:p>
          <w:p w14:paraId="3FA1CC58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D2917F2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if(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p_AckSor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6C887FCB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4B9B89A1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cr_NG_NAS_Ind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))) -&gt; value 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8FBBB22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if (not match (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ReceivedAsp.Signalling.Nas</w:t>
            </w:r>
            <w:proofErr w:type="spellEnd"/>
            <w:proofErr w:type="gram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Pdu.Msg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, cr_NG_REGISTRATION_COMPLETE(cr_NG_SORTransparentContainer(</w:t>
            </w:r>
            <w:r w:rsidRPr="007E2CC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p_Header_UE,v_Mac_UE,-,-,'73'O</w:t>
            </w: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)))) { </w:t>
            </w:r>
          </w:p>
          <w:p w14:paraId="5C46D26E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__FILE__, __LINE__, "Registration Complete Message Failed");</w:t>
            </w:r>
          </w:p>
          <w:p w14:paraId="24039FF4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A1C0CE3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f_NR5GC_RRC_Idle_Steps16_20(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p_NR_</w:t>
            </w:r>
            <w:proofErr w:type="gram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CellId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,-</w:t>
            </w:r>
            <w:proofErr w:type="gram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TESTMode_OFF,rrcConnectionRelease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127319C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 w14:paraId="37A72303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else{</w:t>
            </w:r>
            <w:proofErr w:type="gramEnd"/>
          </w:p>
          <w:p w14:paraId="21F6EECD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f_NR5GC_RRC_Idle_Steps15_20(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TESTMode_OFF</w:t>
            </w:r>
            <w:proofErr w:type="spellEnd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rrcConnectionRelease</w:t>
            </w:r>
            <w:proofErr w:type="spellEnd"/>
            <w:proofErr w:type="gramStart"/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933F79B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9AEB392" w14:textId="77777777" w:rsidR="00C8585B" w:rsidRPr="00F212AA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35260819" w14:textId="77777777" w:rsidR="00C8585B" w:rsidRDefault="00C8585B" w:rsidP="00C8585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color w:val="000000"/>
          <w:lang w:val="en-US" w:eastAsia="en-GB"/>
        </w:rPr>
      </w:pPr>
      <w:bookmarkStart w:id="11" w:name="_Toc177796027"/>
      <w:bookmarkStart w:id="12" w:name="_Toc181660575"/>
      <w:r>
        <w:rPr>
          <w:rFonts w:cs="Arial"/>
          <w:b/>
          <w:bCs/>
          <w:color w:val="000000"/>
          <w:lang w:val="en-US" w:eastAsia="en-GB"/>
        </w:rPr>
        <w:lastRenderedPageBreak/>
        <w:t>Change 3</w:t>
      </w:r>
      <w:bookmarkEnd w:id="11"/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8585B" w14:paraId="49BE1605" w14:textId="77777777" w:rsidTr="00D51B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16C78" w14:textId="77777777" w:rsidR="00C8585B" w:rsidRDefault="00C8585B" w:rsidP="00D51BB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AF2B7" w14:textId="77777777" w:rsidR="00C8585B" w:rsidRPr="00E13853" w:rsidRDefault="00C8585B" w:rsidP="00D51BB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  <w:lang w:val="en-SG"/>
              </w:rPr>
              <w:t>f</w:t>
            </w:r>
            <w:r w:rsidRPr="002451A6">
              <w:rPr>
                <w:rFonts w:cs="Arial"/>
                <w:noProof/>
                <w:lang w:val="en-SG"/>
              </w:rPr>
              <w:t>unction fl_TC_6_3_1_1_TestBody()</w:t>
            </w:r>
          </w:p>
        </w:tc>
      </w:tr>
      <w:tr w:rsidR="00C8585B" w14:paraId="26C37521" w14:textId="77777777" w:rsidTr="00D51BB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F98DB" w14:textId="77777777" w:rsidR="00C8585B" w:rsidRDefault="00C8585B" w:rsidP="00D51B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D7A3" w14:textId="17EFF0C7" w:rsidR="00C8585B" w:rsidRDefault="0047025C" w:rsidP="00D51B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>
              <w:rPr>
                <w:rFonts w:cs="Arial"/>
                <w:noProof/>
                <w:lang w:val="en-SG"/>
              </w:rPr>
              <w:t>f</w:t>
            </w:r>
            <w:r w:rsidRPr="002451A6">
              <w:rPr>
                <w:rFonts w:cs="Arial"/>
                <w:noProof/>
                <w:lang w:val="en-SG"/>
              </w:rPr>
              <w:t>unction fl_TC_6_3_1_1_TestBody</w:t>
            </w:r>
            <w:r>
              <w:rPr>
                <w:rFonts w:cs="Arial"/>
                <w:noProof/>
                <w:lang w:val="en-SG"/>
              </w:rPr>
              <w:t>,</w:t>
            </w:r>
            <w:r w:rsidR="00C8585B">
              <w:rPr>
                <w:noProof/>
              </w:rPr>
              <w:t xml:space="preserve"> parameters of </w:t>
            </w:r>
            <w:r w:rsidR="00C8585B" w:rsidRPr="00F64693">
              <w:rPr>
                <w:noProof/>
              </w:rPr>
              <w:t>cr_NG_SORTransparentContainer</w:t>
            </w:r>
            <w:r w:rsidR="00C8585B">
              <w:rPr>
                <w:noProof/>
              </w:rPr>
              <w:t xml:space="preserve"> need to be updated with IEI while using in </w:t>
            </w:r>
            <w:r w:rsidR="00C8585B" w:rsidRPr="009E1BC7">
              <w:rPr>
                <w:noProof/>
              </w:rPr>
              <w:t>cr_NG_REGISTRATION_COMPLETE</w:t>
            </w:r>
            <w:r>
              <w:rPr>
                <w:noProof/>
              </w:rPr>
              <w:t xml:space="preserve"> as it is a mandatory parameter</w:t>
            </w:r>
          </w:p>
          <w:p w14:paraId="02984609" w14:textId="77777777" w:rsidR="00C8585B" w:rsidRPr="00803546" w:rsidRDefault="00C8585B" w:rsidP="00D51BB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C8585B" w14:paraId="7B67D26B" w14:textId="77777777" w:rsidTr="00D51B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2CC3" w14:textId="77777777" w:rsidR="00C8585B" w:rsidRDefault="00C8585B" w:rsidP="00D51B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010B" w14:textId="77777777" w:rsidR="00C8585B" w:rsidRPr="00FB2EB7" w:rsidRDefault="00C8585B" w:rsidP="00D51BB4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Passed the IEI value to this template which is </w:t>
            </w:r>
            <w:r w:rsidRPr="000B532C">
              <w:rPr>
                <w:rFonts w:cs="Arial"/>
                <w:noProof/>
                <w:lang w:val="en-SG"/>
              </w:rPr>
              <w:t xml:space="preserve">mandatory </w:t>
            </w:r>
            <w:r>
              <w:rPr>
                <w:rFonts w:cs="Arial"/>
                <w:noProof/>
                <w:lang w:val="en-SG"/>
              </w:rPr>
              <w:t xml:space="preserve">for </w:t>
            </w:r>
            <w:r w:rsidRPr="00A91A6A">
              <w:rPr>
                <w:rFonts w:cs="Arial"/>
                <w:noProof/>
                <w:lang w:val="en-SG"/>
              </w:rPr>
              <w:t>REGISTRATION_COMPLETE</w:t>
            </w:r>
          </w:p>
        </w:tc>
      </w:tr>
      <w:tr w:rsidR="00C8585B" w14:paraId="25B10F78" w14:textId="77777777" w:rsidTr="00D51B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04164" w14:textId="77777777" w:rsidR="00C8585B" w:rsidRDefault="00C8585B" w:rsidP="00D51B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702B" w14:textId="77777777" w:rsidR="00C8585B" w:rsidRPr="00CC39F9" w:rsidRDefault="00C8585B" w:rsidP="00D51BB4">
            <w:pPr>
              <w:spacing w:after="0"/>
              <w:rPr>
                <w:rFonts w:ascii="Arial" w:hAnsi="Arial" w:cs="Arial"/>
                <w:lang w:eastAsia="en-GB"/>
              </w:rPr>
            </w:pPr>
            <w:r w:rsidRPr="00F325CF">
              <w:rPr>
                <w:rFonts w:ascii="Arial" w:hAnsi="Arial" w:cs="Arial"/>
                <w:lang w:eastAsia="en-GB"/>
              </w:rPr>
              <w:t>SOR_NR5GC.ttcn</w:t>
            </w:r>
          </w:p>
        </w:tc>
      </w:tr>
      <w:tr w:rsidR="00C8585B" w:rsidRPr="00F9354B" w14:paraId="6E7CCED3" w14:textId="77777777" w:rsidTr="00D51B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B2D29" w14:textId="77777777" w:rsidR="00C8585B" w:rsidRPr="00F9354B" w:rsidRDefault="00C8585B" w:rsidP="00D51BB4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4B13" w14:textId="77777777" w:rsidR="00C8585B" w:rsidRPr="00F9354B" w:rsidRDefault="00C8585B" w:rsidP="00D51BB4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451753F6" w14:textId="77777777" w:rsidR="00C8585B" w:rsidRDefault="00C8585B" w:rsidP="00C8585B">
      <w:pPr>
        <w:spacing w:after="0"/>
        <w:rPr>
          <w:rFonts w:ascii="Arial" w:hAnsi="Arial"/>
          <w:b/>
          <w:lang w:eastAsia="en-GB"/>
        </w:rPr>
      </w:pPr>
    </w:p>
    <w:p w14:paraId="2AFCE002" w14:textId="77777777" w:rsidR="00C8585B" w:rsidRDefault="00C8585B" w:rsidP="00C858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8585B" w:rsidRPr="00504291" w14:paraId="77E781C1" w14:textId="77777777" w:rsidTr="00D51BB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65D2" w14:textId="77777777" w:rsidR="00C8585B" w:rsidRPr="008E3C9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>function fl_TC_6_3_1_1_</w:t>
            </w:r>
            <w:proofErr w:type="gramStart"/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6F9112DC" w14:textId="77777777" w:rsidR="00C8585B" w:rsidRPr="008E3C9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B8D7F81" w14:textId="77777777" w:rsidR="00C8585B" w:rsidRPr="008E3C9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>ReceivedAsp</w:t>
            </w:r>
            <w:proofErr w:type="spellEnd"/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6E613BD2" w14:textId="77777777" w:rsidR="00C8585B" w:rsidRPr="008E3C9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>;//@sic R5-202596 sic@</w:t>
            </w:r>
          </w:p>
          <w:p w14:paraId="2340DDD4" w14:textId="77777777" w:rsidR="00C8585B" w:rsidRPr="008E3C9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>;//@sic R5-202596 sic@</w:t>
            </w:r>
          </w:p>
          <w:p w14:paraId="0A8ACF48" w14:textId="77777777" w:rsidR="00C8585B" w:rsidRPr="008E3C9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>TypeOfRegistration_Type</w:t>
            </w:r>
            <w:proofErr w:type="spellEnd"/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>v_TypeOfRegistration</w:t>
            </w:r>
            <w:proofErr w:type="spellEnd"/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>;//@sic R5-202596 sic@</w:t>
            </w:r>
          </w:p>
          <w:p w14:paraId="0A3EB8A7" w14:textId="77777777" w:rsidR="00C8585B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3E9AB0" w14:textId="77777777" w:rsidR="00C8585B" w:rsidRPr="008340F6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  <w:p w14:paraId="33C1185F" w14:textId="77777777" w:rsidR="00C8585B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1D0C477" w14:textId="77777777" w:rsidR="00C8585B" w:rsidRPr="005D1296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17" </w:t>
            </w:r>
            <w:proofErr w:type="spellStart"/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10DB571" w14:textId="77777777" w:rsidR="00C8585B" w:rsidRPr="005D1296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>ULInformationTransfer</w:t>
            </w:r>
            <w:proofErr w:type="spellEnd"/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 xml:space="preserve"> message and REGISTRATION COMPLETE message carrying acknowledgement of successful reception of the steering of roaming information</w:t>
            </w:r>
          </w:p>
          <w:p w14:paraId="55F669F8" w14:textId="77777777" w:rsidR="00C8585B" w:rsidRPr="005D1296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 xml:space="preserve">nr_Cell13, tsc_NR_RbId_SRB1, </w:t>
            </w:r>
            <w:proofErr w:type="spellStart"/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>cr_NG_NAS_Ind</w:t>
            </w:r>
            <w:proofErr w:type="spellEnd"/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 xml:space="preserve">))) -&gt; value </w:t>
            </w:r>
            <w:proofErr w:type="spellStart"/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94C3897" w14:textId="77777777" w:rsidR="00C8585B" w:rsidRPr="005D1296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 xml:space="preserve">    if (not match (</w:t>
            </w:r>
            <w:proofErr w:type="spellStart"/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>ReceivedAsp.Signalling.Nas</w:t>
            </w:r>
            <w:proofErr w:type="spellEnd"/>
            <w:proofErr w:type="gramEnd"/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>Pdu.Msg</w:t>
            </w:r>
            <w:proofErr w:type="spellEnd"/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>, cr_NG_REGISTRATION_COMPLETE(cr_NG_SORTransparentContainer(cr_NG_SOR_Header</w:t>
            </w:r>
            <w:r w:rsidRPr="007E2CC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('0'B,'0'B,?,'1'B),v_Mac_UE</w:t>
            </w:r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>)))) {//@sic R5s230347 R5s230547 sic@</w:t>
            </w:r>
          </w:p>
          <w:p w14:paraId="2C23EF78" w14:textId="77777777" w:rsidR="00C8585B" w:rsidRPr="005D1296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>__FILE__, __LINE__, "Registration Complete Message Failed");</w:t>
            </w:r>
          </w:p>
          <w:p w14:paraId="79A696AC" w14:textId="77777777" w:rsidR="00C8585B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6EF3AA6" w14:textId="77777777" w:rsidR="00C8585B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2A9B704" w14:textId="77777777" w:rsidR="00C8585B" w:rsidRPr="00420E89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  <w:p w14:paraId="63DEDD95" w14:textId="77777777" w:rsidR="00C8585B" w:rsidRPr="00850B74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0769C725" w14:textId="77777777" w:rsidR="00C8585B" w:rsidRPr="00CD057D" w:rsidRDefault="00C8585B" w:rsidP="00C8585B">
      <w:pPr>
        <w:spacing w:after="0"/>
        <w:rPr>
          <w:rFonts w:ascii="Arial" w:hAnsi="Arial"/>
          <w:b/>
          <w:color w:val="000000"/>
          <w:lang w:eastAsia="en-GB"/>
        </w:rPr>
      </w:pPr>
    </w:p>
    <w:p w14:paraId="00099E01" w14:textId="77777777" w:rsidR="00C8585B" w:rsidRDefault="00C8585B" w:rsidP="00C858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8585B" w:rsidRPr="00504291" w14:paraId="33194C9C" w14:textId="77777777" w:rsidTr="00D51BB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2B63" w14:textId="77777777" w:rsidR="00C8585B" w:rsidRPr="008E3C9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>function fl_TC_6_3_1_1_</w:t>
            </w:r>
            <w:proofErr w:type="gramStart"/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57303015" w14:textId="77777777" w:rsidR="00C8585B" w:rsidRPr="008E3C9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EB1892F" w14:textId="77777777" w:rsidR="00C8585B" w:rsidRPr="008E3C9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>ReceivedAsp</w:t>
            </w:r>
            <w:proofErr w:type="spellEnd"/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2BE8CBDB" w14:textId="77777777" w:rsidR="00C8585B" w:rsidRPr="008E3C9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>;//@sic R5-202596 sic@</w:t>
            </w:r>
          </w:p>
          <w:p w14:paraId="1CE16D19" w14:textId="77777777" w:rsidR="00C8585B" w:rsidRPr="008E3C9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>;//@sic R5-202596 sic@</w:t>
            </w:r>
          </w:p>
          <w:p w14:paraId="0F231813" w14:textId="77777777" w:rsidR="00C8585B" w:rsidRPr="008E3C9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>TypeOfRegistration_Type</w:t>
            </w:r>
            <w:proofErr w:type="spellEnd"/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>v_TypeOfRegistration</w:t>
            </w:r>
            <w:proofErr w:type="spellEnd"/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>;//@sic R5-202596 sic@</w:t>
            </w:r>
          </w:p>
          <w:p w14:paraId="505F4906" w14:textId="77777777" w:rsidR="00C8585B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28146E4" w14:textId="77777777" w:rsidR="00C8585B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4897F41" w14:textId="77777777" w:rsidR="00C8585B" w:rsidRPr="008340F6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  <w:p w14:paraId="09E3C625" w14:textId="77777777" w:rsidR="00C8585B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23531A4" w14:textId="77777777" w:rsidR="00C8585B" w:rsidRPr="005D1296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17" </w:t>
            </w:r>
            <w:proofErr w:type="spellStart"/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DBE1CE5" w14:textId="77777777" w:rsidR="00C8585B" w:rsidRPr="005D1296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//The UE transmits an </w:t>
            </w:r>
            <w:proofErr w:type="spellStart"/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>ULInformationTransfer</w:t>
            </w:r>
            <w:proofErr w:type="spellEnd"/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 xml:space="preserve"> message and REGISTRATION COMPLETE message carrying acknowledgement of successful reception of the steering of roaming information</w:t>
            </w:r>
          </w:p>
          <w:p w14:paraId="11675F81" w14:textId="77777777" w:rsidR="00C8585B" w:rsidRPr="005D1296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 xml:space="preserve">nr_Cell13, tsc_NR_RbId_SRB1, </w:t>
            </w:r>
            <w:proofErr w:type="spellStart"/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>cr_NG_NAS_Ind</w:t>
            </w:r>
            <w:proofErr w:type="spellEnd"/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 xml:space="preserve">))) -&gt; value </w:t>
            </w:r>
            <w:proofErr w:type="spellStart"/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5C787F8" w14:textId="77777777" w:rsidR="00C8585B" w:rsidRPr="005D1296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 xml:space="preserve">    if (not match (</w:t>
            </w:r>
            <w:proofErr w:type="spellStart"/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>ReceivedAsp.Signalling.Nas</w:t>
            </w:r>
            <w:proofErr w:type="spellEnd"/>
            <w:proofErr w:type="gramEnd"/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>Pdu.Msg</w:t>
            </w:r>
            <w:proofErr w:type="spellEnd"/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>, cr_NG_REGISTRATION_COMPLETE(cr_NG_SORTransparentContainer(cr_NG_SOR_Header(</w:t>
            </w:r>
            <w:r w:rsidRPr="007E2CC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'0'B,'0'B,?,'1'B),v_Mac_UE,-</w:t>
            </w:r>
            <w:r w:rsidRPr="00534E1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,-,'73'O</w:t>
            </w:r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>)))) {//@sic R5s230347 R5s230547 sic@</w:t>
            </w:r>
          </w:p>
          <w:p w14:paraId="12B8001A" w14:textId="77777777" w:rsidR="00C8585B" w:rsidRPr="005D1296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>__FILE__, __LINE__, "Registration Complete Message Failed");</w:t>
            </w:r>
          </w:p>
          <w:p w14:paraId="37E8921A" w14:textId="77777777" w:rsidR="00C8585B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039D32C" w14:textId="77777777" w:rsidR="00C8585B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567361E" w14:textId="77777777" w:rsidR="00C8585B" w:rsidRPr="00420E89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  <w:p w14:paraId="139415E9" w14:textId="77777777" w:rsidR="00C8585B" w:rsidRPr="00F212AA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6C9CC2A7" w14:textId="77777777" w:rsidR="00C8585B" w:rsidRPr="003D65E8" w:rsidRDefault="00C8585B" w:rsidP="00C8585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3" w:name="_Toc177796028"/>
      <w:bookmarkStart w:id="14" w:name="_Toc181660576"/>
      <w:r>
        <w:rPr>
          <w:rFonts w:cs="Arial"/>
          <w:b/>
          <w:bCs/>
          <w:color w:val="000000"/>
          <w:lang w:val="en-US" w:eastAsia="en-GB"/>
        </w:rPr>
        <w:lastRenderedPageBreak/>
        <w:t>Change 4</w:t>
      </w:r>
      <w:bookmarkEnd w:id="13"/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8585B" w14:paraId="04D09E4D" w14:textId="77777777" w:rsidTr="00D51B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7388" w14:textId="77777777" w:rsidR="00C8585B" w:rsidRDefault="00C8585B" w:rsidP="00D51BB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113C7" w14:textId="77777777" w:rsidR="00C8585B" w:rsidRPr="00E13853" w:rsidRDefault="00C8585B" w:rsidP="00D51BB4">
            <w:pPr>
              <w:pStyle w:val="CRCoverPage"/>
              <w:spacing w:after="0"/>
              <w:rPr>
                <w:noProof/>
              </w:rPr>
            </w:pPr>
            <w:r w:rsidRPr="00060D8D">
              <w:rPr>
                <w:rFonts w:cs="Arial"/>
                <w:noProof/>
                <w:lang w:val="en-SG"/>
              </w:rPr>
              <w:t>f_NG_DecodeAndMatchSORTransportContainer</w:t>
            </w:r>
          </w:p>
        </w:tc>
      </w:tr>
      <w:tr w:rsidR="00C8585B" w14:paraId="477ADDA8" w14:textId="77777777" w:rsidTr="00D51BB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59DC1" w14:textId="77777777" w:rsidR="00C8585B" w:rsidRDefault="00C8585B" w:rsidP="00D51B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CE47" w14:textId="55624FE6" w:rsidR="00C8585B" w:rsidRDefault="00C8585B" w:rsidP="00D51B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TTCN implementation of function</w:t>
            </w:r>
            <w:r w:rsidR="0047025C">
              <w:rPr>
                <w:noProof/>
              </w:rPr>
              <w:t xml:space="preserve"> </w:t>
            </w:r>
            <w:r w:rsidR="0047025C" w:rsidRPr="0047025C">
              <w:rPr>
                <w:noProof/>
              </w:rPr>
              <w:t>f_NG_DecodeAndMatchSORTransportContainer</w:t>
            </w:r>
          </w:p>
          <w:p w14:paraId="29A3597A" w14:textId="77777777" w:rsidR="00C8585B" w:rsidRDefault="00C8585B" w:rsidP="00C8585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26154B">
              <w:rPr>
                <w:noProof/>
              </w:rPr>
              <w:t>f_NG_DecodeAndMatchSORTransportContainer</w:t>
            </w:r>
            <w:r>
              <w:rPr>
                <w:noProof/>
              </w:rPr>
              <w:t xml:space="preserve">, length of v_SORPayloadRxBytes is missed in v_SORPayloadRx to decode the SORPayLoadContainer. </w:t>
            </w:r>
          </w:p>
          <w:p w14:paraId="4522148A" w14:textId="591EF555" w:rsidR="00C8585B" w:rsidRPr="0065130A" w:rsidRDefault="00C8585B" w:rsidP="00D51BB4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Instead of matching the Header within SORContainer, the whole SORContainer is being matched. However as per the Prose, only the header should be checked. </w:t>
            </w:r>
          </w:p>
        </w:tc>
      </w:tr>
      <w:tr w:rsidR="00C8585B" w14:paraId="52595485" w14:textId="77777777" w:rsidTr="00D51B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6429B" w14:textId="77777777" w:rsidR="00C8585B" w:rsidRDefault="00C8585B" w:rsidP="00D51B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2693" w14:textId="77777777" w:rsidR="00C8585B" w:rsidRPr="001C19CC" w:rsidRDefault="00C8585B" w:rsidP="00C8585B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Added the length of </w:t>
            </w:r>
            <w:r>
              <w:rPr>
                <w:noProof/>
              </w:rPr>
              <w:t xml:space="preserve">v_SORPayloadRx for IEL of </w:t>
            </w:r>
            <w:r w:rsidRPr="0026154B">
              <w:rPr>
                <w:noProof/>
              </w:rPr>
              <w:t>SORTransportContainer</w:t>
            </w:r>
            <w:r>
              <w:rPr>
                <w:noProof/>
              </w:rPr>
              <w:t>.</w:t>
            </w:r>
          </w:p>
          <w:p w14:paraId="538C8F11" w14:textId="1C2EACAC" w:rsidR="00C8585B" w:rsidRPr="00665172" w:rsidRDefault="00C8585B" w:rsidP="00D51BB4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noProof/>
                <w:lang w:val="en-SG"/>
              </w:rPr>
            </w:pPr>
            <w:r w:rsidRPr="001C19CC">
              <w:rPr>
                <w:rFonts w:cs="Arial"/>
                <w:noProof/>
                <w:lang w:val="en-SG"/>
              </w:rPr>
              <w:t xml:space="preserve">Updated the function impelmentation to check for IE Header. </w:t>
            </w:r>
          </w:p>
        </w:tc>
      </w:tr>
      <w:tr w:rsidR="00C8585B" w14:paraId="07E04C84" w14:textId="77777777" w:rsidTr="00D51B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C47E2" w14:textId="77777777" w:rsidR="00C8585B" w:rsidRDefault="00C8585B" w:rsidP="00D51B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9394" w14:textId="77777777" w:rsidR="00C8585B" w:rsidRPr="00CC39F9" w:rsidRDefault="00C8585B" w:rsidP="00D51BB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NR5GC_CommonFunctions.ttcn</w:t>
            </w:r>
          </w:p>
        </w:tc>
      </w:tr>
      <w:tr w:rsidR="00C8585B" w:rsidRPr="00F9354B" w14:paraId="6516F05E" w14:textId="77777777" w:rsidTr="00D51B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41CD3" w14:textId="77777777" w:rsidR="00C8585B" w:rsidRPr="00F9354B" w:rsidRDefault="00C8585B" w:rsidP="00D51BB4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9F52" w14:textId="77777777" w:rsidR="00C8585B" w:rsidRPr="00F9354B" w:rsidRDefault="00C8585B" w:rsidP="00D51BB4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C102F59" w14:textId="77777777" w:rsidR="00C8585B" w:rsidRDefault="00C8585B" w:rsidP="00C8585B">
      <w:pPr>
        <w:spacing w:after="0"/>
        <w:rPr>
          <w:rFonts w:ascii="Arial" w:hAnsi="Arial"/>
          <w:b/>
          <w:lang w:eastAsia="en-GB"/>
        </w:rPr>
      </w:pPr>
    </w:p>
    <w:p w14:paraId="53F54412" w14:textId="77777777" w:rsidR="00C8585B" w:rsidRDefault="00C8585B" w:rsidP="00C858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8585B" w:rsidRPr="00504291" w14:paraId="783EB9EF" w14:textId="77777777" w:rsidTr="00D51BB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3F1C" w14:textId="77777777" w:rsidR="00C8585B" w:rsidRPr="00690F9F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f_NG_DecodeAndMatchSORTransportContainer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(NR_SRB_COMMON_IND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p_ReceivedAsp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91EBD1B" w14:textId="77777777" w:rsidR="00C8585B" w:rsidRPr="00690F9F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template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SOR_Header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SORContainerRX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cr_NG_SOR_Header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(?, ?, ?, ?)) runs on NR_BASE_PTC</w:t>
            </w:r>
          </w:p>
          <w:p w14:paraId="2B49ADE6" w14:textId="77777777" w:rsidR="00C8585B" w:rsidRPr="00690F9F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4A10920" w14:textId="77777777" w:rsidR="00C8585B" w:rsidRPr="00690F9F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SORTransparentContainer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SORContainerRX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0E7EFC8" w14:textId="77777777" w:rsidR="00C8585B" w:rsidRPr="00690F9F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SORPayloadRxBytes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0CE6BFB9" w14:textId="77777777" w:rsidR="00C8585B" w:rsidRPr="00690F9F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var bitstring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SORPayloadRx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0B55DD9F" w14:textId="77777777" w:rsidR="00C8585B" w:rsidRPr="00690F9F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823E630" w14:textId="77777777" w:rsidR="00C8585B" w:rsidRPr="00690F9F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SORPayloadRxBytes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= p_ReceivedAsp.Signalling.Nas[0].Pdu.Msg.ul_Nas_Transport.payload.payload;</w:t>
            </w:r>
          </w:p>
          <w:p w14:paraId="1442BFF1" w14:textId="77777777" w:rsidR="00C8585B" w:rsidRPr="00690F9F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9048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F9048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SORPayloadRx</w:t>
            </w:r>
            <w:proofErr w:type="spellEnd"/>
            <w:r w:rsidRPr="00F9048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F9048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oct2bit(</w:t>
            </w:r>
            <w:proofErr w:type="spellStart"/>
            <w:r w:rsidRPr="00F9048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v_SORPayloadRxBytes</w:t>
            </w:r>
            <w:proofErr w:type="spellEnd"/>
            <w:r w:rsidRPr="00F9048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5FCA47CE" w14:textId="77777777" w:rsidR="00C8585B" w:rsidRPr="00690F9F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proofErr w:type="gram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decvalue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v_SORPayloadRx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v_SORContainerRX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) != 0) {</w:t>
            </w:r>
          </w:p>
          <w:p w14:paraId="6E31A012" w14:textId="77777777" w:rsidR="00C8585B" w:rsidRPr="00690F9F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__FILE__, __LINE__, "SOR Container Failed");</w:t>
            </w:r>
          </w:p>
          <w:p w14:paraId="00D6C482" w14:textId="77777777" w:rsidR="00C8585B" w:rsidRPr="00690F9F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A3D6D58" w14:textId="77777777" w:rsidR="00C8585B" w:rsidRPr="00690F9F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// If SOR Header template to be tested</w:t>
            </w:r>
          </w:p>
          <w:p w14:paraId="319892B3" w14:textId="77777777" w:rsidR="00C8585B" w:rsidRPr="00690F9F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ispresent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p_SORContainerRX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4540B824" w14:textId="77777777" w:rsidR="00C8585B" w:rsidRPr="00690F9F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04644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(not match (</w:t>
            </w:r>
            <w:proofErr w:type="spellStart"/>
            <w:r w:rsidRPr="0004644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v_SORContainerRX</w:t>
            </w:r>
            <w:proofErr w:type="spellEnd"/>
            <w:r w:rsidRPr="0004644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04644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cr_NG_SORTransparentContainer</w:t>
            </w:r>
            <w:proofErr w:type="spellEnd"/>
            <w:r w:rsidRPr="0004644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04644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p_SORContainerRX</w:t>
            </w:r>
            <w:proofErr w:type="spellEnd"/>
            <w:r w:rsidRPr="0004644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))) {</w:t>
            </w:r>
          </w:p>
          <w:p w14:paraId="5EE5121F" w14:textId="77777777" w:rsidR="00C8585B" w:rsidRPr="00690F9F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__FILE__, __LINE__, "SOR Header Failed");</w:t>
            </w:r>
          </w:p>
          <w:p w14:paraId="14F50F53" w14:textId="77777777" w:rsidR="00C8585B" w:rsidRPr="00690F9F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8599163" w14:textId="77777777" w:rsidR="00C8585B" w:rsidRPr="00690F9F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F2B3937" w14:textId="77777777" w:rsidR="00C8585B" w:rsidRPr="00850B74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970068E" w14:textId="77777777" w:rsidR="00C8585B" w:rsidRPr="00CD057D" w:rsidRDefault="00C8585B" w:rsidP="00C8585B">
      <w:pPr>
        <w:spacing w:after="0"/>
        <w:rPr>
          <w:rFonts w:ascii="Arial" w:hAnsi="Arial"/>
          <w:b/>
          <w:color w:val="000000"/>
          <w:lang w:eastAsia="en-GB"/>
        </w:rPr>
      </w:pPr>
    </w:p>
    <w:p w14:paraId="79B82B75" w14:textId="77777777" w:rsidR="00C8585B" w:rsidRDefault="00C8585B" w:rsidP="00C858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8585B" w:rsidRPr="00504291" w14:paraId="141D87E4" w14:textId="77777777" w:rsidTr="00D51BB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1859" w14:textId="77777777" w:rsidR="00C8585B" w:rsidRPr="0065130A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function 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f_NG_DecodeAndMatchSORTransportContainer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(NR_SRB_COMMON_IND 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p_ReceivedAsp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97AD717" w14:textId="77777777" w:rsidR="00C8585B" w:rsidRPr="0065130A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template 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SOR_Header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SORContainerRX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cr_NG_SOR_Header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(?, ?, ?, ?)) runs on NR_BASE_PTC</w:t>
            </w:r>
          </w:p>
          <w:p w14:paraId="189A4F25" w14:textId="77777777" w:rsidR="00C8585B" w:rsidRPr="0065130A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2DB0459" w14:textId="77777777" w:rsidR="00C8585B" w:rsidRPr="0065130A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SORTransparentContainer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SORContainerRX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5742B63A" w14:textId="77777777" w:rsidR="00C8585B" w:rsidRPr="0065130A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SORPayloadRxBytes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3555BE7D" w14:textId="77777777" w:rsidR="00C8585B" w:rsidRPr="0065130A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var bitstring 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SORPayloadRx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35799F12" w14:textId="77777777" w:rsidR="00C8585B" w:rsidRPr="0065130A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90F9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var template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SORTransparentContainer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</w:t>
            </w:r>
            <w:proofErr w:type="gramStart"/>
            <w:r w:rsidRPr="00690F9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SORTransparentContainer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:</w:t>
            </w:r>
            <w:proofErr w:type="gramEnd"/>
            <w:r w:rsidRPr="00690F9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=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cr_NG_SORTransparentContainer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(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p_SORContainerRX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); </w:t>
            </w:r>
          </w:p>
          <w:p w14:paraId="15D85154" w14:textId="77777777" w:rsidR="00C8585B" w:rsidRPr="0065130A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6B4CA8D" w14:textId="77777777" w:rsidR="00C8585B" w:rsidRPr="0065130A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SORPayloadRxBytes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= p_ReceivedAsp.Signalling.Nas[0].Pdu.Msg.ul_Nas_Transport.payload.payload;</w:t>
            </w:r>
          </w:p>
          <w:p w14:paraId="00CB3E32" w14:textId="77777777" w:rsidR="00C8585B" w:rsidRPr="0065130A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908D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</w:t>
            </w:r>
            <w:proofErr w:type="gramStart"/>
            <w:r w:rsidRPr="007908D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SORPayloadRx</w:t>
            </w:r>
            <w:proofErr w:type="spellEnd"/>
            <w:r w:rsidRPr="007908D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:</w:t>
            </w:r>
            <w:proofErr w:type="gramEnd"/>
            <w:r w:rsidRPr="007908D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= oct2bit(int2oct(</w:t>
            </w:r>
            <w:proofErr w:type="spellStart"/>
            <w:r w:rsidRPr="007908D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lengthof</w:t>
            </w:r>
            <w:proofErr w:type="spellEnd"/>
            <w:r w:rsidRPr="007908D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spellStart"/>
            <w:r w:rsidRPr="007908D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v_SORPayloadRxBytes</w:t>
            </w:r>
            <w:proofErr w:type="spellEnd"/>
            <w:r w:rsidRPr="007908D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), 2) &amp; </w:t>
            </w:r>
            <w:proofErr w:type="spellStart"/>
            <w:r w:rsidRPr="007908D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v_SORPayloadRxBytes</w:t>
            </w:r>
            <w:proofErr w:type="spellEnd"/>
            <w:r w:rsidRPr="007908D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);</w:t>
            </w:r>
          </w:p>
          <w:p w14:paraId="101DB5C5" w14:textId="77777777" w:rsidR="00C8585B" w:rsidRPr="0065130A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proofErr w:type="gram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decvalue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v_SORPayloadRx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v_SORContainerRX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) != 0) {</w:t>
            </w:r>
          </w:p>
          <w:p w14:paraId="5ED3037C" w14:textId="77777777" w:rsidR="00C8585B" w:rsidRPr="0065130A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__FILE__, __LINE__, "SOR Container Failed");</w:t>
            </w:r>
          </w:p>
          <w:p w14:paraId="603984DF" w14:textId="77777777" w:rsidR="00C8585B" w:rsidRPr="0065130A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}    </w:t>
            </w:r>
          </w:p>
          <w:p w14:paraId="19AB58D9" w14:textId="77777777" w:rsidR="00C8585B" w:rsidRPr="0065130A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// If SOR Header template to be tested</w:t>
            </w:r>
          </w:p>
          <w:p w14:paraId="5D7C3DA5" w14:textId="77777777" w:rsidR="00C8585B" w:rsidRPr="0065130A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ispresent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p_SORContainerRX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0255C15B" w14:textId="77777777" w:rsidR="00C8585B" w:rsidRPr="0065130A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690F9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if (not match (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v_SORContainerRX.header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,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v_SORTransparentContainer.header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)) {</w:t>
            </w:r>
          </w:p>
          <w:p w14:paraId="2EE76E71" w14:textId="77777777" w:rsidR="00C8585B" w:rsidRPr="0065130A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__FILE__, __LINE__, "SOR Header Failed");</w:t>
            </w:r>
          </w:p>
          <w:p w14:paraId="7F84A93C" w14:textId="77777777" w:rsidR="00C8585B" w:rsidRPr="0065130A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F5D5EE1" w14:textId="77777777" w:rsidR="00C8585B" w:rsidRPr="0065130A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C0DAFC9" w14:textId="77777777" w:rsidR="00C8585B" w:rsidRPr="00F212AA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81C392" w14:textId="77777777" w:rsidR="00F7116C" w:rsidRDefault="00F7116C">
      <w:r>
        <w:separator/>
      </w:r>
    </w:p>
  </w:endnote>
  <w:endnote w:type="continuationSeparator" w:id="0">
    <w:p w14:paraId="0ED041E8" w14:textId="77777777" w:rsidR="00F7116C" w:rsidRDefault="00F71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92B472" w14:textId="77777777" w:rsidR="00F7116C" w:rsidRDefault="00F7116C">
      <w:r>
        <w:separator/>
      </w:r>
    </w:p>
  </w:footnote>
  <w:footnote w:type="continuationSeparator" w:id="0">
    <w:p w14:paraId="3487F23D" w14:textId="77777777" w:rsidR="00F7116C" w:rsidRDefault="00F711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036E14"/>
    <w:multiLevelType w:val="hybridMultilevel"/>
    <w:tmpl w:val="20781B38"/>
    <w:lvl w:ilvl="0" w:tplc="076CFD1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21D2774"/>
    <w:multiLevelType w:val="multilevel"/>
    <w:tmpl w:val="54FA67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8942CBC"/>
    <w:multiLevelType w:val="hybridMultilevel"/>
    <w:tmpl w:val="B6BE37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7694B4C"/>
    <w:multiLevelType w:val="multilevel"/>
    <w:tmpl w:val="54FA67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7EA54757"/>
    <w:multiLevelType w:val="hybridMultilevel"/>
    <w:tmpl w:val="ACD28E5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EF72457"/>
    <w:multiLevelType w:val="hybridMultilevel"/>
    <w:tmpl w:val="1A4AE368"/>
    <w:lvl w:ilvl="0" w:tplc="C062EF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9813129">
    <w:abstractNumId w:val="1"/>
  </w:num>
  <w:num w:numId="3" w16cid:durableId="1205681993">
    <w:abstractNumId w:val="0"/>
  </w:num>
  <w:num w:numId="4" w16cid:durableId="1029986375">
    <w:abstractNumId w:val="5"/>
  </w:num>
  <w:num w:numId="5" w16cid:durableId="1481658099">
    <w:abstractNumId w:val="4"/>
  </w:num>
  <w:num w:numId="6" w16cid:durableId="484123835">
    <w:abstractNumId w:val="2"/>
  </w:num>
  <w:num w:numId="7" w16cid:durableId="1440950793">
    <w:abstractNumId w:val="3"/>
  </w:num>
  <w:num w:numId="8" w16cid:durableId="10019358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0C41"/>
    <w:rsid w:val="0013697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4CE2"/>
    <w:rsid w:val="003E1A36"/>
    <w:rsid w:val="00410371"/>
    <w:rsid w:val="004242F1"/>
    <w:rsid w:val="0047025C"/>
    <w:rsid w:val="004B75B7"/>
    <w:rsid w:val="005141D9"/>
    <w:rsid w:val="0051580D"/>
    <w:rsid w:val="00547111"/>
    <w:rsid w:val="00592D74"/>
    <w:rsid w:val="005E2C44"/>
    <w:rsid w:val="005F627D"/>
    <w:rsid w:val="00621188"/>
    <w:rsid w:val="006257ED"/>
    <w:rsid w:val="00653DE4"/>
    <w:rsid w:val="00665172"/>
    <w:rsid w:val="00665C47"/>
    <w:rsid w:val="00695808"/>
    <w:rsid w:val="006B46FB"/>
    <w:rsid w:val="006E21FB"/>
    <w:rsid w:val="0073657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48D"/>
    <w:rsid w:val="008863B9"/>
    <w:rsid w:val="008A45A6"/>
    <w:rsid w:val="008D3CCC"/>
    <w:rsid w:val="008F3789"/>
    <w:rsid w:val="008F686C"/>
    <w:rsid w:val="009148DE"/>
    <w:rsid w:val="0092747D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585B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40DA3"/>
    <w:rsid w:val="00F711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C8585B"/>
    <w:rPr>
      <w:i/>
      <w:iCs/>
    </w:rPr>
  </w:style>
  <w:style w:type="paragraph" w:styleId="Title">
    <w:name w:val="Title"/>
    <w:basedOn w:val="Normal"/>
    <w:next w:val="Normal"/>
    <w:link w:val="TitleChar"/>
    <w:qFormat/>
    <w:rsid w:val="00C8585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8585B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C8585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9</Pages>
  <Words>2482</Words>
  <Characters>14154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6</cp:revision>
  <cp:lastPrinted>1900-01-01T00:00:00Z</cp:lastPrinted>
  <dcterms:created xsi:type="dcterms:W3CDTF">2024-10-23T23:49:00Z</dcterms:created>
  <dcterms:modified xsi:type="dcterms:W3CDTF">2024-11-05T00:56:00Z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R5s240647</vt:lpwstr>
  </property>
  <property fmtid="{D5CDD505-2E9C-101B-9397-08002B2CF9AE}" pid="10" name="Spec#">
    <vt:lpwstr>38.523-3</vt:lpwstr>
  </property>
  <property fmtid="{D5CDD505-2E9C-101B-9397-08002B2CF9AE}" pid="11" name="Cr#">
    <vt:lpwstr>3573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Correction to NR5GC SOR test case 6.3.1.1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2024-10-23</vt:lpwstr>
  </property>
  <property fmtid="{D5CDD505-2E9C-101B-9397-08002B2CF9AE}" pid="20" name="Release">
    <vt:lpwstr>Rel-18</vt:lpwstr>
  </property>
</Properties>
</file>