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6FA3341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</w:t>
        </w:r>
        <w:r w:rsidR="0063325D">
          <w:rPr>
            <w:b/>
            <w:i/>
            <w:noProof/>
            <w:sz w:val="28"/>
          </w:rPr>
          <w:t>4</w:t>
        </w:r>
        <w:r w:rsidR="004A0A56">
          <w:rPr>
            <w:b/>
            <w:i/>
            <w:noProof/>
            <w:sz w:val="28"/>
          </w:rPr>
          <w:t>4</w:t>
        </w:r>
      </w:fldSimple>
    </w:p>
    <w:p w14:paraId="210A5493" w14:textId="36EF72AA" w:rsidR="00745C21" w:rsidRDefault="00E470E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E470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3C223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4A0A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E47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A1FB1" w:rsidR="001E41F3" w:rsidRDefault="004A0A56" w:rsidP="009C5B9C">
            <w:pPr>
              <w:pStyle w:val="CRCoverPage"/>
              <w:spacing w:after="0"/>
              <w:rPr>
                <w:noProof/>
              </w:rPr>
            </w:pPr>
            <w:r w:rsidRPr="004A0A56">
              <w:t>Correction for NR5GC emergency call test case 11.4.6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49E2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07-1</w:t>
            </w:r>
            <w:r w:rsidR="004A0A56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E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924A3" w14:textId="77777777" w:rsidR="00E470E7" w:rsidRPr="00E470E7" w:rsidRDefault="00E470E7" w:rsidP="00E470E7">
            <w:pPr>
              <w:pStyle w:val="CRCoverPage"/>
              <w:spacing w:after="0"/>
              <w:rPr>
                <w:noProof/>
              </w:rPr>
            </w:pPr>
            <w:r w:rsidRPr="00E470E7">
              <w:rPr>
                <w:noProof/>
              </w:rPr>
              <w:t>Wrong step number passed into function fl_EmergencyCallAndRelease() for preliminary pass verdict</w:t>
            </w:r>
          </w:p>
          <w:p w14:paraId="708AA7DE" w14:textId="5B3774A7" w:rsidR="00C240CC" w:rsidRPr="00E470E7" w:rsidRDefault="00C240CC" w:rsidP="00E470E7">
            <w:pPr>
              <w:pStyle w:val="CRCoverPage"/>
              <w:spacing w:after="0"/>
              <w:rPr>
                <w:noProof/>
              </w:rPr>
            </w:pPr>
          </w:p>
        </w:tc>
      </w:tr>
      <w:tr w:rsidR="00C240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048AE8A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30FE5" w:rsidR="00C240CC" w:rsidRDefault="00E470E7" w:rsidP="00E470E7">
            <w:pPr>
              <w:pStyle w:val="CRCoverPage"/>
              <w:spacing w:after="0"/>
              <w:rPr>
                <w:noProof/>
              </w:rPr>
            </w:pPr>
            <w:r w:rsidRPr="00E470E7">
              <w:rPr>
                <w:noProof/>
              </w:rPr>
              <w:t>Correct step number</w:t>
            </w:r>
          </w:p>
        </w:tc>
      </w:tr>
      <w:tr w:rsidR="00C240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A5A30" w:rsidR="00C240CC" w:rsidRDefault="004A0A56" w:rsidP="004A0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Inaccurate test case logging</w:t>
            </w:r>
          </w:p>
        </w:tc>
      </w:tr>
      <w:tr w:rsidR="00C240CC" w14:paraId="034AF533" w14:textId="77777777" w:rsidTr="00547111">
        <w:tc>
          <w:tcPr>
            <w:tcW w:w="2694" w:type="dxa"/>
            <w:gridSpan w:val="2"/>
          </w:tcPr>
          <w:p w14:paraId="39D9EB5B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6A96F" w:rsidR="00C240CC" w:rsidRDefault="004A0A56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</w:t>
            </w:r>
          </w:p>
        </w:tc>
      </w:tr>
      <w:tr w:rsidR="00C240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0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</w:p>
        </w:tc>
      </w:tr>
      <w:tr w:rsidR="00C240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0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0CC" w:rsidRPr="008863B9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0CC" w:rsidRPr="008863B9" w:rsidRDefault="00C240CC" w:rsidP="00C24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0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62422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7B2B1526" w14:textId="77777777" w:rsidR="00AF01A9" w:rsidRDefault="00AF01A9" w:rsidP="00AF01A9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7" w:name="_Toc10749414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F01A9" w14:paraId="56C7BAE0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34F" w14:textId="77777777" w:rsidR="00AF01A9" w:rsidRDefault="00AF01A9" w:rsidP="000916A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4F4" w14:textId="5BC659AD" w:rsidR="00AF01A9" w:rsidRPr="00B65B1E" w:rsidRDefault="000819E5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>fl_TC_11_4_6_NR5GC_TestBody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AF01A9" w14:paraId="413F28DA" w14:textId="77777777" w:rsidTr="000916A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55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F02" w14:textId="6C350BA1" w:rsidR="00AF01A9" w:rsidRPr="008D31B6" w:rsidRDefault="000819E5" w:rsidP="006B3C6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Wrong step number passed into function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fl_EmergencyCallAndRelease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() for </w:t>
            </w:r>
            <w:r w:rsidR="00E470E7">
              <w:rPr>
                <w:rFonts w:ascii="Arial" w:hAnsi="Arial" w:cs="Arial"/>
                <w:lang w:val="en-US" w:eastAsia="en-GB"/>
              </w:rPr>
              <w:t xml:space="preserve">preliminary </w:t>
            </w:r>
            <w:r>
              <w:rPr>
                <w:rFonts w:ascii="Arial" w:hAnsi="Arial" w:cs="Arial"/>
                <w:lang w:val="en-US" w:eastAsia="en-GB"/>
              </w:rPr>
              <w:t>pass verdict</w:t>
            </w:r>
          </w:p>
        </w:tc>
      </w:tr>
      <w:tr w:rsidR="00AF01A9" w14:paraId="67B4ECC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6F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E6A" w14:textId="687F7835" w:rsidR="00AF01A9" w:rsidRPr="0066224B" w:rsidRDefault="00E470E7" w:rsidP="000916A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Correct step number</w:t>
            </w:r>
          </w:p>
        </w:tc>
      </w:tr>
      <w:tr w:rsidR="00AF01A9" w14:paraId="38A076EA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45B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D27" w14:textId="1F70A046" w:rsidR="00AF01A9" w:rsidRDefault="00E470E7" w:rsidP="000916A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AF01A9" w14:paraId="1184435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1AF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F3F" w14:textId="3EF7F4A2" w:rsidR="00AF01A9" w:rsidRDefault="00464A8D" w:rsidP="000916AF">
            <w:pPr>
              <w:rPr>
                <w:rFonts w:ascii="Arial" w:hAnsi="Arial"/>
                <w:lang w:eastAsia="zh-CN"/>
              </w:rPr>
            </w:pPr>
            <w:bookmarkStart w:id="8" w:name="_GoBack"/>
            <w:bookmarkEnd w:id="8"/>
            <w:r w:rsidRPr="00464A8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18A7C4" w14:textId="77777777" w:rsidR="00AF01A9" w:rsidRDefault="00AF01A9" w:rsidP="00AF01A9">
      <w:pPr>
        <w:rPr>
          <w:lang w:val="en-US" w:eastAsia="zh-CN"/>
        </w:rPr>
      </w:pPr>
    </w:p>
    <w:p w14:paraId="3EE8DC66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574C28A5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EA2" w14:textId="77777777" w:rsidR="000819E5" w:rsidRPr="000819E5" w:rsidRDefault="00AF01A9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</w:t>
            </w:r>
            <w:r w:rsidR="00800809" w:rsidRPr="00800809">
              <w:rPr>
                <w:rFonts w:ascii="Arial" w:hAnsi="Arial" w:cs="Arial"/>
                <w:lang w:val="en-US" w:eastAsia="en-GB"/>
              </w:rPr>
              <w:t xml:space="preserve">  </w:t>
            </w:r>
            <w:r w:rsidR="000819E5" w:rsidRPr="000819E5">
              <w:rPr>
                <w:rFonts w:ascii="Arial" w:hAnsi="Arial" w:cs="Arial"/>
                <w:lang w:val="en-US" w:eastAsia="en-GB"/>
              </w:rPr>
              <w:t>function fl_TC_11_4_6_NR5GC_TestBody() runs on NR5GC_PTC</w:t>
            </w:r>
          </w:p>
          <w:p w14:paraId="12EF9DB4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81B57F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@sic R5s210770 sic@</w:t>
            </w:r>
          </w:p>
          <w:p w14:paraId="441C77F8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v_TAC_cell11 :=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(nr_Cell11);</w:t>
            </w:r>
          </w:p>
          <w:p w14:paraId="13332CB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v_PLMN_cell11 := f_NR_Asn2Nas_PlmnId(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2D47A7E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cs_NG_ServiceAreaIdList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(v_PLMN_cell11, {bit2oct(v_TAC_cell11)});</w:t>
            </w:r>
          </w:p>
          <w:p w14:paraId="3101E61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E50CFF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1"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5E306A2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NR Cell 11 as "Serving cell", NR Cell 1/2 as "Non-Suitable "Off" cell"</w:t>
            </w:r>
          </w:p>
          <w:p w14:paraId="02653A01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tsc_NR_ServingCellSSS_EPRE_FR2);</w:t>
            </w:r>
          </w:p>
          <w:p w14:paraId="006EF80E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);</w:t>
            </w:r>
          </w:p>
          <w:p w14:paraId="3C2EF3B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47F6DB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2"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13D61EAE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in the next 5 sec the UE transmit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1863BB1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f_NR5GC_MobilityRegistration(nr_Cell11, -, -, -, -, -, -,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); // @sic R5s210635 R5s210770 sic@</w:t>
            </w:r>
          </w:p>
          <w:p w14:paraId="450C94C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f_IP_ChangeNrCell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(IP, nr_Cell11);        // @sic R5s210635 sic@</w:t>
            </w:r>
          </w:p>
          <w:p w14:paraId="0EB47E12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5541F8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D0A13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3 - 7"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00C641F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fl_EmergencyCallAndRelease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(nr_Cell11,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, "</w:t>
            </w:r>
            <w:r w:rsidRPr="000819E5">
              <w:rPr>
                <w:rFonts w:ascii="Arial" w:hAnsi="Arial" w:cs="Arial"/>
                <w:highlight w:val="yellow"/>
                <w:lang w:val="en-US" w:eastAsia="en-GB"/>
              </w:rPr>
              <w:t>Step 2</w:t>
            </w:r>
            <w:r w:rsidRPr="000819E5">
              <w:rPr>
                <w:rFonts w:ascii="Arial" w:hAnsi="Arial" w:cs="Arial"/>
                <w:lang w:val="en-US" w:eastAsia="en-GB"/>
              </w:rPr>
              <w:t>");</w:t>
            </w:r>
          </w:p>
          <w:p w14:paraId="50DE031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295914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8"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7D4B43C1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Make the UE attempt an IMS none-emergency call.</w:t>
            </w:r>
          </w:p>
          <w:p w14:paraId="4B734E1B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f_UT_RequestIMSCall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(UT);</w:t>
            </w:r>
          </w:p>
          <w:p w14:paraId="2188398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14A49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9"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6CFB5B45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the UE transmit in the next 10 sec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01E9502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(nr_Cell11, 10.0);</w:t>
            </w:r>
          </w:p>
          <w:p w14:paraId="6EB553F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32E0394" w14:textId="3D631C79" w:rsidR="00AF01A9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C020A7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28B170EC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3A45E7CD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193E5D6F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E1C" w14:textId="77777777" w:rsidR="000819E5" w:rsidRPr="000819E5" w:rsidRDefault="00AF01A9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</w:t>
            </w:r>
            <w:r w:rsidR="00800809" w:rsidRPr="00800809">
              <w:rPr>
                <w:rFonts w:ascii="Arial" w:hAnsi="Arial" w:cs="Arial"/>
                <w:lang w:val="en-US" w:eastAsia="en-GB"/>
              </w:rPr>
              <w:t xml:space="preserve">  </w:t>
            </w:r>
            <w:r w:rsidR="000819E5" w:rsidRPr="000819E5">
              <w:rPr>
                <w:rFonts w:ascii="Arial" w:hAnsi="Arial" w:cs="Arial"/>
                <w:lang w:val="en-US" w:eastAsia="en-GB"/>
              </w:rPr>
              <w:t>function fl_TC_11_4_6_NR5GC_TestBody() runs on NR5GC_PTC</w:t>
            </w:r>
          </w:p>
          <w:p w14:paraId="5A725DAB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0805D7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@sic R5s210770 sic@</w:t>
            </w:r>
          </w:p>
          <w:p w14:paraId="078F46B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v_TAC_cell11 :=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(nr_Cell11);</w:t>
            </w:r>
          </w:p>
          <w:p w14:paraId="1E98F79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v_PLMN_cell11 := f_NR_Asn2Nas_PlmnId(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6D5FCB5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cs_NG_ServiceAreaIdList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(v_PLMN_cell11, {bit2oct(v_TAC_cell11)});</w:t>
            </w:r>
          </w:p>
          <w:p w14:paraId="0F081D1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50275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1"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2F02DCE0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NR Cell 11 as "Serving cell", NR Cell 1/2 as "Non-Suitable "Off" cell"</w:t>
            </w:r>
          </w:p>
          <w:p w14:paraId="1BE038C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tsc_NR_ServingCellSSS_EPRE_FR2);</w:t>
            </w:r>
          </w:p>
          <w:p w14:paraId="03EF9F2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);</w:t>
            </w:r>
          </w:p>
          <w:p w14:paraId="1AB9B27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FFB55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2"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4CDD13C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in the next 5 sec the UE transmit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584CFAE8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f_NR5GC_MobilityRegistration(nr_Cell11, -, -, -, -, -, -,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); // @sic R5s210635 R5s210770 sic@</w:t>
            </w:r>
          </w:p>
          <w:p w14:paraId="1C427DE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f_IP_ChangeNrCell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(IP, nr_Cell11);        // @sic R5s210635 sic@</w:t>
            </w:r>
          </w:p>
          <w:p w14:paraId="3DE50F2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2941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784985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3 - 7"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2CA91CE7" w14:textId="6E796170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fl_EmergencyCallAndRelease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(nr_Cell11,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, "</w:t>
            </w:r>
            <w:r w:rsidRPr="000819E5">
              <w:rPr>
                <w:rFonts w:ascii="Arial" w:hAnsi="Arial" w:cs="Arial"/>
                <w:highlight w:val="yellow"/>
                <w:lang w:val="en-US" w:eastAsia="en-GB"/>
              </w:rPr>
              <w:t>Step 4</w:t>
            </w:r>
            <w:r w:rsidRPr="000819E5">
              <w:rPr>
                <w:rFonts w:ascii="Arial" w:hAnsi="Arial" w:cs="Arial"/>
                <w:lang w:val="en-US" w:eastAsia="en-GB"/>
              </w:rPr>
              <w:t>");</w:t>
            </w:r>
          </w:p>
          <w:p w14:paraId="6EC69C7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6E47B1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8"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25C13AE0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Make the UE attempt an IMS none-emergency call.</w:t>
            </w:r>
          </w:p>
          <w:p w14:paraId="00FC7A9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f_UT_RequestIMSCall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(UT);</w:t>
            </w:r>
          </w:p>
          <w:p w14:paraId="70F7DD2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ECFDE2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"Steps 9"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71D4BA1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the UE transmit in the next 10 sec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08F4E3D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(nr_Cell11, 10.0);</w:t>
            </w:r>
          </w:p>
          <w:p w14:paraId="35D5B24E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80FB88" w14:textId="62263632" w:rsidR="00AF01A9" w:rsidRPr="00571BB2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8933AAD" w14:textId="77777777" w:rsidR="00AF01A9" w:rsidRDefault="00AF01A9" w:rsidP="00AF01A9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5CB807F" w14:textId="77777777" w:rsidR="00A63A85" w:rsidRDefault="00A63A85" w:rsidP="000579F6"/>
    <w:sectPr w:rsidR="00A63A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FB531" w14:textId="77777777" w:rsidR="004D3CA6" w:rsidRDefault="004D3CA6">
      <w:r>
        <w:separator/>
      </w:r>
    </w:p>
  </w:endnote>
  <w:endnote w:type="continuationSeparator" w:id="0">
    <w:p w14:paraId="585C0AFE" w14:textId="77777777" w:rsidR="004D3CA6" w:rsidRDefault="004D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F12F7" w14:textId="77777777" w:rsidR="004D3CA6" w:rsidRDefault="004D3CA6">
      <w:r>
        <w:separator/>
      </w:r>
    </w:p>
  </w:footnote>
  <w:footnote w:type="continuationSeparator" w:id="0">
    <w:p w14:paraId="55A0484C" w14:textId="77777777" w:rsidR="004D3CA6" w:rsidRDefault="004D3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12C15"/>
    <w:rsid w:val="00022E4A"/>
    <w:rsid w:val="00040BAC"/>
    <w:rsid w:val="00045309"/>
    <w:rsid w:val="000579F6"/>
    <w:rsid w:val="000819E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14C5F"/>
    <w:rsid w:val="003609EF"/>
    <w:rsid w:val="0036231A"/>
    <w:rsid w:val="00363423"/>
    <w:rsid w:val="00374096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64A8D"/>
    <w:rsid w:val="00497DD7"/>
    <w:rsid w:val="004A0A56"/>
    <w:rsid w:val="004A56B1"/>
    <w:rsid w:val="004B75B7"/>
    <w:rsid w:val="004C07BC"/>
    <w:rsid w:val="004C63DD"/>
    <w:rsid w:val="004D2284"/>
    <w:rsid w:val="004D3CA6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50E43"/>
    <w:rsid w:val="00653DE4"/>
    <w:rsid w:val="00663D89"/>
    <w:rsid w:val="00665C47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4AD0"/>
    <w:rsid w:val="00732F5A"/>
    <w:rsid w:val="00745C21"/>
    <w:rsid w:val="0076150F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0809"/>
    <w:rsid w:val="008040A8"/>
    <w:rsid w:val="00807EA0"/>
    <w:rsid w:val="008279FA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E12D9"/>
    <w:rsid w:val="00DE34CF"/>
    <w:rsid w:val="00E13F3D"/>
    <w:rsid w:val="00E34898"/>
    <w:rsid w:val="00E35060"/>
    <w:rsid w:val="00E470E7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262CB-5880-4BFD-9111-A677EA1C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156</cp:revision>
  <cp:lastPrinted>1900-01-01T00:00:00Z</cp:lastPrinted>
  <dcterms:created xsi:type="dcterms:W3CDTF">2022-12-12T09:24:00Z</dcterms:created>
  <dcterms:modified xsi:type="dcterms:W3CDTF">2023-08-10T13:29:00Z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(3)iwHOG4iKEVnQC7kIRWHmSrqkBHejUpPHou8psNm3ppsMpZvo20lYb5A4mji8C+4QSxPmmeib
+JvFkU1NPnyssbxgMnBbZHIY2847XAh/s9mErwHkxCwJWqd9dbHmYgQP3/xuUv9CMTDMHhVo
kS1QfN4EO/LYQ8lpGiHaMEdr88GHG9C4mjW8FIwST35z2/3Nh81MsqP1J1FnLIIhGzWVaoDK
B5QMTUdNzcQ3WAfX/K</vt:lpwstr>
  </property>
  <property fmtid="{D5CDD505-2E9C-101B-9397-08002B2CF9AE}" pid="22" name="_2015_ms_pID_7253431">
    <vt:lpwstr>UZz14c4482HjzcD43v//8JoWObsrM+1YbqguQFpuWllFP9KJ8uYtXH
E7pCEfvfAP/6JhjP350Ep/Mp06fwkA7cepVGm60WBsetDqKgekpGjVlaBx/hQcu3uau7AVnz
WZtfdsAiwSpUBwONZ49/oxcbMNmprvCFLxxZ8OFL27fYqvPlRDgHMQS0aPTTvO4cSorFKLW7
uRQElB6wTJQ5HwHlwAjK7DvSdHETT+NielX4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1691673772</vt:lpwstr>
  </property>
</Properties>
</file>