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D3DF8" w14:textId="77777777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A031A9">
          <w:rPr>
            <w:b/>
            <w:i/>
            <w:noProof/>
            <w:sz w:val="28"/>
          </w:rPr>
          <w:t>R5s23</w:t>
        </w:r>
        <w:r w:rsidR="00A031A9" w:rsidRPr="00A031A9">
          <w:rPr>
            <w:rFonts w:hint="eastAsia"/>
            <w:b/>
            <w:i/>
            <w:noProof/>
            <w:sz w:val="28"/>
            <w:lang w:eastAsia="zh-CN"/>
          </w:rPr>
          <w:t>0214</w:t>
        </w:r>
      </w:fldSimple>
    </w:p>
    <w:p w14:paraId="128F2EF5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6F297292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93B02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12A2DDDC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D49BF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05F249A6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6009D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6860B2BD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3B002B23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83C2A5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9CF011F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AB930" w14:textId="77777777" w:rsidR="00D351FF" w:rsidRPr="00410371" w:rsidRDefault="00A031A9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31A9">
              <w:rPr>
                <w:rFonts w:hint="eastAsia"/>
                <w:b/>
                <w:noProof/>
                <w:sz w:val="28"/>
              </w:rPr>
              <w:t>2990</w:t>
            </w:r>
          </w:p>
        </w:tc>
        <w:tc>
          <w:tcPr>
            <w:tcW w:w="709" w:type="dxa"/>
          </w:tcPr>
          <w:p w14:paraId="6A4F1F61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73CE3C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BBD99F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986C1E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8C66A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3BB35582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DB8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71C769AF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42E0C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CFD0C63" w14:textId="77777777" w:rsidTr="0084166B">
        <w:tc>
          <w:tcPr>
            <w:tcW w:w="9641" w:type="dxa"/>
            <w:gridSpan w:val="9"/>
          </w:tcPr>
          <w:p w14:paraId="0A2E4AED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D104D7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7D0AB626" w14:textId="77777777" w:rsidTr="0084166B">
        <w:tc>
          <w:tcPr>
            <w:tcW w:w="2835" w:type="dxa"/>
          </w:tcPr>
          <w:p w14:paraId="27B35B89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CB6F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C5AC4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30EDB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DD8DA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D4EF3F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B2BB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F9C21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968F77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FABBA1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6503B60D" w14:textId="77777777" w:rsidTr="0084166B">
        <w:tc>
          <w:tcPr>
            <w:tcW w:w="9640" w:type="dxa"/>
            <w:gridSpan w:val="11"/>
          </w:tcPr>
          <w:p w14:paraId="13FCD1A7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39A5BFAD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C0E60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06A2A" w14:textId="77777777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 testcase 7.1.2.3.6</w:t>
            </w:r>
          </w:p>
        </w:tc>
      </w:tr>
      <w:tr w:rsidR="00D351FF" w14:paraId="6E9D337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6B7116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3C083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1BBE1F4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1FCD0A5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293D5" w14:textId="77777777" w:rsidR="00D351FF" w:rsidRDefault="0084166B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351FF" w14:paraId="4B05A59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67C1E86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D0DC3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5164FEFE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32AF6595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8CE0A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9B25721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A973A4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A4889F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1F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19FDC5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96FBF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0AB90" w14:textId="77777777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25795">
              <w:rPr>
                <w:rFonts w:hint="eastAsia"/>
                <w:lang w:eastAsia="zh-CN"/>
              </w:rPr>
              <w:t>2</w:t>
            </w:r>
            <w:r>
              <w:t>-</w:t>
            </w:r>
            <w:r w:rsidR="00C25795">
              <w:rPr>
                <w:rFonts w:hint="eastAsia"/>
                <w:lang w:eastAsia="zh-CN"/>
              </w:rPr>
              <w:t>28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44CA116F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9C56016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3F054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27932A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AB7D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0D6B7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1A5F519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B98FB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89DDD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CD0879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AADA1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39849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387DB805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8A2FC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5194C2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4AFF1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9E85BF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7AFD5D75" w14:textId="77777777" w:rsidTr="0084166B">
        <w:tc>
          <w:tcPr>
            <w:tcW w:w="1843" w:type="dxa"/>
          </w:tcPr>
          <w:p w14:paraId="4A09642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4A2FB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7DA8260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74F62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D426E" w14:textId="77777777" w:rsidR="00D351FF" w:rsidRPr="0095556A" w:rsidRDefault="00C25795" w:rsidP="00C25795">
            <w:pPr>
              <w:pStyle w:val="CRCoverPage"/>
              <w:spacing w:after="0"/>
              <w:rPr>
                <w:i/>
                <w:noProof/>
              </w:rPr>
            </w:pPr>
            <w:r w:rsidRPr="004D4D81">
              <w:t xml:space="preserve">If the RLC SDU length is 984 bits, </w:t>
            </w:r>
            <w:proofErr w:type="spellStart"/>
            <w:r>
              <w:t>RedC</w:t>
            </w:r>
            <w:r w:rsidRPr="004D4D81">
              <w:t>ap</w:t>
            </w:r>
            <w:proofErr w:type="spellEnd"/>
            <w:r w:rsidRPr="004D4D81">
              <w:t xml:space="preserve"> UE will transmit 204 AMD PDUs with the poll bit set only in the last (204th) one because of (984 bits x 204PDUs) / 8 = 25092 &gt; 25 KB</w:t>
            </w:r>
            <w:r w:rsidRPr="004D4D81">
              <w:rPr>
                <w:rFonts w:hint="eastAsia"/>
              </w:rPr>
              <w:t xml:space="preserve"> </w:t>
            </w:r>
            <w:r>
              <w:t xml:space="preserve">at step 1 </w:t>
            </w:r>
            <w:r w:rsidRPr="004D4D81">
              <w:t>in Table 7.1.2.3.6.3.2-4.</w:t>
            </w:r>
            <w:r>
              <w:t xml:space="preserve"> The length of </w:t>
            </w:r>
            <w:r w:rsidRPr="004D4D81">
              <w:t xml:space="preserve">RLC SDU length </w:t>
            </w:r>
            <w:r>
              <w:t xml:space="preserve">shall be 976 bits for both </w:t>
            </w:r>
            <w:proofErr w:type="spellStart"/>
            <w:r>
              <w:t>RedCap</w:t>
            </w:r>
            <w:proofErr w:type="spellEnd"/>
            <w:r>
              <w:t xml:space="preserve"> and non-Redcap UE.</w:t>
            </w:r>
          </w:p>
        </w:tc>
      </w:tr>
      <w:tr w:rsidR="00D351FF" w14:paraId="0C843F6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885FF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981C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119831BF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2E48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94E29" w14:textId="77777777" w:rsidR="00D351FF" w:rsidRPr="006316B2" w:rsidRDefault="00C25795" w:rsidP="00C25795">
            <w:pPr>
              <w:pStyle w:val="CRCoverPage"/>
              <w:spacing w:after="0"/>
              <w:rPr>
                <w:noProof/>
              </w:rPr>
            </w:pPr>
            <w:r>
              <w:t xml:space="preserve">Update </w:t>
            </w:r>
            <w:r w:rsidRPr="004D4D81">
              <w:t>RLC SDU length</w:t>
            </w:r>
            <w:r>
              <w:t>.</w:t>
            </w:r>
          </w:p>
        </w:tc>
      </w:tr>
      <w:tr w:rsidR="00D351FF" w14:paraId="5317749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91E5E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EB58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775D8678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03EDC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69B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5AF03253" w14:textId="77777777" w:rsidTr="0084166B">
        <w:tc>
          <w:tcPr>
            <w:tcW w:w="2694" w:type="dxa"/>
            <w:gridSpan w:val="2"/>
          </w:tcPr>
          <w:p w14:paraId="59FCB1BD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3B7B26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6E978250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78BF8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17F90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</w:t>
            </w:r>
            <w:r w:rsidR="0084166B">
              <w:rPr>
                <w:rFonts w:hint="eastAsia"/>
                <w:noProof/>
                <w:lang w:eastAsia="zh-CN"/>
              </w:rPr>
              <w:t>2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3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6</w:t>
            </w:r>
            <w:r w:rsidR="00181CAC">
              <w:rPr>
                <w:noProof/>
              </w:rPr>
              <w:t>.NR5GC</w:t>
            </w:r>
          </w:p>
        </w:tc>
      </w:tr>
      <w:tr w:rsidR="00D351FF" w14:paraId="52A88137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F3072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26925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393C36A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ED7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03AA3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C64678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A5FD4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8B39FC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1318CAC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9E17C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C480F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54482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21FFE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23B47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010F5E2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78EF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4FB7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0CF1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66A2C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3DD57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55CB1A9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AAD7E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E99A2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8BF82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A80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61187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73AFEAD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9108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C629D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1971169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110B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B6225" w14:textId="52D8F5CC" w:rsidR="00D351FF" w:rsidRDefault="00C44198" w:rsidP="00D351FF">
            <w:pPr>
              <w:pStyle w:val="CRCoverPage"/>
              <w:spacing w:after="0"/>
              <w:ind w:left="100"/>
              <w:rPr>
                <w:noProof/>
              </w:rPr>
            </w:pPr>
            <w:r w:rsidRPr="00C44198">
              <w:rPr>
                <w:noProof/>
                <w:highlight w:val="cyan"/>
              </w:rPr>
              <w:t>Prose CR required</w:t>
            </w:r>
          </w:p>
        </w:tc>
      </w:tr>
      <w:tr w:rsidR="00D351FF" w:rsidRPr="008863B9" w14:paraId="436CBAD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C36C2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4D8825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0EB06C21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8F4A5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214E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30E9B5" w14:textId="77777777" w:rsidR="00D351FF" w:rsidRDefault="00D351FF" w:rsidP="00D351FF">
      <w:pPr>
        <w:rPr>
          <w:noProof/>
        </w:rPr>
      </w:pPr>
    </w:p>
    <w:p w14:paraId="6C8295A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8B4EE47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6114F" w14:textId="77777777" w:rsidR="009478EE" w:rsidRDefault="009478EE" w:rsidP="009478EE">
      <w:pPr>
        <w:rPr>
          <w:noProof/>
        </w:rPr>
      </w:pPr>
    </w:p>
    <w:p w14:paraId="4F72AC4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493DC5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14:paraId="7DD3AC71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14:paraId="3C8B713F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14:paraId="4C846403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 xml:space="preserve">Correction to </w:t>
      </w:r>
      <w:r w:rsidR="00C25795" w:rsidRPr="00C25795">
        <w:rPr>
          <w:rFonts w:cs="Arial"/>
          <w:b/>
          <w:color w:val="000000"/>
          <w:lang w:eastAsia="en-GB"/>
        </w:rPr>
        <w:t>f_TC_7_1_2_3_6_NR_TestBody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14:paraId="0DFDB709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96395FB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5C7DA37C" w14:textId="77777777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bookmarkStart w:id="38" w:name="OLE_LINK9"/>
      <w:bookmarkStart w:id="39" w:name="OLE_LINK8"/>
      <w:proofErr w:type="spellStart"/>
      <w:r w:rsidR="007046F0">
        <w:rPr>
          <w:rFonts w:cs="Arial" w:hint="eastAsia"/>
          <w:sz w:val="24"/>
          <w:lang w:val="en-US" w:eastAsia="ja-JP"/>
        </w:rPr>
        <w:t>Pengchong</w:t>
      </w:r>
      <w:proofErr w:type="spellEnd"/>
      <w:r w:rsidR="007046F0">
        <w:rPr>
          <w:rFonts w:cs="Arial" w:hint="eastAsia"/>
          <w:sz w:val="24"/>
          <w:lang w:val="en-US" w:eastAsia="ja-JP"/>
        </w:rPr>
        <w:t xml:space="preserve"> Shen</w:t>
      </w:r>
      <w:r w:rsidR="007046F0">
        <w:rPr>
          <w:rFonts w:cs="Arial" w:hint="eastAsia"/>
          <w:sz w:val="24"/>
          <w:lang w:val="en-US" w:eastAsia="ja-JP"/>
        </w:rPr>
        <w:br/>
      </w:r>
      <w:r w:rsidR="007046F0">
        <w:rPr>
          <w:rFonts w:cs="Arial" w:hint="eastAsia"/>
          <w:sz w:val="24"/>
          <w:lang w:val="en-US" w:eastAsia="ja-JP"/>
        </w:rPr>
        <w:tab/>
      </w:r>
      <w:hyperlink r:id="rId15" w:history="1">
        <w:r w:rsidR="007046F0">
          <w:rPr>
            <w:rFonts w:cs="Arial" w:hint="eastAsia"/>
            <w:sz w:val="24"/>
            <w:lang w:val="en-US" w:eastAsia="ja-JP"/>
          </w:rPr>
          <w:t>shenpengchong@</w:t>
        </w:r>
        <w:r w:rsidR="007046F0">
          <w:rPr>
            <w:rFonts w:cs="Arial" w:hint="eastAsia"/>
            <w:sz w:val="24"/>
            <w:lang w:val="en-US" w:eastAsia="zh-CN"/>
          </w:rPr>
          <w:t>cictmobile.com</w:t>
        </w:r>
      </w:hyperlink>
      <w:bookmarkEnd w:id="38"/>
      <w:bookmarkEnd w:id="39"/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5AF5BC10" w14:textId="77777777" w:rsidR="007A73E5" w:rsidRDefault="007A73E5" w:rsidP="007A73E5">
      <w:pPr>
        <w:rPr>
          <w:b/>
          <w:sz w:val="24"/>
          <w:lang w:eastAsia="ja-JP"/>
        </w:rPr>
      </w:pPr>
    </w:p>
    <w:p w14:paraId="203CA0D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122434488"/>
      <w:bookmarkStart w:id="41" w:name="_Toc295288959"/>
      <w:bookmarkStart w:id="42" w:name="_Toc124264127"/>
      <w:r w:rsidRPr="00854C55">
        <w:rPr>
          <w:b/>
        </w:rPr>
        <w:t>Corrections required</w:t>
      </w:r>
      <w:bookmarkEnd w:id="40"/>
      <w:bookmarkEnd w:id="41"/>
      <w:bookmarkEnd w:id="42"/>
    </w:p>
    <w:p w14:paraId="50F3D2BD" w14:textId="77777777" w:rsidR="005D27CA" w:rsidRDefault="005D27CA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3" w:name="_Toc124264128"/>
      <w:r w:rsidRPr="00B52828">
        <w:rPr>
          <w:rFonts w:cs="Arial"/>
          <w:b/>
          <w:color w:val="000000"/>
          <w:lang w:eastAsia="en-GB"/>
        </w:rPr>
        <w:t>Correction to</w:t>
      </w:r>
      <w:r w:rsidR="000E1C64">
        <w:rPr>
          <w:rFonts w:cs="Arial"/>
          <w:b/>
          <w:color w:val="000000"/>
          <w:lang w:eastAsia="en-GB"/>
        </w:rPr>
        <w:t xml:space="preserve"> </w:t>
      </w:r>
      <w:bookmarkEnd w:id="43"/>
      <w:r w:rsidR="00C25795" w:rsidRPr="00C25795">
        <w:rPr>
          <w:rFonts w:cs="Arial"/>
          <w:b/>
          <w:color w:val="000000"/>
          <w:lang w:eastAsia="en-GB"/>
        </w:rPr>
        <w:t>f_TC_7_1_2_3_6_NR_TestBody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220987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8D0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73E" w14:textId="77777777" w:rsidR="005D27CA" w:rsidRPr="00CC39F9" w:rsidRDefault="00C25795" w:rsidP="005D27CA">
            <w:pPr>
              <w:rPr>
                <w:rFonts w:ascii="Arial" w:hAnsi="Arial" w:cs="Arial"/>
                <w:lang w:eastAsia="en-GB"/>
              </w:rPr>
            </w:pPr>
            <w:r w:rsidRPr="00C25795">
              <w:rPr>
                <w:rFonts w:ascii="Arial" w:hAnsi="Arial" w:cs="Arial"/>
                <w:lang w:eastAsia="en-GB"/>
              </w:rPr>
              <w:t>f_TC_7_1_2_3_6_NR_TestBody</w:t>
            </w:r>
          </w:p>
        </w:tc>
      </w:tr>
      <w:tr w:rsidR="00FA485A" w14:paraId="3AD45458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D92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C744" w14:textId="77777777" w:rsidR="0030142E" w:rsidRPr="009B0B50" w:rsidRDefault="00C25795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D4D81">
              <w:t xml:space="preserve">If the RLC SDU length is 984 bits, </w:t>
            </w:r>
            <w:proofErr w:type="spellStart"/>
            <w:r>
              <w:t>RedC</w:t>
            </w:r>
            <w:r w:rsidRPr="004D4D81">
              <w:t>ap</w:t>
            </w:r>
            <w:proofErr w:type="spellEnd"/>
            <w:r w:rsidRPr="004D4D81">
              <w:t xml:space="preserve"> UE will transmit 204 AMD PDUs with the poll bit set only in the last (204th) one because of (984 bits x 204PDUs) / 8 = 25092 &gt; 25 KB</w:t>
            </w:r>
            <w:r w:rsidRPr="004D4D81">
              <w:rPr>
                <w:rFonts w:hint="eastAsia"/>
              </w:rPr>
              <w:t xml:space="preserve"> </w:t>
            </w:r>
            <w:r>
              <w:t xml:space="preserve">at step 1 </w:t>
            </w:r>
            <w:r w:rsidRPr="004D4D81">
              <w:t>in Table 7.1.2.3.6.3.2-4.</w:t>
            </w:r>
            <w:r>
              <w:t xml:space="preserve"> The length of </w:t>
            </w:r>
            <w:r w:rsidRPr="004D4D81">
              <w:t xml:space="preserve">RLC SDU length </w:t>
            </w:r>
            <w:r>
              <w:t xml:space="preserve">shall be 976 bits for both </w:t>
            </w:r>
            <w:proofErr w:type="spellStart"/>
            <w:r>
              <w:t>RedCap</w:t>
            </w:r>
            <w:proofErr w:type="spellEnd"/>
            <w:r>
              <w:t xml:space="preserve"> and non-Redcap UE.</w:t>
            </w:r>
          </w:p>
        </w:tc>
      </w:tr>
      <w:tr w:rsidR="00FA485A" w14:paraId="2FF37C2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893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B7C2" w14:textId="77777777" w:rsidR="0030142E" w:rsidRPr="00A72665" w:rsidRDefault="00C25795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Update </w:t>
            </w:r>
            <w:r w:rsidRPr="004D4D81">
              <w:t>RLC SDU length</w:t>
            </w:r>
            <w:r>
              <w:t>.</w:t>
            </w:r>
          </w:p>
        </w:tc>
      </w:tr>
      <w:tr w:rsidR="00FA485A" w14:paraId="658E0A7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7C3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5F3" w14:textId="77777777" w:rsidR="00FA485A" w:rsidRPr="00CC39F9" w:rsidRDefault="00C257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5795">
              <w:rPr>
                <w:rFonts w:ascii="Arial" w:hAnsi="Arial" w:cs="Arial"/>
                <w:lang w:eastAsia="en-GB"/>
              </w:rPr>
              <w:t>RLC_TC_Common_NR.ttcn</w:t>
            </w:r>
            <w:proofErr w:type="spellEnd"/>
          </w:p>
        </w:tc>
      </w:tr>
      <w:tr w:rsidR="00220349" w14:paraId="488DDD0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6F9D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4419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A" w14:textId="1FC8EA8F" w:rsidR="00220349" w:rsidRDefault="00C44198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5642ED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F654F1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A9508B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D13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f_TC_7_1_2_3_6_NR_TestBody(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7410252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6402BC22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7F854F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E0882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D44D1B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14:paraId="779EF845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A76BD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E041C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47B3F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CF508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508656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3E556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601BA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1296F7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36306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v_SequenceNumber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79EC0C3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9CFB7B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v_NR_NackSN18Bit_1;</w:t>
            </w:r>
          </w:p>
          <w:p w14:paraId="7468A0BB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v_NR_NackSN18Bit_2;</w:t>
            </w:r>
          </w:p>
          <w:p w14:paraId="6CEB1A4B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v_NR_NackSN18Bit_3;</w:t>
            </w:r>
          </w:p>
          <w:p w14:paraId="125CB2E6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NR_RLC_Status_NackListSN18Bit_Type v_NR_NackSN18Bit_List;</w:t>
            </w:r>
          </w:p>
          <w:p w14:paraId="0947DA94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v_NR_NackSN12Bit_1;</w:t>
            </w:r>
          </w:p>
          <w:p w14:paraId="24991C0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v_NR_NackSN12Bit_2;</w:t>
            </w:r>
          </w:p>
          <w:p w14:paraId="20D4541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v_NR_NackSN12Bit_3;</w:t>
            </w:r>
          </w:p>
          <w:p w14:paraId="0CA9D3C4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NR_RLC_Status_NackListSN12Bit_Type v_NR_NackSN12Bit_List;</w:t>
            </w:r>
          </w:p>
          <w:p w14:paraId="6A2DB38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v_NR_RLC_AMD_PDU_Any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4D647C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14E176" w14:textId="77777777" w:rsidR="00C25795" w:rsidRPr="00C44198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4198">
              <w:rPr>
                <w:rFonts w:ascii="Courier New" w:hAnsi="Courier New" w:cs="Courier New"/>
                <w:color w:val="000000"/>
                <w:lang w:val="de-DE" w:eastAsia="de-DE"/>
              </w:rPr>
              <w:t>var UL_t_PollRetransmit_Type v_T_PollRetransmit;</w:t>
            </w:r>
          </w:p>
          <w:p w14:paraId="461A1B72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19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DL_t_Reassembly_Type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9BCB5D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D59EA7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344DD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9B6E3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E06C3A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size18;</w:t>
            </w:r>
          </w:p>
          <w:p w14:paraId="29A4E00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not pc_supportOfRedCap_r17; // @sic R5-226947 sic@ redcap: short PDCP header and one more data octet</w:t>
            </w:r>
          </w:p>
          <w:p w14:paraId="35329EF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0A502F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B31A15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FC469C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if (pc_supportOfRedCap_r17 == true) { // @sic R5-226947 sic@</w:t>
            </w:r>
          </w:p>
          <w:p w14:paraId="062DA43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size12;</w:t>
            </w:r>
          </w:p>
          <w:p w14:paraId="2002A2A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123;</w:t>
            </w:r>
          </w:p>
          <w:p w14:paraId="2025FEF7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CB3029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77A29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(122 octets) + RLC header (3 octets)+ MAC BSR CE header (2 octets) + MAC PDU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122 + 3 + 2 + 2 = 129 octets = 1032 bits =&gt; TBS = 1032 bits</w:t>
            </w:r>
          </w:p>
          <w:p w14:paraId="4AA644C4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(123 octets) + RLC header (2 octets)+ MAC BSR CE header (2 octets) + MAC PDU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123 + 2 + 2 + 2 = 129 octets = 1032 bits =&gt; TBS = 1032 bits (Redcap)</w:t>
            </w:r>
          </w:p>
          <w:p w14:paraId="67A8E3F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(1032,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3EC05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64BCBD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AA98C4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77760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424 RLC SDUs = PDCP PDUs for transmission</w:t>
            </w:r>
          </w:p>
          <w:p w14:paraId="12F7DC8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, 424, -,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 // @sic R5-226947 sic@</w:t>
            </w:r>
          </w:p>
          <w:p w14:paraId="49D34BA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09489D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3382C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During the whole test sequence, the SS should not allocate UL grants unless when explicitly stated so in the procedure.</w:t>
            </w:r>
          </w:p>
          <w:p w14:paraId="102DF587" w14:textId="77777777" w:rsidR="00C25795" w:rsidRPr="00D86933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30E39B" w14:textId="77777777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4498878D" w14:textId="77777777" w:rsidR="00C72ED8" w:rsidRPr="00053BB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27B00F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3E0999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EC8225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102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function f_TC_7_1_2_3_6_NR_TestBody(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6C23AE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EA1778B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373E53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2D410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247F6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14:paraId="3A38BF2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09229E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81C1C5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F3692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15B4B0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C1B4A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3B6585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B281C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295656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E1C6B6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v_SequenceNumber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1D90E0B4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090FC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v_NR_NackSN18Bit_1;</w:t>
            </w:r>
          </w:p>
          <w:p w14:paraId="28AF8D4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v_NR_NackSN18Bit_2;</w:t>
            </w:r>
          </w:p>
          <w:p w14:paraId="71CBAEE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NR_RLC_Status_NackSN18Bit_Type v_NR_NackSN18Bit_3;</w:t>
            </w:r>
          </w:p>
          <w:p w14:paraId="2E0223D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NR_RLC_Status_NackListSN18Bit_Type v_NR_NackSN18Bit_List;</w:t>
            </w:r>
          </w:p>
          <w:p w14:paraId="2325F16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v_NR_NackSN12Bit_1;</w:t>
            </w:r>
          </w:p>
          <w:p w14:paraId="01AAF7C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v_NR_NackSN12Bit_2;</w:t>
            </w:r>
          </w:p>
          <w:p w14:paraId="16EF59D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v_NR_NackSN12Bit_3;</w:t>
            </w:r>
          </w:p>
          <w:p w14:paraId="775665D2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NR_RLC_Status_NackListSN12Bit_Type v_NR_NackSN12Bit_List;</w:t>
            </w:r>
          </w:p>
          <w:p w14:paraId="488D1C8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v_NR_RLC_AMD_PDU_Any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8C4EF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BE5775" w14:textId="77777777" w:rsidR="00743D60" w:rsidRPr="00C44198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4198">
              <w:rPr>
                <w:rFonts w:ascii="Courier New" w:hAnsi="Courier New" w:cs="Courier New"/>
                <w:color w:val="000000"/>
                <w:lang w:val="de-DE" w:eastAsia="de-DE"/>
              </w:rPr>
              <w:t>var UL_t_PollRetransmit_Type v_T_PollRetransmit;</w:t>
            </w:r>
          </w:p>
          <w:p w14:paraId="462E1BC4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19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DL_t_Reassembly_Type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EBF622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4E5E95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8F20B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E6FB3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40A56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size18;</w:t>
            </w:r>
          </w:p>
          <w:p w14:paraId="591554C0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not pc_supportOfRedCap_r17; // @sic R5-226947 sic@ redcap: short PDCP header and one more data octet</w:t>
            </w:r>
          </w:p>
          <w:p w14:paraId="226133C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0C0D9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7251D2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B9915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if (pc_supportOfRedCap_r17 == true) { // @sic R5-226947 sic@</w:t>
            </w:r>
          </w:p>
          <w:p w14:paraId="4509D5AE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size12;</w:t>
            </w:r>
          </w:p>
          <w:p w14:paraId="25573F9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123;</w:t>
            </w:r>
          </w:p>
          <w:p w14:paraId="1F2F535B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59D992E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0A72B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(122 octets) + RLC header (3 octets)+ MAC BSR CE header (2 octets) + MAC PDU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122 + 3 + 2 + 2 = 129 octets = 1032 bits =&gt; TBS = 1032 bits</w:t>
            </w:r>
          </w:p>
          <w:p w14:paraId="3DDFE42C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(123 octets) + RLC header (2 octets)+ MAC BSR CE header (2 octets) + MAC PDU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123 + 2 + 2 + 2 = 129 octets = 1032 bits =&gt; TBS = 1032 bits (Redcap)</w:t>
            </w:r>
          </w:p>
          <w:p w14:paraId="514131F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(1032,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26C39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2A8984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1EA6AFC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17442D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424 RLC SDUs = PDCP PDUs for transmission</w:t>
            </w:r>
          </w:p>
          <w:p w14:paraId="1C9F4B4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, 424, -,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 // @sic R5-226947 sic@</w:t>
            </w:r>
          </w:p>
          <w:p w14:paraId="261820A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A9D7E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CB761B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During the whole test sequence, the SS should not allocate UL grants unless when explicitly stated so in the procedure.</w:t>
            </w:r>
          </w:p>
          <w:p w14:paraId="647EB975" w14:textId="77777777" w:rsidR="00743D60" w:rsidRPr="00D86933" w:rsidRDefault="00743D60" w:rsidP="00D8693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9D9A90" w14:textId="77777777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753F7714" w14:textId="77777777" w:rsidR="001E3D37" w:rsidRPr="00DA356D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7EDA48FB" w14:textId="77777777"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7B0C0" w14:textId="77777777" w:rsidR="00981F4B" w:rsidRDefault="00981F4B">
      <w:r>
        <w:separator/>
      </w:r>
    </w:p>
  </w:endnote>
  <w:endnote w:type="continuationSeparator" w:id="0">
    <w:p w14:paraId="4AC76799" w14:textId="77777777" w:rsidR="00981F4B" w:rsidRDefault="0098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79CA" w14:textId="77777777" w:rsidR="00981F4B" w:rsidRDefault="00981F4B">
      <w:r>
        <w:separator/>
      </w:r>
    </w:p>
  </w:footnote>
  <w:footnote w:type="continuationSeparator" w:id="0">
    <w:p w14:paraId="112C4413" w14:textId="77777777" w:rsidR="00981F4B" w:rsidRDefault="0098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8C5D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07D41D" wp14:editId="4B613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830F91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07D41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830F91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CF9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A7B7D8A" wp14:editId="1E8BF5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2EFE4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7B7D8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2EFE4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F8895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A57AA3D" wp14:editId="102AD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50DB1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57AA3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50DB1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51AC1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59594FB" wp14:editId="66814A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5BA887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9594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5BA887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4EC6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909AC9A" wp14:editId="532F4A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BFBF0A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09AC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BFBF0A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A7FF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845ABE1" wp14:editId="03DFB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51C654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45ABE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51C654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723766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76790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3062266">
    <w:abstractNumId w:val="7"/>
  </w:num>
  <w:num w:numId="4" w16cid:durableId="785276039">
    <w:abstractNumId w:val="14"/>
  </w:num>
  <w:num w:numId="5" w16cid:durableId="1028412281">
    <w:abstractNumId w:val="9"/>
  </w:num>
  <w:num w:numId="6" w16cid:durableId="518159820">
    <w:abstractNumId w:val="15"/>
  </w:num>
  <w:num w:numId="7" w16cid:durableId="378094624">
    <w:abstractNumId w:val="25"/>
  </w:num>
  <w:num w:numId="8" w16cid:durableId="1404332443">
    <w:abstractNumId w:val="6"/>
  </w:num>
  <w:num w:numId="9" w16cid:durableId="1712076551">
    <w:abstractNumId w:val="13"/>
  </w:num>
  <w:num w:numId="10" w16cid:durableId="1296643846">
    <w:abstractNumId w:val="28"/>
  </w:num>
  <w:num w:numId="11" w16cid:durableId="1458639933">
    <w:abstractNumId w:val="10"/>
  </w:num>
  <w:num w:numId="12" w16cid:durableId="94450805">
    <w:abstractNumId w:val="16"/>
  </w:num>
  <w:num w:numId="13" w16cid:durableId="2121297796">
    <w:abstractNumId w:val="2"/>
  </w:num>
  <w:num w:numId="14" w16cid:durableId="442263280">
    <w:abstractNumId w:val="12"/>
  </w:num>
  <w:num w:numId="15" w16cid:durableId="267128741">
    <w:abstractNumId w:val="0"/>
  </w:num>
  <w:num w:numId="16" w16cid:durableId="1030493701">
    <w:abstractNumId w:val="1"/>
  </w:num>
  <w:num w:numId="17" w16cid:durableId="1071196900">
    <w:abstractNumId w:val="5"/>
  </w:num>
  <w:num w:numId="18" w16cid:durableId="704717464">
    <w:abstractNumId w:val="17"/>
  </w:num>
  <w:num w:numId="19" w16cid:durableId="1231190711">
    <w:abstractNumId w:val="27"/>
  </w:num>
  <w:num w:numId="20" w16cid:durableId="1874078718">
    <w:abstractNumId w:val="24"/>
  </w:num>
  <w:num w:numId="21" w16cid:durableId="627249624">
    <w:abstractNumId w:val="8"/>
  </w:num>
  <w:num w:numId="22" w16cid:durableId="1052268171">
    <w:abstractNumId w:val="19"/>
  </w:num>
  <w:num w:numId="23" w16cid:durableId="765422927">
    <w:abstractNumId w:val="23"/>
  </w:num>
  <w:num w:numId="24" w16cid:durableId="600652403">
    <w:abstractNumId w:val="11"/>
  </w:num>
  <w:num w:numId="25" w16cid:durableId="322004141">
    <w:abstractNumId w:val="21"/>
  </w:num>
  <w:num w:numId="26" w16cid:durableId="1598781825">
    <w:abstractNumId w:val="3"/>
  </w:num>
  <w:num w:numId="27" w16cid:durableId="1838809586">
    <w:abstractNumId w:val="4"/>
  </w:num>
  <w:num w:numId="28" w16cid:durableId="1373074711">
    <w:abstractNumId w:val="18"/>
  </w:num>
  <w:num w:numId="29" w16cid:durableId="434446522">
    <w:abstractNumId w:val="20"/>
  </w:num>
  <w:num w:numId="30" w16cid:durableId="1082946428">
    <w:abstractNumId w:val="22"/>
  </w:num>
  <w:num w:numId="31" w16cid:durableId="8970162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1F4B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6D01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795"/>
    <w:rsid w:val="00C259BF"/>
    <w:rsid w:val="00C30A15"/>
    <w:rsid w:val="00C34763"/>
    <w:rsid w:val="00C44198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50255"/>
    <w:rsid w:val="00D52BD7"/>
    <w:rsid w:val="00D5400F"/>
    <w:rsid w:val="00D60EE8"/>
    <w:rsid w:val="00D63444"/>
    <w:rsid w:val="00D66520"/>
    <w:rsid w:val="00D720E3"/>
    <w:rsid w:val="00D7237E"/>
    <w:rsid w:val="00D7387B"/>
    <w:rsid w:val="00D86933"/>
    <w:rsid w:val="00D86DC8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F0098D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B1A9D4"/>
  <w15:docId w15:val="{C1CE0ED7-F81D-40F5-B65B-7AD189DB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1390</Words>
  <Characters>8764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Erich Weber</cp:lastModifiedBy>
  <cp:revision>6</cp:revision>
  <cp:lastPrinted>1900-12-31T16:00:00Z</cp:lastPrinted>
  <dcterms:created xsi:type="dcterms:W3CDTF">2023-02-28T08:30:00Z</dcterms:created>
  <dcterms:modified xsi:type="dcterms:W3CDTF">2023-03-07T16:50:00Z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