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00164CBD" w:rsidR="00D86314" w:rsidRDefault="00D86314" w:rsidP="00D863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49565743"/>
      <w:r w:rsidR="00D47DD0" w:rsidRPr="00D47DD0">
        <w:rPr>
          <w:b/>
          <w:bCs/>
          <w:i/>
          <w:iCs/>
          <w:sz w:val="24"/>
          <w:szCs w:val="24"/>
        </w:rPr>
        <w:t>R5s230787</w:t>
      </w:r>
      <w:bookmarkEnd w:id="0"/>
    </w:p>
    <w:p w14:paraId="12B2BCFC" w14:textId="77777777" w:rsidR="00D86314" w:rsidRDefault="00000000" w:rsidP="00D863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6314" w:rsidRPr="00BA51D9">
          <w:rPr>
            <w:b/>
            <w:noProof/>
            <w:sz w:val="24"/>
          </w:rPr>
          <w:t>Online</w:t>
        </w:r>
      </w:fldSimple>
      <w:r w:rsidR="00D86314">
        <w:rPr>
          <w:b/>
          <w:noProof/>
          <w:sz w:val="24"/>
        </w:rPr>
        <w:t xml:space="preserve">, </w:t>
      </w:r>
      <w:r w:rsidR="00D86314">
        <w:fldChar w:fldCharType="begin"/>
      </w:r>
      <w:r w:rsidR="00D86314">
        <w:instrText xml:space="preserve"> DOCPROPERTY  Country  \* MERGEFORMAT </w:instrText>
      </w:r>
      <w:r w:rsidR="00D86314">
        <w:fldChar w:fldCharType="end"/>
      </w:r>
      <w:r w:rsidR="00D86314">
        <w:rPr>
          <w:b/>
          <w:noProof/>
          <w:sz w:val="24"/>
        </w:rPr>
        <w:t xml:space="preserve">, </w:t>
      </w:r>
      <w:fldSimple w:instr=" DOCPROPERTY  StartDate  \* MERGEFORMAT ">
        <w:r w:rsidR="00D86314">
          <w:rPr>
            <w:b/>
            <w:noProof/>
            <w:sz w:val="24"/>
          </w:rPr>
          <w:t>13</w:t>
        </w:r>
        <w:r w:rsidR="00D86314" w:rsidRPr="00BA51D9">
          <w:rPr>
            <w:b/>
            <w:noProof/>
            <w:sz w:val="24"/>
          </w:rPr>
          <w:t>th Dec 20</w:t>
        </w:r>
        <w:r w:rsidR="00D86314">
          <w:rPr>
            <w:b/>
            <w:noProof/>
            <w:sz w:val="24"/>
          </w:rPr>
          <w:t>2</w:t>
        </w:r>
      </w:fldSimple>
      <w:r w:rsidR="00D86314">
        <w:rPr>
          <w:b/>
          <w:noProof/>
          <w:sz w:val="24"/>
        </w:rPr>
        <w:t xml:space="preserve">2 - </w:t>
      </w:r>
      <w:fldSimple w:instr=" DOCPROPERTY  EndDate  \* MERGEFORMAT ">
        <w:r w:rsidR="00D86314" w:rsidRPr="00BA51D9">
          <w:rPr>
            <w:b/>
            <w:noProof/>
            <w:sz w:val="24"/>
          </w:rPr>
          <w:t>31st Dec 202</w:t>
        </w:r>
      </w:fldSimple>
      <w:r w:rsidR="00D8631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Default="00D86314" w:rsidP="00EB0E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6314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Default="00D86314" w:rsidP="00E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6314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5F0EEB" w:rsidRDefault="00D86314" w:rsidP="00EB0E21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236AFD4D" w14:textId="77777777" w:rsidR="00D86314" w:rsidRDefault="00D86314" w:rsidP="00E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81F1BCF" w:rsidR="00D86314" w:rsidRPr="00D47DD0" w:rsidRDefault="00D47DD0" w:rsidP="00EB0E2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47DD0">
              <w:rPr>
                <w:rFonts w:cs="Arial"/>
                <w:b/>
                <w:bCs/>
                <w:color w:val="000000"/>
                <w:sz w:val="24"/>
                <w:szCs w:val="24"/>
              </w:rPr>
              <w:t>3247</w:t>
            </w:r>
          </w:p>
        </w:tc>
        <w:tc>
          <w:tcPr>
            <w:tcW w:w="709" w:type="dxa"/>
          </w:tcPr>
          <w:p w14:paraId="1BFD2D5B" w14:textId="77777777" w:rsidR="00D86314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A1055C" w:rsidRDefault="00D86314" w:rsidP="00EB0E2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CFE2EED" w:rsidR="00D86314" w:rsidRPr="00D47DD0" w:rsidRDefault="00000000" w:rsidP="00EB0E21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 w:rsidRPr="00D47DD0">
              <w:rPr>
                <w:sz w:val="24"/>
                <w:szCs w:val="24"/>
              </w:rPr>
              <w:fldChar w:fldCharType="begin"/>
            </w:r>
            <w:r w:rsidRPr="00D47DD0">
              <w:rPr>
                <w:sz w:val="24"/>
                <w:szCs w:val="24"/>
              </w:rPr>
              <w:instrText xml:space="preserve"> DOCPROPERTY  Version  \* MERGEFORMAT </w:instrText>
            </w:r>
            <w:r w:rsidRPr="00D47DD0">
              <w:rPr>
                <w:sz w:val="24"/>
                <w:szCs w:val="24"/>
              </w:rPr>
              <w:fldChar w:fldCharType="separate"/>
            </w:r>
            <w:r w:rsidR="00D86314" w:rsidRPr="00D47DD0">
              <w:rPr>
                <w:b/>
                <w:noProof/>
                <w:sz w:val="24"/>
                <w:szCs w:val="24"/>
              </w:rPr>
              <w:t>17.</w:t>
            </w:r>
            <w:r w:rsidR="00D47DD0" w:rsidRPr="00D47DD0">
              <w:rPr>
                <w:b/>
                <w:noProof/>
                <w:sz w:val="24"/>
                <w:szCs w:val="24"/>
              </w:rPr>
              <w:t>8</w:t>
            </w:r>
            <w:r w:rsidR="00D86314" w:rsidRPr="00D47DD0">
              <w:rPr>
                <w:b/>
                <w:noProof/>
                <w:sz w:val="24"/>
                <w:szCs w:val="24"/>
              </w:rPr>
              <w:t>.0</w:t>
            </w:r>
            <w:r w:rsidRPr="00D47DD0">
              <w:rPr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</w:p>
        </w:tc>
      </w:tr>
      <w:tr w:rsidR="00D86314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</w:p>
        </w:tc>
      </w:tr>
      <w:tr w:rsidR="00D86314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F25D98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6314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Default="00D86314" w:rsidP="00D863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14:paraId="5DF352FA" w14:textId="77777777" w:rsidTr="00EB0E21">
        <w:tc>
          <w:tcPr>
            <w:tcW w:w="2835" w:type="dxa"/>
          </w:tcPr>
          <w:p w14:paraId="12AA4A0C" w14:textId="77777777" w:rsidR="00D86314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Default="00D86314" w:rsidP="00D863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A36A806" w:rsidR="00D86314" w:rsidRDefault="00D86314" w:rsidP="000F516E">
            <w:pPr>
              <w:pStyle w:val="CRCoverPage"/>
              <w:spacing w:after="0"/>
              <w:rPr>
                <w:noProof/>
              </w:rPr>
            </w:pPr>
            <w:bookmarkStart w:id="1" w:name="_Hlk149564542"/>
            <w:r w:rsidRPr="00D86314">
              <w:t>Addition of Rel-1</w:t>
            </w:r>
            <w:r w:rsidR="000E199B">
              <w:t xml:space="preserve">5 </w:t>
            </w:r>
            <w:r w:rsidR="000F516E">
              <w:t>ENDC RRC measurement test case</w:t>
            </w:r>
            <w:r w:rsidRPr="00D86314">
              <w:t xml:space="preserve"> </w:t>
            </w:r>
            <w:r w:rsidR="000E199B">
              <w:t>8.2</w:t>
            </w:r>
            <w:r w:rsidRPr="00D86314">
              <w:t>.3.</w:t>
            </w:r>
            <w:r w:rsidR="000E199B">
              <w:t>11</w:t>
            </w:r>
            <w:r w:rsidRPr="00D86314">
              <w:t>.1</w:t>
            </w:r>
            <w:r w:rsidR="000F516E">
              <w:t xml:space="preserve"> in FR1</w:t>
            </w:r>
            <w:bookmarkEnd w:id="1"/>
          </w:p>
        </w:tc>
      </w:tr>
      <w:tr w:rsidR="00D86314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D86314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D86314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B56F530" w:rsidR="00D86314" w:rsidRDefault="00000000" w:rsidP="00EB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7DD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Default="00D86314" w:rsidP="00EB0E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5FBC975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3-</w:t>
            </w:r>
            <w:r w:rsidR="0076427A">
              <w:t>10</w:t>
            </w:r>
            <w:r>
              <w:t>-</w:t>
            </w:r>
            <w:r w:rsidR="0076427A">
              <w:t>30</w:t>
            </w:r>
          </w:p>
        </w:tc>
      </w:tr>
      <w:tr w:rsidR="00D86314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18822F1D" w:rsidR="00D86314" w:rsidRDefault="00685984" w:rsidP="00EB0E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Default="00D86314" w:rsidP="00EB0E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5E572F19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83422">
              <w:t>7</w:t>
            </w:r>
          </w:p>
        </w:tc>
      </w:tr>
      <w:tr w:rsidR="00D86314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Default="00D86314" w:rsidP="00EB0E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Default="00D86314" w:rsidP="00EB0E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7C2097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6314" w14:paraId="1E71D9B9" w14:textId="77777777" w:rsidTr="00EB0E21">
        <w:tc>
          <w:tcPr>
            <w:tcW w:w="1843" w:type="dxa"/>
          </w:tcPr>
          <w:p w14:paraId="201F6E0D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260601E" w:rsidR="00D86314" w:rsidRDefault="00D86314" w:rsidP="00EB0E21">
            <w:r w:rsidRPr="00D86314">
              <w:rPr>
                <w:rFonts w:ascii="Arial" w:hAnsi="Arial"/>
                <w:noProof/>
                <w:lang w:val="en-SG"/>
              </w:rPr>
              <w:t xml:space="preserve">To add test case </w:t>
            </w:r>
            <w:r w:rsidR="000C64DF">
              <w:rPr>
                <w:rFonts w:ascii="Arial" w:hAnsi="Arial"/>
                <w:noProof/>
                <w:lang w:val="en-SG"/>
              </w:rPr>
              <w:t>8</w:t>
            </w:r>
            <w:r w:rsidRPr="00D86314">
              <w:rPr>
                <w:rFonts w:ascii="Arial" w:hAnsi="Arial"/>
                <w:noProof/>
                <w:lang w:val="en-SG"/>
              </w:rPr>
              <w:t>.</w:t>
            </w:r>
            <w:r w:rsidR="000C64DF">
              <w:rPr>
                <w:rFonts w:ascii="Arial" w:hAnsi="Arial"/>
                <w:noProof/>
                <w:lang w:val="en-SG"/>
              </w:rPr>
              <w:t>2</w:t>
            </w:r>
            <w:r w:rsidRPr="00D86314">
              <w:rPr>
                <w:rFonts w:ascii="Arial" w:hAnsi="Arial"/>
                <w:noProof/>
                <w:lang w:val="en-SG"/>
              </w:rPr>
              <w:t>.</w:t>
            </w:r>
            <w:r w:rsidR="000C64DF">
              <w:rPr>
                <w:rFonts w:ascii="Arial" w:hAnsi="Arial"/>
                <w:noProof/>
                <w:lang w:val="en-SG"/>
              </w:rPr>
              <w:t>3</w:t>
            </w:r>
            <w:r w:rsidRPr="00D86314">
              <w:rPr>
                <w:rFonts w:ascii="Arial" w:hAnsi="Arial"/>
                <w:noProof/>
                <w:lang w:val="en-SG"/>
              </w:rPr>
              <w:t>.1</w:t>
            </w:r>
            <w:r w:rsidR="000C64DF">
              <w:rPr>
                <w:rFonts w:ascii="Arial" w:hAnsi="Arial"/>
                <w:noProof/>
                <w:lang w:val="en-SG"/>
              </w:rPr>
              <w:t>1.1</w:t>
            </w:r>
            <w:r w:rsidRPr="00D86314">
              <w:rPr>
                <w:rFonts w:ascii="Arial" w:hAnsi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A686A91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 w:rsidRPr="00D86314">
              <w:rPr>
                <w:noProof/>
                <w:lang w:val="en-SG"/>
              </w:rPr>
              <w:t xml:space="preserve">This document lists all changes applied to test case </w:t>
            </w:r>
            <w:r w:rsidR="00176F6E">
              <w:rPr>
                <w:noProof/>
                <w:lang w:val="en-SG"/>
              </w:rPr>
              <w:t>8</w:t>
            </w:r>
            <w:r w:rsidRPr="00D86314">
              <w:rPr>
                <w:noProof/>
                <w:lang w:val="en-SG"/>
              </w:rPr>
              <w:t>.</w:t>
            </w:r>
            <w:r w:rsidR="00176F6E">
              <w:rPr>
                <w:noProof/>
                <w:lang w:val="en-SG"/>
              </w:rPr>
              <w:t>2</w:t>
            </w:r>
            <w:r w:rsidRPr="00D86314">
              <w:rPr>
                <w:noProof/>
                <w:lang w:val="en-SG"/>
              </w:rPr>
              <w:t>.</w:t>
            </w:r>
            <w:r w:rsidR="00176F6E">
              <w:rPr>
                <w:noProof/>
                <w:lang w:val="en-SG"/>
              </w:rPr>
              <w:t>3</w:t>
            </w:r>
            <w:r w:rsidRPr="00D86314">
              <w:rPr>
                <w:noProof/>
                <w:lang w:val="en-SG"/>
              </w:rPr>
              <w:t>.1</w:t>
            </w:r>
            <w:r w:rsidR="00176F6E">
              <w:rPr>
                <w:noProof/>
                <w:lang w:val="en-SG"/>
              </w:rPr>
              <w:t>1.1</w:t>
            </w:r>
            <w:r w:rsidRPr="00D86314">
              <w:rPr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 w:rsidRPr="00D86314">
              <w:rPr>
                <w:noProof/>
              </w:rPr>
              <w:t>Test case will not be added to ATS</w:t>
            </w:r>
          </w:p>
        </w:tc>
      </w:tr>
      <w:tr w:rsidR="00D86314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AA43954" w:rsidR="00D86314" w:rsidRDefault="00176F6E" w:rsidP="00E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</w:t>
            </w:r>
            <w:r w:rsidR="00D86314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2</w:t>
            </w:r>
            <w:r w:rsidR="00D86314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3</w:t>
            </w:r>
            <w:r w:rsidR="00D86314">
              <w:rPr>
                <w:rFonts w:cs="Arial"/>
                <w:szCs w:val="18"/>
              </w:rPr>
              <w:t>.1</w:t>
            </w:r>
            <w:r>
              <w:rPr>
                <w:rFonts w:cs="Arial"/>
                <w:szCs w:val="18"/>
              </w:rPr>
              <w:t>1</w:t>
            </w:r>
            <w:r w:rsidR="00D86314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</w:t>
            </w:r>
            <w:r w:rsidR="00283422">
              <w:rPr>
                <w:rFonts w:cs="Arial"/>
                <w:szCs w:val="18"/>
              </w:rPr>
              <w:t>.ENDC</w:t>
            </w:r>
          </w:p>
        </w:tc>
      </w:tr>
      <w:tr w:rsidR="00D86314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Default="00D86314" w:rsidP="00EB0E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314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Default="00D86314" w:rsidP="00E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314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6952D3E" w:rsidR="00D86314" w:rsidRDefault="00176F6E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3F58C94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B2F0DF9" w:rsidR="00D86314" w:rsidRDefault="00D86314" w:rsidP="00E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3422">
              <w:rPr>
                <w:noProof/>
              </w:rPr>
              <w:t>38.523-1</w:t>
            </w:r>
          </w:p>
        </w:tc>
      </w:tr>
      <w:tr w:rsidR="00D86314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Default="00D86314" w:rsidP="00E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314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</w:p>
        </w:tc>
      </w:tr>
      <w:tr w:rsidR="00D86314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314" w:rsidRPr="008863B9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8863B9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8863B9" w:rsidRDefault="00D86314" w:rsidP="00EB0E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6314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D52AE" w14:textId="77777777" w:rsidR="00D86314" w:rsidRDefault="00D86314" w:rsidP="00D86314">
      <w:pPr>
        <w:pStyle w:val="CRCoverPage"/>
        <w:spacing w:after="0"/>
        <w:rPr>
          <w:noProof/>
          <w:sz w:val="8"/>
          <w:szCs w:val="8"/>
        </w:rPr>
      </w:pPr>
    </w:p>
    <w:p w14:paraId="1557EA72" w14:textId="312F5D5B" w:rsidR="00D86314" w:rsidRDefault="00D86314">
      <w:pPr>
        <w:rPr>
          <w:noProof/>
        </w:rPr>
        <w:sectPr w:rsidR="00D863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074249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10C12AA" w14:textId="52D72A73" w:rsidR="00D86314" w:rsidRDefault="00007D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86314" w:rsidRPr="00EE4353">
        <w:rPr>
          <w:rFonts w:cs="Arial"/>
          <w:iCs/>
        </w:rPr>
        <w:t>Table of Contents</w:t>
      </w:r>
      <w:r w:rsidR="00D86314">
        <w:tab/>
      </w:r>
      <w:r w:rsidR="00D86314">
        <w:fldChar w:fldCharType="begin"/>
      </w:r>
      <w:r w:rsidR="00D86314">
        <w:instrText xml:space="preserve"> PAGEREF _Toc140742497 \h </w:instrText>
      </w:r>
      <w:r w:rsidR="00D86314">
        <w:fldChar w:fldCharType="separate"/>
      </w:r>
      <w:r w:rsidR="00D86314">
        <w:t>2</w:t>
      </w:r>
      <w:r w:rsidR="00D86314">
        <w:fldChar w:fldCharType="end"/>
      </w:r>
    </w:p>
    <w:p w14:paraId="6734CBFD" w14:textId="6BD1723F" w:rsidR="00D86314" w:rsidRDefault="00D863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_Toc140742498 \h </w:instrText>
      </w:r>
      <w:r>
        <w:fldChar w:fldCharType="separate"/>
      </w:r>
      <w:r>
        <w:t>3</w:t>
      </w:r>
      <w:r>
        <w:fldChar w:fldCharType="end"/>
      </w:r>
    </w:p>
    <w:p w14:paraId="6F8286A5" w14:textId="02842571" w:rsidR="00D86314" w:rsidRDefault="00D863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_Toc140742499 \h </w:instrText>
      </w:r>
      <w:r>
        <w:fldChar w:fldCharType="separate"/>
      </w:r>
      <w:r>
        <w:t>3</w:t>
      </w:r>
      <w:r>
        <w:fldChar w:fldCharType="end"/>
      </w:r>
    </w:p>
    <w:p w14:paraId="7D744AB2" w14:textId="2772D968" w:rsidR="00D86314" w:rsidRDefault="00D863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43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_Toc140742500 \h </w:instrText>
      </w:r>
      <w:r>
        <w:fldChar w:fldCharType="separate"/>
      </w:r>
      <w:r>
        <w:t>3</w:t>
      </w:r>
      <w:r>
        <w:fldChar w:fldCharType="end"/>
      </w:r>
    </w:p>
    <w:p w14:paraId="71627816" w14:textId="2B59867A" w:rsidR="00D86314" w:rsidRDefault="00D863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 w:rsidRPr="00EE4353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_Toc140742501 \h </w:instrText>
      </w:r>
      <w:r>
        <w:fldChar w:fldCharType="separate"/>
      </w:r>
      <w:r>
        <w:t>3</w:t>
      </w:r>
      <w:r>
        <w:fldChar w:fldCharType="end"/>
      </w:r>
    </w:p>
    <w:p w14:paraId="69A5D3B5" w14:textId="04AEE34D" w:rsidR="00D86314" w:rsidRDefault="00D863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 w:rsidRPr="00EE4353">
        <w:rPr>
          <w:b/>
          <w:lang w:val="en-US"/>
        </w:rPr>
        <w:t>2</w:t>
      </w:r>
      <w:r>
        <w:tab/>
      </w:r>
      <w:r w:rsidR="00E7629E">
        <w:t>8</w:t>
      </w:r>
    </w:p>
    <w:p w14:paraId="58343C9C" w14:textId="6E8143CD" w:rsidR="00454152" w:rsidRPr="00454152" w:rsidRDefault="00D86314">
      <w:pPr>
        <w:pStyle w:val="TOC2"/>
        <w:rPr>
          <w:bCs/>
          <w:lang w:val="pt-BR"/>
        </w:rPr>
      </w:pPr>
      <w:r w:rsidRPr="00EE4353">
        <w:rPr>
          <w:b/>
          <w:lang w:val="pt-BR"/>
        </w:rPr>
        <w:t>2.3</w:t>
      </w:r>
      <w:r w:rsidR="00454152">
        <w:rPr>
          <w:b/>
          <w:lang w:val="pt-BR"/>
        </w:rPr>
        <w:t xml:space="preserve">            </w:t>
      </w:r>
      <w:r w:rsidR="00454152" w:rsidRPr="00EE4353">
        <w:rPr>
          <w:b/>
          <w:lang w:val="pt-BR"/>
        </w:rPr>
        <w:t xml:space="preserve">Change </w:t>
      </w:r>
      <w:r w:rsidR="00454152" w:rsidRPr="00EE4353">
        <w:rPr>
          <w:b/>
          <w:lang w:val="en-US"/>
        </w:rPr>
        <w:t>3</w:t>
      </w:r>
      <w:r w:rsidR="00454152">
        <w:tab/>
      </w:r>
      <w:r w:rsidR="00454152">
        <w:fldChar w:fldCharType="begin"/>
      </w:r>
      <w:r w:rsidR="00454152">
        <w:instrText xml:space="preserve"> PAGEREF _Toc140742503 \h </w:instrText>
      </w:r>
      <w:r w:rsidR="00454152">
        <w:fldChar w:fldCharType="separate"/>
      </w:r>
      <w:r w:rsidR="00454152">
        <w:t>9</w:t>
      </w:r>
      <w:r w:rsidR="00454152">
        <w:fldChar w:fldCharType="end"/>
      </w:r>
    </w:p>
    <w:p w14:paraId="6D75D057" w14:textId="48FF9FCC" w:rsidR="00454152" w:rsidRDefault="00454152" w:rsidP="004541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r>
        <w:tab/>
      </w:r>
      <w:r w:rsidR="00E7629E">
        <w:t>10</w:t>
      </w:r>
    </w:p>
    <w:p w14:paraId="5BC68B92" w14:textId="36B75FC1" w:rsidR="00454152" w:rsidRDefault="00454152" w:rsidP="004541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5</w:t>
      </w:r>
      <w:r>
        <w:tab/>
      </w:r>
      <w:r w:rsidR="00E7629E">
        <w:t>29</w:t>
      </w:r>
    </w:p>
    <w:p w14:paraId="3124383B" w14:textId="544116C8" w:rsidR="00454152" w:rsidRPr="00454152" w:rsidRDefault="00454152" w:rsidP="00454152">
      <w:pPr>
        <w:pStyle w:val="TOC2"/>
        <w:rPr>
          <w:bCs/>
          <w:lang w:val="pt-BR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 xml:space="preserve">6            </w:t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6</w:t>
      </w:r>
      <w:r>
        <w:tab/>
      </w:r>
      <w:r w:rsidR="00E7629E">
        <w:t>34</w:t>
      </w:r>
    </w:p>
    <w:p w14:paraId="19B7C05D" w14:textId="6013E8B2" w:rsidR="00D86314" w:rsidRDefault="00454152">
      <w:pPr>
        <w:pStyle w:val="TOC2"/>
      </w:pPr>
      <w:r>
        <w:rPr>
          <w:b/>
          <w:lang w:val="pt-BR"/>
        </w:rPr>
        <w:t>2.7</w:t>
      </w:r>
      <w:r w:rsidR="00D863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D86314" w:rsidRPr="00EE4353">
        <w:rPr>
          <w:b/>
          <w:lang w:val="pt-BR"/>
        </w:rPr>
        <w:t xml:space="preserve">Change </w:t>
      </w:r>
      <w:r>
        <w:rPr>
          <w:b/>
          <w:lang w:val="en-US"/>
        </w:rPr>
        <w:t>7</w:t>
      </w:r>
      <w:r w:rsidR="00D86314">
        <w:tab/>
      </w:r>
      <w:r w:rsidR="00E7629E">
        <w:t>3</w:t>
      </w:r>
      <w:r w:rsidR="00D86314">
        <w:fldChar w:fldCharType="begin"/>
      </w:r>
      <w:r w:rsidR="00D86314">
        <w:instrText xml:space="preserve"> PAGEREF _Toc140742503 \h </w:instrText>
      </w:r>
      <w:r w:rsidR="00D86314">
        <w:fldChar w:fldCharType="separate"/>
      </w:r>
      <w:r w:rsidR="00D86314">
        <w:t>9</w:t>
      </w:r>
      <w:r w:rsidR="00D86314">
        <w:fldChar w:fldCharType="end"/>
      </w:r>
    </w:p>
    <w:p w14:paraId="010C9321" w14:textId="2769B793" w:rsidR="00454152" w:rsidRDefault="00454152" w:rsidP="004541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8</w:t>
      </w:r>
      <w:r>
        <w:tab/>
      </w:r>
      <w:r w:rsidR="00E7629E">
        <w:t>40</w:t>
      </w:r>
    </w:p>
    <w:p w14:paraId="5A750D49" w14:textId="78530689" w:rsidR="00454152" w:rsidRDefault="00454152" w:rsidP="004541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9</w:t>
      </w:r>
      <w:r>
        <w:tab/>
      </w:r>
      <w:r w:rsidR="00E7629E">
        <w:t>42</w:t>
      </w:r>
    </w:p>
    <w:p w14:paraId="608247E2" w14:textId="77777777" w:rsidR="00454152" w:rsidRDefault="004541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</w:p>
    <w:p w14:paraId="395B820F" w14:textId="62D5A472" w:rsidR="00D86314" w:rsidRDefault="00D863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435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rFonts w:cs="Arial"/>
          <w:b/>
        </w:rPr>
        <w:t>Branches executed</w:t>
      </w:r>
      <w:r>
        <w:tab/>
      </w:r>
      <w:r w:rsidR="00671A30">
        <w:t>50</w:t>
      </w:r>
    </w:p>
    <w:p w14:paraId="06993DDD" w14:textId="189DCB21" w:rsidR="00D86314" w:rsidRDefault="00D863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43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_Toc140742505 \h </w:instrText>
      </w:r>
      <w:r>
        <w:fldChar w:fldCharType="separate"/>
      </w:r>
      <w:r w:rsidR="00671A30">
        <w:t>5</w:t>
      </w:r>
      <w:r>
        <w:t>1</w:t>
      </w:r>
      <w:r>
        <w:fldChar w:fldCharType="end"/>
      </w:r>
    </w:p>
    <w:p w14:paraId="3FE6F48B" w14:textId="59415E73" w:rsidR="00D86314" w:rsidRDefault="00D8631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rFonts w:cs="Arial"/>
          <w:b/>
        </w:rPr>
        <w:t>Mediatek MT68</w:t>
      </w:r>
      <w:r w:rsidR="00176F6E">
        <w:rPr>
          <w:rFonts w:cs="Arial"/>
          <w:b/>
        </w:rPr>
        <w:t>79</w:t>
      </w:r>
      <w:r>
        <w:tab/>
      </w:r>
      <w:r>
        <w:fldChar w:fldCharType="begin"/>
      </w:r>
      <w:r>
        <w:instrText xml:space="preserve"> PAGEREF _Toc140742506 \h </w:instrText>
      </w:r>
      <w:r>
        <w:fldChar w:fldCharType="separate"/>
      </w:r>
      <w:r w:rsidR="00671A30">
        <w:t>5</w:t>
      </w:r>
      <w:r>
        <w:t>1</w:t>
      </w:r>
      <w:r>
        <w:fldChar w:fldCharType="end"/>
      </w:r>
    </w:p>
    <w:p w14:paraId="1A404740" w14:textId="66F9D646" w:rsidR="00D86314" w:rsidRDefault="00D8631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435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_Toc140742507 \h </w:instrText>
      </w:r>
      <w:r>
        <w:fldChar w:fldCharType="separate"/>
      </w:r>
      <w:r w:rsidR="00671A30">
        <w:t>5</w:t>
      </w:r>
      <w:r>
        <w:t>1</w:t>
      </w:r>
      <w:r>
        <w:fldChar w:fldCharType="end"/>
      </w:r>
    </w:p>
    <w:p w14:paraId="325A0C2F" w14:textId="2EFA12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0742498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A12FB4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83422">
        <w:t>8.2.3.11.1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83422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0742499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912462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83422">
        <w:t>8.2.3.11.1</w:t>
      </w:r>
    </w:p>
    <w:p w14:paraId="763E129C" w14:textId="53F14F6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2939DF" w:rsidRPr="002939DF">
        <w:rPr>
          <w:rFonts w:cs="Arial"/>
          <w:lang w:eastAsia="ja-JP"/>
        </w:rPr>
        <w:t>iwd-TTCN3-B2022-09_D23wk</w:t>
      </w:r>
      <w:r w:rsidR="00D47DD0">
        <w:rPr>
          <w:rFonts w:cs="Arial"/>
          <w:lang w:eastAsia="ja-JP"/>
        </w:rPr>
        <w:t>37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1988248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633439">
        <w:rPr>
          <w:rFonts w:cs="Arial"/>
          <w:b/>
          <w:lang w:eastAsia="ja-JP"/>
        </w:rPr>
        <w:t>Mediatek MT68</w:t>
      </w:r>
      <w:r w:rsidR="00F70D24">
        <w:rPr>
          <w:rFonts w:cs="Arial"/>
          <w:b/>
          <w:lang w:eastAsia="ja-JP"/>
        </w:rPr>
        <w:t>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0742500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40742501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5FD03059" w:rsidR="00574BDF" w:rsidRPr="00DE6297" w:rsidRDefault="00DE6297" w:rsidP="009F41AD">
            <w:pPr>
              <w:spacing w:after="0"/>
              <w:rPr>
                <w:lang w:val="en-IN"/>
              </w:rPr>
            </w:pPr>
            <w:r w:rsidRPr="00DE6297">
              <w:rPr>
                <w:lang w:val="en-IN"/>
              </w:rPr>
              <w:t>f_EUTRA_SkipMeasGap</w:t>
            </w:r>
            <w:r w:rsidR="001B4DAE">
              <w:t>()</w:t>
            </w:r>
          </w:p>
        </w:tc>
      </w:tr>
      <w:tr w:rsidR="00574BDF" w14:paraId="07E9C6B8" w14:textId="77777777" w:rsidTr="00DE6297">
        <w:trPr>
          <w:trHeight w:val="68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37AA5201" w:rsidR="00B71D89" w:rsidRPr="00AC5B2C" w:rsidRDefault="00483464" w:rsidP="00AC5B2C">
            <w:pPr>
              <w:rPr>
                <w:rFonts w:ascii="Arial" w:hAnsi="Arial" w:cs="Arial"/>
                <w:lang w:val="en-IN" w:eastAsia="zh-CN"/>
              </w:rPr>
            </w:pPr>
            <w:r w:rsidRPr="00AC5B2C">
              <w:rPr>
                <w:rFonts w:ascii="Arial" w:hAnsi="Arial" w:cs="Arial"/>
                <w:lang w:eastAsia="zh-CN"/>
              </w:rPr>
              <w:t>Current TTC</w:t>
            </w:r>
            <w:r w:rsidR="00B71D89" w:rsidRPr="00AC5B2C">
              <w:rPr>
                <w:rFonts w:ascii="Arial" w:hAnsi="Arial" w:cs="Arial"/>
                <w:lang w:eastAsia="zh-CN"/>
              </w:rPr>
              <w:t>N</w:t>
            </w:r>
            <w:r w:rsidRPr="00AC5B2C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AC5B2C">
              <w:rPr>
                <w:rFonts w:ascii="Arial" w:hAnsi="Arial" w:cs="Arial"/>
                <w:lang w:eastAsia="zh-CN"/>
              </w:rPr>
              <w:t>n</w:t>
            </w:r>
            <w:r w:rsidRPr="00AC5B2C">
              <w:rPr>
                <w:rFonts w:ascii="Arial" w:hAnsi="Arial" w:cs="Arial"/>
                <w:lang w:eastAsia="zh-CN"/>
              </w:rPr>
              <w:t>ot implemented</w:t>
            </w:r>
            <w:r w:rsidR="00DE6297" w:rsidRPr="00AC5B2C">
              <w:rPr>
                <w:rFonts w:ascii="Arial" w:hAnsi="Arial" w:cs="Arial"/>
                <w:lang w:eastAsia="zh-CN"/>
              </w:rPr>
              <w:t xml:space="preserve"> to accommodate all</w:t>
            </w:r>
            <w:r w:rsidR="00AC5B2C">
              <w:rPr>
                <w:rFonts w:ascii="Arial" w:hAnsi="Arial" w:cs="Arial"/>
                <w:lang w:eastAsia="zh-CN"/>
              </w:rPr>
              <w:t xml:space="preserve"> measurment</w:t>
            </w:r>
            <w:r w:rsidR="00DE6297" w:rsidRPr="00AC5B2C">
              <w:rPr>
                <w:rFonts w:ascii="Arial" w:hAnsi="Arial" w:cs="Arial"/>
                <w:lang w:eastAsia="zh-CN"/>
              </w:rPr>
              <w:t xml:space="preserve"> gap patterns 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1C335B67" w:rsidR="00F6639D" w:rsidRDefault="00AC5B2C" w:rsidP="00AC5B2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Added changes below.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33C" w14:textId="77777777" w:rsidR="00AC5B2C" w:rsidRPr="00AC5B2C" w:rsidRDefault="00AC5B2C" w:rsidP="00AC5B2C">
            <w:pPr>
              <w:spacing w:after="0"/>
              <w:rPr>
                <w:rFonts w:ascii="Arial" w:hAnsi="Arial" w:cs="Arial"/>
                <w:lang w:val="en-IN"/>
              </w:rPr>
            </w:pPr>
            <w:r w:rsidRPr="00AC5B2C">
              <w:rPr>
                <w:rFonts w:ascii="Arial" w:hAnsi="Arial" w:cs="Arial"/>
                <w:lang w:val="en-IN"/>
              </w:rPr>
              <w:t>EUTRA_Timing</w:t>
            </w:r>
          </w:p>
          <w:p w14:paraId="66BAC860" w14:textId="4FD93FE8" w:rsidR="00574BDF" w:rsidRDefault="00574BDF" w:rsidP="009F41AD">
            <w:pPr>
              <w:spacing w:after="0"/>
              <w:rPr>
                <w:rFonts w:ascii="Arial" w:hAnsi="Arial" w:cs="Arial"/>
              </w:rPr>
            </w:pP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D12E" w14:textId="77777777" w:rsidR="00AC5B2C" w:rsidRDefault="00AC5B2C" w:rsidP="00AC5B2C">
            <w:r>
              <w:t>function f_EUTRA_SkipMeasGap(EUTRA_CellId_Type p_CellId,</w:t>
            </w:r>
          </w:p>
          <w:p w14:paraId="3E35955F" w14:textId="77777777" w:rsidR="00AC5B2C" w:rsidRDefault="00AC5B2C" w:rsidP="00AC5B2C">
            <w:r>
              <w:t xml:space="preserve">                               SubFrameTiming_Type p_SubFrameTiming) runs on EUTRA_PTC return SubFrameTiming_Type</w:t>
            </w:r>
          </w:p>
          <w:p w14:paraId="28B0382D" w14:textId="77777777" w:rsidR="00AC5B2C" w:rsidRDefault="00AC5B2C" w:rsidP="00AC5B2C">
            <w:r>
              <w:t xml:space="preserve">  { /* calculation of measurment gap acc to 36.331 cl. 5.5.2.9 depending on configuration as defined in 36.133 Table 8.1.2.1-1 */</w:t>
            </w:r>
          </w:p>
          <w:p w14:paraId="0B67E7F3" w14:textId="77777777" w:rsidR="00AC5B2C" w:rsidRDefault="00AC5B2C" w:rsidP="00AC5B2C">
            <w:r>
              <w:t xml:space="preserve">    var MeasGapCtrl_Type v_MeasGapCtrl := f_EUTRA_CellInfo_GetMeasGapCtrl(p_CellId);</w:t>
            </w:r>
          </w:p>
          <w:p w14:paraId="2C3A0156" w14:textId="77777777" w:rsidR="00AC5B2C" w:rsidRDefault="00AC5B2C" w:rsidP="00AC5B2C">
            <w:r>
              <w:t xml:space="preserve">    var SubFrameTiming_Type v_SubFrameTiming := p_SubFrameTiming;       // =&gt; per default the timing is not changed</w:t>
            </w:r>
          </w:p>
          <w:p w14:paraId="48521297" w14:textId="77777777" w:rsidR="00AC5B2C" w:rsidRDefault="00AC5B2C" w:rsidP="00AC5B2C">
            <w:r>
              <w:t xml:space="preserve">    var MeasGapConfig.setup.gapOffset v_MeasGapOffset;</w:t>
            </w:r>
          </w:p>
          <w:p w14:paraId="0F9FF63D" w14:textId="77777777" w:rsidR="00AC5B2C" w:rsidRDefault="00AC5B2C" w:rsidP="00AC5B2C">
            <w:r>
              <w:t xml:space="preserve">    var UInt_Type v_GapSfnPeriod;</w:t>
            </w:r>
          </w:p>
          <w:p w14:paraId="06B62B4D" w14:textId="77777777" w:rsidR="00AC5B2C" w:rsidRDefault="00AC5B2C" w:rsidP="00AC5B2C">
            <w:r>
              <w:lastRenderedPageBreak/>
              <w:t xml:space="preserve">    var UInt_Type v_GapOffset;</w:t>
            </w:r>
          </w:p>
          <w:p w14:paraId="15A7D1BD" w14:textId="77777777" w:rsidR="00AC5B2C" w:rsidRDefault="00AC5B2C" w:rsidP="00AC5B2C">
            <w:r>
              <w:t xml:space="preserve">    var UInt_Type v_SfnBase;</w:t>
            </w:r>
          </w:p>
          <w:p w14:paraId="6225EBF1" w14:textId="77777777" w:rsidR="00AC5B2C" w:rsidRDefault="00AC5B2C" w:rsidP="00AC5B2C">
            <w:r>
              <w:t xml:space="preserve">    var UInt_Type v_GapStart;</w:t>
            </w:r>
          </w:p>
          <w:p w14:paraId="63D963CD" w14:textId="77777777" w:rsidR="00AC5B2C" w:rsidRDefault="00AC5B2C" w:rsidP="00AC5B2C">
            <w:r>
              <w:t xml:space="preserve">    var UInt_Type v_GapEnd;</w:t>
            </w:r>
          </w:p>
          <w:p w14:paraId="25D694DA" w14:textId="77777777" w:rsidR="00AC5B2C" w:rsidRDefault="00AC5B2C" w:rsidP="00AC5B2C">
            <w:r>
              <w:t xml:space="preserve">    var UInt_Type v_SFN;</w:t>
            </w:r>
          </w:p>
          <w:p w14:paraId="34193FD2" w14:textId="77777777" w:rsidR="00AC5B2C" w:rsidRDefault="00AC5B2C" w:rsidP="00AC5B2C">
            <w:r>
              <w:t xml:space="preserve">    var UInt_Type v_Subframes;</w:t>
            </w:r>
          </w:p>
          <w:p w14:paraId="47B21FD9" w14:textId="77777777" w:rsidR="00AC5B2C" w:rsidRDefault="00AC5B2C" w:rsidP="00AC5B2C"/>
          <w:p w14:paraId="177CA964" w14:textId="77777777" w:rsidR="00AC5B2C" w:rsidRDefault="00AC5B2C" w:rsidP="00AC5B2C">
            <w:r>
              <w:t xml:space="preserve">    if (ischosen(v_MeasGapCtrl.Config.R8andLater.measGapConfig.setup)) {   // @sic R5w190112 sic@ */</w:t>
            </w:r>
          </w:p>
          <w:p w14:paraId="247B27D6" w14:textId="77777777" w:rsidR="00AC5B2C" w:rsidRDefault="00AC5B2C" w:rsidP="00AC5B2C">
            <w:r>
              <w:t xml:space="preserve">      v_MeasGapOffset := v_MeasGapCtrl.Config.R8andLater.measGapConfig.setup.gapOffset;</w:t>
            </w:r>
          </w:p>
          <w:p w14:paraId="23B413A9" w14:textId="77777777" w:rsidR="00AC5B2C" w:rsidRDefault="00AC5B2C" w:rsidP="00AC5B2C">
            <w:r>
              <w:t xml:space="preserve">      if (match(true, v_MeasGapCtrl.Config.R8andLater.mgta)) {</w:t>
            </w:r>
          </w:p>
          <w:p w14:paraId="4E6308D8" w14:textId="77777777" w:rsidR="00AC5B2C" w:rsidRDefault="00AC5B2C" w:rsidP="00AC5B2C">
            <w:r>
              <w:t xml:space="preserve">        FatalError(__FILE__, __LINE__, "f_EUTRA_SkipMeasGap: Measurement gap timing advance not supported for scheduled transmissions");</w:t>
            </w:r>
          </w:p>
          <w:p w14:paraId="48572720" w14:textId="77777777" w:rsidR="00AC5B2C" w:rsidRDefault="00AC5B2C" w:rsidP="00AC5B2C">
            <w:r>
              <w:t xml:space="preserve">      }</w:t>
            </w:r>
          </w:p>
          <w:p w14:paraId="5284DC9A" w14:textId="77777777" w:rsidR="00AC5B2C" w:rsidRDefault="00AC5B2C" w:rsidP="00AC5B2C">
            <w:r>
              <w:t xml:space="preserve">    } else {</w:t>
            </w:r>
          </w:p>
          <w:p w14:paraId="4E0FE1F3" w14:textId="77777777" w:rsidR="00AC5B2C" w:rsidRDefault="00AC5B2C" w:rsidP="00AC5B2C">
            <w:r>
              <w:t xml:space="preserve">      FatalError(__FILE__, __LINE__, "Unknown configuration");</w:t>
            </w:r>
          </w:p>
          <w:p w14:paraId="525C1798" w14:textId="77777777" w:rsidR="00AC5B2C" w:rsidRDefault="00AC5B2C" w:rsidP="00AC5B2C">
            <w:r>
              <w:t xml:space="preserve">    }</w:t>
            </w:r>
          </w:p>
          <w:p w14:paraId="320206C6" w14:textId="77777777" w:rsidR="00AC5B2C" w:rsidRDefault="00AC5B2C" w:rsidP="00AC5B2C"/>
          <w:p w14:paraId="12CAAAA1" w14:textId="77777777" w:rsidR="00AC5B2C" w:rsidRDefault="00AC5B2C" w:rsidP="00AC5B2C">
            <w:r>
              <w:t xml:space="preserve">    if (isbound(v_MeasGapOffset)) {</w:t>
            </w:r>
          </w:p>
          <w:p w14:paraId="0400AE05" w14:textId="77777777" w:rsidR="00AC5B2C" w:rsidRDefault="00AC5B2C" w:rsidP="00AC5B2C">
            <w:r>
              <w:t xml:space="preserve">      if (ischosen(v_MeasGapOffset.gp0)) {</w:t>
            </w:r>
          </w:p>
          <w:p w14:paraId="2920ACE4" w14:textId="77777777" w:rsidR="00AC5B2C" w:rsidRDefault="00AC5B2C" w:rsidP="00AC5B2C">
            <w:r>
              <w:t xml:space="preserve">        v_GapSfnPeriod := 4;</w:t>
            </w:r>
          </w:p>
          <w:p w14:paraId="65956DB5" w14:textId="77777777" w:rsidR="00AC5B2C" w:rsidRDefault="00AC5B2C" w:rsidP="00AC5B2C">
            <w:r>
              <w:t xml:space="preserve">        v_GapOffset := v_MeasGapOffset.gp0;</w:t>
            </w:r>
          </w:p>
          <w:p w14:paraId="309EB283" w14:textId="77777777" w:rsidR="00AC5B2C" w:rsidRDefault="00AC5B2C" w:rsidP="00AC5B2C">
            <w:r>
              <w:t xml:space="preserve">      }</w:t>
            </w:r>
          </w:p>
          <w:p w14:paraId="53332BCC" w14:textId="77777777" w:rsidR="00AC5B2C" w:rsidRDefault="00AC5B2C" w:rsidP="00AC5B2C">
            <w:r>
              <w:t xml:space="preserve">      else if (ischosen(v_MeasGapOffset.gp1)) {</w:t>
            </w:r>
          </w:p>
          <w:p w14:paraId="6D2413A3" w14:textId="77777777" w:rsidR="00AC5B2C" w:rsidRDefault="00AC5B2C" w:rsidP="00AC5B2C">
            <w:r>
              <w:t xml:space="preserve">        v_GapSfnPeriod := 8;</w:t>
            </w:r>
          </w:p>
          <w:p w14:paraId="1C124EF3" w14:textId="77777777" w:rsidR="00AC5B2C" w:rsidRDefault="00AC5B2C" w:rsidP="00AC5B2C">
            <w:r>
              <w:t xml:space="preserve">        v_GapOffset := v_MeasGapOffset.gp1;</w:t>
            </w:r>
          </w:p>
          <w:p w14:paraId="548BF73C" w14:textId="3AE0CD13" w:rsidR="00AC5B2C" w:rsidRDefault="00AC5B2C" w:rsidP="00AC5B2C">
            <w:r>
              <w:t xml:space="preserve">      }</w:t>
            </w:r>
          </w:p>
          <w:p w14:paraId="18989782" w14:textId="77777777" w:rsidR="00AC5B2C" w:rsidRDefault="00AC5B2C" w:rsidP="00AC5B2C">
            <w:r>
              <w:t xml:space="preserve">      else {</w:t>
            </w:r>
          </w:p>
          <w:p w14:paraId="30F9207B" w14:textId="77777777" w:rsidR="00AC5B2C" w:rsidRDefault="00AC5B2C" w:rsidP="00AC5B2C">
            <w:r>
              <w:t xml:space="preserve">        FatalError(__FILE__, __LINE__, "f_EUTRA_SkipMeasGap: unknown MeasGap configuration");</w:t>
            </w:r>
          </w:p>
          <w:p w14:paraId="605FE8BF" w14:textId="77777777" w:rsidR="00AC5B2C" w:rsidRDefault="00AC5B2C" w:rsidP="00AC5B2C">
            <w:r>
              <w:t xml:space="preserve">      }</w:t>
            </w:r>
          </w:p>
          <w:p w14:paraId="5A70CDF6" w14:textId="77777777" w:rsidR="00AC5B2C" w:rsidRDefault="00AC5B2C" w:rsidP="00AC5B2C">
            <w:r>
              <w:t xml:space="preserve">      </w:t>
            </w:r>
          </w:p>
          <w:p w14:paraId="349A49C2" w14:textId="77777777" w:rsidR="00AC5B2C" w:rsidRDefault="00AC5B2C" w:rsidP="00AC5B2C">
            <w:r>
              <w:t xml:space="preserve">      v_SFN := p_SubFrameTiming.SFN.Number;</w:t>
            </w:r>
          </w:p>
          <w:p w14:paraId="1E0C66D4" w14:textId="77777777" w:rsidR="00AC5B2C" w:rsidRDefault="00AC5B2C" w:rsidP="00AC5B2C">
            <w:r>
              <w:t xml:space="preserve">      v_Subframes := (v_SFN * 10) + p_SubFrameTiming.Subframe.Number;</w:t>
            </w:r>
          </w:p>
          <w:p w14:paraId="5CD19434" w14:textId="77777777" w:rsidR="00AC5B2C" w:rsidRDefault="00AC5B2C" w:rsidP="00AC5B2C">
            <w:r>
              <w:t xml:space="preserve">      v_SfnBase := (v_SFN / v_GapSfnPeriod) * v_GapSfnPeriod;   // SFN rounded down to the next multiple of v_GapSfnPeriod</w:t>
            </w:r>
          </w:p>
          <w:p w14:paraId="6F2F69C7" w14:textId="77777777" w:rsidR="00AC5B2C" w:rsidRDefault="00AC5B2C" w:rsidP="00AC5B2C">
            <w:r>
              <w:t xml:space="preserve">      v_GapStart := (v_SfnBase * 10) + v_GapOffset;             // start of the next gap in subframes</w:t>
            </w:r>
          </w:p>
          <w:p w14:paraId="08F9DDCC" w14:textId="77777777" w:rsidR="00AC5B2C" w:rsidRDefault="00AC5B2C" w:rsidP="00AC5B2C">
            <w:r>
              <w:lastRenderedPageBreak/>
              <w:t xml:space="preserve">      v_GapEnd := v_GapStart + 6;                               // end of the next gap in subframes (acc. 36.133 Table 8.1.2.1-1 MeasurementGapLength is 6ms for both configurations)</w:t>
            </w:r>
          </w:p>
          <w:p w14:paraId="74BEA12A" w14:textId="77777777" w:rsidR="00AC5B2C" w:rsidRDefault="00AC5B2C" w:rsidP="00AC5B2C">
            <w:r>
              <w:t xml:space="preserve">      if ((v_GapStart &lt;= v_Subframes) and (v_Subframes &lt; v_GapEnd)) {</w:t>
            </w:r>
          </w:p>
          <w:p w14:paraId="5039C217" w14:textId="77777777" w:rsidR="00AC5B2C" w:rsidRDefault="00AC5B2C" w:rsidP="00AC5B2C">
            <w:r>
              <w:t xml:space="preserve">        v_SFN := (v_SFN + 1);  // @sic R5w160204r1 sic@</w:t>
            </w:r>
          </w:p>
          <w:p w14:paraId="52D7D3AE" w14:textId="77777777" w:rsidR="00AC5B2C" w:rsidRDefault="00AC5B2C" w:rsidP="00AC5B2C">
            <w:r>
              <w:t xml:space="preserve">        v_SubFrameTiming.SFN.Number := v_SFN mod 1024;</w:t>
            </w:r>
          </w:p>
          <w:p w14:paraId="3CE0A68F" w14:textId="77777777" w:rsidR="00AC5B2C" w:rsidRDefault="00AC5B2C" w:rsidP="00AC5B2C">
            <w:r>
              <w:t xml:space="preserve">        v_SubFrameTiming.HSFN.Number := (v_SubFrameTiming.HSFN.Number + (v_SFN / 1024)) mod 1024; // @sic R5w160204r1 sic@</w:t>
            </w:r>
          </w:p>
          <w:p w14:paraId="11628874" w14:textId="77777777" w:rsidR="00AC5B2C" w:rsidRDefault="00AC5B2C" w:rsidP="00AC5B2C">
            <w:r>
              <w:t xml:space="preserve">      }</w:t>
            </w:r>
          </w:p>
          <w:p w14:paraId="0C198F14" w14:textId="77777777" w:rsidR="00AC5B2C" w:rsidRDefault="00AC5B2C" w:rsidP="00AC5B2C">
            <w:r>
              <w:t xml:space="preserve">    }</w:t>
            </w:r>
          </w:p>
          <w:p w14:paraId="4B92A9F0" w14:textId="77777777" w:rsidR="00AC5B2C" w:rsidRDefault="00AC5B2C" w:rsidP="00AC5B2C">
            <w:r>
              <w:t xml:space="preserve">    return v_SubFrameTiming;</w:t>
            </w:r>
          </w:p>
          <w:p w14:paraId="22091826" w14:textId="548E3474" w:rsidR="00574BDF" w:rsidRDefault="00AC5B2C" w:rsidP="00AC5B2C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010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function f_EUTRA_SkipMeasGap(EUTRA_CellId_Type p_CellId,</w:t>
            </w:r>
          </w:p>
          <w:p w14:paraId="4FD23DA4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                       SubFrameTiming_Type p_SubFrameTiming) runs on EUTRA_PTC return SubFrameTiming_Type</w:t>
            </w:r>
          </w:p>
          <w:p w14:paraId="4F93A853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{ /* calculation of measurment gap acc to 36.331 cl. 5.5.2.9 depending on configuration as defined in 36.133 Table 8.1.2.1-1 */</w:t>
            </w:r>
          </w:p>
          <w:p w14:paraId="6EAD59A2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MeasGapCtrl_Type v_MeasGapCtrl := f_EUTRA_CellInfo_GetMeasGapCtrl(p_CellId);</w:t>
            </w:r>
          </w:p>
          <w:p w14:paraId="0B5481C2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SubFrameTiming_Type v_SubFrameTiming := p_SubFrameTiming;       // =&gt; per default the timing is not changed</w:t>
            </w:r>
          </w:p>
          <w:p w14:paraId="4402A42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MeasGapConfig.setup.gapOffset v_MeasGapOffset;</w:t>
            </w:r>
          </w:p>
          <w:p w14:paraId="34603A3F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UInt_Type v_GapSfnPeriod;</w:t>
            </w:r>
          </w:p>
          <w:p w14:paraId="6AA740B3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UInt_Type v_GapOffset;</w:t>
            </w:r>
          </w:p>
          <w:p w14:paraId="2D6A0D9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UInt_Type v_SfnBase;</w:t>
            </w:r>
          </w:p>
          <w:p w14:paraId="5898F9CE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UInt_Type v_GapStart;</w:t>
            </w:r>
          </w:p>
          <w:p w14:paraId="7FB42F65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UInt_Type v_GapEnd;</w:t>
            </w:r>
          </w:p>
          <w:p w14:paraId="3E8B348C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UInt_Type v_SFN;</w:t>
            </w:r>
          </w:p>
          <w:p w14:paraId="7D6BA643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var UInt_Type v_Subframes;</w:t>
            </w:r>
          </w:p>
          <w:p w14:paraId="25D65C84" w14:textId="77777777" w:rsidR="00AC5B2C" w:rsidRPr="00AC5B2C" w:rsidRDefault="00AC5B2C" w:rsidP="00AC5B2C">
            <w:pPr>
              <w:rPr>
                <w:lang w:val="en-IN"/>
              </w:rPr>
            </w:pPr>
          </w:p>
          <w:p w14:paraId="2BA7F751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if (ischosen(v_MeasGapCtrl.Config.R8andLater.measGapConfig.setup)) {   // @sic R5w190112 sic@ */</w:t>
            </w:r>
          </w:p>
          <w:p w14:paraId="65C79D3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v_MeasGapOffset := v_MeasGapCtrl.Config.R8andLater.measGapConfig.setup.gapOffset;</w:t>
            </w:r>
          </w:p>
          <w:p w14:paraId="35E72910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if (match(true, v_MeasGapCtrl.Config.R8andLater.mgta)) {</w:t>
            </w:r>
          </w:p>
          <w:p w14:paraId="001F1BB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FatalError(__FILE__, __LINE__, "f_EUTRA_SkipMeasGap: Measurement gap timing advance not supported for scheduled transmissions");</w:t>
            </w:r>
          </w:p>
          <w:p w14:paraId="4477DBBB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45356602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} else {</w:t>
            </w:r>
          </w:p>
          <w:p w14:paraId="2C97311F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lastRenderedPageBreak/>
              <w:t>      FatalError(__FILE__, __LINE__, "Unknown configuration");</w:t>
            </w:r>
          </w:p>
          <w:p w14:paraId="3F44364C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}</w:t>
            </w:r>
          </w:p>
          <w:p w14:paraId="36E3D8C0" w14:textId="77777777" w:rsidR="00AC5B2C" w:rsidRPr="00AC5B2C" w:rsidRDefault="00AC5B2C" w:rsidP="00AC5B2C">
            <w:pPr>
              <w:rPr>
                <w:lang w:val="en-IN"/>
              </w:rPr>
            </w:pPr>
          </w:p>
          <w:p w14:paraId="5DFF211A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if (isbound(v_MeasGapOffset)) {</w:t>
            </w:r>
          </w:p>
          <w:p w14:paraId="1FA5DD1B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if (ischosen(v_MeasGapOffset.gp0)) {</w:t>
            </w:r>
          </w:p>
          <w:p w14:paraId="3920158C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v_GapSfnPeriod := 4;</w:t>
            </w:r>
          </w:p>
          <w:p w14:paraId="1EE7734E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v_GapOffset := v_MeasGapOffset.gp0;</w:t>
            </w:r>
          </w:p>
          <w:p w14:paraId="303F29D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0234E0EB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else if (ischosen(v_MeasGapOffset.gp1)) {</w:t>
            </w:r>
          </w:p>
          <w:p w14:paraId="41A5599C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v_GapSfnPeriod := 8;</w:t>
            </w:r>
          </w:p>
          <w:p w14:paraId="7F6B7F0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v_GapOffset := v_MeasGapOffset.gp1;</w:t>
            </w:r>
          </w:p>
          <w:p w14:paraId="59F519B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2AE86A2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lang w:val="en-IN"/>
              </w:rPr>
              <w:t xml:space="preserve">      </w:t>
            </w:r>
            <w:r w:rsidRPr="00AC5B2C">
              <w:rPr>
                <w:highlight w:val="yellow"/>
                <w:lang w:val="en-IN"/>
              </w:rPr>
              <w:t>else if (ischosen(v_MeasGapOffset.gp2_r14)) {</w:t>
            </w:r>
          </w:p>
          <w:p w14:paraId="313D50DB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4;</w:t>
            </w:r>
          </w:p>
          <w:p w14:paraId="1853B09C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v_GapOffset := v_MeasGapOffset.gp2_r14;</w:t>
            </w:r>
          </w:p>
          <w:p w14:paraId="5DAB1C59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086B6DB5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(ischosen(v_MeasGapOffset.gp3_r14)) {</w:t>
            </w:r>
          </w:p>
          <w:p w14:paraId="1C5C7765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8;</w:t>
            </w:r>
          </w:p>
          <w:p w14:paraId="225D31D7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v_GapOffset := v_MeasGapOffset.gp3_r14;</w:t>
            </w:r>
          </w:p>
          <w:p w14:paraId="6C4DB7E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7C951EF6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(ischosen(v_MeasGapOffset.gp4_r15)) {</w:t>
            </w:r>
          </w:p>
          <w:p w14:paraId="7FD1C1EB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2;</w:t>
            </w:r>
          </w:p>
          <w:p w14:paraId="2D094CA2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v_GapOffset := v_MeasGapOffset.gp4_r15;</w:t>
            </w:r>
          </w:p>
          <w:p w14:paraId="58CDAADB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652082C0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(ischosen(v_MeasGapOffset.gp5_r15)) {</w:t>
            </w:r>
          </w:p>
          <w:p w14:paraId="2B44EEDF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16;</w:t>
            </w:r>
          </w:p>
          <w:p w14:paraId="0E8CA2CD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v_GapOffset := v_MeasGapOffset.gp5_r15;</w:t>
            </w:r>
          </w:p>
          <w:p w14:paraId="444E5861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0CA16D23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(ischosen(v_MeasGapOffset.gp6_r15)) {</w:t>
            </w:r>
          </w:p>
          <w:p w14:paraId="27E4A0C6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2;</w:t>
            </w:r>
          </w:p>
          <w:p w14:paraId="08F8833B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v_GapOffset := v_MeasGapOffset.gp6_r15;</w:t>
            </w:r>
          </w:p>
          <w:p w14:paraId="40CF23DC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659F75F4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(ischosen(v_MeasGapOffset.gp7_r15)) {</w:t>
            </w:r>
          </w:p>
          <w:p w14:paraId="317CF2F9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4;</w:t>
            </w:r>
          </w:p>
          <w:p w14:paraId="2182126D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lastRenderedPageBreak/>
              <w:t>        v_GapOffset := v_MeasGapOffset.gp7_r15;</w:t>
            </w:r>
          </w:p>
          <w:p w14:paraId="16099C84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09C6414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(ischosen(v_MeasGapOffset.gp8_r15)) {</w:t>
            </w:r>
          </w:p>
          <w:p w14:paraId="15C32C05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8;</w:t>
            </w:r>
          </w:p>
          <w:p w14:paraId="7B7C6C84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v_GapOffset := v_MeasGapOffset.gp8_r15;</w:t>
            </w:r>
          </w:p>
          <w:p w14:paraId="6F5C06B3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3879FFE2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(ischosen(v_MeasGapOffset.gp9_r15)) {</w:t>
            </w:r>
          </w:p>
          <w:p w14:paraId="3B5A4882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16;</w:t>
            </w:r>
          </w:p>
          <w:p w14:paraId="119C810A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v_GapOffset := v_MeasGapOffset.gp9_r15;</w:t>
            </w:r>
          </w:p>
          <w:p w14:paraId="3C0F1FFE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2B4B386E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(ischosen(v_MeasGapOffset.gp10_r15)) {</w:t>
            </w:r>
          </w:p>
          <w:p w14:paraId="7FC08FAD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2;</w:t>
            </w:r>
          </w:p>
          <w:p w14:paraId="1954D723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v_GapOffset := v_MeasGapOffset.gp10_r15;</w:t>
            </w:r>
          </w:p>
          <w:p w14:paraId="66CE13C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0AD9D71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(ischosen(v_MeasGapOffset.gp11_r15)) {</w:t>
            </w:r>
          </w:p>
          <w:p w14:paraId="621D7BB9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v_GapSfnPeriod := 16;</w:t>
            </w:r>
          </w:p>
          <w:p w14:paraId="20205767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  v_GapOffset := v_MeasGapOffset.gp11_r15;</w:t>
            </w:r>
          </w:p>
          <w:p w14:paraId="13C5D32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27432723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else {</w:t>
            </w:r>
          </w:p>
          <w:p w14:paraId="56412F9F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FatalError(__FILE__, __LINE__, "f_EUTRA_SkipMeasGap: unknown MeasGap configuration");</w:t>
            </w:r>
          </w:p>
          <w:p w14:paraId="1DCCD2A9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55BA6673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</w:t>
            </w:r>
          </w:p>
          <w:p w14:paraId="6AF9276F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v_SFN := p_SubFrameTiming.SFN.Number;</w:t>
            </w:r>
          </w:p>
          <w:p w14:paraId="736ACF79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v_Subframes := (v_SFN * 10) + p_SubFrameTiming.Subframe.Number;</w:t>
            </w:r>
          </w:p>
          <w:p w14:paraId="63A6426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v_SfnBase := (v_SFN / v_GapSfnPeriod) * v_GapSfnPeriod;   // SFN rounded down to the next multiple of v_GapSfnPeriod</w:t>
            </w:r>
          </w:p>
          <w:p w14:paraId="7C4F37F8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v_GapStart := (v_SfnBase * 10) + v_GapOffset;             // start of the next gap in subframes</w:t>
            </w:r>
          </w:p>
          <w:p w14:paraId="06232646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v_GapEnd := v_GapStart + 6;                               // end of the next gap in subframes (acc. 36.133 Table 8.1.2.1-1 MeasurementGapLength is 6ms for both configurations)</w:t>
            </w:r>
          </w:p>
          <w:p w14:paraId="0D80049A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if ((v_GapStart &lt;= v_Subframes) and (v_Subframes &lt; v_GapEnd)) {</w:t>
            </w:r>
          </w:p>
          <w:p w14:paraId="033D5221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v_SFN := (v_SFN + 1);  // @sic R5w160204r1 sic@</w:t>
            </w:r>
          </w:p>
          <w:p w14:paraId="628468B8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v_SubFrameTiming.SFN.Number := v_SFN mod 1024;</w:t>
            </w:r>
          </w:p>
          <w:p w14:paraId="0CB2458C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v_SubFrameTiming.HSFN.Number := (v_SubFrameTiming.HSFN.Number + (v_SFN / 1024)) mod 1024; // @sic R5w160204r1 sic@</w:t>
            </w:r>
          </w:p>
          <w:p w14:paraId="2E22C92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078BA6FA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}</w:t>
            </w:r>
          </w:p>
          <w:p w14:paraId="13917514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lastRenderedPageBreak/>
              <w:t>    return v_SubFrameTiming;</w:t>
            </w:r>
          </w:p>
          <w:p w14:paraId="4E4532D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}</w:t>
            </w:r>
          </w:p>
          <w:p w14:paraId="4C11665C" w14:textId="6549AD74" w:rsidR="00574BDF" w:rsidRDefault="00574BDF" w:rsidP="00952BCF"/>
        </w:tc>
      </w:tr>
    </w:tbl>
    <w:p w14:paraId="6D8D7903" w14:textId="586F0E33" w:rsidR="00FC2058" w:rsidRDefault="00FC2058" w:rsidP="00FC2058"/>
    <w:p w14:paraId="1CBD73A2" w14:textId="430BB7C9" w:rsidR="006479B6" w:rsidRDefault="006479B6" w:rsidP="006479B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40742503"/>
      <w:r>
        <w:rPr>
          <w:b/>
          <w:lang w:val="pt-BR"/>
        </w:rPr>
        <w:t xml:space="preserve">Change </w:t>
      </w:r>
      <w:bookmarkEnd w:id="10"/>
      <w:r w:rsidR="00A26904">
        <w:rPr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9B6" w14:paraId="6C5C70AF" w14:textId="77777777" w:rsidTr="00E5004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DC27" w14:textId="77777777" w:rsidR="006479B6" w:rsidRDefault="006479B6" w:rsidP="00E500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7D30" w14:textId="77777777" w:rsidR="0055250F" w:rsidRPr="0055250F" w:rsidRDefault="0055250F" w:rsidP="0055250F">
            <w:pPr>
              <w:spacing w:after="0"/>
              <w:rPr>
                <w:rFonts w:ascii="Arial" w:hAnsi="Arial" w:cs="Arial"/>
                <w:lang w:val="en-IN"/>
              </w:rPr>
            </w:pPr>
            <w:r w:rsidRPr="0055250F">
              <w:rPr>
                <w:rFonts w:ascii="Arial" w:hAnsi="Arial" w:cs="Arial"/>
                <w:lang w:val="en-IN"/>
              </w:rPr>
              <w:t>f_EUTRA_ENDC_DeriveSupportedGapsFromPics()</w:t>
            </w:r>
          </w:p>
          <w:p w14:paraId="344F96E4" w14:textId="7E718287" w:rsidR="006479B6" w:rsidRPr="00D86314" w:rsidRDefault="006479B6" w:rsidP="00E50046">
            <w:pPr>
              <w:spacing w:after="0"/>
              <w:rPr>
                <w:rFonts w:ascii="Arial" w:hAnsi="Arial" w:cs="Arial"/>
              </w:rPr>
            </w:pPr>
          </w:p>
        </w:tc>
      </w:tr>
      <w:tr w:rsidR="006479B6" w14:paraId="597CF004" w14:textId="77777777" w:rsidTr="00E5004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CAD5" w14:textId="77777777" w:rsidR="006479B6" w:rsidRDefault="006479B6" w:rsidP="00E500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E87" w14:textId="7B79849B" w:rsidR="006479B6" w:rsidRPr="0055250F" w:rsidRDefault="0055250F" w:rsidP="005525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8-bit variable is required rather than 10-bit </w:t>
            </w:r>
            <w:r w:rsidR="00E857CA">
              <w:rPr>
                <w:rFonts w:ascii="Arial" w:hAnsi="Arial" w:cs="Arial"/>
              </w:rPr>
              <w:t xml:space="preserve">because only Eight pic/pixit are used here </w:t>
            </w:r>
          </w:p>
        </w:tc>
      </w:tr>
      <w:tr w:rsidR="006479B6" w14:paraId="3BAB449D" w14:textId="77777777" w:rsidTr="00E500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B487" w14:textId="77777777" w:rsidR="006479B6" w:rsidRDefault="006479B6" w:rsidP="00E500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682D" w14:textId="581432CE" w:rsidR="006479B6" w:rsidRPr="003D4E6C" w:rsidRDefault="0055250F" w:rsidP="00D86314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</w:rPr>
              <w:t>Added B8_type instead B10_type</w:t>
            </w:r>
          </w:p>
        </w:tc>
      </w:tr>
      <w:tr w:rsidR="006479B6" w14:paraId="2F401E22" w14:textId="77777777" w:rsidTr="00E500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12B4" w14:textId="77777777" w:rsidR="006479B6" w:rsidRDefault="006479B6" w:rsidP="00E500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5642" w14:textId="45690A45" w:rsidR="006479B6" w:rsidRDefault="00E857CA" w:rsidP="00E50046">
            <w:pPr>
              <w:spacing w:after="0"/>
              <w:rPr>
                <w:rFonts w:ascii="Arial" w:hAnsi="Arial" w:cs="Arial"/>
              </w:rPr>
            </w:pPr>
            <w:r w:rsidRPr="00080668">
              <w:rPr>
                <w:rFonts w:ascii="Arial" w:hAnsi="Arial" w:cs="Arial"/>
              </w:rPr>
              <w:t>RRCMeasurement_ENDC_EUTRA</w:t>
            </w:r>
          </w:p>
        </w:tc>
      </w:tr>
      <w:tr w:rsidR="006479B6" w14:paraId="7EF2EB8C" w14:textId="77777777" w:rsidTr="00E500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D75E" w14:textId="77777777" w:rsidR="006479B6" w:rsidRDefault="006479B6" w:rsidP="00E5004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2E5" w14:textId="77777777" w:rsidR="006479B6" w:rsidRDefault="006479B6" w:rsidP="00E50046">
            <w:pPr>
              <w:rPr>
                <w:rFonts w:ascii="Arial" w:hAnsi="Arial"/>
                <w:highlight w:val="cyan"/>
              </w:rPr>
            </w:pPr>
          </w:p>
        </w:tc>
      </w:tr>
    </w:tbl>
    <w:p w14:paraId="48434A7A" w14:textId="77777777" w:rsidR="006479B6" w:rsidRDefault="006479B6" w:rsidP="006479B6"/>
    <w:p w14:paraId="588D0475" w14:textId="77777777" w:rsidR="006479B6" w:rsidRDefault="006479B6" w:rsidP="006479B6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479B6" w14:paraId="23A52FBC" w14:textId="77777777" w:rsidTr="00E5004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7F9" w14:textId="61BCD485" w:rsidR="00E857CA" w:rsidRDefault="00E857CA" w:rsidP="00E857CA">
            <w:r>
              <w:t>function f_EUTRA_ENDC_DeriveSupportedGapsFromPics() return B10_Type</w:t>
            </w:r>
          </w:p>
          <w:p w14:paraId="588D8E73" w14:textId="77777777" w:rsidR="00E857CA" w:rsidRDefault="00E857CA" w:rsidP="00E857CA">
            <w:r>
              <w:t xml:space="preserve">  {</w:t>
            </w:r>
          </w:p>
          <w:p w14:paraId="499EA4F3" w14:textId="263A0DA5" w:rsidR="00E857CA" w:rsidRDefault="00E857CA" w:rsidP="00E857CA">
            <w:r>
              <w:t xml:space="preserve">    var B10_Type v_SupportedGapPatterns   :=  f_ConvertBoolToBit(pc_gp11_en_dc) &amp;</w:t>
            </w:r>
          </w:p>
          <w:p w14:paraId="662AC994" w14:textId="77777777" w:rsidR="00E857CA" w:rsidRDefault="00E857CA" w:rsidP="00E857CA">
            <w:r>
              <w:t xml:space="preserve">                                             f_ConvertBoolToBit(pc_gp10_en_dc) &amp;</w:t>
            </w:r>
          </w:p>
          <w:p w14:paraId="128421AA" w14:textId="77777777" w:rsidR="00E857CA" w:rsidRDefault="00E857CA" w:rsidP="00E857CA">
            <w:r>
              <w:t xml:space="preserve">                                             f_ConvertBoolToBit(pc_gp9_en_dc) &amp;</w:t>
            </w:r>
          </w:p>
          <w:p w14:paraId="720C23A3" w14:textId="77777777" w:rsidR="00E857CA" w:rsidRDefault="00E857CA" w:rsidP="00E857CA">
            <w:r>
              <w:t xml:space="preserve">                                             f_ConvertBoolToBit(pc_gp8_en_dc) &amp;</w:t>
            </w:r>
          </w:p>
          <w:p w14:paraId="56C01CD9" w14:textId="77777777" w:rsidR="00E857CA" w:rsidRDefault="00E857CA" w:rsidP="00E857CA">
            <w:r>
              <w:t xml:space="preserve">                                             f_ConvertBoolToBit(pc_gp7_en_dc) &amp;</w:t>
            </w:r>
          </w:p>
          <w:p w14:paraId="231F9BC2" w14:textId="77777777" w:rsidR="00E857CA" w:rsidRDefault="00E857CA" w:rsidP="00E857CA">
            <w:r>
              <w:t xml:space="preserve">                                             f_ConvertBoolToBit(pc_gp6_en_dc) &amp;</w:t>
            </w:r>
          </w:p>
          <w:p w14:paraId="0EA71CAC" w14:textId="77777777" w:rsidR="00E857CA" w:rsidRDefault="00E857CA" w:rsidP="00E857CA">
            <w:r>
              <w:t xml:space="preserve">                                             f_ConvertBoolToBit(pc_gp5_en_dc) &amp;</w:t>
            </w:r>
          </w:p>
          <w:p w14:paraId="3C03B8FE" w14:textId="77777777" w:rsidR="00E857CA" w:rsidRDefault="00E857CA" w:rsidP="00E857CA">
            <w:r>
              <w:t xml:space="preserve">                                             f_ConvertBoolToBit(pc_gp4_en_dc);</w:t>
            </w:r>
          </w:p>
          <w:p w14:paraId="75DCBF30" w14:textId="77777777" w:rsidR="00E857CA" w:rsidRDefault="00E857CA" w:rsidP="00E857CA"/>
          <w:p w14:paraId="309F8941" w14:textId="77777777" w:rsidR="00E857CA" w:rsidRDefault="00E857CA" w:rsidP="00E857CA">
            <w:r>
              <w:t xml:space="preserve">    return v_SupportedGapPatterns;</w:t>
            </w:r>
          </w:p>
          <w:p w14:paraId="58F0A98B" w14:textId="73613CFB" w:rsidR="006479B6" w:rsidRDefault="00E857CA" w:rsidP="00E857CA">
            <w:r>
              <w:t xml:space="preserve">  }</w:t>
            </w:r>
          </w:p>
        </w:tc>
      </w:tr>
    </w:tbl>
    <w:p w14:paraId="13250AE7" w14:textId="77777777" w:rsidR="006479B6" w:rsidRDefault="006479B6" w:rsidP="006479B6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479B6" w14:paraId="6E5B147D" w14:textId="77777777" w:rsidTr="00E5004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8104" w14:textId="77777777" w:rsidR="00E857CA" w:rsidRDefault="006479B6" w:rsidP="00E857CA">
            <w:r>
              <w:t xml:space="preserve"> </w:t>
            </w:r>
            <w:r w:rsidR="00E857CA">
              <w:t xml:space="preserve">function f_EUTRA_ENDC_DeriveSupportedGapsFromPics() return </w:t>
            </w:r>
            <w:r w:rsidR="00E857CA" w:rsidRPr="00E857CA">
              <w:rPr>
                <w:highlight w:val="yellow"/>
              </w:rPr>
              <w:t>B8_Type</w:t>
            </w:r>
          </w:p>
          <w:p w14:paraId="594E56BC" w14:textId="77777777" w:rsidR="00E857CA" w:rsidRDefault="00E857CA" w:rsidP="00E857CA">
            <w:r>
              <w:t xml:space="preserve">  {</w:t>
            </w:r>
          </w:p>
          <w:p w14:paraId="2D6253CC" w14:textId="77777777" w:rsidR="00E857CA" w:rsidRDefault="00E857CA" w:rsidP="00E857CA">
            <w:r>
              <w:t xml:space="preserve">    var </w:t>
            </w:r>
            <w:r w:rsidRPr="00E857CA">
              <w:rPr>
                <w:highlight w:val="yellow"/>
              </w:rPr>
              <w:t>B8_Type</w:t>
            </w:r>
            <w:r>
              <w:t xml:space="preserve"> v_SupportedGapPatterns   :=  f_ConvertBoolToBit(pc_gp11_en_dc) &amp;</w:t>
            </w:r>
          </w:p>
          <w:p w14:paraId="3035895C" w14:textId="77777777" w:rsidR="00E857CA" w:rsidRDefault="00E857CA" w:rsidP="00E857CA">
            <w:r>
              <w:t xml:space="preserve">                                             f_ConvertBoolToBit(pc_gp10_en_dc) &amp;</w:t>
            </w:r>
          </w:p>
          <w:p w14:paraId="10E35682" w14:textId="77777777" w:rsidR="00E857CA" w:rsidRDefault="00E857CA" w:rsidP="00E857CA">
            <w:r>
              <w:t xml:space="preserve">                                             f_ConvertBoolToBit(pc_gp9_en_dc) &amp;</w:t>
            </w:r>
          </w:p>
          <w:p w14:paraId="7C7A62A9" w14:textId="77777777" w:rsidR="00E857CA" w:rsidRDefault="00E857CA" w:rsidP="00E857CA">
            <w:r>
              <w:t xml:space="preserve">                                             f_ConvertBoolToBit(pc_gp8_en_dc) &amp;</w:t>
            </w:r>
          </w:p>
          <w:p w14:paraId="7E27D863" w14:textId="77777777" w:rsidR="00E857CA" w:rsidRDefault="00E857CA" w:rsidP="00E857CA">
            <w:r>
              <w:t xml:space="preserve">                                             f_ConvertBoolToBit(pc_gp7_en_dc) &amp;</w:t>
            </w:r>
          </w:p>
          <w:p w14:paraId="59A55CDA" w14:textId="77777777" w:rsidR="00E857CA" w:rsidRDefault="00E857CA" w:rsidP="00E857CA">
            <w:r>
              <w:lastRenderedPageBreak/>
              <w:t xml:space="preserve">                                             f_ConvertBoolToBit(pc_gp6_en_dc) &amp;</w:t>
            </w:r>
          </w:p>
          <w:p w14:paraId="37E80005" w14:textId="77777777" w:rsidR="00E857CA" w:rsidRDefault="00E857CA" w:rsidP="00E857CA">
            <w:r>
              <w:t xml:space="preserve">                                             f_ConvertBoolToBit(pc_gp5_en_dc) &amp;</w:t>
            </w:r>
          </w:p>
          <w:p w14:paraId="5A559E13" w14:textId="77777777" w:rsidR="00E857CA" w:rsidRDefault="00E857CA" w:rsidP="00E857CA">
            <w:r>
              <w:t xml:space="preserve">                                             f_ConvertBoolToBit(pc_gp4_en_dc);</w:t>
            </w:r>
          </w:p>
          <w:p w14:paraId="219E2C13" w14:textId="77777777" w:rsidR="00E857CA" w:rsidRDefault="00E857CA" w:rsidP="00E857CA"/>
          <w:p w14:paraId="4C0DA154" w14:textId="77777777" w:rsidR="00E857CA" w:rsidRDefault="00E857CA" w:rsidP="00E857CA">
            <w:r>
              <w:t xml:space="preserve">    return v_SupportedGapPatterns;</w:t>
            </w:r>
          </w:p>
          <w:p w14:paraId="512F4810" w14:textId="41F2F7D8" w:rsidR="000C64DF" w:rsidRDefault="00E857CA" w:rsidP="00E857CA">
            <w:r>
              <w:t xml:space="preserve">  }</w:t>
            </w:r>
          </w:p>
          <w:p w14:paraId="7FDA2219" w14:textId="48605FC0" w:rsidR="006479B6" w:rsidRDefault="006479B6" w:rsidP="00352247">
            <w:pPr>
              <w:ind w:firstLine="204"/>
            </w:pPr>
          </w:p>
        </w:tc>
      </w:tr>
    </w:tbl>
    <w:p w14:paraId="60D31445" w14:textId="77777777" w:rsidR="006479B6" w:rsidRDefault="006479B6" w:rsidP="00FC2058"/>
    <w:p w14:paraId="7891A771" w14:textId="77777777" w:rsidR="0047783B" w:rsidRDefault="0047783B" w:rsidP="00FC2058"/>
    <w:p w14:paraId="3A7E3D56" w14:textId="2C1025CE" w:rsidR="00E857CA" w:rsidRPr="00E857CA" w:rsidRDefault="00E857CA" w:rsidP="00E857CA">
      <w:pPr>
        <w:pStyle w:val="Heading2"/>
        <w:numPr>
          <w:ilvl w:val="1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121172016"/>
      <w:bookmarkStart w:id="15" w:name="_Toc140742504"/>
      <w:r w:rsidRPr="00E857CA">
        <w:rPr>
          <w:b/>
          <w:bCs/>
        </w:rPr>
        <w:t xml:space="preserve">Change </w:t>
      </w:r>
      <w:r w:rsidR="00A26904">
        <w:rPr>
          <w:b/>
          <w:bCs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857CA" w14:paraId="1C469EBF" w14:textId="77777777" w:rsidTr="00B75E0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6208" w14:textId="77777777" w:rsidR="00E857CA" w:rsidRPr="00334EB5" w:rsidRDefault="00E857CA" w:rsidP="00334EB5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DC4" w14:textId="37F5E4DD" w:rsidR="00E857CA" w:rsidRPr="00D86314" w:rsidRDefault="00334EB5" w:rsidP="00B75E0D">
            <w:pPr>
              <w:spacing w:after="0"/>
              <w:rPr>
                <w:rFonts w:ascii="Arial" w:hAnsi="Arial" w:cs="Arial"/>
              </w:rPr>
            </w:pPr>
            <w:r w:rsidRPr="00334EB5">
              <w:rPr>
                <w:lang w:val="en-IN"/>
              </w:rPr>
              <w:t xml:space="preserve">f_TC_8_2_3_11_1_ENDC_EUTRA() </w:t>
            </w:r>
          </w:p>
        </w:tc>
      </w:tr>
      <w:tr w:rsidR="00E857CA" w14:paraId="141A34E5" w14:textId="77777777" w:rsidTr="00B75E0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D75B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3DB" w14:textId="5FDD2F13" w:rsidR="00E857CA" w:rsidRDefault="00276928" w:rsidP="0027692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276928">
              <w:rPr>
                <w:rFonts w:ascii="Arial" w:hAnsi="Arial" w:cs="Arial"/>
              </w:rPr>
              <w:t>According to Prose bearers should be MCG_SCG rather than MCG_only.</w:t>
            </w:r>
          </w:p>
          <w:p w14:paraId="5806B352" w14:textId="49ECF8DD" w:rsidR="00276928" w:rsidRPr="00276928" w:rsidRDefault="00276928" w:rsidP="00B75E0D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Coordination issue get resolved by “change_power”</w:t>
            </w:r>
          </w:p>
        </w:tc>
      </w:tr>
      <w:tr w:rsidR="00E857CA" w14:paraId="1E87C487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0271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8D4E" w14:textId="126E9343" w:rsidR="00E857CA" w:rsidRPr="003D4E6C" w:rsidRDefault="00276928" w:rsidP="00B75E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Bearer type got changed according to the prose and coordination issue resolved with added TTCN changes.</w:t>
            </w:r>
          </w:p>
        </w:tc>
      </w:tr>
      <w:tr w:rsidR="00E857CA" w14:paraId="34C3D721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24B1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763D" w14:textId="77777777" w:rsidR="00E857CA" w:rsidRDefault="00E857CA" w:rsidP="00B75E0D">
            <w:pPr>
              <w:spacing w:after="0"/>
              <w:rPr>
                <w:rFonts w:ascii="Arial" w:hAnsi="Arial" w:cs="Arial"/>
              </w:rPr>
            </w:pPr>
            <w:r w:rsidRPr="00080668">
              <w:rPr>
                <w:rFonts w:ascii="Arial" w:hAnsi="Arial" w:cs="Arial"/>
              </w:rPr>
              <w:t>RRCMeasurement_ENDC_EUTRA</w:t>
            </w:r>
          </w:p>
        </w:tc>
      </w:tr>
      <w:tr w:rsidR="00E857CA" w14:paraId="5F802A6B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E614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65FC" w14:textId="77777777" w:rsidR="00E857CA" w:rsidRDefault="00E857CA" w:rsidP="00B75E0D">
            <w:pPr>
              <w:rPr>
                <w:rFonts w:ascii="Arial" w:hAnsi="Arial"/>
                <w:highlight w:val="cyan"/>
              </w:rPr>
            </w:pPr>
          </w:p>
        </w:tc>
      </w:tr>
    </w:tbl>
    <w:p w14:paraId="52E83BB7" w14:textId="77777777" w:rsidR="00E857CA" w:rsidRDefault="00E857CA" w:rsidP="00E857CA"/>
    <w:p w14:paraId="3247AF8D" w14:textId="77777777" w:rsidR="00E857CA" w:rsidRDefault="00E857CA" w:rsidP="00E857CA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2C6B4CAA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7564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function f_TC_8_2_3_11_1_ENDC_EUTRA() runs on EUTRA_5GS_PTC</w:t>
            </w:r>
          </w:p>
          <w:p w14:paraId="79002C9B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{ //Measurement configuration control and reporting / Measurement Gaps / NR FR1 / EN-DC</w:t>
            </w:r>
          </w:p>
          <w:p w14:paraId="16BC27C1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</w:t>
            </w:r>
          </w:p>
          <w:p w14:paraId="4B4DD886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f_EUTRA38_Init(EN_DC, c1);</w:t>
            </w:r>
          </w:p>
          <w:p w14:paraId="04787C7A" w14:textId="77777777" w:rsidR="00334EB5" w:rsidRPr="00334EB5" w:rsidRDefault="00334EB5" w:rsidP="00334EB5">
            <w:pPr>
              <w:rPr>
                <w:lang w:val="en-IN"/>
              </w:rPr>
            </w:pPr>
          </w:p>
          <w:p w14:paraId="1D4C0819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//Create and configure cell</w:t>
            </w:r>
          </w:p>
          <w:p w14:paraId="08DF6E45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f_EUTRA_CellConfig_Def(eutra_Cell1);</w:t>
            </w:r>
          </w:p>
          <w:p w14:paraId="7E95EF9B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</w:p>
          <w:p w14:paraId="59160365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//Preamble to enter UE in state RRC_CONNECTED and Bearers (MCG only) established</w:t>
            </w:r>
          </w:p>
          <w:p w14:paraId="3C8D1DB9" w14:textId="6B5C5418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f_EUTRA38_ENDC_Preamble (eutra_Cell1, TESTMode_OFF, MCG_</w:t>
            </w:r>
            <w:r w:rsidR="00142B45">
              <w:rPr>
                <w:lang w:val="en-IN"/>
              </w:rPr>
              <w:t>only</w:t>
            </w:r>
            <w:r w:rsidRPr="00334EB5">
              <w:rPr>
                <w:lang w:val="en-IN"/>
              </w:rPr>
              <w:t>, RRC_CONNECTED);</w:t>
            </w:r>
          </w:p>
          <w:p w14:paraId="75D378D4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 Send trigger to NR to change power level of NR Cell1 at T0</w:t>
            </w:r>
          </w:p>
          <w:p w14:paraId="4CCF62E9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//f_EUTRA_NR_SendCoOrd (NR, cms_EUTRA_NR_Trigger);</w:t>
            </w:r>
          </w:p>
          <w:p w14:paraId="4B127543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f_EUTRA_TestBody_Set(true);</w:t>
            </w:r>
          </w:p>
          <w:p w14:paraId="1E296568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fl_TC_8_2_3_11_1_ENDC_EUTRA_TestBody();</w:t>
            </w:r>
          </w:p>
          <w:p w14:paraId="352406FF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f_EUTRA_TestBody_Set(false);</w:t>
            </w:r>
          </w:p>
          <w:p w14:paraId="422D31AA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</w:t>
            </w:r>
          </w:p>
          <w:p w14:paraId="5AD7161B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lastRenderedPageBreak/>
              <w:t>    f_EUTRA38_ENDC_Postamble(eutra_Cell1, E2_CONNECTED); //@sic R5-204475 sic@</w:t>
            </w:r>
          </w:p>
          <w:p w14:paraId="0877F15D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 If finishing in E2_CONNECTED, need to wait until connection released before taking down the NR cell!</w:t>
            </w:r>
          </w:p>
          <w:p w14:paraId="7C73314E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f_EUTRA_NR_SendCoOrd (NR, cms_EUTRA_NR_Trigger("Postamble"));</w:t>
            </w:r>
          </w:p>
          <w:p w14:paraId="6A378A33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}</w:t>
            </w:r>
          </w:p>
          <w:p w14:paraId="385B94E1" w14:textId="1EA2DBB4" w:rsidR="00E857CA" w:rsidRDefault="00E857CA" w:rsidP="00B75E0D"/>
        </w:tc>
      </w:tr>
    </w:tbl>
    <w:p w14:paraId="2B68CFD4" w14:textId="77777777" w:rsidR="00E857CA" w:rsidRDefault="00E857CA" w:rsidP="00E857CA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46637F0A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52D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function f_TC_8_2_3_11_1_ENDC_EUTRA() runs on EUTRA_5GS_PTC</w:t>
            </w:r>
          </w:p>
          <w:p w14:paraId="50A4639A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{ //Measurement configuration control and reporting / Measurement Gaps / NR FR1 / EN-DC</w:t>
            </w:r>
          </w:p>
          <w:p w14:paraId="4D8DE622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</w:t>
            </w:r>
          </w:p>
          <w:p w14:paraId="57C2825D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f_EUTRA38_Init(EN_DC, c1);</w:t>
            </w:r>
          </w:p>
          <w:p w14:paraId="5C1005B9" w14:textId="77777777" w:rsidR="00334EB5" w:rsidRPr="00334EB5" w:rsidRDefault="00334EB5" w:rsidP="00334EB5">
            <w:pPr>
              <w:rPr>
                <w:lang w:val="en-IN"/>
              </w:rPr>
            </w:pPr>
          </w:p>
          <w:p w14:paraId="6DB85F2C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//Create and configure cell</w:t>
            </w:r>
          </w:p>
          <w:p w14:paraId="55281A70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f_EUTRA_CellConfig_Def(eutra_Cell1);</w:t>
            </w:r>
          </w:p>
          <w:p w14:paraId="7E8B1379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</w:p>
          <w:p w14:paraId="38771287" w14:textId="461DC8C5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//Preamble to enter UE in state RRC_CONNECTED and Bearers (MCG </w:t>
            </w:r>
            <w:r w:rsidR="00142B45">
              <w:rPr>
                <w:lang w:val="en-IN"/>
              </w:rPr>
              <w:t>SCG</w:t>
            </w:r>
            <w:r w:rsidRPr="00334EB5">
              <w:rPr>
                <w:lang w:val="en-IN"/>
              </w:rPr>
              <w:t>) established</w:t>
            </w:r>
          </w:p>
          <w:p w14:paraId="4B0E8B66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f_EUTRA38_ENDC_Preamble (eutra_Cell1, TESTMode_OFF, </w:t>
            </w:r>
            <w:r w:rsidRPr="00334EB5">
              <w:rPr>
                <w:highlight w:val="yellow"/>
                <w:lang w:val="en-IN"/>
              </w:rPr>
              <w:t>MCG_SCG</w:t>
            </w:r>
            <w:r w:rsidRPr="00334EB5">
              <w:rPr>
                <w:lang w:val="en-IN"/>
              </w:rPr>
              <w:t>, RRC_CONNECTED);</w:t>
            </w:r>
          </w:p>
          <w:p w14:paraId="0806B767" w14:textId="77777777" w:rsidR="00334EB5" w:rsidRPr="00334EB5" w:rsidRDefault="00334EB5" w:rsidP="00334EB5">
            <w:pPr>
              <w:rPr>
                <w:highlight w:val="yellow"/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  <w:r w:rsidRPr="00334EB5">
              <w:rPr>
                <w:highlight w:val="yellow"/>
                <w:lang w:val="en-IN"/>
              </w:rPr>
              <w:t>f_AdjustCellPowerForTestingFR2();  //@sic R5-195369 sic@</w:t>
            </w:r>
          </w:p>
          <w:p w14:paraId="04B69AC0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highlight w:val="yellow"/>
                <w:lang w:val="en-IN"/>
              </w:rPr>
              <w:t>    f_EUTRA_NR_SendCoOrd (NR, cms_EUTRA_NR_Trigger("ChangePower"));</w:t>
            </w:r>
          </w:p>
          <w:p w14:paraId="6C5B714B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 Send trigger to NR to change power level of NR Cell1 at T0</w:t>
            </w:r>
          </w:p>
          <w:p w14:paraId="0B163745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//f_EUTRA_NR_SendCoOrd (NR, cms_EUTRA_NR_Trigger);</w:t>
            </w:r>
          </w:p>
          <w:p w14:paraId="6E5310A1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f_EUTRA_TestBody_Set(true);</w:t>
            </w:r>
          </w:p>
          <w:p w14:paraId="03B1E408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fl_TC_8_2_3_11_1_ENDC_EUTRA_TestBody();</w:t>
            </w:r>
          </w:p>
          <w:p w14:paraId="5A85BDFA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f_EUTRA_TestBody_Set(false);</w:t>
            </w:r>
          </w:p>
          <w:p w14:paraId="57D60D11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</w:t>
            </w:r>
          </w:p>
          <w:p w14:paraId="49C01892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f_EUTRA38_ENDC_Postamble(eutra_Cell1, E2_CONNECTED); //@sic R5-204475 sic@</w:t>
            </w:r>
          </w:p>
          <w:p w14:paraId="697B793F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 If finishing in E2_CONNECTED, need to wait until connection released before taking down the NR cell!</w:t>
            </w:r>
          </w:p>
          <w:p w14:paraId="40E7486B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f_EUTRA_NR_SendCoOrd (NR, cms_EUTRA_NR_Trigger("Postamble"));</w:t>
            </w:r>
          </w:p>
          <w:p w14:paraId="03D2053F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}</w:t>
            </w:r>
          </w:p>
          <w:p w14:paraId="7CEDB5C7" w14:textId="77777777" w:rsidR="00E857CA" w:rsidRDefault="00E857CA" w:rsidP="00E857CA"/>
        </w:tc>
      </w:tr>
    </w:tbl>
    <w:p w14:paraId="4901A2FB" w14:textId="77777777" w:rsidR="00E857CA" w:rsidRPr="00E857CA" w:rsidRDefault="00E857CA" w:rsidP="00E857CA"/>
    <w:p w14:paraId="791C71FE" w14:textId="551234A9" w:rsidR="00E857CA" w:rsidRDefault="00E857CA" w:rsidP="00E857CA">
      <w:pPr>
        <w:pStyle w:val="Heading2"/>
        <w:rPr>
          <w:b/>
          <w:bCs/>
        </w:rPr>
      </w:pPr>
      <w:r w:rsidRPr="00E857CA">
        <w:rPr>
          <w:b/>
          <w:bCs/>
        </w:rPr>
        <w:t>2.</w:t>
      </w:r>
      <w:r w:rsidR="000134B6">
        <w:rPr>
          <w:b/>
          <w:bCs/>
        </w:rPr>
        <w:t>4</w:t>
      </w:r>
      <w:r w:rsidRPr="00E857CA">
        <w:rPr>
          <w:b/>
          <w:bCs/>
        </w:rPr>
        <w:t xml:space="preserve"> Change </w:t>
      </w:r>
      <w:r w:rsidR="00A26904">
        <w:rPr>
          <w:b/>
          <w:bCs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857CA" w14:paraId="294CA8F1" w14:textId="77777777" w:rsidTr="00B75E0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2E76" w14:textId="77777777" w:rsidR="00E857CA" w:rsidRPr="00334EB5" w:rsidRDefault="00E857CA" w:rsidP="00334EB5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BCA" w14:textId="2AD57294" w:rsidR="00E857CA" w:rsidRPr="0055250F" w:rsidRDefault="00142B45" w:rsidP="00B75E0D">
            <w:pPr>
              <w:spacing w:after="0"/>
              <w:rPr>
                <w:rFonts w:ascii="Arial" w:hAnsi="Arial" w:cs="Arial"/>
                <w:lang w:val="en-IN"/>
              </w:rPr>
            </w:pPr>
            <w:r w:rsidRPr="00142B45">
              <w:rPr>
                <w:lang w:val="en-IN"/>
              </w:rPr>
              <w:t>fl_TC_8_2_3_11_1_ENDC_EUTRA_TestBody()</w:t>
            </w:r>
          </w:p>
          <w:p w14:paraId="1EF7F3B2" w14:textId="77777777" w:rsidR="00E857CA" w:rsidRPr="00D86314" w:rsidRDefault="00E857CA" w:rsidP="00B75E0D">
            <w:pPr>
              <w:spacing w:after="0"/>
              <w:rPr>
                <w:rFonts w:ascii="Arial" w:hAnsi="Arial" w:cs="Arial"/>
              </w:rPr>
            </w:pPr>
          </w:p>
        </w:tc>
      </w:tr>
      <w:tr w:rsidR="00E857CA" w14:paraId="4914243F" w14:textId="77777777" w:rsidTr="00B75E0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DEA5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B83F" w14:textId="17C1C2CA" w:rsidR="0043720F" w:rsidRDefault="00126461" w:rsidP="0043720F">
            <w:pPr>
              <w:pStyle w:val="ListParagraph"/>
              <w:numPr>
                <w:ilvl w:val="0"/>
                <w:numId w:val="41"/>
              </w:numPr>
              <w:rPr>
                <w:lang w:val="en-IN"/>
              </w:rPr>
            </w:pPr>
            <w:r w:rsidRPr="00142B45">
              <w:rPr>
                <w:lang w:val="en-IN"/>
              </w:rPr>
              <w:t>v_SupportedGaps</w:t>
            </w:r>
            <w:r>
              <w:rPr>
                <w:lang w:val="en-IN"/>
              </w:rPr>
              <w:t xml:space="preserve"> type </w:t>
            </w:r>
            <w:r w:rsidR="00C306B9">
              <w:rPr>
                <w:lang w:val="en-IN"/>
              </w:rPr>
              <w:t>should be</w:t>
            </w:r>
            <w:r>
              <w:rPr>
                <w:lang w:val="en-IN"/>
              </w:rPr>
              <w:t xml:space="preserve"> </w:t>
            </w:r>
            <w:r w:rsidR="0043720F">
              <w:rPr>
                <w:lang w:val="en-IN"/>
              </w:rPr>
              <w:t xml:space="preserve">B8_type not B10_type beccasue </w:t>
            </w:r>
            <w:r w:rsidR="0043720F" w:rsidRPr="0043720F">
              <w:rPr>
                <w:lang w:val="en-IN"/>
              </w:rPr>
              <w:t>f_EUTRAENDCDeriveSupportedGapsFromPics</w:t>
            </w:r>
            <w:r w:rsidR="0043720F">
              <w:rPr>
                <w:lang w:val="en-IN"/>
              </w:rPr>
              <w:t xml:space="preserve">() </w:t>
            </w:r>
            <w:r w:rsidR="009E17E5">
              <w:rPr>
                <w:lang w:val="en-IN"/>
              </w:rPr>
              <w:t>have Eight</w:t>
            </w:r>
            <w:r w:rsidR="0043720F">
              <w:rPr>
                <w:lang w:val="en-IN"/>
              </w:rPr>
              <w:t xml:space="preserve"> pic/pixit.</w:t>
            </w:r>
          </w:p>
          <w:p w14:paraId="70DB3791" w14:textId="77777777" w:rsidR="00E857CA" w:rsidRDefault="0043720F" w:rsidP="0043720F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Corrected indexing for aquireing NR cell information.</w:t>
            </w:r>
          </w:p>
          <w:p w14:paraId="5D290F76" w14:textId="77777777" w:rsidR="00E50D72" w:rsidRDefault="0043720F" w:rsidP="0043720F">
            <w:pPr>
              <w:pStyle w:val="CRCoverPage"/>
              <w:numPr>
                <w:ilvl w:val="0"/>
                <w:numId w:val="4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lastRenderedPageBreak/>
              <w:t>“Step 4 &amp; 7” changes require because UE is sending NR c</w:t>
            </w:r>
            <w:r w:rsidR="009E17E5">
              <w:rPr>
                <w:lang w:val="en-SG"/>
              </w:rPr>
              <w:t xml:space="preserve">ell Measurement report </w:t>
            </w:r>
            <w:r>
              <w:rPr>
                <w:lang w:val="en-SG"/>
              </w:rPr>
              <w:t>not EUTRA.</w:t>
            </w:r>
          </w:p>
          <w:p w14:paraId="4D1B9C72" w14:textId="77777777" w:rsidR="0027536C" w:rsidRPr="0027536C" w:rsidRDefault="0027536C" w:rsidP="0027536C">
            <w:pPr>
              <w:pStyle w:val="ListParagraph"/>
              <w:numPr>
                <w:ilvl w:val="0"/>
                <w:numId w:val="41"/>
              </w:numPr>
              <w:rPr>
                <w:rFonts w:ascii="Arial" w:hAnsi="Arial"/>
                <w:lang w:val="en-SG"/>
              </w:rPr>
            </w:pPr>
            <w:r w:rsidRPr="0027536C">
              <w:rPr>
                <w:rFonts w:ascii="Arial" w:hAnsi="Arial"/>
                <w:lang w:val="en-SG"/>
              </w:rPr>
              <w:t xml:space="preserve">Separated variable bitstring is required for both steps i.e "Step 5-7" &amp; "Step15-17" because at step5-7 bitwise shifting is taking place resultant variable bitstring got changed. </w:t>
            </w:r>
          </w:p>
          <w:p w14:paraId="0920DF1A" w14:textId="1B7871C0" w:rsidR="0027536C" w:rsidRPr="0027536C" w:rsidRDefault="0027536C" w:rsidP="0027536C">
            <w:pPr>
              <w:pStyle w:val="ListParagraph"/>
              <w:ind w:left="780"/>
              <w:rPr>
                <w:rFonts w:ascii="Arial" w:hAnsi="Arial"/>
                <w:lang w:val="en-SG"/>
              </w:rPr>
            </w:pPr>
            <w:r w:rsidRPr="0027536C">
              <w:rPr>
                <w:rFonts w:ascii="Arial" w:hAnsi="Arial"/>
                <w:lang w:val="en-SG"/>
              </w:rPr>
              <w:t>And if we use the same last modified bitstring variable at "Step15-17" at EUTRA PTC and unmodified v_SupportedGaps variable on NR PTC which is leading unexpected coordination at TTCN.</w:t>
            </w:r>
          </w:p>
          <w:p w14:paraId="1780D42F" w14:textId="6DF73FB3" w:rsidR="0043720F" w:rsidRDefault="00E50D72" w:rsidP="0043720F">
            <w:pPr>
              <w:pStyle w:val="CRCoverPage"/>
              <w:numPr>
                <w:ilvl w:val="0"/>
                <w:numId w:val="4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“Step13-14”</w:t>
            </w:r>
            <w:r w:rsidR="0043720F">
              <w:rPr>
                <w:lang w:val="en-SG"/>
              </w:rPr>
              <w:t xml:space="preserve"> </w:t>
            </w:r>
            <w:r w:rsidR="002368AC">
              <w:rPr>
                <w:lang w:val="en-SG"/>
              </w:rPr>
              <w:t>Current TTCN implementation missed to add TTCN codes to handle periodical MRDC reports.</w:t>
            </w:r>
          </w:p>
          <w:p w14:paraId="6851741A" w14:textId="62C6D7AE" w:rsidR="0027536C" w:rsidRDefault="0027536C" w:rsidP="0043720F">
            <w:pPr>
              <w:pStyle w:val="CRCoverPage"/>
              <w:numPr>
                <w:ilvl w:val="0"/>
                <w:numId w:val="4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“Step15-17” new function </w:t>
            </w:r>
            <w:r w:rsidRPr="0027536C">
              <w:rPr>
                <w:lang w:val="en-SG"/>
              </w:rPr>
              <w:t>fl_ReconfigFr1GapAndGetMeasResults_steps15_17</w:t>
            </w:r>
            <w:r>
              <w:rPr>
                <w:lang w:val="en-SG"/>
              </w:rPr>
              <w:t xml:space="preserve"> being praposed to handle MRDC reports.</w:t>
            </w:r>
          </w:p>
          <w:p w14:paraId="2D6CD893" w14:textId="77777777" w:rsidR="009F15FD" w:rsidRDefault="009E17E5" w:rsidP="009E17E5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27536C">
              <w:rPr>
                <w:rFonts w:ascii="Arial" w:hAnsi="Arial"/>
                <w:lang w:val="en-SG"/>
              </w:rPr>
              <w:t xml:space="preserve">“Step 18-19” </w:t>
            </w:r>
            <w:r w:rsidR="0063277C">
              <w:rPr>
                <w:rFonts w:ascii="Arial" w:hAnsi="Arial"/>
                <w:lang w:val="en-SG"/>
              </w:rPr>
              <w:t xml:space="preserve">It is not enough to remove </w:t>
            </w:r>
            <w:r w:rsidR="00B75C39" w:rsidRPr="0027536C">
              <w:rPr>
                <w:rFonts w:ascii="Arial" w:hAnsi="Arial"/>
                <w:lang w:val="en-SG"/>
              </w:rPr>
              <w:t xml:space="preserve">Eutra </w:t>
            </w:r>
            <w:r w:rsidR="0063277C">
              <w:rPr>
                <w:rFonts w:ascii="Arial" w:hAnsi="Arial"/>
                <w:lang w:val="en-SG"/>
              </w:rPr>
              <w:t>m</w:t>
            </w:r>
            <w:r w:rsidR="00B75C39" w:rsidRPr="0027536C">
              <w:rPr>
                <w:rFonts w:ascii="Arial" w:hAnsi="Arial"/>
                <w:lang w:val="en-SG"/>
              </w:rPr>
              <w:t>easI</w:t>
            </w:r>
            <w:r w:rsidR="0063277C">
              <w:rPr>
                <w:rFonts w:ascii="Arial" w:hAnsi="Arial"/>
                <w:lang w:val="en-SG"/>
              </w:rPr>
              <w:t xml:space="preserve">D and measconfig </w:t>
            </w:r>
            <w:r w:rsidR="0063277C">
              <w:rPr>
                <w:rFonts w:ascii="Arial" w:hAnsi="Arial" w:cs="Arial"/>
              </w:rPr>
              <w:t xml:space="preserve">in </w:t>
            </w:r>
            <w:r>
              <w:rPr>
                <w:rFonts w:ascii="Arial" w:hAnsi="Arial" w:cs="Arial"/>
              </w:rPr>
              <w:t xml:space="preserve">current </w:t>
            </w:r>
            <w:r w:rsidR="00B75C39">
              <w:rPr>
                <w:rFonts w:ascii="Arial" w:hAnsi="Arial" w:cs="Arial"/>
              </w:rPr>
              <w:t>TTCN implementation because</w:t>
            </w:r>
            <w:r w:rsidR="0063277C">
              <w:rPr>
                <w:rFonts w:ascii="Arial" w:hAnsi="Arial" w:cs="Arial"/>
              </w:rPr>
              <w:t xml:space="preserve"> NR scell</w:t>
            </w:r>
            <w:r w:rsidR="00B75C39">
              <w:rPr>
                <w:rFonts w:ascii="Arial" w:hAnsi="Arial" w:cs="Arial"/>
              </w:rPr>
              <w:t xml:space="preserve"> Measurement and report config configured on </w:t>
            </w:r>
            <w:r w:rsidR="0027536C">
              <w:rPr>
                <w:rFonts w:ascii="Arial" w:hAnsi="Arial" w:cs="Arial"/>
              </w:rPr>
              <w:t xml:space="preserve">Pscell </w:t>
            </w:r>
            <w:r w:rsidR="00B75C39">
              <w:rPr>
                <w:rFonts w:ascii="Arial" w:hAnsi="Arial" w:cs="Arial"/>
              </w:rPr>
              <w:t xml:space="preserve">so UE </w:t>
            </w:r>
            <w:r w:rsidR="00544C2F">
              <w:rPr>
                <w:rFonts w:ascii="Arial" w:hAnsi="Arial" w:cs="Arial"/>
              </w:rPr>
              <w:t>will</w:t>
            </w:r>
            <w:r w:rsidR="00B75C39">
              <w:rPr>
                <w:rFonts w:ascii="Arial" w:hAnsi="Arial" w:cs="Arial"/>
              </w:rPr>
              <w:t xml:space="preserve"> stop sending MR</w:t>
            </w:r>
            <w:r w:rsidR="00544C2F">
              <w:rPr>
                <w:rFonts w:ascii="Arial" w:hAnsi="Arial" w:cs="Arial"/>
              </w:rPr>
              <w:t>DC</w:t>
            </w:r>
            <w:r w:rsidR="00B75C39">
              <w:rPr>
                <w:rFonts w:ascii="Arial" w:hAnsi="Arial" w:cs="Arial"/>
              </w:rPr>
              <w:t xml:space="preserve"> only if we release measid from Pscell</w:t>
            </w:r>
            <w:r w:rsidR="00544C2F">
              <w:rPr>
                <w:rFonts w:ascii="Arial" w:hAnsi="Arial" w:cs="Arial"/>
              </w:rPr>
              <w:t xml:space="preserve"> as well.</w:t>
            </w:r>
            <w:r w:rsidR="0063277C">
              <w:rPr>
                <w:rFonts w:ascii="Arial" w:hAnsi="Arial" w:cs="Arial"/>
              </w:rPr>
              <w:t xml:space="preserve"> </w:t>
            </w:r>
          </w:p>
          <w:p w14:paraId="29387401" w14:textId="77777777" w:rsidR="00B75C39" w:rsidRDefault="009E17E5" w:rsidP="00E45422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F15FD" w:rsidRPr="009F15FD">
              <w:rPr>
                <w:rFonts w:ascii="Arial" w:hAnsi="Arial" w:cs="Arial"/>
              </w:rPr>
              <w:t>f_EUTRA_RRCConnectionReconfiguration_</w:t>
            </w:r>
            <w:proofErr w:type="gramStart"/>
            <w:r w:rsidR="009F15FD" w:rsidRPr="009F15FD">
              <w:rPr>
                <w:rFonts w:ascii="Arial" w:hAnsi="Arial" w:cs="Arial"/>
              </w:rPr>
              <w:t>MeasConfig</w:t>
            </w:r>
            <w:r w:rsidR="009F15FD">
              <w:rPr>
                <w:rFonts w:ascii="Arial" w:hAnsi="Arial" w:cs="Arial"/>
              </w:rPr>
              <w:t>(</w:t>
            </w:r>
            <w:proofErr w:type="gramEnd"/>
            <w:r w:rsidR="009F15FD">
              <w:rPr>
                <w:rFonts w:ascii="Arial" w:hAnsi="Arial" w:cs="Arial"/>
              </w:rPr>
              <w:t>) has removed and added few changes to handle</w:t>
            </w:r>
            <w:r w:rsidRPr="00E45422">
              <w:rPr>
                <w:rFonts w:ascii="Arial" w:hAnsi="Arial" w:cs="Arial"/>
              </w:rPr>
              <w:t xml:space="preserve"> periodic</w:t>
            </w:r>
            <w:r w:rsidR="00E27A0D" w:rsidRPr="00E45422">
              <w:rPr>
                <w:rFonts w:ascii="Arial" w:hAnsi="Arial" w:cs="Arial"/>
              </w:rPr>
              <w:t xml:space="preserve"> Measurement report &amp; RRCReconfigcomplete parallely</w:t>
            </w:r>
            <w:r w:rsidRPr="00E45422">
              <w:rPr>
                <w:rFonts w:ascii="Arial" w:hAnsi="Arial" w:cs="Arial"/>
              </w:rPr>
              <w:t>.</w:t>
            </w:r>
            <w:r w:rsidR="00E27A0D" w:rsidRPr="00E45422">
              <w:rPr>
                <w:rFonts w:ascii="Arial" w:hAnsi="Arial" w:cs="Arial"/>
              </w:rPr>
              <w:t xml:space="preserve">TTCN implementation is required to change </w:t>
            </w:r>
            <w:r w:rsidRPr="00E45422">
              <w:rPr>
                <w:rFonts w:ascii="Arial" w:hAnsi="Arial" w:cs="Arial"/>
              </w:rPr>
              <w:t>according to</w:t>
            </w:r>
            <w:r w:rsidR="00FB491B">
              <w:rPr>
                <w:rFonts w:ascii="Arial" w:hAnsi="Arial" w:cs="Arial"/>
              </w:rPr>
              <w:t xml:space="preserve"> draft proseCR</w:t>
            </w:r>
          </w:p>
          <w:p w14:paraId="18DF4985" w14:textId="7EF1D15C" w:rsidR="00FB491B" w:rsidRPr="00E45422" w:rsidRDefault="00FB491B" w:rsidP="00FB491B">
            <w:pPr>
              <w:pStyle w:val="ListParagraph"/>
              <w:ind w:left="7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</w:t>
            </w:r>
            <w:proofErr w:type="gramStart"/>
            <w:r>
              <w:rPr>
                <w:rFonts w:ascii="Arial" w:hAnsi="Arial" w:cs="Arial"/>
              </w:rPr>
              <w:t>draft</w:t>
            </w:r>
            <w:proofErr w:type="gramEnd"/>
            <w:r>
              <w:rPr>
                <w:rFonts w:ascii="Arial" w:hAnsi="Arial" w:cs="Arial"/>
              </w:rPr>
              <w:t xml:space="preserve"> proseCR would be raised for next RAN5#101 meeting</w:t>
            </w:r>
          </w:p>
        </w:tc>
      </w:tr>
      <w:tr w:rsidR="00E857CA" w14:paraId="0F0EEEAD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4FD1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CA48" w14:textId="35F2488C" w:rsidR="00E857CA" w:rsidRPr="00C306B9" w:rsidRDefault="00DF14E1" w:rsidP="002368A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C306B9">
              <w:rPr>
                <w:rFonts w:ascii="Arial" w:hAnsi="Arial" w:cs="Arial"/>
              </w:rPr>
              <w:t>Variable B</w:t>
            </w:r>
            <w:r w:rsidR="00C306B9" w:rsidRPr="00C306B9">
              <w:rPr>
                <w:rFonts w:ascii="Arial" w:hAnsi="Arial" w:cs="Arial"/>
              </w:rPr>
              <w:t>10_type changed to B8_type.</w:t>
            </w:r>
          </w:p>
          <w:p w14:paraId="4F7A935C" w14:textId="77777777" w:rsidR="00C306B9" w:rsidRPr="00C306B9" w:rsidRDefault="00C306B9" w:rsidP="002368A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C306B9">
              <w:rPr>
                <w:rFonts w:ascii="Arial" w:hAnsi="Arial" w:cs="Arial"/>
              </w:rPr>
              <w:t xml:space="preserve">Indexing is changed 1 </w:t>
            </w:r>
            <w:r w:rsidRPr="00C306B9">
              <w:rPr>
                <w:rFonts w:ascii="Arial" w:hAnsi="Arial" w:cs="Arial"/>
              </w:rPr>
              <w:sym w:font="Wingdings" w:char="F0E0"/>
            </w:r>
            <w:r w:rsidRPr="00C306B9">
              <w:rPr>
                <w:rFonts w:ascii="Arial" w:hAnsi="Arial" w:cs="Arial"/>
              </w:rPr>
              <w:t>0</w:t>
            </w:r>
          </w:p>
          <w:p w14:paraId="01B4B0A7" w14:textId="58744C31" w:rsidR="00C306B9" w:rsidRPr="009F15FD" w:rsidRDefault="00C306B9" w:rsidP="002368A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C306B9">
              <w:rPr>
                <w:rFonts w:ascii="Arial" w:hAnsi="Arial" w:cs="Arial"/>
              </w:rPr>
              <w:t xml:space="preserve">Added </w:t>
            </w:r>
            <w:r w:rsidR="007F549C">
              <w:rPr>
                <w:rFonts w:ascii="Arial" w:hAnsi="Arial" w:cs="Arial"/>
              </w:rPr>
              <w:t xml:space="preserve">NR measurement result </w:t>
            </w:r>
            <w:r w:rsidRPr="00C306B9">
              <w:rPr>
                <w:rFonts w:ascii="Arial" w:hAnsi="Arial" w:cs="Arial"/>
              </w:rPr>
              <w:t>template</w:t>
            </w:r>
            <w:r w:rsidR="007F549C">
              <w:rPr>
                <w:rFonts w:ascii="Arial" w:hAnsi="Arial" w:cs="Arial"/>
              </w:rPr>
              <w:t xml:space="preserve"> rather than Eutra </w:t>
            </w:r>
            <w:r w:rsidR="007F549C">
              <w:rPr>
                <w:lang w:val="en-SG"/>
              </w:rPr>
              <w:t xml:space="preserve">“Step 4 &amp; 7” </w:t>
            </w:r>
            <w:r w:rsidRPr="00C306B9">
              <w:rPr>
                <w:rFonts w:ascii="Arial" w:hAnsi="Arial" w:cs="Arial"/>
              </w:rPr>
              <w:t>cr_MeasResultNeighCells_measResultListNR_1Entry(v_NR_PhysChId_Cell3, ?, omit,omit,omit,?)</w:t>
            </w:r>
          </w:p>
          <w:p w14:paraId="74A4F016" w14:textId="3A62CA7A" w:rsidR="007F549C" w:rsidRPr="009F15FD" w:rsidRDefault="007F549C" w:rsidP="002368A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9F15FD">
              <w:rPr>
                <w:rFonts w:ascii="Arial" w:hAnsi="Arial" w:cs="Arial"/>
              </w:rPr>
              <w:t>Declared variable v_SupportedGaps_step5to7 for "Step 5-7"</w:t>
            </w:r>
          </w:p>
          <w:p w14:paraId="01B1423B" w14:textId="4A1AC2DE" w:rsidR="002368AC" w:rsidRPr="009F15FD" w:rsidRDefault="002368AC" w:rsidP="002368AC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</w:rPr>
            </w:pPr>
            <w:r w:rsidRPr="009F15FD">
              <w:rPr>
                <w:rFonts w:cs="Arial"/>
              </w:rPr>
              <w:t>Added alt statement to handle MRDC reports “Step13-14”</w:t>
            </w:r>
          </w:p>
          <w:p w14:paraId="1C140E47" w14:textId="77777777" w:rsidR="007F549C" w:rsidRPr="009F15FD" w:rsidRDefault="002368AC" w:rsidP="002368A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9F15FD">
              <w:rPr>
                <w:rFonts w:ascii="Arial" w:hAnsi="Arial" w:cs="Arial"/>
              </w:rPr>
              <w:t>Fuction fl_ReconfigFr1GapAndGetMeasResults_steps15_17 praposed</w:t>
            </w:r>
          </w:p>
          <w:p w14:paraId="2457F696" w14:textId="77777777" w:rsidR="002368AC" w:rsidRPr="009F15FD" w:rsidRDefault="00544C2F" w:rsidP="002368A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9F15FD">
              <w:rPr>
                <w:rFonts w:ascii="Arial" w:hAnsi="Arial" w:cs="Arial"/>
              </w:rPr>
              <w:t xml:space="preserve">“Step 18-19” </w:t>
            </w:r>
            <w:r w:rsidR="0060223C" w:rsidRPr="009F15FD">
              <w:rPr>
                <w:rFonts w:ascii="Arial" w:hAnsi="Arial" w:cs="Arial"/>
              </w:rPr>
              <w:t>Following TTCN changes made below in after change section.</w:t>
            </w:r>
          </w:p>
          <w:p w14:paraId="5A65D0FA" w14:textId="331BADA4" w:rsidR="0060223C" w:rsidRPr="003D4E6C" w:rsidRDefault="0060223C" w:rsidP="0060223C">
            <w:pPr>
              <w:pStyle w:val="ListParagraph"/>
              <w:rPr>
                <w:lang w:val="en-SG"/>
              </w:rPr>
            </w:pPr>
          </w:p>
        </w:tc>
      </w:tr>
      <w:tr w:rsidR="00E857CA" w14:paraId="41053CD2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0CE2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101F" w14:textId="77777777" w:rsidR="00E857CA" w:rsidRDefault="00E857CA" w:rsidP="00B75E0D">
            <w:pPr>
              <w:spacing w:after="0"/>
              <w:rPr>
                <w:rFonts w:ascii="Arial" w:hAnsi="Arial" w:cs="Arial"/>
              </w:rPr>
            </w:pPr>
            <w:r w:rsidRPr="00080668">
              <w:rPr>
                <w:rFonts w:ascii="Arial" w:hAnsi="Arial" w:cs="Arial"/>
              </w:rPr>
              <w:t>RRCMeasurement_ENDC_EUTRA</w:t>
            </w:r>
          </w:p>
        </w:tc>
      </w:tr>
      <w:tr w:rsidR="00E857CA" w14:paraId="06C5A5A3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09AD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CF7" w14:textId="77777777" w:rsidR="00E857CA" w:rsidRDefault="00E857CA" w:rsidP="00B75E0D">
            <w:pPr>
              <w:rPr>
                <w:rFonts w:ascii="Arial" w:hAnsi="Arial"/>
                <w:highlight w:val="cyan"/>
              </w:rPr>
            </w:pPr>
          </w:p>
        </w:tc>
      </w:tr>
    </w:tbl>
    <w:p w14:paraId="67701E5A" w14:textId="77777777" w:rsidR="00E857CA" w:rsidRDefault="00E857CA" w:rsidP="00E857CA"/>
    <w:p w14:paraId="53494F1E" w14:textId="77777777" w:rsidR="00E857CA" w:rsidRDefault="00E857CA" w:rsidP="00E857CA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7773CE52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198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function fl_TC_8_2_3_11_1_ENDC_EUTRA_TestBody() runs on EUTRA_5GS_PTC</w:t>
            </w:r>
          </w:p>
          <w:p w14:paraId="7B0BF4B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{</w:t>
            </w:r>
          </w:p>
          <w:p w14:paraId="14B7D6B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RRC_TransactionIdentifier v_RRC_TI := tsc_RRC_TI_Def;</w:t>
            </w:r>
          </w:p>
          <w:p w14:paraId="6BB3FF6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Frequency_IE_Type v_Frequency_IE_f1;</w:t>
            </w:r>
          </w:p>
          <w:p w14:paraId="735A91C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ChannelBandwidthDependency_Type v_ChBandDependency_f1;</w:t>
            </w:r>
          </w:p>
          <w:p w14:paraId="749733F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EUTRA_NR_CoOrd_SysInfo_Type v_EUTRA_NR_SysInfo;</w:t>
            </w:r>
          </w:p>
          <w:p w14:paraId="67B17F3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v_NR_PhysChId_Cell1;</w:t>
            </w:r>
          </w:p>
          <w:p w14:paraId="1F6B58C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v_NR_ARFCN_f1;</w:t>
            </w:r>
          </w:p>
          <w:p w14:paraId="74386E7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v_NR_PhysChId_Cell3;</w:t>
            </w:r>
          </w:p>
          <w:p w14:paraId="33F2348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v_NR_ARFCN_f2;</w:t>
            </w:r>
          </w:p>
          <w:p w14:paraId="6DD5F7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var RS_ConfigSSB_NR_r15.subcarrierSpacingSSB_r15 v_SCS;</w:t>
            </w:r>
          </w:p>
          <w:p w14:paraId="44860A1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FreqBandIndicatorNR_r15 v_FreqBandIndicatorNR_r15; //@sic R5-194875 sic@</w:t>
            </w:r>
          </w:p>
          <w:p w14:paraId="653E5E4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ReportConfigInterRAT.reportAmount v_ReportAmount := infinity_;</w:t>
            </w:r>
          </w:p>
          <w:p w14:paraId="24B404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RSRP_RangeNR_r15 v_NR_RSRP_Thres := 55; // -85 + 140 = 55</w:t>
            </w:r>
          </w:p>
          <w:p w14:paraId="2918489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FilterCoefficient v_FilterCoefficientRSRP := fc4;</w:t>
            </w:r>
          </w:p>
          <w:p w14:paraId="23A4A1E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FilterCoefficient v_FilterCoefficientRSRQ := fc4;</w:t>
            </w:r>
          </w:p>
          <w:p w14:paraId="7DE473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FilterCoefficient v_FilterCoefficientSINR := fc4;</w:t>
            </w:r>
          </w:p>
          <w:p w14:paraId="40312D5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AbsoluteCellPower_Type v_CellPower_T0 := -85;</w:t>
            </w:r>
          </w:p>
          <w:p w14:paraId="39A4D25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v_RepeatCounter;</w:t>
            </w:r>
          </w:p>
          <w:p w14:paraId="03266A3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default v_DefaultRef;</w:t>
            </w:r>
          </w:p>
          <w:p w14:paraId="73C5773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EUTRA38_SecurityParamsExtd_Type v_Security_Params;</w:t>
            </w:r>
          </w:p>
          <w:p w14:paraId="797ADAB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B10_Type v_SupportedGaps := substr(f_EUTRA_ENDC_DeriveSupportedGapsFromPics(), 1, 10);</w:t>
            </w:r>
          </w:p>
          <w:p w14:paraId="79255A5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B10_Type v_GapMask := int2bit(1, 10);</w:t>
            </w:r>
          </w:p>
          <w:p w14:paraId="2907E74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v_Counter;</w:t>
            </w:r>
          </w:p>
          <w:p w14:paraId="2F3FFAF0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48A9DD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v_TimerValue_8s;</w:t>
            </w:r>
          </w:p>
          <w:p w14:paraId="14D6BE2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v_TimerValue_10s;</w:t>
            </w:r>
          </w:p>
          <w:p w14:paraId="0D492DE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v_TimerValue_30s;</w:t>
            </w:r>
          </w:p>
          <w:p w14:paraId="4B7344BF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0212B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template (value) DL_DCCH_Message v_RRCConnectionReconfiguration;</w:t>
            </w:r>
          </w:p>
          <w:p w14:paraId="339FFDF1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1BDDD94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//timer t_TransmissionInterval := 1.024; //ms1024</w:t>
            </w:r>
          </w:p>
          <w:p w14:paraId="28E51A4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//timer t_Watchdog := 30.0;   //30s</w:t>
            </w:r>
          </w:p>
          <w:p w14:paraId="782E43C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21EAFA4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v_TimerValue_30s := f_EUTRA_SetTimerToleranceMax(eutra_Cell1, nonProtocolTimer, 30.0);</w:t>
            </w:r>
          </w:p>
          <w:p w14:paraId="4E90D05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v_TimerValue_10s := f_EUTRA_SetTimerToleranceMax(eutra_Cell1, nonProtocolTimer, 10.0);</w:t>
            </w:r>
          </w:p>
          <w:p w14:paraId="24962D5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v_TimerValue_8s := f_EUTRA_SetTimerToleranceMax(eutra_Cell1, nonProtocolTimer, 8.0);</w:t>
            </w:r>
          </w:p>
          <w:p w14:paraId="30564D3B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79DD961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v_Frequency_IE_f1 := f_EUTRA_CellInfo_GetFrequencyIEs(eutra_Cell1);</w:t>
            </w:r>
          </w:p>
          <w:p w14:paraId="44D4D3E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v_ChBandDependency_f1 := f_EUTRA_BandDependentParam(v_Frequency_IE_f1.DL_ChBandwidth, v_Frequency_IE_f1.UL_ChBandwidth);</w:t>
            </w:r>
          </w:p>
          <w:p w14:paraId="33D1A753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0D0CD84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//Acquire information of NR cells (Cell1 and Cell3)</w:t>
            </w:r>
          </w:p>
          <w:p w14:paraId="40D2977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v_EUTRA_NR_SysInfo := f_EUTRA_NR_WaitForCoOrd_SysInfo(NR);</w:t>
            </w:r>
          </w:p>
          <w:p w14:paraId="6A0A022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//v_NR_PhysChId_Cell1 := v_EUTRA_NR_SysInfo.NR[0].PhysCellId;</w:t>
            </w:r>
          </w:p>
          <w:p w14:paraId="1D0276E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//v_NR_ARFCN_f1 := v_EUTRA_NR_SysInfo.NR[0].Arfcn;</w:t>
            </w:r>
          </w:p>
          <w:p w14:paraId="02984DB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v_NR_PhysChId_Cell3 := v_EUTRA_NR_SysInfo.NR[1].PhysCellId; // is this correct??</w:t>
            </w:r>
          </w:p>
          <w:p w14:paraId="27EB32F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v_NR_ARFCN_f2 := v_EUTRA_NR_SysInfo.NR[1].Arfcn; // is this correct??</w:t>
            </w:r>
          </w:p>
          <w:p w14:paraId="050FD9E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v_SCS := f_NR_ConvertIntToSCS (v_EUTRA_NR_SysInfo.NR[0].SCS);</w:t>
            </w:r>
          </w:p>
          <w:p w14:paraId="4C2709B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v_FreqBandIndicatorNR_r15 := v_EUTRA_NR_SysInfo.NR[0].Band; //@sic R5-194875 sic@</w:t>
            </w:r>
          </w:p>
          <w:p w14:paraId="10ABD3E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2AECD70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 Set eutra_Cell1 power level "T0" in Table 8.2.3.11.1.3.2-1</w:t>
            </w:r>
          </w:p>
          <w:p w14:paraId="5B02E5E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f_EUTRA38_SetCellPower(eutra_Cell1, v_CellPower_T0, v_CellPower_T0);</w:t>
            </w:r>
          </w:p>
          <w:p w14:paraId="193B13D5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0A74935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1-2" siclog@</w:t>
            </w:r>
          </w:p>
          <w:p w14:paraId="35455C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SS transmits an RRCConnectionReconfiguration message to setup fr1-Gap to report periodical measurements for</w:t>
            </w:r>
          </w:p>
          <w:p w14:paraId="410BC92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//for EUTRA serving Cell 1 and NR neighbour Cell 3 on FR1 frequency and receives an RRCConnectionReconfigurationComplete</w:t>
            </w:r>
          </w:p>
          <w:p w14:paraId="7C30555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//message to confirm the setup of fr1-Gap and report periodical measurements for EUTRA serving Cell 1 and</w:t>
            </w:r>
          </w:p>
          <w:p w14:paraId="654821E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//NR neighbour Cell 3 on FR1 frequency</w:t>
            </w:r>
          </w:p>
          <w:p w14:paraId="1B49BFF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f_EUTRA_RRCConnectionReconfiguration_MeasConfig(eutra_Cell1,</w:t>
            </w:r>
          </w:p>
          <w:p w14:paraId="7757064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cs_RRCConnectionReconfiguration_NR_2Entries_Gap(v_RRC_TI,</w:t>
            </w:r>
          </w:p>
          <w:p w14:paraId="6099BD6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v_Frequency_IE_f1.UL_DL_Earfcn.dl_CarrierFreq_r9,</w:t>
            </w:r>
          </w:p>
          <w:p w14:paraId="05049F0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v_ChBandDependency_f1.AllowedMeasBandwidth,</w:t>
            </w:r>
          </w:p>
          <w:p w14:paraId="1D56356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v_NR_ARFCN_f2,</w:t>
            </w:r>
          </w:p>
          <w:p w14:paraId="0F4C549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v_SCS,</w:t>
            </w:r>
          </w:p>
          <w:p w14:paraId="7E54FA7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v_FreqBandIndicatorNR_r15,</w:t>
            </w:r>
          </w:p>
          <w:p w14:paraId="1D19A5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//v_NR_RSRP_Thres,</w:t>
            </w:r>
          </w:p>
          <w:p w14:paraId="7BEE626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v_ReportAmount,</w:t>
            </w:r>
          </w:p>
          <w:p w14:paraId="034314B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cs_QuantityConfig_NR(cs_QuantityConfig_NRList(v_FilterCoefficientRSRP, v_FilterCoefficientRSRQ, v_FilterCoefficientSINR)),</w:t>
            </w:r>
          </w:p>
          <w:p w14:paraId="3F7F7D6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cs_MeasGapConfig_setup_gp0(9), //@sic R5-203403 sic@</w:t>
            </w:r>
          </w:p>
          <w:p w14:paraId="18FA19E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cs_ReportQuantityNR_r15(true, true, false),</w:t>
            </w:r>
          </w:p>
          <w:p w14:paraId="4DC19D9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true,</w:t>
            </w:r>
          </w:p>
          <w:p w14:paraId="17C6C94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true));</w:t>
            </w:r>
          </w:p>
          <w:p w14:paraId="402457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4D2E3DA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3" siclog@</w:t>
            </w:r>
          </w:p>
          <w:p w14:paraId="0200659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and ignore Measurement Report messages for 8s to allow UE to measure the neighbouring cells</w:t>
            </w:r>
          </w:p>
          <w:p w14:paraId="644652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f_EUTRA_WaitAndIgnoreMeasurementReport(eutra_Cell1, v_TimerValue_8s, cr_MeasurementReport_CheckAny);</w:t>
            </w:r>
          </w:p>
          <w:p w14:paraId="78E95991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B1E1B5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4" siclog@</w:t>
            </w:r>
          </w:p>
          <w:p w14:paraId="3D0BC8A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081C6AC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4 the steps specified in table 8.2.3.11.1.3.2-3 shall take place</w:t>
            </w:r>
          </w:p>
          <w:p w14:paraId="453A420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f_Check_EUTRA_HighFreq_PeriodicalMeasurmentReport(eutra_Cell1,</w:t>
            </w:r>
          </w:p>
          <w:p w14:paraId="670383D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0CE5E0F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cr_MeasurementReport(1, ?, ?, cr_MeasResultNeighCells_measResultListEUTRA_1Entry(v_NR_PhysChId_Cell3, omit, ?, ?)),</w:t>
            </w:r>
          </w:p>
          <w:p w14:paraId="69F53CD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002C431A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D16EFF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v_DefaultRef := activate(a_EUTRA_AddDefault_PeriodicalMeasurmentReport(eutra_Cell1, cr_MeasurementReport_CheckAny));</w:t>
            </w:r>
          </w:p>
          <w:p w14:paraId="3401E248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752A17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5-6" siclog@</w:t>
            </w:r>
          </w:p>
          <w:p w14:paraId="4808829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SS transmits an RRCConnectionReconfiguration message including measConfig to change fr1-Gap</w:t>
            </w:r>
          </w:p>
          <w:p w14:paraId="098664C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//and receives an RRCConnectionReconfigurationComplete message to confirm the change of fr1-Gap</w:t>
            </w:r>
          </w:p>
          <w:p w14:paraId="03D3CC5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f_EUTRA_RRCConnectionReconfiguration_MeasConfig(eutra_Cell1,</w:t>
            </w:r>
          </w:p>
          <w:p w14:paraId="6F527D4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4A9D8AB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cs_MeasConfig_Gap(omit,</w:t>
            </w:r>
          </w:p>
          <w:p w14:paraId="18DFCB6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5C89F87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340ED2B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37B6814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6F89A57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0E9D433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4229247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3F68067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4CD40B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2138E13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E248C9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7B324AA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true,</w:t>
            </w:r>
          </w:p>
          <w:p w14:paraId="5365F12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true)));</w:t>
            </w:r>
          </w:p>
          <w:p w14:paraId="08E1705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</w:t>
            </w:r>
          </w:p>
          <w:p w14:paraId="4B9E6C4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7" siclog@</w:t>
            </w:r>
          </w:p>
          <w:p w14:paraId="17ADAB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7C992C0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7 the steps specified in table 8.2.3.11.1.3.2-3 shall take place</w:t>
            </w:r>
          </w:p>
          <w:p w14:paraId="1B3C1E2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f_Check_EUTRA_HighFreq_PeriodicalMeasurmentReport(eutra_Cell1,</w:t>
            </w:r>
          </w:p>
          <w:p w14:paraId="6C5CBA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3C6694F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cr_MeasurementReport(1, ?, ?, cr_MeasResultNeighCells_measResultListEUTRA_1Entry(v_NR_PhysChId_Cell3, omit, ?, ?)),</w:t>
            </w:r>
          </w:p>
          <w:p w14:paraId="466CD7D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58A20BDB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5BADB0D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v_DefaultRef := activate(a_EUTRA_AddDefault_PeriodicalMeasurmentReport(eutra_Cell1, cr_MeasurementReport_CheckAny));</w:t>
            </w:r>
          </w:p>
          <w:p w14:paraId="3166119B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3BE378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k=1 to 11 (increment=1)</w:t>
            </w:r>
          </w:p>
          <w:p w14:paraId="2366310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v_RRCConnectionReconfiguration := cs_508_RRCConnectionReconfiguration_ConditionMEAS(v_RRC_TI,</w:t>
            </w:r>
          </w:p>
          <w:p w14:paraId="2273CFB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cs_MeasConfig_Gap(omit,</w:t>
            </w:r>
          </w:p>
          <w:p w14:paraId="4FF4176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23219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708B92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4B4312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FCFC95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16CE7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9EE777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6C6974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4A7712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6ABA0A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13E2FA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9B8155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76171FA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7026A90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    </w:t>
            </w:r>
          </w:p>
          <w:p w14:paraId="162F5D8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5-7" siclog@</w:t>
            </w:r>
          </w:p>
          <w:p w14:paraId="3223610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k=2 to 11 (increment=1)</w:t>
            </w:r>
          </w:p>
          <w:p w14:paraId="124F103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v_Counter := 1;</w:t>
            </w:r>
          </w:p>
          <w:p w14:paraId="7E2E7F7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while (v_Counter &lt; 11)</w:t>
            </w:r>
          </w:p>
          <w:p w14:paraId="58DD2F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{</w:t>
            </w:r>
          </w:p>
          <w:p w14:paraId="3868CD9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if(v_Counter != 1)</w:t>
            </w:r>
          </w:p>
          <w:p w14:paraId="27A4ACD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7387A5C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(bit2int(v_SupportedGaps and4b v_GapMask) == 1)</w:t>
            </w:r>
          </w:p>
          <w:p w14:paraId="35EF657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3C14331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fl_ReconfigFr1GapAndGetMeasResults(v_Counter, v_NR_PhysChId_Cell3, v_RRCConnectionReconfiguration);</w:t>
            </w:r>
          </w:p>
          <w:p w14:paraId="6DF9B1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1F27169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v_SupportedGaps := v_SupportedGaps  @&gt; 1;</w:t>
            </w:r>
          </w:p>
          <w:p w14:paraId="399B32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11E815D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0F9BB7B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v_Counter := v_Counter + 1;</w:t>
            </w:r>
          </w:p>
          <w:p w14:paraId="63E2FD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16252A6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2AD80BF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8-9" siclog@</w:t>
            </w:r>
          </w:p>
          <w:p w14:paraId="3D4F706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SS transmits an RRCConnectionReconfiguration message including measConfig to release fr1-Gap</w:t>
            </w:r>
          </w:p>
          <w:p w14:paraId="2B96D97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//and measid of periodical measurements and receives an RRCConnectionReconfigurationComplete message</w:t>
            </w:r>
          </w:p>
          <w:p w14:paraId="55213B6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f_EUTRA_RRCConnectionReconfiguration_MeasConfig(eutra_Cell1,</w:t>
            </w:r>
          </w:p>
          <w:p w14:paraId="76F035A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78474F0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cs_MeasConfig(omit,</w:t>
            </w:r>
          </w:p>
          <w:p w14:paraId="62B0FB5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AA7336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B6C382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1B4324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cs_MeasIdToRemoveList_1Entry(1),</w:t>
            </w:r>
          </w:p>
          <w:p w14:paraId="38F9810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6D8662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6D2BF6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cs_MeasGapConfig_release)));</w:t>
            </w:r>
          </w:p>
          <w:p w14:paraId="1E04B958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64714E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10" siclog@</w:t>
            </w:r>
          </w:p>
          <w:p w14:paraId="5FFA852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10s</w:t>
            </w:r>
          </w:p>
          <w:p w14:paraId="28D3778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f_Delay(v_TimerValue_10s);</w:t>
            </w:r>
          </w:p>
          <w:p w14:paraId="539D0C4C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AED976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11-12" siclog@</w:t>
            </w:r>
          </w:p>
          <w:p w14:paraId="17D705F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SS transmits an RRCConnectionReconfiguration including measConfig to setup fr1-Gap and</w:t>
            </w:r>
          </w:p>
          <w:p w14:paraId="2F0BC41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//nr-Config IE containing measConfig to report periodical measurements for NR serving Cell 1 and</w:t>
            </w:r>
          </w:p>
          <w:p w14:paraId="716F9D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//NR neighbor cell 3 on FR1 frequency</w:t>
            </w:r>
          </w:p>
          <w:p w14:paraId="61F5239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UE transmits an RRCConnectionReconfigurationComplete message to confirm the setup of fr1-Gap</w:t>
            </w:r>
          </w:p>
          <w:p w14:paraId="14646A0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//and report periodical measurements for NR serving Cell 1 and NR neighbor cell 3 on FR1 frequency</w:t>
            </w:r>
          </w:p>
          <w:p w14:paraId="6B43304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//v_Security_Params := f_EUTRA38_ENDC_InitiateAndSendS_gNBKeys(NR);</w:t>
            </w:r>
          </w:p>
          <w:p w14:paraId="0BA103E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//f_EUTRA38_508_ENDC_Reconfiguration (eutra_Cell1, Meas_SCGOnly, v_Security_Params.SK_Counter);</w:t>
            </w:r>
          </w:p>
          <w:p w14:paraId="3B20114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f_EUTRA38_508_ENDC_Reconfiguration_MeasGap1(eutra_Cell1);</w:t>
            </w:r>
          </w:p>
          <w:p w14:paraId="5843D8DD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DE36AB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13" siclog@</w:t>
            </w:r>
          </w:p>
          <w:p w14:paraId="5882569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and ignore MeasurementReport messages for 8 s to allow for UE to measure the neighbouring cells.</w:t>
            </w:r>
          </w:p>
          <w:p w14:paraId="1B416DE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v_DefaultRef := activate(a_EUTRA_AddDefault_PeriodicalMeasurmentReport(eutra_Cell1,</w:t>
            </w:r>
          </w:p>
          <w:p w14:paraId="3820DDA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cr_ULInformationTransferMRDC));</w:t>
            </w:r>
          </w:p>
          <w:p w14:paraId="5FE3264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f_Delay(v_TimerValue_8s);</w:t>
            </w:r>
          </w:p>
          <w:p w14:paraId="283F71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//Deactivate the default to stop receiving periodical Measurement Report</w:t>
            </w:r>
          </w:p>
          <w:p w14:paraId="24ECF04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deactivate(v_DefaultRef);</w:t>
            </w:r>
          </w:p>
          <w:p w14:paraId="30C99D92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1AEA71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15-17" siclog@</w:t>
            </w:r>
          </w:p>
          <w:p w14:paraId="644D921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15 to 17 shall be repeated for k=1 to 11 (increment=1)</w:t>
            </w:r>
          </w:p>
          <w:p w14:paraId="0EE99F8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v_RRCConnectionReconfiguration := cs_508_RRCConnectionReconfiguration_ConditionMEAS(v_RRC_TI,</w:t>
            </w:r>
          </w:p>
          <w:p w14:paraId="3399892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cs_MeasConfig_Gap(omit,</w:t>
            </w:r>
          </w:p>
          <w:p w14:paraId="242EB2B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E8A2C3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5CFBDE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DB54B6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F1A1A8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779DAF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8D2B2E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16268BC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5FCD4A2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1A2937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500C34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951573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408B7E3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42760ED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46237E6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v_Counter := 1;</w:t>
            </w:r>
          </w:p>
          <w:p w14:paraId="5AB4454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while (v_Counter &lt; 11)</w:t>
            </w:r>
          </w:p>
          <w:p w14:paraId="50D1854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{</w:t>
            </w:r>
          </w:p>
          <w:p w14:paraId="10F418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if(v_Counter != 1)</w:t>
            </w:r>
          </w:p>
          <w:p w14:paraId="7F5B753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72AD36C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(bit2int(v_SupportedGaps and4b v_GapMask) == 1)</w:t>
            </w:r>
          </w:p>
          <w:p w14:paraId="7A1AF16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76AC653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fl_ReconfigFr1GapAndGetMeasResults(v_Counter, v_NR_PhysChId_Cell3, v_RRCConnectionReconfiguration);</w:t>
            </w:r>
          </w:p>
          <w:p w14:paraId="4EB3FCF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69FC980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v_SupportedGaps := v_SupportedGaps  @&gt; 1;</w:t>
            </w:r>
          </w:p>
          <w:p w14:paraId="1A6107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176AAEB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72BD992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v_Counter := v_Counter + 1;</w:t>
            </w:r>
          </w:p>
          <w:p w14:paraId="6EA9D5A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0476F33E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625E373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18-19" siclog@</w:t>
            </w:r>
          </w:p>
          <w:p w14:paraId="5378FA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//SS transmits an RRCConnectionReconfiguration message including measConfig to release fr1-Gap and measid of periodical measurements.</w:t>
            </w:r>
          </w:p>
          <w:p w14:paraId="632D9DF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UE transmits an RCConnectionReconfigrationComplete message</w:t>
            </w:r>
          </w:p>
          <w:p w14:paraId="6812EF4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f_EUTRA_RRCConnectionReconfiguration_MeasConfig(eutra_Cell1,</w:t>
            </w:r>
          </w:p>
          <w:p w14:paraId="3972D7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05CDBF3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cs_MeasConfig(omit,</w:t>
            </w:r>
          </w:p>
          <w:p w14:paraId="412DA8D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FB28C8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FC6FEA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0230E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cs_MeasIdToRemoveList_1Entry(2),</w:t>
            </w:r>
          </w:p>
          <w:p w14:paraId="7BE49EB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CA959F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7ED859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cs_MeasGapConfig_release)));</w:t>
            </w:r>
          </w:p>
          <w:p w14:paraId="4E2ACD6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5B175A5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//v_Security_Params := f_EUTRA38_Security_Get();</w:t>
            </w:r>
          </w:p>
          <w:p w14:paraId="29F2691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//f_EUTRA38_508_ENDC_Reconfiguration (eutra_Cell1, Meas_SCGOnly, v_Security_Params.SK_Counter); cs_MeasGapConfig_release</w:t>
            </w:r>
          </w:p>
          <w:p w14:paraId="53B77AB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40EC92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//End TestBody</w:t>
            </w:r>
          </w:p>
          <w:p w14:paraId="4EBD43A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</w:t>
            </w:r>
          </w:p>
          <w:p w14:paraId="4DD8D02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}</w:t>
            </w:r>
          </w:p>
          <w:p w14:paraId="3E6D055E" w14:textId="77777777" w:rsidR="00E857CA" w:rsidRDefault="00E857CA" w:rsidP="00B75E0D"/>
        </w:tc>
      </w:tr>
    </w:tbl>
    <w:p w14:paraId="30BF2490" w14:textId="77777777" w:rsidR="00E857CA" w:rsidRDefault="00E857CA" w:rsidP="00E857CA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51CC6CA2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B10" w14:textId="03FE4C3C" w:rsidR="00365E6C" w:rsidRDefault="00365E6C" w:rsidP="00142B45">
            <w:pPr>
              <w:rPr>
                <w:lang w:val="en-IN"/>
              </w:rPr>
            </w:pPr>
            <w:r>
              <w:rPr>
                <w:lang w:val="en-IN"/>
              </w:rPr>
              <w:t>…</w:t>
            </w:r>
          </w:p>
          <w:p w14:paraId="0C6DBFB5" w14:textId="77777777" w:rsidR="00365E6C" w:rsidRPr="00080668" w:rsidRDefault="00365E6C" w:rsidP="00365E6C">
            <w:pPr>
              <w:rPr>
                <w:highlight w:val="yellow"/>
              </w:rPr>
            </w:pPr>
            <w:r w:rsidRPr="00080668">
              <w:rPr>
                <w:highlight w:val="yellow"/>
              </w:rPr>
              <w:t>import from NR_Measurement_Templates all;</w:t>
            </w:r>
          </w:p>
          <w:p w14:paraId="59C446E0" w14:textId="60377E47" w:rsidR="00365E6C" w:rsidRDefault="00365E6C" w:rsidP="00142B45">
            <w:r w:rsidRPr="00080668">
              <w:rPr>
                <w:highlight w:val="yellow"/>
              </w:rPr>
              <w:t>import from EUTRA_ASP_SrbDefs  all;</w:t>
            </w:r>
          </w:p>
          <w:p w14:paraId="5C98F898" w14:textId="7428F2CA" w:rsidR="00365E6C" w:rsidRPr="00365E6C" w:rsidRDefault="00365E6C" w:rsidP="00142B45">
            <w:r>
              <w:t>…</w:t>
            </w:r>
          </w:p>
          <w:p w14:paraId="348565C0" w14:textId="15FE59B6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function fl_TC_8_2_3_11_1_ENDC_EUTRA_TestBody() runs on EUTRA_5GS_PTC</w:t>
            </w:r>
          </w:p>
          <w:p w14:paraId="7C9D376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{</w:t>
            </w:r>
          </w:p>
          <w:p w14:paraId="3663ADF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RRC_TransactionIdentifier v_RRC_TI := tsc_RRC_TI_Def;</w:t>
            </w:r>
          </w:p>
          <w:p w14:paraId="2916535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Frequency_IE_Type v_Frequency_IE_f1;</w:t>
            </w:r>
          </w:p>
          <w:p w14:paraId="5887422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ChannelBandwidthDependency_Type v_ChBandDependency_f1;</w:t>
            </w:r>
          </w:p>
          <w:p w14:paraId="580202C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EUTRA_NR_CoOrd_SysInfo_Type v_EUTRA_NR_SysInfo;</w:t>
            </w:r>
          </w:p>
          <w:p w14:paraId="603144A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v_NR_PhysChId_Cell1;</w:t>
            </w:r>
          </w:p>
          <w:p w14:paraId="5D2311D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v_NR_ARFCN_f1;</w:t>
            </w:r>
          </w:p>
          <w:p w14:paraId="256FF27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v_NR_PhysChId_Cell3;</w:t>
            </w:r>
          </w:p>
          <w:p w14:paraId="52B4BFA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v_NR_ARFCN_f2;</w:t>
            </w:r>
          </w:p>
          <w:p w14:paraId="7B28508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RS_ConfigSSB_NR_r15.subcarrierSpacingSSB_r15 v_SCS;</w:t>
            </w:r>
          </w:p>
          <w:p w14:paraId="54A5A74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FreqBandIndicatorNR_r15 v_FreqBandIndicatorNR_r15; //@sic R5-194875 sic@</w:t>
            </w:r>
          </w:p>
          <w:p w14:paraId="72101C9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ReportConfigInterRAT.reportAmount v_ReportAmount := infinity_;</w:t>
            </w:r>
          </w:p>
          <w:p w14:paraId="6F25FB7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RSRP_RangeNR_r15 v_NR_RSRP_Thres := 55; // -85 + 140 = 55</w:t>
            </w:r>
          </w:p>
          <w:p w14:paraId="1F2BDA3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FilterCoefficient v_FilterCoefficientRSRP := fc4;</w:t>
            </w:r>
          </w:p>
          <w:p w14:paraId="705F6AC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FilterCoefficient v_FilterCoefficientRSRQ := fc4;</w:t>
            </w:r>
          </w:p>
          <w:p w14:paraId="1790960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FilterCoefficient v_FilterCoefficientSINR := fc4;</w:t>
            </w:r>
          </w:p>
          <w:p w14:paraId="20D98CC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AbsoluteCellPower_Type v_CellPower_T0 := -85;</w:t>
            </w:r>
          </w:p>
          <w:p w14:paraId="54FB55A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v_RepeatCounter;</w:t>
            </w:r>
          </w:p>
          <w:p w14:paraId="49120F4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default v_DefaultRef;</w:t>
            </w:r>
          </w:p>
          <w:p w14:paraId="54E123A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EUTRA38_SecurityParamsExtd_Type v_Security_Params;</w:t>
            </w:r>
          </w:p>
          <w:p w14:paraId="5C21D07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r w:rsidRPr="00142B45">
              <w:rPr>
                <w:highlight w:val="yellow"/>
                <w:lang w:val="en-IN"/>
              </w:rPr>
              <w:t>B8_Type</w:t>
            </w:r>
            <w:r w:rsidRPr="00142B45">
              <w:rPr>
                <w:lang w:val="en-IN"/>
              </w:rPr>
              <w:t xml:space="preserve"> v_SupportedGaps := substr(f_EUTRA_ENDC_DeriveSupportedGapsFromPics(), </w:t>
            </w:r>
            <w:r w:rsidRPr="00142B45">
              <w:rPr>
                <w:highlight w:val="yellow"/>
                <w:lang w:val="en-IN"/>
              </w:rPr>
              <w:t>0, 8</w:t>
            </w:r>
            <w:r w:rsidRPr="00142B45">
              <w:rPr>
                <w:lang w:val="en-IN"/>
              </w:rPr>
              <w:t>);</w:t>
            </w:r>
          </w:p>
          <w:p w14:paraId="1846C59D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>var B8_Type v_SupportedGaps_step5to7 := substr(f_EUTRA_ENDC_DeriveSupportedGapsFromPics(), 0, 8);</w:t>
            </w:r>
          </w:p>
          <w:p w14:paraId="6E17D8D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var RRC_TransactionIdentifier p_RRC_TI := tsc_RRC_TI_Def;</w:t>
            </w:r>
          </w:p>
          <w:p w14:paraId="23E6DB3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B10_Type v_GapMask := int2bit(1, 10);</w:t>
            </w:r>
          </w:p>
          <w:p w14:paraId="6A75AE4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v_Counter;</w:t>
            </w:r>
          </w:p>
          <w:p w14:paraId="3FAB5140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>var template (omit) RRCConnectionReconfiguration_v890_IEs v_RRCConnectionReconfiguration_v890_IEs := omit;</w:t>
            </w:r>
          </w:p>
          <w:p w14:paraId="2A58E95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lastRenderedPageBreak/>
              <w:t>    var template (present) UL_DCCH_Message v_RRCComplete := cr_RRCConnectionReconfigurationComplete_r15;</w:t>
            </w:r>
          </w:p>
          <w:p w14:paraId="2FFC16A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74FCF387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717887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v_TimerValue_8s;</w:t>
            </w:r>
          </w:p>
          <w:p w14:paraId="4CDB11F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v_TimerValue_10s;</w:t>
            </w:r>
          </w:p>
          <w:p w14:paraId="0B4D680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v_TimerValue_30s;</w:t>
            </w:r>
          </w:p>
          <w:p w14:paraId="339BD371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7C0B712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template (value) DL_DCCH_Message v_RRCConnectionReconfiguration;</w:t>
            </w:r>
          </w:p>
          <w:p w14:paraId="5E012D4D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>var template (omit) octetstring v_NR_SCGConfig1 := omit;</w:t>
            </w:r>
          </w:p>
          <w:p w14:paraId="6E33C31A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template (omit) integer p_SK_Counter := 0;</w:t>
            </w:r>
          </w:p>
          <w:p w14:paraId="52D0BE5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template (omit) P_Max p_MaxEUTRA := fl_NR_GetP_Max();</w:t>
            </w:r>
          </w:p>
          <w:p w14:paraId="2D241B2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var boolean p_ENDC_ReleaseAndAdd_r15 := false;</w:t>
            </w:r>
          </w:p>
          <w:p w14:paraId="5D327C6F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74DCA34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>var float v_TimerValue_480ms;</w:t>
            </w:r>
          </w:p>
          <w:p w14:paraId="4F71161D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timer t_Watchdog := 30.0;   //30s</w:t>
            </w:r>
          </w:p>
          <w:p w14:paraId="406A344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timer t_TransmissionInterval;</w:t>
            </w:r>
          </w:p>
          <w:p w14:paraId="45641DD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var boolean v_FirstReportReceived := false;</w:t>
            </w:r>
          </w:p>
          <w:p w14:paraId="2CD8EA9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var boolean MeasReport_Flag :=false;</w:t>
            </w:r>
          </w:p>
          <w:p w14:paraId="18AB780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boolean RRC_flag:=false;         </w:t>
            </w:r>
          </w:p>
          <w:p w14:paraId="05282C4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var boolean v_Timeout:=true;</w:t>
            </w:r>
          </w:p>
          <w:p w14:paraId="7136D503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5F96C9A7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>var SRB_COMMON_IND v_ReceivedMsg;</w:t>
            </w:r>
          </w:p>
          <w:p w14:paraId="36C2E55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timer t_Watchdog5s := 5.0;   //5s</w:t>
            </w:r>
          </w:p>
          <w:p w14:paraId="6DE5BE2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21BCE62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v_TimerValue_30s := f_EUTRA_SetTimerToleranceMax(eutra_Cell1, nonProtocolTimer, 30.0);</w:t>
            </w:r>
          </w:p>
          <w:p w14:paraId="66D6A6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v_TimerValue_10s := f_EUTRA_SetTimerToleranceMax(eutra_Cell1, nonProtocolTimer, 10.0);</w:t>
            </w:r>
          </w:p>
          <w:p w14:paraId="53CA2CF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v_TimerValue_8s := f_EUTRA_SetTimerToleranceMax(eutra_Cell1, nonProtocolTimer, 8.0);</w:t>
            </w:r>
          </w:p>
          <w:p w14:paraId="0E2BCA70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101E1D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v_Frequency_IE_f1 := f_EUTRA_CellInfo_GetFrequencyIEs(eutra_Cell1);</w:t>
            </w:r>
          </w:p>
          <w:p w14:paraId="00419C9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v_ChBandDependency_f1 := f_EUTRA_BandDependentParam(v_Frequency_IE_f1.DL_ChBandwidth, v_Frequency_IE_f1.UL_ChBandwidth);</w:t>
            </w:r>
          </w:p>
          <w:p w14:paraId="7021427E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700BC5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//Acquire information of NR cells (Cell1 and Cell3)</w:t>
            </w:r>
          </w:p>
          <w:p w14:paraId="0246DC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v_EUTRA_NR_SysInfo := f_EUTRA_NR_WaitForCoOrd_SysInfo(NR);</w:t>
            </w:r>
          </w:p>
          <w:p w14:paraId="73870F5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//v_NR_PhysChId_Cell1 := v_EUTRA_NR_SysInfo.NR[0].PhysCellId;</w:t>
            </w:r>
          </w:p>
          <w:p w14:paraId="1F6476D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//v_NR_ARFCN_f1 := v_EUTRA_NR_SysInfo.NR[0].Arfcn;</w:t>
            </w:r>
          </w:p>
          <w:p w14:paraId="6C2F043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v_NR_PhysChId_Cell3 := v_EUTRA_NR_SysInfo.NR</w:t>
            </w:r>
            <w:r w:rsidRPr="00142B45">
              <w:rPr>
                <w:highlight w:val="yellow"/>
                <w:lang w:val="en-IN"/>
              </w:rPr>
              <w:t>[0</w:t>
            </w:r>
            <w:r w:rsidRPr="00142B45">
              <w:rPr>
                <w:lang w:val="en-IN"/>
              </w:rPr>
              <w:t>].PhysCellId; // is this correct??</w:t>
            </w:r>
          </w:p>
          <w:p w14:paraId="62C1BF7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v_NR_ARFCN_f2 := v_EUTRA_NR_SysInfo.NR</w:t>
            </w:r>
            <w:r w:rsidRPr="00142B45">
              <w:rPr>
                <w:highlight w:val="yellow"/>
                <w:lang w:val="en-IN"/>
              </w:rPr>
              <w:t>[0</w:t>
            </w:r>
            <w:r w:rsidRPr="00142B45">
              <w:rPr>
                <w:lang w:val="en-IN"/>
              </w:rPr>
              <w:t>].Arfcn; // is this correct??</w:t>
            </w:r>
          </w:p>
          <w:p w14:paraId="3DDA4FD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v_SCS := f_NR_ConvertIntToSCS (v_EUTRA_NR_SysInfo.NR[0].SCS);</w:t>
            </w:r>
          </w:p>
          <w:p w14:paraId="7B365D6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v_FreqBandIndicatorNR_r15 := v_EUTRA_NR_SysInfo.NR[0].Band; //@sic R5-194875 sic@</w:t>
            </w:r>
          </w:p>
          <w:p w14:paraId="6FAAE26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09BC987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 Set eutra_Cell1 power level "T0" in Table 8.2.3.11.1.3.2-1</w:t>
            </w:r>
          </w:p>
          <w:p w14:paraId="233190E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f_EUTRA38_SetCellPower(eutra_Cell1, v_CellPower_T0, v_CellPower_T0);</w:t>
            </w:r>
          </w:p>
          <w:p w14:paraId="3F90C3F0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FB995B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1-2" siclog@</w:t>
            </w:r>
          </w:p>
          <w:p w14:paraId="7DB285C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SS transmits an RRCConnectionReconfiguration message to setup fr1-Gap to report periodical measurements for</w:t>
            </w:r>
          </w:p>
          <w:p w14:paraId="44C2B80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//for EUTRA serving Cell 1 and NR neighbour Cell 3 on FR1 frequency and receives an RRCConnectionReconfigurationComplete</w:t>
            </w:r>
          </w:p>
          <w:p w14:paraId="7D1B8A5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//message to confirm the setup of fr1-Gap and report periodical measurements for EUTRA serving Cell 1 and</w:t>
            </w:r>
          </w:p>
          <w:p w14:paraId="2496E74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//NR neighbour Cell 3 on FR1 frequency</w:t>
            </w:r>
          </w:p>
          <w:p w14:paraId="4C324C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f_EUTRA_RRCConnectionReconfiguration_MeasConfig(eutra_Cell1,</w:t>
            </w:r>
          </w:p>
          <w:p w14:paraId="40A24B7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cs_RRCConnectionReconfiguration_NR_2Entries_Gap(v_RRC_TI,</w:t>
            </w:r>
          </w:p>
          <w:p w14:paraId="2D35251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v_Frequency_IE_f1.UL_DL_Earfcn.dl_CarrierFreq_r9,</w:t>
            </w:r>
          </w:p>
          <w:p w14:paraId="6ADD951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v_ChBandDependency_f1.AllowedMeasBandwidth,</w:t>
            </w:r>
          </w:p>
          <w:p w14:paraId="51AC643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v_NR_ARFCN_f2,</w:t>
            </w:r>
          </w:p>
          <w:p w14:paraId="5D8EB23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v_SCS,</w:t>
            </w:r>
          </w:p>
          <w:p w14:paraId="4657759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v_FreqBandIndicatorNR_r15,</w:t>
            </w:r>
          </w:p>
          <w:p w14:paraId="24480A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//v_NR_RSRP_Thres,</w:t>
            </w:r>
          </w:p>
          <w:p w14:paraId="7AC719F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v_ReportAmount,</w:t>
            </w:r>
          </w:p>
          <w:p w14:paraId="433B76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cs_QuantityConfig_NR(cs_QuantityConfig_NRList(v_FilterCoefficientRSRP, v_FilterCoefficientRSRQ, v_FilterCoefficientSINR)),</w:t>
            </w:r>
          </w:p>
          <w:p w14:paraId="5B3D72F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cs_MeasGapConfig_setup_gp0(9), //@sic R5-203403 sic@</w:t>
            </w:r>
          </w:p>
          <w:p w14:paraId="5F6FB07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cs_ReportQuantityNR_r15(true, true, false),</w:t>
            </w:r>
          </w:p>
          <w:p w14:paraId="5AD0A28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true,</w:t>
            </w:r>
          </w:p>
          <w:p w14:paraId="10F93B0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true));</w:t>
            </w:r>
          </w:p>
          <w:p w14:paraId="445AC87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69C99BA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3" siclog@</w:t>
            </w:r>
          </w:p>
          <w:p w14:paraId="766448E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//Wait and ignore Measurement Report messages for 8s to allow UE to measure the neighbouring cells</w:t>
            </w:r>
          </w:p>
          <w:p w14:paraId="004CADF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f_EUTRA_WaitAndIgnoreMeasurementReport(eutra_Cell1, v_TimerValue_8s, cr_MeasurementReport_CheckAny);</w:t>
            </w:r>
          </w:p>
          <w:p w14:paraId="18BAA87C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BDE690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4" siclog@</w:t>
            </w:r>
          </w:p>
          <w:p w14:paraId="2E6FFA6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18E7258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4 the steps specified in table 8.2.3.11.1.3.2-3 shall take place</w:t>
            </w:r>
          </w:p>
          <w:p w14:paraId="7698790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f_Check_EUTRA_HighFreq_PeriodicalMeasurmentReport(eutra_Cell1,</w:t>
            </w:r>
          </w:p>
          <w:p w14:paraId="5267BD1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70CEC49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cr_MeasurementReport(1, ?, ?, </w:t>
            </w:r>
            <w:r w:rsidRPr="00142B45">
              <w:rPr>
                <w:highlight w:val="yellow"/>
                <w:lang w:val="en-IN"/>
              </w:rPr>
              <w:t>cr_MeasResultNeighCells_measResultListNR_1Entry(v_NR_PhysChId_Cell3, ?, omit,omit,omit,?)),</w:t>
            </w:r>
          </w:p>
          <w:p w14:paraId="4758EAD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3936ECA3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0B21069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v_DefaultRef := activate(a_EUTRA_AddDefault_PeriodicalMeasurmentReport(eutra_Cell1, cr_MeasurementReport_CheckAny));</w:t>
            </w:r>
          </w:p>
          <w:p w14:paraId="0D061BAF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E60B9B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5-6" siclog@</w:t>
            </w:r>
          </w:p>
          <w:p w14:paraId="1FC1F46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SS transmits an RRCConnectionReconfiguration message including measConfig to change fr1-Gap</w:t>
            </w:r>
          </w:p>
          <w:p w14:paraId="6EC9F9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//and receives an RRCConnectionReconfigurationComplete message to confirm the change of fr1-Gap</w:t>
            </w:r>
          </w:p>
          <w:p w14:paraId="5574599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f_EUTRA_RRCConnectionReconfiguration_MeasConfig(eutra_Cell1,</w:t>
            </w:r>
          </w:p>
          <w:p w14:paraId="6B9CFBF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007A5ED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cs_MeasConfig_Gap(omit,</w:t>
            </w:r>
          </w:p>
          <w:p w14:paraId="71941A9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59CDFD0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4E720FC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08D40B4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49C16F4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CD77B8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1AB618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76C976A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29DA7D4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3E04C9B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58BB187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CA5924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true,</w:t>
            </w:r>
          </w:p>
          <w:p w14:paraId="16E95E8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                                                                                                                    true)));</w:t>
            </w:r>
          </w:p>
          <w:p w14:paraId="11DB0A8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1B2F8F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7" siclog@</w:t>
            </w:r>
          </w:p>
          <w:p w14:paraId="0A91727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08E05A6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7 the steps specified in table 8.2.3.11.1.3.2-3 shall take place</w:t>
            </w:r>
          </w:p>
          <w:p w14:paraId="21F8025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f_Check_EUTRA_HighFreq_PeriodicalMeasurmentReport(eutra_Cell1,</w:t>
            </w:r>
          </w:p>
          <w:p w14:paraId="427ED24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165574E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cr_MeasurementReport(1, ?, ?, </w:t>
            </w:r>
            <w:r w:rsidRPr="00142B45">
              <w:rPr>
                <w:highlight w:val="yellow"/>
                <w:lang w:val="en-IN"/>
              </w:rPr>
              <w:t>cr_MeasResultNeighCells_measResultListNR_1Entry(v_NR_PhysChId_Cell3, ?, omit,omit,omit,?))</w:t>
            </w:r>
            <w:r w:rsidRPr="00142B45">
              <w:rPr>
                <w:lang w:val="en-IN"/>
              </w:rPr>
              <w:t>,</w:t>
            </w:r>
          </w:p>
          <w:p w14:paraId="6772F24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3FC63DC7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33CD1E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v_DefaultRef := activate(a_EUTRA_AddDefault_PeriodicalMeasurmentReport(eutra_Cell1, cr_MeasurementReport_CheckAny));</w:t>
            </w:r>
          </w:p>
          <w:p w14:paraId="3F4DB096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27C354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k=1 to 11 (increment=1)</w:t>
            </w:r>
          </w:p>
          <w:p w14:paraId="12147C8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v_RRCConnectionReconfiguration := cs_508_RRCConnectionReconfiguration_ConditionMEAS(v_RRC_TI,</w:t>
            </w:r>
          </w:p>
          <w:p w14:paraId="36FAD09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cs_MeasConfig_Gap(omit,</w:t>
            </w:r>
          </w:p>
          <w:p w14:paraId="4F2100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01D31E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B111B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A58E5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5F693DD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376088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2319E9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049F1E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76099D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FFB9CE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2C05B0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5870420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65A0F7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6B55327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    </w:t>
            </w:r>
          </w:p>
          <w:p w14:paraId="3E7CFAF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5-7" siclog@</w:t>
            </w:r>
          </w:p>
          <w:p w14:paraId="5BB5589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k=2 to 11 (increment=1)</w:t>
            </w:r>
          </w:p>
          <w:p w14:paraId="571521F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v_Counter := 1;</w:t>
            </w:r>
          </w:p>
          <w:p w14:paraId="60C459D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while (v_Counter &lt; 11)</w:t>
            </w:r>
          </w:p>
          <w:p w14:paraId="67B782E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{</w:t>
            </w:r>
          </w:p>
          <w:p w14:paraId="0625535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if(v_Counter != 1)</w:t>
            </w:r>
          </w:p>
          <w:p w14:paraId="60FB54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24D629F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</w:t>
            </w:r>
            <w:r w:rsidRPr="00142B45">
              <w:rPr>
                <w:highlight w:val="yellow"/>
                <w:lang w:val="en-IN"/>
              </w:rPr>
              <w:t>v_SupportedGaps_step5to7</w:t>
            </w:r>
            <w:r w:rsidRPr="00142B45">
              <w:rPr>
                <w:lang w:val="en-IN"/>
              </w:rPr>
              <w:t xml:space="preserve"> and4b v_GapMask) == 1)</w:t>
            </w:r>
          </w:p>
          <w:p w14:paraId="471484E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793B772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fl_ReconfigFr1GapAndGetMeasResults(v_Counter, v_NR_PhysChId_Cell3, v_RRCConnectionReconfiguration);</w:t>
            </w:r>
          </w:p>
          <w:p w14:paraId="7956AF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0D9741B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</w:t>
            </w:r>
            <w:r w:rsidRPr="00142B45">
              <w:rPr>
                <w:highlight w:val="yellow"/>
                <w:lang w:val="en-IN"/>
              </w:rPr>
              <w:t>v_SupportedGaps_step5to7</w:t>
            </w:r>
            <w:r w:rsidRPr="00142B45">
              <w:rPr>
                <w:lang w:val="en-IN"/>
              </w:rPr>
              <w:t xml:space="preserve"> := v_SupportedGaps_step5to7  @&gt; 1;</w:t>
            </w:r>
          </w:p>
          <w:p w14:paraId="7EC1450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5781E9D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2DF3F3D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v_Counter := v_Counter + 1;</w:t>
            </w:r>
          </w:p>
          <w:p w14:paraId="02DE045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1A59BF9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00180E5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8-9" siclog@</w:t>
            </w:r>
          </w:p>
          <w:p w14:paraId="35EA6A6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SS transmits an RRCConnectionReconfiguration message including measConfig to release fr1-Gap</w:t>
            </w:r>
          </w:p>
          <w:p w14:paraId="7D00F2F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//and measid of periodical measurements and receives an RRCConnectionReconfigurationComplete message</w:t>
            </w:r>
          </w:p>
          <w:p w14:paraId="2875FDB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f_EUTRA_RRCConnectionReconfiguration_MeasConfig(eutra_Cell1,</w:t>
            </w:r>
          </w:p>
          <w:p w14:paraId="5194405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3F75D73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cs_MeasConfig(omit,</w:t>
            </w:r>
          </w:p>
          <w:p w14:paraId="26CD87D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5E0DB1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E41934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4BB5AF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cs_MeasIdToRemoveList_1Entry(1),</w:t>
            </w:r>
          </w:p>
          <w:p w14:paraId="229E7A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4BED0E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761BE4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cs_MeasGapConfig_release)));</w:t>
            </w:r>
          </w:p>
          <w:p w14:paraId="1BCDB41D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D837BD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10" siclog@</w:t>
            </w:r>
          </w:p>
          <w:p w14:paraId="7833205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10s</w:t>
            </w:r>
          </w:p>
          <w:p w14:paraId="5C6C10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f_Delay(v_TimerValue_10s);</w:t>
            </w:r>
          </w:p>
          <w:p w14:paraId="38D343C6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1BDBC25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11-12" siclog@</w:t>
            </w:r>
          </w:p>
          <w:p w14:paraId="58BA90E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SS transmits an RRCConnectionReconfiguration including measConfig to setup fr1-Gap and</w:t>
            </w:r>
          </w:p>
          <w:p w14:paraId="0855512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//nr-Config IE containing measConfig to report periodical measurements for NR serving Cell 1 and</w:t>
            </w:r>
          </w:p>
          <w:p w14:paraId="4C16DBD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//NR neighbor cell 3 on FR1 frequency</w:t>
            </w:r>
          </w:p>
          <w:p w14:paraId="23FDD54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UE transmits an RRCConnectionReconfigurationComplete message to confirm the setup of fr1-Gap</w:t>
            </w:r>
          </w:p>
          <w:p w14:paraId="5BEBC16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//and report periodical measurements for NR serving Cell 1 and NR neighbor cell 3 on FR1 frequency</w:t>
            </w:r>
          </w:p>
          <w:p w14:paraId="7E67B0F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//v_Security_Params := f_EUTRA38_ENDC_InitiateAndSendS_gNBKeys(NR);</w:t>
            </w:r>
          </w:p>
          <w:p w14:paraId="6AFCA2B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//f_EUTRA38_508_ENDC_Reconfiguration (eutra_Cell1, Meas_SCGOnly, v_Security_Params.SK_Counter);</w:t>
            </w:r>
          </w:p>
          <w:p w14:paraId="78FAF5C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f_EUTRA38_508_ENDC_Reconfiguration_MeasGap1(eutra_Cell1);</w:t>
            </w:r>
          </w:p>
          <w:p w14:paraId="4EB304FE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4D3654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13" siclog@</w:t>
            </w:r>
          </w:p>
          <w:p w14:paraId="7CE243C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and ignore MeasurementReport messages for 8 s to allow for UE to measure the neighbouring cells.</w:t>
            </w:r>
          </w:p>
          <w:p w14:paraId="0F4F902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v_DefaultRef := activate(a_EUTRA_AddDefault_PeriodicalMeasurmentReport(eutra_Cell1,</w:t>
            </w:r>
          </w:p>
          <w:p w14:paraId="7A59CDB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cr_ULInformationTransferMRDC));</w:t>
            </w:r>
          </w:p>
          <w:p w14:paraId="623572A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f_Delay(v_TimerValue_8s);</w:t>
            </w:r>
          </w:p>
          <w:p w14:paraId="377CE2C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//Deactivate the default to stop receiving periodical Measurement Report</w:t>
            </w:r>
          </w:p>
          <w:p w14:paraId="4D14281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deactivate(v_DefaultRef);</w:t>
            </w:r>
          </w:p>
          <w:p w14:paraId="195388C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142B45">
              <w:rPr>
                <w:highlight w:val="yellow"/>
                <w:lang w:val="en-IN"/>
              </w:rPr>
              <w:t>v_TimerValue_480ms := f_EUTRA_SetTimerToleranceMax(eutra_Cell1, rrcTimer, 0.480);</w:t>
            </w:r>
          </w:p>
          <w:p w14:paraId="34B2DC2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f_EUTRA_NR_SendCoOrd (NR, cms_EUTRA_NR_Trigger("StartTimer"));</w:t>
            </w:r>
          </w:p>
          <w:p w14:paraId="4CB4EEA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t_Watchdog.start;</w:t>
            </w:r>
          </w:p>
          <w:p w14:paraId="5433793E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alt</w:t>
            </w:r>
          </w:p>
          <w:p w14:paraId="55BF28CC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{</w:t>
            </w:r>
          </w:p>
          <w:p w14:paraId="218CFBD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[not(v_FirstReportReceived)] a_EUTRA_ReceiveULInformationTransferMRDC(eutra_Cell1)</w:t>
            </w:r>
          </w:p>
          <w:p w14:paraId="38A5555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{</w:t>
            </w:r>
          </w:p>
          <w:p w14:paraId="39C8EC30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v_FirstReportReceived := true;</w:t>
            </w:r>
          </w:p>
          <w:p w14:paraId="6C19BCA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t_TransmissionInterval.start(v_TimerValue_480ms);</w:t>
            </w:r>
          </w:p>
          <w:p w14:paraId="326692D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repeat;</w:t>
            </w:r>
          </w:p>
          <w:p w14:paraId="241BB22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}</w:t>
            </w:r>
          </w:p>
          <w:p w14:paraId="558E1B3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[v_FirstReportReceived]a_EUTRA_ReceiveULInformationTransferMRDC(eutra_Cell1)</w:t>
            </w:r>
          </w:p>
          <w:p w14:paraId="47B61A4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{</w:t>
            </w:r>
          </w:p>
          <w:p w14:paraId="301A790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if(t_TransmissionInterval.running)</w:t>
            </w:r>
          </w:p>
          <w:p w14:paraId="02A19840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{</w:t>
            </w:r>
          </w:p>
          <w:p w14:paraId="0C5A8427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f_EUTRA_SetVerdictFailOrInconc(__FILE__, __LINE__, "Step 14. Measurement report is received while transmission interval has not expired");</w:t>
            </w:r>
          </w:p>
          <w:p w14:paraId="078C88CB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t_TransmissionInterval.stop;</w:t>
            </w:r>
          </w:p>
          <w:p w14:paraId="356875D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</w:t>
            </w:r>
          </w:p>
          <w:p w14:paraId="037D2967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t_TransmissionInterval.start(v_TimerValue_480ms);</w:t>
            </w:r>
          </w:p>
          <w:p w14:paraId="73AA09C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lastRenderedPageBreak/>
              <w:t>            repeat;</w:t>
            </w:r>
          </w:p>
          <w:p w14:paraId="5D458AA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}</w:t>
            </w:r>
          </w:p>
          <w:p w14:paraId="4FE4280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[] t_Watchdog.timeout</w:t>
            </w:r>
          </w:p>
          <w:p w14:paraId="7EE0000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</w:t>
            </w:r>
          </w:p>
          <w:p w14:paraId="726D55C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{</w:t>
            </w:r>
          </w:p>
          <w:p w14:paraId="678048F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t_TransmissionInterval.stop;     //continue TC execution</w:t>
            </w:r>
          </w:p>
          <w:p w14:paraId="3F7B58C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}</w:t>
            </w:r>
          </w:p>
          <w:p w14:paraId="7A09EDE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}</w:t>
            </w:r>
          </w:p>
          <w:p w14:paraId="69F9DEA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15-17" siclog@</w:t>
            </w:r>
          </w:p>
          <w:p w14:paraId="31DEF3F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15 to 17 shall be repeated for k=1 to 11 (increment=1)</w:t>
            </w:r>
          </w:p>
          <w:p w14:paraId="514177D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v_RRCConnectionReconfiguration := cs_508_RRCConnectionReconfiguration_ConditionMEAS(v_RRC_TI,</w:t>
            </w:r>
          </w:p>
          <w:p w14:paraId="57A010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cs_MeasConfig_Gap(omit,</w:t>
            </w:r>
          </w:p>
          <w:p w14:paraId="32B19F8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341DF1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117BE5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6EE9CD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B03168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0851F8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E164A2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48271C5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F7750E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F68A90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D2A5BD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D116A0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301E114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0C8965C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6AFCFE8C" w14:textId="536EC6F0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v_Counter := 1;</w:t>
            </w:r>
          </w:p>
          <w:p w14:paraId="06BE366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while (v_Counter &lt; 11)</w:t>
            </w:r>
          </w:p>
          <w:p w14:paraId="4A3AA6E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{</w:t>
            </w:r>
          </w:p>
          <w:p w14:paraId="472295D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if(v_Counter != 1)</w:t>
            </w:r>
          </w:p>
          <w:p w14:paraId="14DAEE0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2DE9B69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(bit2int(v_SupportedGaps and4b v_GapMask) == 1)</w:t>
            </w:r>
          </w:p>
          <w:p w14:paraId="7A0DAB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79780FC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          </w:t>
            </w:r>
            <w:r w:rsidRPr="00142B45">
              <w:rPr>
                <w:highlight w:val="yellow"/>
                <w:lang w:val="en-IN"/>
              </w:rPr>
              <w:t>fl_ReconfigFr1GapAndGetMeasResults_steps15_17</w:t>
            </w:r>
            <w:r w:rsidRPr="00142B45">
              <w:rPr>
                <w:lang w:val="en-IN"/>
              </w:rPr>
              <w:t>(v_Counter, v_NR_PhysChId_Cell3, v_RRCConnectionReconfiguration);</w:t>
            </w:r>
          </w:p>
          <w:p w14:paraId="0E0248C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08AF653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v_SupportedGaps := v_SupportedGaps  @&gt; 1;</w:t>
            </w:r>
          </w:p>
          <w:p w14:paraId="4BC9F3A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1D9501E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787678D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v_Counter := v_Counter + 1;</w:t>
            </w:r>
          </w:p>
          <w:p w14:paraId="7405E6D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21754B6D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BDB6A8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//@siclog "Step 18-19" siclog@</w:t>
            </w:r>
          </w:p>
          <w:p w14:paraId="1B93171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//SS transmits an RRCConnectionReconfiguration message including measConfig to release fr1-Gap and measid of periodical measurements.</w:t>
            </w:r>
          </w:p>
          <w:p w14:paraId="74E9707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//The UE transmits an RCConnectionReconfigrationComplete message</w:t>
            </w:r>
          </w:p>
          <w:p w14:paraId="3A8D993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142B45">
              <w:rPr>
                <w:highlight w:val="yellow"/>
                <w:lang w:val="en-IN"/>
              </w:rPr>
              <w:t>v_NR_SCGConfig1 := f_EUTRA_NR_WaitForCoOrd_Data(NR,"Reconfig");</w:t>
            </w:r>
          </w:p>
          <w:p w14:paraId="653CC8F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v_RRCConnectionReconfiguration_v890_IEs := f_EUTRA38_508_BuildRRCConnReconfig_NR_Config_Setup (v_NR_SCGConfig1,omit,p_SK_Counter,p_MaxEUTRA,omit,p_ENDC_ReleaseAndAdd_r15);</w:t>
            </w:r>
          </w:p>
          <w:p w14:paraId="67F5DB8E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SRB.send(cas_SRB1_RrcNasPduList_REQ(eutra_Cell1,</w:t>
            </w:r>
          </w:p>
          <w:p w14:paraId="5DF4C92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cs_TimingInfo_Now,</w:t>
            </w:r>
          </w:p>
          <w:p w14:paraId="12D5AC98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cs_RRCConnectionReconfiguration_Common(p_RRC_TI,</w:t>
            </w:r>
          </w:p>
          <w:p w14:paraId="2A4B0B60" w14:textId="45B09390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cs_MeasConfig(omit,omit,omit,omit,</w:t>
            </w:r>
            <w:r w:rsidR="00D87191">
              <w:t xml:space="preserve"> </w:t>
            </w:r>
            <w:r w:rsidR="00D87191" w:rsidRPr="00D87191">
              <w:rPr>
                <w:highlight w:val="yellow"/>
                <w:lang w:val="en-IN"/>
              </w:rPr>
              <w:t>cs_MeasIdToRemoveList_1Entry(2)</w:t>
            </w:r>
            <w:r w:rsidRPr="00D87191">
              <w:rPr>
                <w:highlight w:val="yellow"/>
                <w:lang w:val="en-IN"/>
              </w:rPr>
              <w:t>,</w:t>
            </w:r>
            <w:r w:rsidRPr="00142B45">
              <w:rPr>
                <w:highlight w:val="yellow"/>
                <w:lang w:val="en-IN"/>
              </w:rPr>
              <w:t>omit,omit,cs_MeasGapConfig_release),</w:t>
            </w:r>
          </w:p>
          <w:p w14:paraId="1C0038A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4F89D27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755B950A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557185DC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v_RRCConnectionReconfiguration_v890_IEs),</w:t>
            </w:r>
          </w:p>
          <w:p w14:paraId="7F29320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omit));</w:t>
            </w:r>
          </w:p>
          <w:p w14:paraId="6A71CA21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544C2F">
              <w:rPr>
                <w:highlight w:val="green"/>
                <w:lang w:val="en-IN"/>
              </w:rPr>
              <w:t>/*f_EUTRA_RRCConnectionReconfiguration_MeasConfig(eutra_Cell1,</w:t>
            </w:r>
          </w:p>
          <w:p w14:paraId="2A6430D3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cs_508_RRCConnectionReconfiguration_ConditionMEAS(v_RRC_TI,</w:t>
            </w:r>
          </w:p>
          <w:p w14:paraId="60B1EA83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cs_MeasConfig(omit,</w:t>
            </w:r>
          </w:p>
          <w:p w14:paraId="247E97F5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79848DA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82FAB8A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77D48686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cs_MeasIdToRemoveList_1Entry(2),</w:t>
            </w:r>
          </w:p>
          <w:p w14:paraId="2F39C821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6BF60CB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6F13E8A" w14:textId="77777777" w:rsidR="00142B45" w:rsidRPr="00142B45" w:rsidRDefault="00142B45" w:rsidP="00142B45">
            <w:pPr>
              <w:rPr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cs_MeasGapConfig_release)));*/</w:t>
            </w:r>
          </w:p>
          <w:p w14:paraId="6FF8F2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</w:t>
            </w:r>
          </w:p>
          <w:p w14:paraId="3C6C8B3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//SRB.receive(car_SRB1_RrcPdu_IND(eutra_Cell1, cr_RRCConnectionReconfigurationComplete_r15))-&gt; value v_ReceivedMsg;</w:t>
            </w:r>
          </w:p>
          <w:p w14:paraId="2B267B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// f_EUTRA_NR_SendCoOrd(NR, cms_EUTRA_NR_OctetData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 </w:t>
            </w:r>
          </w:p>
          <w:p w14:paraId="7E513DC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</w:t>
            </w:r>
          </w:p>
          <w:p w14:paraId="0DBBC48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//[] SRB.receive(car_SRB1_RrcPdu_IND(eutra_Cell1, cr_ULInformationTransferMRDC)) {} </w:t>
            </w:r>
          </w:p>
          <w:p w14:paraId="776E27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</w:t>
            </w:r>
          </w:p>
          <w:p w14:paraId="57FA0AB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142B45">
              <w:rPr>
                <w:highlight w:val="yellow"/>
                <w:lang w:val="en-IN"/>
              </w:rPr>
              <w:t>t_Watchdog5s.start;</w:t>
            </w:r>
          </w:p>
          <w:p w14:paraId="2E79D22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do</w:t>
            </w:r>
          </w:p>
          <w:p w14:paraId="127F89B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{</w:t>
            </w:r>
          </w:p>
          <w:p w14:paraId="41D40F9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alt </w:t>
            </w:r>
          </w:p>
          <w:p w14:paraId="7F68192E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{     // := v_ReceivedMsg.Signalling.Rrc.Dcch.message_.c1.rrcConnectionReconfigurationComplete.criticalExtensions.rrcConnectionReconfigurationComplete_r8.nonCriticalExtension;</w:t>
            </w:r>
          </w:p>
          <w:p w14:paraId="579AF26B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[] SRB.receive(car_SRB1_RrcPdu_IND(eutra_Cell1, cr_RRCConnectionReconfigurationComplete_r15))-&gt; value v_ReceivedMsg</w:t>
            </w:r>
          </w:p>
          <w:p w14:paraId="6E52E4A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{  log (v_ReceivedMsg);</w:t>
            </w:r>
          </w:p>
          <w:p w14:paraId="7D1C0A67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f_EUTRA_NR_SendCoOrd(NR, cms_EUTRA_NR_OctetData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37C802E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RRC_flag := true;</w:t>
            </w:r>
          </w:p>
          <w:p w14:paraId="0F256BD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if (MeasReport_Flag==true)</w:t>
            </w:r>
            <w:r w:rsidRPr="00142B45">
              <w:rPr>
                <w:lang w:val="en-IN"/>
              </w:rPr>
              <w:t xml:space="preserve"> </w:t>
            </w:r>
          </w:p>
          <w:p w14:paraId="29A7930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        </w:t>
            </w:r>
            <w:r w:rsidRPr="00142B45">
              <w:rPr>
                <w:highlight w:val="yellow"/>
                <w:lang w:val="en-IN"/>
              </w:rPr>
              <w:t>{t_Watchdog5s.stop;</w:t>
            </w:r>
          </w:p>
          <w:p w14:paraId="1CBFCDDB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v_Timeout :=false;            </w:t>
            </w:r>
          </w:p>
          <w:p w14:paraId="0549166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 //rrcCompleteisReceive</w:t>
            </w:r>
          </w:p>
          <w:p w14:paraId="5FECA6E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}</w:t>
            </w:r>
          </w:p>
          <w:p w14:paraId="14CC156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[] SRB.receive(car_SRB1_RrcPdu_IND(eutra_Cell1, cr_ULInformationTransferMRDC)) </w:t>
            </w:r>
          </w:p>
          <w:p w14:paraId="745E0BAC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{</w:t>
            </w:r>
          </w:p>
          <w:p w14:paraId="56F2BDF8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MeasReport_Flag := true;</w:t>
            </w:r>
          </w:p>
          <w:p w14:paraId="396EAFEE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if (RRC_flag==true)</w:t>
            </w:r>
          </w:p>
          <w:p w14:paraId="6660195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{t_Watchdog5s.stop;</w:t>
            </w:r>
          </w:p>
          <w:p w14:paraId="0FB85328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v_Timeout :=false;</w:t>
            </w:r>
          </w:p>
          <w:p w14:paraId="2D5ADC6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 //received report</w:t>
            </w:r>
          </w:p>
          <w:p w14:paraId="11C54D9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</w:t>
            </w:r>
          </w:p>
          <w:p w14:paraId="593E068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[] t_Watchdog5s.timeout             </w:t>
            </w:r>
          </w:p>
          <w:p w14:paraId="3B8D21C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lastRenderedPageBreak/>
              <w:t>           {</w:t>
            </w:r>
          </w:p>
          <w:p w14:paraId="305522F0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t_Watchdog5s.stop;</w:t>
            </w:r>
          </w:p>
          <w:p w14:paraId="4D2A16A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v_Timeout :=false;     //continue TC execution</w:t>
            </w:r>
          </w:p>
          <w:p w14:paraId="62B3A06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}           </w:t>
            </w:r>
          </w:p>
          <w:p w14:paraId="201CFE1D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}</w:t>
            </w:r>
          </w:p>
          <w:p w14:paraId="134D539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} while(v_Timeout);</w:t>
            </w:r>
          </w:p>
          <w:p w14:paraId="79453DC7" w14:textId="465BD89A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//v_Security_Params := f_EUTRA38_Security_Get();</w:t>
            </w:r>
          </w:p>
          <w:p w14:paraId="7060042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//f_EUTRA38_508_ENDC_Reconfiguration (eutra_Cell1, Meas_SCGOnly, v_Security_Params.SK_Counter); cs_MeasGapConfig_release</w:t>
            </w:r>
          </w:p>
          <w:p w14:paraId="2E8D79E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0489A1D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//End TestBody</w:t>
            </w:r>
          </w:p>
          <w:p w14:paraId="2F12FE5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</w:t>
            </w:r>
          </w:p>
          <w:p w14:paraId="06B50B4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}</w:t>
            </w:r>
          </w:p>
          <w:p w14:paraId="2FEA7D0F" w14:textId="77777777" w:rsidR="00E857CA" w:rsidRDefault="00E857CA" w:rsidP="00B75E0D"/>
        </w:tc>
      </w:tr>
    </w:tbl>
    <w:p w14:paraId="4A5141E8" w14:textId="77777777" w:rsidR="00E857CA" w:rsidRPr="00E857CA" w:rsidRDefault="00E857CA" w:rsidP="00E857CA"/>
    <w:p w14:paraId="2A7067EE" w14:textId="3CAACA4E" w:rsidR="00E857CA" w:rsidRDefault="00E857CA" w:rsidP="00E857CA">
      <w:pPr>
        <w:pStyle w:val="Heading2"/>
        <w:rPr>
          <w:b/>
          <w:bCs/>
        </w:rPr>
      </w:pPr>
      <w:r w:rsidRPr="00E857CA">
        <w:rPr>
          <w:b/>
          <w:bCs/>
        </w:rPr>
        <w:t>2.</w:t>
      </w:r>
      <w:r w:rsidR="000134B6">
        <w:rPr>
          <w:b/>
          <w:bCs/>
        </w:rPr>
        <w:t>5</w:t>
      </w:r>
      <w:r w:rsidRPr="00E857CA">
        <w:rPr>
          <w:b/>
          <w:bCs/>
        </w:rPr>
        <w:t xml:space="preserve"> </w:t>
      </w:r>
      <w:r w:rsidR="00E7629E">
        <w:rPr>
          <w:b/>
          <w:bCs/>
        </w:rPr>
        <w:t>C</w:t>
      </w:r>
      <w:r w:rsidRPr="00E857CA">
        <w:rPr>
          <w:b/>
          <w:bCs/>
        </w:rPr>
        <w:t xml:space="preserve">hange </w:t>
      </w:r>
      <w:r w:rsidR="00A26904">
        <w:rPr>
          <w:b/>
          <w:bCs/>
        </w:rPr>
        <w:t>5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857CA" w14:paraId="46DCD5A6" w14:textId="77777777" w:rsidTr="00B75E0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24AF" w14:textId="77777777" w:rsidR="00E857CA" w:rsidRPr="00334EB5" w:rsidRDefault="00E857CA" w:rsidP="00334EB5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1DE" w14:textId="67A02A13" w:rsidR="00E857CA" w:rsidRPr="0055250F" w:rsidRDefault="00B479A0" w:rsidP="00B75E0D">
            <w:pPr>
              <w:spacing w:after="0"/>
              <w:rPr>
                <w:rFonts w:ascii="Arial" w:hAnsi="Arial" w:cs="Arial"/>
                <w:lang w:val="en-IN"/>
              </w:rPr>
            </w:pPr>
            <w:r w:rsidRPr="00B479A0">
              <w:rPr>
                <w:lang w:val="en-IN"/>
              </w:rPr>
              <w:t>fl_ReconfigFr1GapAndGetMeasResults</w:t>
            </w:r>
            <w:r>
              <w:rPr>
                <w:lang w:val="en-IN"/>
              </w:rPr>
              <w:t>()</w:t>
            </w:r>
          </w:p>
          <w:p w14:paraId="1DE0745D" w14:textId="77777777" w:rsidR="00E857CA" w:rsidRPr="00D86314" w:rsidRDefault="00E857CA" w:rsidP="00B75E0D">
            <w:pPr>
              <w:spacing w:after="0"/>
              <w:rPr>
                <w:rFonts w:ascii="Arial" w:hAnsi="Arial" w:cs="Arial"/>
              </w:rPr>
            </w:pPr>
          </w:p>
        </w:tc>
      </w:tr>
      <w:tr w:rsidR="00E857CA" w14:paraId="0D9E9ED8" w14:textId="77777777" w:rsidTr="00B75E0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E2F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E27D" w14:textId="35698C99" w:rsidR="00E857CA" w:rsidRPr="0055250F" w:rsidRDefault="00E857CA" w:rsidP="00B75E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3362A" w:rsidRPr="00F3362A">
              <w:rPr>
                <w:rFonts w:ascii="Arial" w:hAnsi="Arial" w:cs="Arial"/>
              </w:rPr>
              <w:t xml:space="preserve">Changes require </w:t>
            </w:r>
            <w:r w:rsidR="00351C0E">
              <w:rPr>
                <w:rFonts w:ascii="Arial" w:hAnsi="Arial" w:cs="Arial"/>
              </w:rPr>
              <w:t>due to</w:t>
            </w:r>
            <w:r w:rsidR="00F3362A" w:rsidRPr="00F3362A">
              <w:rPr>
                <w:rFonts w:ascii="Arial" w:hAnsi="Arial" w:cs="Arial"/>
              </w:rPr>
              <w:t xml:space="preserve"> UE is sending NR cell Measurement report not EUTRA</w:t>
            </w:r>
          </w:p>
        </w:tc>
      </w:tr>
      <w:tr w:rsidR="00E857CA" w14:paraId="32A80B72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783F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127" w14:textId="77777777" w:rsidR="00E857CA" w:rsidRDefault="00F3362A" w:rsidP="00B75E0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UE is sending Measurement Report which containing NR cell measurement results.</w:t>
            </w:r>
          </w:p>
          <w:p w14:paraId="5951D011" w14:textId="15984F96" w:rsidR="00F3362A" w:rsidRPr="003D4E6C" w:rsidRDefault="00F3362A" w:rsidP="00B75E0D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Used </w:t>
            </w:r>
            <w:r w:rsidRPr="00F3362A">
              <w:rPr>
                <w:rFonts w:cs="Arial"/>
              </w:rPr>
              <w:t>cr_MeasResultNeighCells_measResultListNR_1Entry</w:t>
            </w:r>
            <w:r>
              <w:rPr>
                <w:rFonts w:cs="Arial"/>
              </w:rPr>
              <w:t xml:space="preserve"> NRcell template instead of EUTRA</w:t>
            </w:r>
          </w:p>
        </w:tc>
      </w:tr>
      <w:tr w:rsidR="00E857CA" w14:paraId="3035C3BF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E423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F6BE" w14:textId="77777777" w:rsidR="00E857CA" w:rsidRDefault="00E857CA" w:rsidP="00B75E0D">
            <w:pPr>
              <w:spacing w:after="0"/>
              <w:rPr>
                <w:rFonts w:ascii="Arial" w:hAnsi="Arial" w:cs="Arial"/>
              </w:rPr>
            </w:pPr>
            <w:r w:rsidRPr="00080668">
              <w:rPr>
                <w:rFonts w:ascii="Arial" w:hAnsi="Arial" w:cs="Arial"/>
              </w:rPr>
              <w:t>RRCMeasurement_ENDC_EUTRA</w:t>
            </w:r>
          </w:p>
        </w:tc>
      </w:tr>
      <w:tr w:rsidR="00E857CA" w14:paraId="08F2B4E8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3F72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AFB7" w14:textId="77777777" w:rsidR="00E857CA" w:rsidRDefault="00E857CA" w:rsidP="00B75E0D">
            <w:pPr>
              <w:rPr>
                <w:rFonts w:ascii="Arial" w:hAnsi="Arial"/>
                <w:highlight w:val="cyan"/>
              </w:rPr>
            </w:pPr>
          </w:p>
        </w:tc>
      </w:tr>
    </w:tbl>
    <w:p w14:paraId="6212EF50" w14:textId="77777777" w:rsidR="00E857CA" w:rsidRDefault="00E857CA" w:rsidP="00E857CA"/>
    <w:p w14:paraId="0B73B166" w14:textId="77777777" w:rsidR="00E857CA" w:rsidRDefault="00E857CA" w:rsidP="00E857CA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11EEDB50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43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function fl_ReconfigFr1GapAndGetMeasResults(integer p_RepeatCounter,</w:t>
            </w:r>
          </w:p>
          <w:p w14:paraId="6B64380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integer p_NR_PhysChId,</w:t>
            </w:r>
          </w:p>
          <w:p w14:paraId="7EC7198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template (value) DL_DCCH_Message p_RRCConnectionReconfiguration) runs on EUTRA_PTC //EUTRA_5GS_PTC</w:t>
            </w:r>
          </w:p>
          <w:p w14:paraId="372BECF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{</w:t>
            </w:r>
          </w:p>
          <w:p w14:paraId="2B2FC41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boolean v_Mgta_r15 := true;</w:t>
            </w:r>
          </w:p>
          <w:p w14:paraId="6282447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template (omit) MeasGapConfig v_MeasGapConfig;</w:t>
            </w:r>
          </w:p>
          <w:p w14:paraId="3A89D6E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template (value) DL_DCCH_Message v_RRCConnectionReconfiguration;</w:t>
            </w:r>
          </w:p>
          <w:p w14:paraId="55067346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73811AF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float v_TimerValue_30s;</w:t>
            </w:r>
          </w:p>
          <w:p w14:paraId="3AF4946E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53EF0F0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>        v_RRCConnectionReconfiguration := p_RRCConnectionReconfiguration;</w:t>
            </w:r>
          </w:p>
          <w:p w14:paraId="151FB1C5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7BF3979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if(p_RepeatCounter&gt;5)</w:t>
            </w:r>
          </w:p>
          <w:p w14:paraId="4B0AC76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{</w:t>
            </w:r>
          </w:p>
          <w:p w14:paraId="7790B4E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v_Mgta_r15 := false;</w:t>
            </w:r>
          </w:p>
          <w:p w14:paraId="0579C14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}</w:t>
            </w:r>
          </w:p>
          <w:p w14:paraId="2AF8072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</w:t>
            </w:r>
          </w:p>
          <w:p w14:paraId="0838090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select(p_RepeatCounter)</w:t>
            </w:r>
          </w:p>
          <w:p w14:paraId="68BF873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{</w:t>
            </w:r>
          </w:p>
          <w:p w14:paraId="16B441B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case(1)</w:t>
            </w:r>
          </w:p>
          <w:p w14:paraId="1C4A14C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10BBD1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cs_MeasGapConfig_setup_gp1(9); //@sic R5-203403 sic@</w:t>
            </w:r>
          </w:p>
          <w:p w14:paraId="1A62921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528B820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case(2)</w:t>
            </w:r>
          </w:p>
          <w:p w14:paraId="4D08222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4C141E2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cs_MeasGapConfig_setup_gp2(9); //@sic R5-203403 sic@</w:t>
            </w:r>
          </w:p>
          <w:p w14:paraId="3AD6413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88FF26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case(3)</w:t>
            </w:r>
          </w:p>
          <w:p w14:paraId="55525D9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53DC2D7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cs_MeasGapConfig_setup_gp3(9); //@sic R5-203403 sic@</w:t>
            </w:r>
          </w:p>
          <w:p w14:paraId="40C9D58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1A11499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case(4)</w:t>
            </w:r>
          </w:p>
          <w:p w14:paraId="24415D3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7AA17FE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cs_MeasGapConfig_setup_gp4(9); //@sic R5-203403 sic@</w:t>
            </w:r>
          </w:p>
          <w:p w14:paraId="20B5F12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7EF2473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case(5)</w:t>
            </w:r>
          </w:p>
          <w:p w14:paraId="2FA2796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0717F9E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cs_MeasGapConfig_setup_gp5(9); //@sic R5-203403 sic@</w:t>
            </w:r>
          </w:p>
          <w:p w14:paraId="3DDBB19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3038EC6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case(6)</w:t>
            </w:r>
          </w:p>
          <w:p w14:paraId="12D249F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286C700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cs_MeasGapConfig_setup_gp6(9); //@sic R5-203403 sic@</w:t>
            </w:r>
          </w:p>
          <w:p w14:paraId="6313B56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06242FD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case(7)</w:t>
            </w:r>
          </w:p>
          <w:p w14:paraId="354B9CF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>                {</w:t>
            </w:r>
          </w:p>
          <w:p w14:paraId="30D0F45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cs_MeasGapConfig_setup_gp7(9); //@sic R5-203403 sic@</w:t>
            </w:r>
          </w:p>
          <w:p w14:paraId="5B39795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6F0644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case(8)</w:t>
            </w:r>
          </w:p>
          <w:p w14:paraId="0F44E78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17385D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cs_MeasGapConfig_setup_gp8(9); //@sic R5-203403 sic@</w:t>
            </w:r>
          </w:p>
          <w:p w14:paraId="27E2EB8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772E3D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case(9)</w:t>
            </w:r>
          </w:p>
          <w:p w14:paraId="1D9AF59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5CCB5BF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cs_MeasGapConfig_setup_gp9(9); //@sic R5-203403 sic@</w:t>
            </w:r>
          </w:p>
          <w:p w14:paraId="00941DF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D4DB97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case(10)</w:t>
            </w:r>
          </w:p>
          <w:p w14:paraId="39D1AB7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3BAB6B8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cs_MeasGapConfig_setup_gp10(9); //@sic R5-203403 sic@</w:t>
            </w:r>
          </w:p>
          <w:p w14:paraId="3A49644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2C98B4C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case(11)</w:t>
            </w:r>
          </w:p>
          <w:p w14:paraId="795C575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68E7F2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cs_MeasGapConfig_setup_gp11(9); //@sic R5-203403 sic@</w:t>
            </w:r>
          </w:p>
          <w:p w14:paraId="03B145B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2CBBCE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}</w:t>
            </w:r>
          </w:p>
          <w:p w14:paraId="1D1A6101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1808259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v_RRCConnectionReconfiguration.message_.c1.rrcConnectionReconfiguration.criticalExtensions.c1.rrcConnectionReconfiguration_r8.measConfig.measGapConfig := v_MeasGapConfig;</w:t>
            </w:r>
          </w:p>
          <w:p w14:paraId="0B974E4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v_RRCConnectionReconfiguration.message_.c1.rrcConnectionReconfiguration.criticalExtensions.c1.rrcConnectionReconfiguration_r8.measConfig.mgta_r15 := v_Mgta_r15;</w:t>
            </w:r>
          </w:p>
          <w:p w14:paraId="46A3B325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111C5DB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v_TimerValue_30s := f_EUTRA_SetTimerToleranceMax(eutra_Cell1, nonProtocolTimer, 30.0);</w:t>
            </w:r>
          </w:p>
          <w:p w14:paraId="084530E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//@siclog "Step 5-6" siclog@</w:t>
            </w:r>
          </w:p>
          <w:p w14:paraId="61727A9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//The SS transmits an RRCConnectionReconfiguration message including measConfig to change fr1-Gap</w:t>
            </w:r>
          </w:p>
          <w:p w14:paraId="7FD6D1A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//and receives an RRCConnectionReconfigurationComplete message to confirm the change of fr1-Gap</w:t>
            </w:r>
          </w:p>
          <w:p w14:paraId="6F3677E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f_EUTRA_RRCConnectionReconfiguration_MeasConfig(eutra_Cell1, v_RRCConnectionReconfiguration);</w:t>
            </w:r>
          </w:p>
          <w:p w14:paraId="17A25FE4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4B455D4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//@siclog "Step 7" siclog@</w:t>
            </w:r>
          </w:p>
          <w:p w14:paraId="3F1785F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//Wait for 30 s to ensure that the UE performs a periodical inter frequency reporting.</w:t>
            </w:r>
          </w:p>
          <w:p w14:paraId="047C330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//EXCEPTION: In parallel to events described in step 7 the steps specified in table 8.2.3.11.1.3.2-3 shall take place</w:t>
            </w:r>
          </w:p>
          <w:p w14:paraId="2BBE272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>        f_Check_EUTRA_HighFreq_PeriodicalMeasurmentReport(eutra_Cell1,</w:t>
            </w:r>
          </w:p>
          <w:p w14:paraId="38F1B37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v_TimerValue_30s,</w:t>
            </w:r>
          </w:p>
          <w:p w14:paraId="2B7E354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cr_MeasurementReport(1, ?, ?, cr_MeasResultNeighCells_measResultListEUTRA_1Entry(p_NR_PhysChId, omit, ?, ?)),</w:t>
            </w:r>
          </w:p>
          <w:p w14:paraId="23CE608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1.024);</w:t>
            </w:r>
          </w:p>
          <w:p w14:paraId="3F59C0F5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714C4D6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activate(a_EUTRA_AddDefault_PeriodicalMeasurmentReport(eutra_Cell1, cr_MeasurementReport_CheckAny));</w:t>
            </w:r>
          </w:p>
          <w:p w14:paraId="17420618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5AF0777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} // end of fl_ReconfigFr1GapAndGetMeasResults</w:t>
            </w:r>
          </w:p>
          <w:p w14:paraId="706947A8" w14:textId="77777777" w:rsidR="00E857CA" w:rsidRDefault="00E857CA" w:rsidP="00B479A0"/>
        </w:tc>
      </w:tr>
    </w:tbl>
    <w:p w14:paraId="13605977" w14:textId="77777777" w:rsidR="00E857CA" w:rsidRDefault="00E857CA" w:rsidP="00E857CA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40707065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894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function fl_ReconfigFr1GapAndGetMeasResults(integer p_RepeatCounter,</w:t>
            </w:r>
          </w:p>
          <w:p w14:paraId="19F17B7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integer p_NR_PhysChId,</w:t>
            </w:r>
          </w:p>
          <w:p w14:paraId="601AAA4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template (value) DL_DCCH_Message p_RRCConnectionReconfiguration) runs on EUTRA_PTC //EUTRA_5GS_PTC</w:t>
            </w:r>
          </w:p>
          <w:p w14:paraId="7A0306A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{</w:t>
            </w:r>
          </w:p>
          <w:p w14:paraId="61245DC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boolean v_Mgta_r15 := true;</w:t>
            </w:r>
          </w:p>
          <w:p w14:paraId="4B2FC05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template (omit) MeasGapConfig v_MeasGapConfig;</w:t>
            </w:r>
          </w:p>
          <w:p w14:paraId="01F1AF6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template (value) DL_DCCH_Message v_RRCConnectionReconfiguration;</w:t>
            </w:r>
          </w:p>
          <w:p w14:paraId="2FE2E34D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2E36D57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float v_TimerValue_30s;</w:t>
            </w:r>
          </w:p>
          <w:p w14:paraId="08A92F6C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5D8D043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v_RRCConnectionReconfiguration := p_RRCConnectionReconfiguration;</w:t>
            </w:r>
          </w:p>
          <w:p w14:paraId="05E8BFB4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4D0F158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if(p_RepeatCounter&gt;5)</w:t>
            </w:r>
          </w:p>
          <w:p w14:paraId="56BAFF7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{</w:t>
            </w:r>
          </w:p>
          <w:p w14:paraId="5EE857D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v_Mgta_r15 := false;</w:t>
            </w:r>
          </w:p>
          <w:p w14:paraId="127FCA5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}</w:t>
            </w:r>
          </w:p>
          <w:p w14:paraId="4B8284F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</w:t>
            </w:r>
          </w:p>
          <w:p w14:paraId="69348A6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select(p_RepeatCounter)</w:t>
            </w:r>
          </w:p>
          <w:p w14:paraId="1FAF00A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{</w:t>
            </w:r>
          </w:p>
          <w:p w14:paraId="17B952C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case(1)</w:t>
            </w:r>
          </w:p>
          <w:p w14:paraId="3BA947A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82F983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cs_MeasGapConfig_setup_gp1(9); //@sic R5-203403 sic@</w:t>
            </w:r>
          </w:p>
          <w:p w14:paraId="04EEF35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5DFADC8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>                case(2)</w:t>
            </w:r>
          </w:p>
          <w:p w14:paraId="7BEBD5A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2171407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cs_MeasGapConfig_setup_gp2(9); //@sic R5-203403 sic@</w:t>
            </w:r>
          </w:p>
          <w:p w14:paraId="10C3D1F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35A4F9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case(3)</w:t>
            </w:r>
          </w:p>
          <w:p w14:paraId="7AAD08E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5B3C9CE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cs_MeasGapConfig_setup_gp3(9); //@sic R5-203403 sic@</w:t>
            </w:r>
          </w:p>
          <w:p w14:paraId="3F5D23B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732FE15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case(4)</w:t>
            </w:r>
          </w:p>
          <w:p w14:paraId="0EE5D4B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221DB31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cs_MeasGapConfig_setup_gp4(9); //@sic R5-203403 sic@</w:t>
            </w:r>
          </w:p>
          <w:p w14:paraId="686D427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29AB9E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case(5)</w:t>
            </w:r>
          </w:p>
          <w:p w14:paraId="44DA860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0E54430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cs_MeasGapConfig_setup_gp5(9); //@sic R5-203403 sic@</w:t>
            </w:r>
          </w:p>
          <w:p w14:paraId="519B91B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5832328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case(6)</w:t>
            </w:r>
          </w:p>
          <w:p w14:paraId="18CA755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2A033DF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cs_MeasGapConfig_setup_gp6(9); //@sic R5-203403 sic@</w:t>
            </w:r>
          </w:p>
          <w:p w14:paraId="596D775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5787FE1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case(7)</w:t>
            </w:r>
          </w:p>
          <w:p w14:paraId="172B04F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869ED9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cs_MeasGapConfig_setup_gp7(9); //@sic R5-203403 sic@</w:t>
            </w:r>
          </w:p>
          <w:p w14:paraId="42CD8C3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6289985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case(8)</w:t>
            </w:r>
          </w:p>
          <w:p w14:paraId="53A6F4F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47105EA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cs_MeasGapConfig_setup_gp8(9); //@sic R5-203403 sic@</w:t>
            </w:r>
          </w:p>
          <w:p w14:paraId="5A0C0BF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1B34517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case(9)</w:t>
            </w:r>
          </w:p>
          <w:p w14:paraId="4125D4F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367CAF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cs_MeasGapConfig_setup_gp9(9); //@sic R5-203403 sic@</w:t>
            </w:r>
          </w:p>
          <w:p w14:paraId="1FE156C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22CA878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case(10)</w:t>
            </w:r>
          </w:p>
          <w:p w14:paraId="4EBE163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D67237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>                    v_MeasGapConfig := cs_MeasGapConfig_setup_gp10(9); //@sic R5-203403 sic@</w:t>
            </w:r>
          </w:p>
          <w:p w14:paraId="28C8136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1E9E00D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case(11)</w:t>
            </w:r>
          </w:p>
          <w:p w14:paraId="2E93BD9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74DDBA4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v_MeasGapConfig := cs_MeasGapConfig_setup_gp11(9); //@sic R5-203403 sic@</w:t>
            </w:r>
          </w:p>
          <w:p w14:paraId="7940F16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B7965D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}</w:t>
            </w:r>
          </w:p>
          <w:p w14:paraId="0B45B5B7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0C58EC9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v_RRCConnectionReconfiguration.message_.c1.rrcConnectionReconfiguration.criticalExtensions.c1.rrcConnectionReconfiguration_r8.measConfig.measGapConfig := v_MeasGapConfig;</w:t>
            </w:r>
          </w:p>
          <w:p w14:paraId="4A7874A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v_RRCConnectionReconfiguration.message_.c1.rrcConnectionReconfiguration.criticalExtensions.c1.rrcConnectionReconfiguration_r8.measConfig.mgta_r15 := v_Mgta_r15;</w:t>
            </w:r>
          </w:p>
          <w:p w14:paraId="0A1F2B4B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68CC97D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v_TimerValue_30s := f_EUTRA_SetTimerToleranceMax(eutra_Cell1, nonProtocolTimer, 30.0);</w:t>
            </w:r>
          </w:p>
          <w:p w14:paraId="0BE8EFE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//@siclog "Step 5-6" siclog@</w:t>
            </w:r>
          </w:p>
          <w:p w14:paraId="0248A65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//The SS transmits an RRCConnectionReconfiguration message including measConfig to change fr1-Gap</w:t>
            </w:r>
          </w:p>
          <w:p w14:paraId="3821681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//and receives an RRCConnectionReconfigurationComplete message to confirm the change of fr1-Gap</w:t>
            </w:r>
          </w:p>
          <w:p w14:paraId="74A3EF9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f_EUTRA_RRCConnectionReconfiguration_MeasConfig(eutra_Cell1, v_RRCConnectionReconfiguration);</w:t>
            </w:r>
          </w:p>
          <w:p w14:paraId="502B302C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23E3EA5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//@siclog "Step 7" siclog@</w:t>
            </w:r>
          </w:p>
          <w:p w14:paraId="79A2DE9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//Wait for 30 s to ensure that the UE performs a periodical inter frequency reporting.</w:t>
            </w:r>
          </w:p>
          <w:p w14:paraId="7841CA1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//EXCEPTION: In parallel to events described in step 7 the steps specified in table 8.2.3.11.1.3.2-3 shall take place</w:t>
            </w:r>
          </w:p>
          <w:p w14:paraId="0EF233E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f_Check_EUTRA_HighFreq_PeriodicalMeasurmentReport(eutra_Cell1,</w:t>
            </w:r>
          </w:p>
          <w:p w14:paraId="7CBE58F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v_TimerValue_30s,</w:t>
            </w:r>
          </w:p>
          <w:p w14:paraId="2D680E7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                                     cr_MeasurementReport(1, ?, ?, </w:t>
            </w:r>
            <w:r w:rsidRPr="00B479A0">
              <w:rPr>
                <w:highlight w:val="yellow"/>
                <w:lang w:val="en-IN"/>
              </w:rPr>
              <w:t>cr_MeasResultNeighCells_measResultListNR_1Entry(p_NR_PhysChId, ?, omit,omit,omit,?)),</w:t>
            </w:r>
          </w:p>
          <w:p w14:paraId="0BFED1B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1.024);</w:t>
            </w:r>
          </w:p>
          <w:p w14:paraId="49BFB943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5B33152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activate(a_EUTRA_AddDefault_PeriodicalMeasurmentReport(eutra_Cell1, cr_MeasurementReport_CheckAny));</w:t>
            </w:r>
          </w:p>
          <w:p w14:paraId="51BE925E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1701F1E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} // end of fl_ReconfigFr1GapAndGetMeasResults</w:t>
            </w:r>
          </w:p>
          <w:p w14:paraId="7254F60E" w14:textId="77777777" w:rsidR="00E857CA" w:rsidRDefault="00E857CA" w:rsidP="00B75E0D"/>
        </w:tc>
      </w:tr>
    </w:tbl>
    <w:p w14:paraId="1E28A2CC" w14:textId="77777777" w:rsidR="00E857CA" w:rsidRPr="00E857CA" w:rsidRDefault="00E857CA" w:rsidP="00E857CA"/>
    <w:p w14:paraId="3494AF87" w14:textId="74DC8055" w:rsidR="00E857CA" w:rsidRDefault="00E857CA" w:rsidP="00E857CA">
      <w:pPr>
        <w:pStyle w:val="Heading2"/>
        <w:rPr>
          <w:b/>
          <w:bCs/>
        </w:rPr>
      </w:pPr>
      <w:r w:rsidRPr="00E857CA">
        <w:rPr>
          <w:b/>
          <w:bCs/>
        </w:rPr>
        <w:lastRenderedPageBreak/>
        <w:t>2.</w:t>
      </w:r>
      <w:r w:rsidR="000134B6">
        <w:rPr>
          <w:b/>
          <w:bCs/>
        </w:rPr>
        <w:t>6</w:t>
      </w:r>
      <w:r w:rsidRPr="00E857CA">
        <w:rPr>
          <w:b/>
          <w:bCs/>
        </w:rPr>
        <w:t xml:space="preserve"> Change </w:t>
      </w:r>
      <w:r w:rsidR="00A26904">
        <w:rPr>
          <w:b/>
          <w:bCs/>
        </w:rPr>
        <w:t>6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857CA" w14:paraId="171E005E" w14:textId="77777777" w:rsidTr="00084EA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8AB2" w14:textId="77777777" w:rsidR="00E857CA" w:rsidRPr="00334EB5" w:rsidRDefault="00E857CA" w:rsidP="00334EB5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816" w14:textId="7F2592CF" w:rsidR="00E857CA" w:rsidRPr="0055250F" w:rsidRDefault="00E857CA" w:rsidP="00B75E0D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1C113B5" w14:textId="29D5A12F" w:rsidR="00E857CA" w:rsidRPr="00D86314" w:rsidRDefault="00EC565C" w:rsidP="00B75E0D">
            <w:pPr>
              <w:spacing w:after="0"/>
              <w:rPr>
                <w:rFonts w:ascii="Arial" w:hAnsi="Arial" w:cs="Arial"/>
              </w:rPr>
            </w:pPr>
            <w:r w:rsidRPr="00EC565C">
              <w:rPr>
                <w:rFonts w:ascii="Arial" w:hAnsi="Arial" w:cs="Arial"/>
              </w:rPr>
              <w:t>function fl_ReconfigFr1GapAndGetMeasResults</w:t>
            </w:r>
            <w:r w:rsidR="00084EA1">
              <w:rPr>
                <w:rFonts w:ascii="Arial" w:hAnsi="Arial" w:cs="Arial"/>
              </w:rPr>
              <w:t>_</w:t>
            </w:r>
            <w:r w:rsidRPr="00EC565C">
              <w:rPr>
                <w:rFonts w:ascii="Arial" w:hAnsi="Arial" w:cs="Arial"/>
              </w:rPr>
              <w:t>steps15_17</w:t>
            </w:r>
            <w:r>
              <w:rPr>
                <w:rFonts w:ascii="Arial" w:hAnsi="Arial" w:cs="Arial"/>
              </w:rPr>
              <w:t>()</w:t>
            </w:r>
          </w:p>
        </w:tc>
      </w:tr>
      <w:tr w:rsidR="00084EA1" w14:paraId="432C9E95" w14:textId="77777777" w:rsidTr="00084EA1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C221" w14:textId="77777777" w:rsidR="00084EA1" w:rsidRDefault="00084EA1" w:rsidP="00084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5DBB" w14:textId="3C679C07" w:rsidR="00084EA1" w:rsidRPr="0055250F" w:rsidRDefault="00084EA1" w:rsidP="00084EA1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val="en-SG"/>
              </w:rPr>
              <w:t>Current TTCN implementation Fuction “</w:t>
            </w:r>
            <w:r w:rsidRPr="00084EA1">
              <w:rPr>
                <w:lang w:val="en-SG"/>
              </w:rPr>
              <w:t>fl_ReconfigFr1GapAndGetMeasResults()</w:t>
            </w:r>
            <w:r>
              <w:rPr>
                <w:lang w:val="en-SG"/>
              </w:rPr>
              <w:t xml:space="preserve">”was not able to handle NR MRDC hence praposed new </w:t>
            </w:r>
            <w:r w:rsidRPr="00084EA1">
              <w:rPr>
                <w:lang w:val="en-SG"/>
              </w:rPr>
              <w:t>fl_ReconfigFr1GapAndGetMeasResults_steps15_17()</w:t>
            </w:r>
          </w:p>
        </w:tc>
      </w:tr>
      <w:tr w:rsidR="00E857CA" w14:paraId="2C8E9BE5" w14:textId="77777777" w:rsidTr="00084EA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9731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FD34" w14:textId="5602F586" w:rsidR="00E857CA" w:rsidRPr="003D4E6C" w:rsidRDefault="00084EA1" w:rsidP="00B75E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Praposed and added </w:t>
            </w:r>
            <w:r w:rsidRPr="00EC565C">
              <w:rPr>
                <w:rFonts w:cs="Arial"/>
              </w:rPr>
              <w:t>fl_ReconfigFr1GapAndGetMeasResults</w:t>
            </w:r>
            <w:r>
              <w:rPr>
                <w:rFonts w:cs="Arial"/>
              </w:rPr>
              <w:t>_</w:t>
            </w:r>
            <w:r w:rsidRPr="00EC565C">
              <w:rPr>
                <w:rFonts w:cs="Arial"/>
              </w:rPr>
              <w:t>steps15_17</w:t>
            </w:r>
            <w:r>
              <w:rPr>
                <w:rFonts w:cs="Arial"/>
              </w:rPr>
              <w:t>()</w:t>
            </w:r>
          </w:p>
        </w:tc>
      </w:tr>
      <w:tr w:rsidR="00E857CA" w14:paraId="18284EBA" w14:textId="77777777" w:rsidTr="00084EA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5829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108" w14:textId="77777777" w:rsidR="00E857CA" w:rsidRDefault="00E857CA" w:rsidP="00B75E0D">
            <w:pPr>
              <w:spacing w:after="0"/>
              <w:rPr>
                <w:rFonts w:ascii="Arial" w:hAnsi="Arial" w:cs="Arial"/>
              </w:rPr>
            </w:pPr>
            <w:r w:rsidRPr="00080668">
              <w:rPr>
                <w:rFonts w:ascii="Arial" w:hAnsi="Arial" w:cs="Arial"/>
              </w:rPr>
              <w:t>RRCMeasurement_ENDC_EUTRA</w:t>
            </w:r>
          </w:p>
        </w:tc>
      </w:tr>
      <w:tr w:rsidR="00E857CA" w14:paraId="63F84D1A" w14:textId="77777777" w:rsidTr="00084EA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01D9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B839" w14:textId="77777777" w:rsidR="00E857CA" w:rsidRDefault="00E857CA" w:rsidP="00B75E0D">
            <w:pPr>
              <w:rPr>
                <w:rFonts w:ascii="Arial" w:hAnsi="Arial"/>
                <w:highlight w:val="cyan"/>
              </w:rPr>
            </w:pPr>
          </w:p>
        </w:tc>
      </w:tr>
    </w:tbl>
    <w:p w14:paraId="47B2DBF3" w14:textId="77777777" w:rsidR="00E857CA" w:rsidRDefault="00E857CA" w:rsidP="00E857CA"/>
    <w:p w14:paraId="33ACDCA2" w14:textId="77777777" w:rsidR="00E857CA" w:rsidRDefault="00E857CA" w:rsidP="00E857CA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4EB3FD8B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726" w14:textId="4089681C" w:rsidR="00E857CA" w:rsidRDefault="000134B6" w:rsidP="00B75E0D">
            <w:r>
              <w:t>---</w:t>
            </w:r>
          </w:p>
        </w:tc>
      </w:tr>
    </w:tbl>
    <w:p w14:paraId="6A1294EF" w14:textId="77777777" w:rsidR="00E857CA" w:rsidRDefault="00E857CA" w:rsidP="00E857CA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2684A0E6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4B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lang w:val="en-IN"/>
              </w:rPr>
              <w:t xml:space="preserve">    </w:t>
            </w:r>
            <w:r w:rsidRPr="00EC565C">
              <w:rPr>
                <w:highlight w:val="yellow"/>
                <w:lang w:val="en-IN"/>
              </w:rPr>
              <w:t>//----------------------------------------------------------------------------</w:t>
            </w:r>
          </w:p>
          <w:p w14:paraId="6597C7F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/*</w:t>
            </w:r>
          </w:p>
          <w:p w14:paraId="0ADF0D2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 @desc      Local function for steps 15-17 of TC 8.2.3.11.1</w:t>
            </w:r>
          </w:p>
          <w:p w14:paraId="2A082A0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 @param</w:t>
            </w:r>
          </w:p>
          <w:p w14:paraId="1641CD8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 @status</w:t>
            </w:r>
          </w:p>
          <w:p w14:paraId="75766C3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*/</w:t>
            </w:r>
          </w:p>
          <w:p w14:paraId="5B2342D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function fl_ReconfigFr1GapAndGetMeasResults_steps15_17(integer p_RepeatCounter,</w:t>
            </w:r>
          </w:p>
          <w:p w14:paraId="72C8147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                          integer p_NR_PhysChId,</w:t>
            </w:r>
          </w:p>
          <w:p w14:paraId="00C6C5D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                          template (value) DL_DCCH_Message p_RRCConnectionReconfiguration) runs on EUTRA_5GS_PTC //EUTRA_5GS_PTC</w:t>
            </w:r>
          </w:p>
          <w:p w14:paraId="64A0BF6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{</w:t>
            </w:r>
          </w:p>
          <w:p w14:paraId="05DC3E7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boolean v_Mgta_r15 := true;</w:t>
            </w:r>
          </w:p>
          <w:p w14:paraId="6D5460C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template (omit) MeasGapConfig v_MeasGapConfig;</w:t>
            </w:r>
          </w:p>
          <w:p w14:paraId="5912539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template (value) DL_DCCH_Message v_RRCConnectionReconfiguration;</w:t>
            </w:r>
          </w:p>
          <w:p w14:paraId="2F1DADD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float v_TimerValue_30s;</w:t>
            </w:r>
          </w:p>
          <w:p w14:paraId="20A2A66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boolean v_FirstReportReceived := false;</w:t>
            </w:r>
          </w:p>
          <w:p w14:paraId="1AD5EDE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float v_TimerValue_480ms;</w:t>
            </w:r>
          </w:p>
          <w:p w14:paraId="1C1534E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timer t_Watchdog;</w:t>
            </w:r>
          </w:p>
          <w:p w14:paraId="749C38C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timer t_TransmissionInterval;</w:t>
            </w:r>
          </w:p>
          <w:p w14:paraId="283BB5A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RRC_TransactionIdentifier v_RRC_TI := valueof(p_RRCConnectionReconfiguration.message_.c1.rrcConnectionReconfiguration.rrc_TransactionIdentifier);</w:t>
            </w:r>
          </w:p>
          <w:p w14:paraId="15B40BA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372FCC8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v_RRCConnectionReconfiguration := p_RRCConnectionReconfiguration;</w:t>
            </w:r>
          </w:p>
          <w:p w14:paraId="3FC7109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SubFrameTiming_Type v_Timing;</w:t>
            </w:r>
          </w:p>
          <w:p w14:paraId="52D55D9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5E74E5D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if(p_RepeatCounter&gt;5)</w:t>
            </w:r>
          </w:p>
          <w:p w14:paraId="45A23D7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{</w:t>
            </w:r>
          </w:p>
          <w:p w14:paraId="7C1D390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v_Mgta_r15 := false;</w:t>
            </w:r>
          </w:p>
          <w:p w14:paraId="082194D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}</w:t>
            </w:r>
          </w:p>
          <w:p w14:paraId="0B58BB8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</w:p>
          <w:p w14:paraId="661EEA5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select(p_RepeatCounter)</w:t>
            </w:r>
          </w:p>
          <w:p w14:paraId="4B1092E0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55DF669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case(1)</w:t>
            </w:r>
          </w:p>
          <w:p w14:paraId="767009D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4337876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cs_MeasGapConfig_setup_gp1(9); //@sic R5-203403 sic@</w:t>
            </w:r>
          </w:p>
          <w:p w14:paraId="4451664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01CDD46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case(2)</w:t>
            </w:r>
          </w:p>
          <w:p w14:paraId="5059B9F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1D3F6CE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cs_MeasGapConfig_setup_gp2(9); //@sic R5-203403 sic@</w:t>
            </w:r>
          </w:p>
          <w:p w14:paraId="2541D1A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6914D78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case(3)</w:t>
            </w:r>
          </w:p>
          <w:p w14:paraId="5F9DF49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49BC4F4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cs_MeasGapConfig_setup_gp3(9); //@sic R5-203403 sic@</w:t>
            </w:r>
          </w:p>
          <w:p w14:paraId="583ACA4F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62701F4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case(4)</w:t>
            </w:r>
          </w:p>
          <w:p w14:paraId="026CB3D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1F3B4EA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cs_MeasGapConfig_setup_gp4(9); //@sic R5-203403 sic@</w:t>
            </w:r>
          </w:p>
          <w:p w14:paraId="4144AAC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0258131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case(5)</w:t>
            </w:r>
          </w:p>
          <w:p w14:paraId="07E15D2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6BBF8E6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cs_MeasGapConfig_setup_gp5(9); //@sic R5-203403 sic@</w:t>
            </w:r>
          </w:p>
          <w:p w14:paraId="2EC762E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3229D990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case(6)</w:t>
            </w:r>
          </w:p>
          <w:p w14:paraId="0A8C322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3F6C7E3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cs_MeasGapConfig_setup_gp6(9); //@sic R5-203403 sic@</w:t>
            </w:r>
          </w:p>
          <w:p w14:paraId="40322C5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5FDAE55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case(7)</w:t>
            </w:r>
          </w:p>
          <w:p w14:paraId="6B9CD9C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7B5B705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lastRenderedPageBreak/>
              <w:t>                    v_MeasGapConfig := cs_MeasGapConfig_setup_gp7(9); //@sic R5-203403 sic@</w:t>
            </w:r>
          </w:p>
          <w:p w14:paraId="7DF1E410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43C7430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case(8)</w:t>
            </w:r>
          </w:p>
          <w:p w14:paraId="4E626DA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311690C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cs_MeasGapConfig_setup_gp8(9); //@sic R5-203403 sic@</w:t>
            </w:r>
          </w:p>
          <w:p w14:paraId="49BC7FE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5F838C7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case(9)</w:t>
            </w:r>
          </w:p>
          <w:p w14:paraId="54AFCED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779F481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cs_MeasGapConfig_setup_gp9(9); //@sic R5-203403 sic@</w:t>
            </w:r>
          </w:p>
          <w:p w14:paraId="349CFAA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054905A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case(10)</w:t>
            </w:r>
          </w:p>
          <w:p w14:paraId="5D6BA75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05FFD19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cs_MeasGapConfig_setup_gp10(9); //@sic R5-203403 sic@</w:t>
            </w:r>
          </w:p>
          <w:p w14:paraId="4218093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2F262C6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case(11)</w:t>
            </w:r>
          </w:p>
          <w:p w14:paraId="6682C98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4279426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v_MeasGapConfig := cs_MeasGapConfig_setup_gp11(9); //@sic R5-203403 sic@</w:t>
            </w:r>
          </w:p>
          <w:p w14:paraId="40F4B8B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075F1BC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66B945D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6CB9D4F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v_RRCConnectionReconfiguration.message_.c1.rrcConnectionReconfiguration.criticalExtensions.c1.rrcConnectionReconfiguration_r8.measConfig.measGapConfig := v_MeasGapConfig;</w:t>
            </w:r>
          </w:p>
          <w:p w14:paraId="302C3C4F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v_RRCConnectionReconfiguration.message_.c1.rrcConnectionReconfiguration.criticalExtensions.c1.rrcConnectionReconfiguration_r8.measConfig.mgta_r15 := v_Mgta_r15;</w:t>
            </w:r>
          </w:p>
          <w:p w14:paraId="2C127340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5ADC1BD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//@siclog "Step 15-16" siclog@</w:t>
            </w:r>
          </w:p>
          <w:p w14:paraId="4924ECC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//The SS transmits an RRCConnectionReconfiguration message including measConfig to change fr1-Gap</w:t>
            </w:r>
          </w:p>
          <w:p w14:paraId="289CA12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//and receives an RRCConnectionReconfigurationComplete message to confirm the change of fr1-Gap</w:t>
            </w:r>
          </w:p>
          <w:p w14:paraId="1BDF2F9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// f_EUTRA_RRCConnectionReconfiguration_MeasConfig(eutra_Cell1, v_RRCConnectionReconfiguration);</w:t>
            </w:r>
          </w:p>
          <w:p w14:paraId="5C32305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v_Timing := f_EUTRA_GetNextSendOccasion(eutra_Cell1);</w:t>
            </w:r>
          </w:p>
          <w:p w14:paraId="0C763E9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SRB.send(cas_SRB1_RrcPdu_REQ(eutra_Cell1, cs_TimingInfo_Now, v_RRCConnectionReconfiguration));</w:t>
            </w:r>
          </w:p>
          <w:p w14:paraId="2F4B384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interleave {</w:t>
            </w:r>
          </w:p>
          <w:p w14:paraId="73BA384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[] SRB.receive(car_SRB1_RrcPdu_IND(eutra_Cell1, cr_508_RRCConnectionReconfigurationComplete(v_RRC_TI)));</w:t>
            </w:r>
          </w:p>
          <w:p w14:paraId="4A0E091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[] SRB.receive(car_SRB1_RrcPdu_IND(eutra_Cell1, cr_ULInformationTransferMRDC));  </w:t>
            </w:r>
          </w:p>
          <w:p w14:paraId="178040D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}</w:t>
            </w:r>
          </w:p>
          <w:p w14:paraId="2E43CDB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lastRenderedPageBreak/>
              <w:t>        //@siclog "Step 17" siclog@</w:t>
            </w:r>
          </w:p>
          <w:p w14:paraId="7A3706D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//Wait for 30 s to ensure that the UE performs a periodical inter frequency reporting.</w:t>
            </w:r>
          </w:p>
          <w:p w14:paraId="2C0E7CD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//EXCEPTION: In parallel to events described in step 17 the steps specified in table 8.2.3.11.1.3.2-4  shall take place</w:t>
            </w:r>
          </w:p>
          <w:p w14:paraId="42D8EF7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v_TimerValue_30s := f_EUTRA_SetTimerToleranceMax(eutra_Cell1, nonProtocolTimer, 30.0);</w:t>
            </w:r>
          </w:p>
          <w:p w14:paraId="1766B4F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v_TimerValue_480ms := f_EUTRA_SetTimerToleranceMax(eutra_Cell1, rrcTimer, 0.480);</w:t>
            </w:r>
          </w:p>
          <w:p w14:paraId="5A3A402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t_Watchdog.start(v_TimerValue_30s);</w:t>
            </w:r>
          </w:p>
          <w:p w14:paraId="07BCD84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f_EUTRA_NR_SendCoOrd(NR,cms_EUTRA_NR_Trigger("StartTimer"));</w:t>
            </w:r>
          </w:p>
          <w:p w14:paraId="72C15AF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alt</w:t>
            </w:r>
          </w:p>
          <w:p w14:paraId="7ECC247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{</w:t>
            </w:r>
          </w:p>
          <w:p w14:paraId="789F44E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[not(v_FirstReportReceived)] a_EUTRA_ReceiveULInformationTransferMRDC(eutra_Cell1)</w:t>
            </w:r>
          </w:p>
          <w:p w14:paraId="1122B51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7B89501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t_TransmissionInterval.start(v_TimerValue_480ms);</w:t>
            </w:r>
          </w:p>
          <w:p w14:paraId="5DD1CF4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v_FirstReportReceived := true;</w:t>
            </w:r>
          </w:p>
          <w:p w14:paraId="5508CF3F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repeat;</w:t>
            </w:r>
          </w:p>
          <w:p w14:paraId="4E038D8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79599EF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[v_FirstReportReceived]a_EUTRA_ReceiveULInformationTransferMRDC(eutra_Cell1)</w:t>
            </w:r>
          </w:p>
          <w:p w14:paraId="7E33DCD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26AC1B0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if(t_TransmissionInterval.running)</w:t>
            </w:r>
          </w:p>
          <w:p w14:paraId="33954C7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01A3F75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f_EUTRA_SetVerdictFailOrInconc(__FILE__, __LINE__, "Step 17. Measurement report is received while transmission interval has not expired");</w:t>
            </w:r>
          </w:p>
          <w:p w14:paraId="0A5439E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  t_TransmissionInterval.stop;</w:t>
            </w:r>
          </w:p>
          <w:p w14:paraId="5C3DBAA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472E109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t_TransmissionInterval.start(v_TimerValue_480ms);</w:t>
            </w:r>
          </w:p>
          <w:p w14:paraId="4D402FE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repeat;</w:t>
            </w:r>
          </w:p>
          <w:p w14:paraId="327A74B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1EDCEC2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[] t_Watchdog.timeout</w:t>
            </w:r>
          </w:p>
          <w:p w14:paraId="1C5D1D5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3B3B65C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t_TransmissionInterval.stop;</w:t>
            </w:r>
          </w:p>
          <w:p w14:paraId="70BC4E9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03200C1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}</w:t>
            </w:r>
          </w:p>
          <w:p w14:paraId="7F7D87C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</w:p>
          <w:p w14:paraId="0DCED5EF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52F1E6F3" w14:textId="77777777" w:rsidR="00EC565C" w:rsidRPr="00EC565C" w:rsidRDefault="00EC565C" w:rsidP="00EC565C">
            <w:pPr>
              <w:rPr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} // end of fl_ReconfigFr1GapAndGetMeasResults_steps15_17</w:t>
            </w:r>
          </w:p>
          <w:p w14:paraId="65E8940D" w14:textId="77777777" w:rsidR="00E857CA" w:rsidRDefault="00E857CA" w:rsidP="00B75E0D"/>
        </w:tc>
      </w:tr>
    </w:tbl>
    <w:p w14:paraId="50A8A883" w14:textId="77777777" w:rsidR="00E857CA" w:rsidRPr="00E857CA" w:rsidRDefault="00E857CA" w:rsidP="00E857CA"/>
    <w:p w14:paraId="60ACA550" w14:textId="4E663F6A" w:rsidR="00086C5C" w:rsidRPr="00086C5C" w:rsidRDefault="00086C5C" w:rsidP="00086C5C">
      <w:pPr>
        <w:pStyle w:val="Heading2"/>
        <w:rPr>
          <w:b/>
          <w:bCs/>
        </w:rPr>
      </w:pPr>
      <w:r w:rsidRPr="00086C5C">
        <w:rPr>
          <w:b/>
          <w:bCs/>
        </w:rPr>
        <w:t>2.</w:t>
      </w:r>
      <w:r w:rsidR="000134B6">
        <w:rPr>
          <w:b/>
          <w:bCs/>
        </w:rPr>
        <w:t>7</w:t>
      </w:r>
      <w:r w:rsidRPr="00086C5C">
        <w:rPr>
          <w:b/>
          <w:bCs/>
        </w:rPr>
        <w:t xml:space="preserve"> Change </w:t>
      </w:r>
      <w:r w:rsidR="00A26904">
        <w:rPr>
          <w:b/>
          <w:bCs/>
        </w:rPr>
        <w:t>7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86C5C" w14:paraId="1BE9F75A" w14:textId="77777777" w:rsidTr="00B75E0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FC61" w14:textId="77777777" w:rsidR="00086C5C" w:rsidRPr="00334EB5" w:rsidRDefault="00086C5C" w:rsidP="00B75E0D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84CA" w14:textId="25BA45EB" w:rsidR="00086C5C" w:rsidRPr="00084EA1" w:rsidRDefault="00084EA1" w:rsidP="00B75E0D">
            <w:pPr>
              <w:spacing w:after="0"/>
              <w:rPr>
                <w:rFonts w:ascii="Arial" w:hAnsi="Arial" w:cs="Arial"/>
                <w:lang w:val="en-IN"/>
              </w:rPr>
            </w:pPr>
            <w:r w:rsidRPr="00084EA1">
              <w:rPr>
                <w:rFonts w:ascii="Arial" w:hAnsi="Arial" w:cs="Arial"/>
                <w:lang w:val="en-IN"/>
              </w:rPr>
              <w:t>fl_NR_ReconfigGapAndGetMeasResultssteps_15_17</w:t>
            </w:r>
            <w:r>
              <w:rPr>
                <w:rFonts w:ascii="Arial" w:hAnsi="Arial" w:cs="Arial"/>
                <w:lang w:val="en-IN"/>
              </w:rPr>
              <w:t>()</w:t>
            </w:r>
          </w:p>
        </w:tc>
      </w:tr>
      <w:tr w:rsidR="00086C5C" w14:paraId="79DA985B" w14:textId="77777777" w:rsidTr="00B75E0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F37C" w14:textId="77777777" w:rsidR="00086C5C" w:rsidRDefault="00086C5C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A4D" w14:textId="66DBD2AF" w:rsidR="00086C5C" w:rsidRPr="0055250F" w:rsidRDefault="001C6CB2" w:rsidP="00B75E0D">
            <w:pPr>
              <w:rPr>
                <w:rFonts w:ascii="Arial" w:hAnsi="Arial" w:cs="Arial"/>
              </w:rPr>
            </w:pPr>
            <w:r w:rsidRPr="000134B6">
              <w:rPr>
                <w:rFonts w:ascii="Arial" w:hAnsi="Arial" w:cs="Arial"/>
                <w:lang w:val="en-IN"/>
              </w:rPr>
              <w:t>Current TTCN implementation Fuction “</w:t>
            </w:r>
            <w:r w:rsidRPr="00084EA1">
              <w:rPr>
                <w:rFonts w:ascii="Arial" w:hAnsi="Arial" w:cs="Arial"/>
                <w:lang w:val="en-IN"/>
              </w:rPr>
              <w:t>fl_NR_ReconfigGapAndGetMeasResult</w:t>
            </w:r>
            <w:r w:rsidRPr="000134B6">
              <w:rPr>
                <w:rFonts w:ascii="Arial" w:hAnsi="Arial" w:cs="Arial"/>
                <w:lang w:val="en-IN"/>
              </w:rPr>
              <w:t>()” is not meeting the Prose requirement of 8_2_3_11_1</w:t>
            </w:r>
            <w:r w:rsidR="000134B6" w:rsidRPr="000134B6">
              <w:rPr>
                <w:rFonts w:ascii="Arial" w:hAnsi="Arial" w:cs="Arial"/>
                <w:lang w:val="en-IN"/>
              </w:rPr>
              <w:t xml:space="preserve"> TC </w:t>
            </w:r>
            <w:r w:rsidRPr="000134B6">
              <w:rPr>
                <w:rFonts w:ascii="Arial" w:hAnsi="Arial" w:cs="Arial"/>
                <w:lang w:val="en-IN"/>
              </w:rPr>
              <w:t xml:space="preserve"> </w:t>
            </w:r>
            <w:r w:rsidR="00AE22A9">
              <w:rPr>
                <w:rFonts w:ascii="Arial" w:hAnsi="Arial" w:cs="Arial"/>
                <w:lang w:val="en-IN"/>
              </w:rPr>
              <w:t>but it seems it is good for</w:t>
            </w:r>
            <w:r w:rsidR="000134B6" w:rsidRPr="000134B6">
              <w:rPr>
                <w:rFonts w:ascii="Arial" w:hAnsi="Arial" w:cs="Arial"/>
                <w:lang w:val="en-IN"/>
              </w:rPr>
              <w:t xml:space="preserve"> 8_2_3_11_2 TC requirment</w:t>
            </w:r>
            <w:r w:rsidRPr="000134B6">
              <w:rPr>
                <w:rFonts w:ascii="Arial" w:hAnsi="Arial" w:cs="Arial"/>
                <w:lang w:val="en-IN"/>
              </w:rPr>
              <w:t xml:space="preserve"> </w:t>
            </w:r>
            <w:r w:rsidR="000134B6" w:rsidRPr="000134B6">
              <w:rPr>
                <w:rFonts w:ascii="Arial" w:hAnsi="Arial" w:cs="Arial"/>
                <w:lang w:val="en-IN"/>
              </w:rPr>
              <w:t xml:space="preserve">hence praposed new </w:t>
            </w:r>
            <w:r w:rsidR="000134B6" w:rsidRPr="00084EA1">
              <w:rPr>
                <w:rFonts w:ascii="Arial" w:hAnsi="Arial" w:cs="Arial"/>
                <w:lang w:val="en-IN"/>
              </w:rPr>
              <w:t>fl_NR_ReconfigGapAndGetMeasResultssteps_15_17</w:t>
            </w:r>
            <w:r w:rsidR="000134B6">
              <w:rPr>
                <w:rFonts w:ascii="Arial" w:hAnsi="Arial" w:cs="Arial"/>
                <w:lang w:val="en-IN"/>
              </w:rPr>
              <w:t>()</w:t>
            </w:r>
          </w:p>
        </w:tc>
      </w:tr>
      <w:tr w:rsidR="00086C5C" w14:paraId="270F4F8F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D9D6" w14:textId="77777777" w:rsidR="00086C5C" w:rsidRDefault="00086C5C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D78" w14:textId="64798CBC" w:rsidR="00086C5C" w:rsidRPr="003D4E6C" w:rsidRDefault="000134B6" w:rsidP="00B75E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Praposed and added New Function </w:t>
            </w:r>
            <w:r w:rsidRPr="00084EA1">
              <w:rPr>
                <w:rFonts w:cs="Arial"/>
                <w:lang w:val="en-IN"/>
              </w:rPr>
              <w:t>fl_NR_ReconfigGapAndGetMeasResultssteps_15_17</w:t>
            </w:r>
            <w:r>
              <w:rPr>
                <w:rFonts w:cs="Arial"/>
                <w:lang w:val="en-IN"/>
              </w:rPr>
              <w:t>()</w:t>
            </w:r>
          </w:p>
        </w:tc>
      </w:tr>
      <w:tr w:rsidR="00086C5C" w14:paraId="19B62ED0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E80F" w14:textId="77777777" w:rsidR="00086C5C" w:rsidRDefault="00086C5C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4962" w14:textId="55D6E7E7" w:rsidR="00086C5C" w:rsidRDefault="00084EA1" w:rsidP="00B75E0D">
            <w:pPr>
              <w:spacing w:after="0"/>
              <w:rPr>
                <w:rFonts w:ascii="Arial" w:hAnsi="Arial" w:cs="Arial"/>
              </w:rPr>
            </w:pPr>
            <w:r w:rsidRPr="00084EA1">
              <w:rPr>
                <w:rFonts w:ascii="Arial" w:hAnsi="Arial" w:cs="Arial"/>
              </w:rPr>
              <w:t>RRCMeasurement_ENDC_NR</w:t>
            </w:r>
          </w:p>
        </w:tc>
      </w:tr>
      <w:tr w:rsidR="00086C5C" w14:paraId="44348D71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9EED" w14:textId="77777777" w:rsidR="00086C5C" w:rsidRDefault="00086C5C" w:rsidP="00B75E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E13D" w14:textId="77777777" w:rsidR="00086C5C" w:rsidRDefault="00086C5C" w:rsidP="00B75E0D">
            <w:pPr>
              <w:rPr>
                <w:rFonts w:ascii="Arial" w:hAnsi="Arial"/>
                <w:highlight w:val="cyan"/>
              </w:rPr>
            </w:pPr>
          </w:p>
        </w:tc>
      </w:tr>
    </w:tbl>
    <w:p w14:paraId="2F230F4E" w14:textId="77777777" w:rsidR="00086C5C" w:rsidRDefault="00086C5C" w:rsidP="00086C5C"/>
    <w:p w14:paraId="6F0EEDD0" w14:textId="77777777" w:rsidR="00086C5C" w:rsidRDefault="00086C5C" w:rsidP="00086C5C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86C5C" w14:paraId="10B3C2B3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388" w14:textId="3D86B154" w:rsidR="00086C5C" w:rsidRDefault="000134B6" w:rsidP="00B75E0D">
            <w:r>
              <w:t>--</w:t>
            </w:r>
          </w:p>
        </w:tc>
      </w:tr>
    </w:tbl>
    <w:p w14:paraId="5B40FBC8" w14:textId="77777777" w:rsidR="00086C5C" w:rsidRDefault="00086C5C" w:rsidP="00086C5C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86C5C" w14:paraId="3B28200C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461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>/*</w:t>
            </w:r>
          </w:p>
          <w:p w14:paraId="7C291BD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@desc      Local function for test case 8.2.3.11.1 to run steps 15-17</w:t>
            </w:r>
          </w:p>
          <w:p w14:paraId="501F23A9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@param     p_RepeatCounter</w:t>
            </w:r>
          </w:p>
          <w:p w14:paraId="55A7E8BA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@param     p_MeasConfig</w:t>
            </w:r>
          </w:p>
          <w:p w14:paraId="25981BB6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@param     p_Expected_MeasResults</w:t>
            </w:r>
          </w:p>
          <w:p w14:paraId="576BDD6C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@status</w:t>
            </w:r>
          </w:p>
          <w:p w14:paraId="601A5CF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*/</w:t>
            </w:r>
          </w:p>
          <w:p w14:paraId="6E6C41D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function fl_NR_ReconfigGapAndGetMeasResultssteps_15_17(integer p_RepeatCounter, template (present) MeasResults p_Expected_MeasResults) runs on ENDC_NR_PTC</w:t>
            </w:r>
          </w:p>
          <w:p w14:paraId="4A25FEF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{</w:t>
            </w:r>
          </w:p>
          <w:p w14:paraId="2EB21B86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</w:t>
            </w:r>
          </w:p>
          <w:p w14:paraId="01D6B176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template (present) MeasResults v_ReceivedMeasResults;</w:t>
            </w:r>
          </w:p>
          <w:p w14:paraId="24629DD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UL_DCCH_Message v_MeasurementReport;</w:t>
            </w:r>
          </w:p>
          <w:p w14:paraId="764CF2E7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integer v_Result;</w:t>
            </w:r>
          </w:p>
          <w:p w14:paraId="010F7D8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EUTRA_NR_Coordination_MSG v_ReceivedMsg;</w:t>
            </w:r>
          </w:p>
          <w:p w14:paraId="4A509151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bitstring v_ULInfoMRDC;</w:t>
            </w:r>
          </w:p>
          <w:p w14:paraId="0FE3BD60" w14:textId="77777777" w:rsidR="000134B6" w:rsidRPr="000134B6" w:rsidRDefault="000134B6" w:rsidP="000134B6">
            <w:pPr>
              <w:rPr>
                <w:highlight w:val="yellow"/>
              </w:rPr>
            </w:pPr>
          </w:p>
          <w:p w14:paraId="2EE4CEDD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timer t_Watchdog;</w:t>
            </w:r>
          </w:p>
          <w:p w14:paraId="1AE0B699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</w:t>
            </w:r>
          </w:p>
          <w:p w14:paraId="39C9DBE8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//Wait for 30 s to ensure that the UE performs a periodical inter frequency reporting.</w:t>
            </w:r>
          </w:p>
          <w:p w14:paraId="10062255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lastRenderedPageBreak/>
              <w:t xml:space="preserve">        f_EUTRA_NR_WaitForCoOrd_Trigger(EUTRA,"StartTimer" );</w:t>
            </w:r>
          </w:p>
          <w:p w14:paraId="565FE28E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t_Watchdog.start(30.0);</w:t>
            </w:r>
          </w:p>
          <w:p w14:paraId="37834CF6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alt</w:t>
            </w:r>
          </w:p>
          <w:p w14:paraId="432C380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{</w:t>
            </w:r>
          </w:p>
          <w:p w14:paraId="126D78E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[]EUTRA.receive(cmr_EUTRA_NR_OctetData ("ULInfoTransferMRDC")) -&gt; value v_ReceivedMsg</w:t>
            </w:r>
          </w:p>
          <w:p w14:paraId="0CC2DC2E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{</w:t>
            </w:r>
          </w:p>
          <w:p w14:paraId="2A858A08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v_ULInfoMRDC := oct2bit(v_ReceivedMsg.OctetData.Data);</w:t>
            </w:r>
          </w:p>
          <w:p w14:paraId="600D2D05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v_Result := decvalue(v_ULInfoMRDC, v_MeasurementReport);</w:t>
            </w:r>
          </w:p>
          <w:p w14:paraId="74850A08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if (v_Result != 0)</w:t>
            </w:r>
          </w:p>
          <w:p w14:paraId="2EDEC05B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{</w:t>
            </w:r>
          </w:p>
          <w:p w14:paraId="328628D1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    FatalError(__FILE__, __LINE__, "Decoding error");</w:t>
            </w:r>
          </w:p>
          <w:p w14:paraId="5FD8B7E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}</w:t>
            </w:r>
          </w:p>
          <w:p w14:paraId="181350C4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v_ReceivedMeasResults := v_MeasurementReport.message_.c1.measurementReport.criticalExtensions.measurementReport.measResults;</w:t>
            </w:r>
          </w:p>
          <w:p w14:paraId="380E25C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if(match(v_ReceivedMeasResults,p_Expected_MeasResults))</w:t>
            </w:r>
          </w:p>
          <w:p w14:paraId="11CB1995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{</w:t>
            </w:r>
          </w:p>
          <w:p w14:paraId="37A1330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   f_NR_PreliminaryPass (__FILE__, __LINE__, "Step 14");</w:t>
            </w:r>
          </w:p>
          <w:p w14:paraId="3E2EB15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}</w:t>
            </w:r>
          </w:p>
          <w:p w14:paraId="20551EE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else</w:t>
            </w:r>
          </w:p>
          <w:p w14:paraId="7C8E8F4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{</w:t>
            </w:r>
          </w:p>
          <w:p w14:paraId="041A9193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    f_NR_SetVerdictFailOrInconc(__FILE__, __LINE__, "Step 4 -  wrong meas results");</w:t>
            </w:r>
          </w:p>
          <w:p w14:paraId="0A4F69AE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}</w:t>
            </w:r>
          </w:p>
          <w:p w14:paraId="2395F14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repeat;</w:t>
            </w:r>
          </w:p>
          <w:p w14:paraId="4A5726E9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}</w:t>
            </w:r>
          </w:p>
          <w:p w14:paraId="0C7C8FDD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[] t_Watchdog.timeout</w:t>
            </w:r>
          </w:p>
          <w:p w14:paraId="21A7D53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{</w:t>
            </w:r>
          </w:p>
          <w:p w14:paraId="3EACA20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//do nothing</w:t>
            </w:r>
          </w:p>
          <w:p w14:paraId="7FD200EC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}</w:t>
            </w:r>
          </w:p>
          <w:p w14:paraId="367A5805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}</w:t>
            </w:r>
          </w:p>
          <w:p w14:paraId="67080EAE" w14:textId="0E8F7C14" w:rsidR="00086C5C" w:rsidRDefault="000134B6" w:rsidP="000134B6">
            <w:r w:rsidRPr="000134B6">
              <w:rPr>
                <w:highlight w:val="yellow"/>
              </w:rPr>
              <w:t xml:space="preserve">    };</w:t>
            </w:r>
          </w:p>
        </w:tc>
      </w:tr>
    </w:tbl>
    <w:p w14:paraId="735FC7C6" w14:textId="77777777" w:rsidR="00086C5C" w:rsidRPr="00086C5C" w:rsidRDefault="00086C5C" w:rsidP="00086C5C"/>
    <w:p w14:paraId="0D624959" w14:textId="43F50E3D" w:rsidR="00086C5C" w:rsidRDefault="00086C5C" w:rsidP="00086C5C">
      <w:pPr>
        <w:pStyle w:val="Heading2"/>
        <w:rPr>
          <w:b/>
          <w:bCs/>
        </w:rPr>
      </w:pPr>
      <w:r w:rsidRPr="00086C5C">
        <w:rPr>
          <w:b/>
          <w:bCs/>
        </w:rPr>
        <w:t>2.</w:t>
      </w:r>
      <w:r w:rsidR="000134B6">
        <w:rPr>
          <w:b/>
          <w:bCs/>
        </w:rPr>
        <w:t>8</w:t>
      </w:r>
      <w:r w:rsidRPr="00086C5C">
        <w:rPr>
          <w:b/>
          <w:bCs/>
        </w:rPr>
        <w:t xml:space="preserve"> Change </w:t>
      </w:r>
      <w:r w:rsidR="00A26904">
        <w:rPr>
          <w:b/>
          <w:bCs/>
        </w:rPr>
        <w:t>8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134B6" w14:paraId="4E963C0D" w14:textId="77777777" w:rsidTr="007F71A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A7C4" w14:textId="77777777" w:rsidR="000134B6" w:rsidRDefault="000134B6" w:rsidP="00B75E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D549" w14:textId="05959E28" w:rsidR="000134B6" w:rsidRPr="0055250F" w:rsidRDefault="007F71A4" w:rsidP="00B75E0D">
            <w:pPr>
              <w:spacing w:after="0"/>
              <w:rPr>
                <w:rFonts w:ascii="Arial" w:hAnsi="Arial" w:cs="Arial"/>
                <w:lang w:val="en-IN"/>
              </w:rPr>
            </w:pPr>
            <w:r w:rsidRPr="007F71A4">
              <w:rPr>
                <w:lang w:val="en-IN"/>
              </w:rPr>
              <w:t> function f_TC_8_2_3_11_1_ENDC_NR()</w:t>
            </w:r>
          </w:p>
          <w:p w14:paraId="49940525" w14:textId="77777777" w:rsidR="000134B6" w:rsidRPr="00D86314" w:rsidRDefault="000134B6" w:rsidP="00B75E0D">
            <w:pPr>
              <w:spacing w:after="0"/>
              <w:rPr>
                <w:rFonts w:ascii="Arial" w:hAnsi="Arial" w:cs="Arial"/>
              </w:rPr>
            </w:pPr>
          </w:p>
        </w:tc>
      </w:tr>
      <w:tr w:rsidR="000134B6" w14:paraId="54D0AAC5" w14:textId="77777777" w:rsidTr="007F71A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8FDE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CFD" w14:textId="278C1D6F" w:rsidR="000134B6" w:rsidRPr="0055250F" w:rsidRDefault="007F71A4" w:rsidP="00B75E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Coordination issue get resolved by changes </w:t>
            </w:r>
          </w:p>
        </w:tc>
      </w:tr>
      <w:tr w:rsidR="000134B6" w14:paraId="0749B9E0" w14:textId="77777777" w:rsidTr="007F71A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1EA2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203E" w14:textId="41251182" w:rsidR="000134B6" w:rsidRPr="007F71A4" w:rsidRDefault="007F71A4" w:rsidP="00B75E0D">
            <w:pPr>
              <w:pStyle w:val="CRCoverPage"/>
              <w:spacing w:after="0"/>
              <w:rPr>
                <w:lang w:val="en-IN"/>
              </w:rPr>
            </w:pPr>
            <w:r>
              <w:rPr>
                <w:lang w:val="en-SG"/>
              </w:rPr>
              <w:t xml:space="preserve">Added </w:t>
            </w:r>
            <w:r w:rsidRPr="007F71A4">
              <w:rPr>
                <w:lang w:val="en-IN"/>
              </w:rPr>
              <w:t>f_NR_SendCoOrdSysInfoToEUTRA({nr_Cell1})</w:t>
            </w:r>
          </w:p>
        </w:tc>
      </w:tr>
      <w:tr w:rsidR="007F71A4" w14:paraId="02F1DD09" w14:textId="77777777" w:rsidTr="007F71A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8790" w14:textId="77777777" w:rsidR="007F71A4" w:rsidRDefault="007F71A4" w:rsidP="007F71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7A34" w14:textId="65F367C8" w:rsidR="007F71A4" w:rsidRDefault="007F71A4" w:rsidP="007F71A4">
            <w:pPr>
              <w:spacing w:after="0"/>
              <w:rPr>
                <w:rFonts w:ascii="Arial" w:hAnsi="Arial" w:cs="Arial"/>
              </w:rPr>
            </w:pPr>
            <w:r w:rsidRPr="00084EA1">
              <w:rPr>
                <w:rFonts w:ascii="Arial" w:hAnsi="Arial" w:cs="Arial"/>
              </w:rPr>
              <w:t>RRCMeasurement_ENDC_NR</w:t>
            </w:r>
          </w:p>
        </w:tc>
      </w:tr>
      <w:tr w:rsidR="007F71A4" w14:paraId="228AC6B5" w14:textId="77777777" w:rsidTr="007F71A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41F8" w14:textId="77777777" w:rsidR="007F71A4" w:rsidRDefault="007F71A4" w:rsidP="007F71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7434" w14:textId="77777777" w:rsidR="007F71A4" w:rsidRDefault="007F71A4" w:rsidP="007F71A4">
            <w:pPr>
              <w:rPr>
                <w:rFonts w:ascii="Arial" w:hAnsi="Arial"/>
                <w:highlight w:val="cyan"/>
              </w:rPr>
            </w:pPr>
          </w:p>
        </w:tc>
      </w:tr>
    </w:tbl>
    <w:p w14:paraId="40F5E319" w14:textId="77777777" w:rsidR="000134B6" w:rsidRDefault="000134B6" w:rsidP="000134B6"/>
    <w:p w14:paraId="34160BA7" w14:textId="77777777" w:rsidR="000134B6" w:rsidRDefault="000134B6" w:rsidP="000134B6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4B6" w14:paraId="38838FA5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BE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function f_TC_8_2_3_11_1_ENDC_NR() runs on ENDC_NR_PTC</w:t>
            </w:r>
          </w:p>
          <w:p w14:paraId="4D42ED7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{//Measurement configuration control and reporting / Measurement Gaps / NR FR1 / EN-DC</w:t>
            </w:r>
          </w:p>
          <w:p w14:paraId="1B9C358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</w:t>
            </w:r>
          </w:p>
          <w:p w14:paraId="52BDA92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f_ENDC_NR_Init();</w:t>
            </w:r>
          </w:p>
          <w:p w14:paraId="510FDAD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684C675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f_NR_CellInfo_InitMaxReferencePower(nr_Cell1, -88, tsc_NR_NonSuitableOffCellSSS_EPRE); //FR2 not applicable</w:t>
            </w:r>
          </w:p>
          <w:p w14:paraId="562555A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f_NR_CellInfo_InitMaxReferencePower(nr_Cell3, -88, tsc_NR_NonSuitableOffCellSSS_EPRE); //FR2 not applicable</w:t>
            </w:r>
          </w:p>
          <w:p w14:paraId="715330AB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1F7F03E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//Create and configure NR cell1 and cell3</w:t>
            </w:r>
          </w:p>
          <w:p w14:paraId="66C4E75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f_NR_CellConfig_Def(nr_Cell1);</w:t>
            </w:r>
          </w:p>
          <w:p w14:paraId="2AECDB1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f_NR_CellConfig_Def(nr_Cell3);</w:t>
            </w:r>
          </w:p>
          <w:p w14:paraId="5B9CCD74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2982B06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f_NR_ENDC_PreambleOnEUTRA(nr_Cell1, MCG_SCG);</w:t>
            </w:r>
          </w:p>
          <w:p w14:paraId="148FB99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f_NR_TestBody_Set(true);</w:t>
            </w:r>
          </w:p>
          <w:p w14:paraId="68D0C02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fl_TC_8_2_3_11_1_ENDC_NR_TestBody ();</w:t>
            </w:r>
          </w:p>
          <w:p w14:paraId="2B67BB1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f_NR_TestBody_Set(false);</w:t>
            </w:r>
          </w:p>
          <w:p w14:paraId="4581E41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2317DB5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//Wait from coordination AFTER the connection is released in E-UTRA</w:t>
            </w:r>
          </w:p>
          <w:p w14:paraId="654646A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f_EUTRA_NR_WaitForCoOrd_Trigger(EUTRA, "Postamble");</w:t>
            </w:r>
          </w:p>
          <w:p w14:paraId="54129C9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//Postamble</w:t>
            </w:r>
          </w:p>
          <w:p w14:paraId="690F023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f_NR_ReleaseAllCells();</w:t>
            </w:r>
          </w:p>
          <w:p w14:paraId="7FD5916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}// end f_TC_8_2_3_11_1_ENDC_NR</w:t>
            </w:r>
          </w:p>
          <w:p w14:paraId="4863D231" w14:textId="43156D8A" w:rsidR="000134B6" w:rsidRDefault="000134B6" w:rsidP="000134B6"/>
        </w:tc>
      </w:tr>
    </w:tbl>
    <w:p w14:paraId="2A2A91B9" w14:textId="77777777" w:rsidR="000134B6" w:rsidRDefault="000134B6" w:rsidP="000134B6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4B6" w14:paraId="37240E76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07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function f_TC_8_2_3_11_1_ENDC_NR() runs on ENDC_NR_PTC</w:t>
            </w:r>
          </w:p>
          <w:p w14:paraId="41BF55D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{//Measurement configuration control and reporting / Measurement Gaps / NR FR1 / EN-DC</w:t>
            </w:r>
          </w:p>
          <w:p w14:paraId="644D1B4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</w:t>
            </w:r>
          </w:p>
          <w:p w14:paraId="7D1CE9E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f_ENDC_NR_Init();</w:t>
            </w:r>
          </w:p>
          <w:p w14:paraId="5946451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 xml:space="preserve">    </w:t>
            </w:r>
          </w:p>
          <w:p w14:paraId="77D48AA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f_NR_CellInfo_InitMaxReferencePower(nr_Cell1, -88, tsc_NR_NonSuitableOffCellSSS_EPRE); //FR2 not applicable</w:t>
            </w:r>
          </w:p>
          <w:p w14:paraId="2FD7C43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f_NR_CellInfo_InitMaxReferencePower(nr_Cell3, -88, tsc_NR_NonSuitableOffCellSSS_EPRE); //FR2 not applicable</w:t>
            </w:r>
          </w:p>
          <w:p w14:paraId="0390525F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52B4C3C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//Create and configure NR cell1 and cell3</w:t>
            </w:r>
          </w:p>
          <w:p w14:paraId="7BC87FA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f_NR_CellConfig_Def(nr_Cell1);</w:t>
            </w:r>
          </w:p>
          <w:p w14:paraId="55D58D3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f_NR_CellConfig_Def(nr_Cell3);</w:t>
            </w:r>
          </w:p>
          <w:p w14:paraId="7C96901A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3723269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f_NR_ENDC_PreambleOnEUTRA(nr_Cell1, MCG_SCG);</w:t>
            </w:r>
          </w:p>
          <w:p w14:paraId="5A8C2D1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r w:rsidRPr="007F71A4">
              <w:rPr>
                <w:highlight w:val="yellow"/>
                <w:lang w:val="en-IN"/>
              </w:rPr>
              <w:t>f_NR_SendCoOrdSysInfoToEUTRA({nr_Cell1});</w:t>
            </w:r>
          </w:p>
          <w:p w14:paraId="4EABD5E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f_NR_TestBody_Set(true);</w:t>
            </w:r>
          </w:p>
          <w:p w14:paraId="313AD2D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fl_TC_8_2_3_11_1_ENDC_NR_TestBody ();</w:t>
            </w:r>
          </w:p>
          <w:p w14:paraId="38B86C7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f_NR_TestBody_Set(false);</w:t>
            </w:r>
          </w:p>
          <w:p w14:paraId="1625AE3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3E99CC3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//Wait from coordination AFTER the connection is released in E-UTRA</w:t>
            </w:r>
          </w:p>
          <w:p w14:paraId="2D3C88C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f_EUTRA_NR_WaitForCoOrd_Trigger(EUTRA, "Postamble");</w:t>
            </w:r>
          </w:p>
          <w:p w14:paraId="06587E4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//Postamble</w:t>
            </w:r>
          </w:p>
          <w:p w14:paraId="0BF256C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f_NR_ReleaseAllCells();</w:t>
            </w:r>
          </w:p>
          <w:p w14:paraId="6AF794A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}// end f_TC_8_2_3_11_1_ENDC_NR</w:t>
            </w:r>
          </w:p>
          <w:p w14:paraId="380F1EF9" w14:textId="77777777" w:rsidR="000134B6" w:rsidRDefault="000134B6" w:rsidP="000134B6"/>
        </w:tc>
      </w:tr>
    </w:tbl>
    <w:p w14:paraId="1768DAAC" w14:textId="77777777" w:rsidR="000134B6" w:rsidRPr="000134B6" w:rsidRDefault="000134B6" w:rsidP="000134B6"/>
    <w:p w14:paraId="159AFF79" w14:textId="3D6C3078" w:rsidR="000134B6" w:rsidRDefault="000134B6" w:rsidP="000134B6">
      <w:pPr>
        <w:pStyle w:val="Heading2"/>
        <w:rPr>
          <w:b/>
          <w:bCs/>
        </w:rPr>
      </w:pPr>
      <w:r w:rsidRPr="00086C5C">
        <w:rPr>
          <w:b/>
          <w:bCs/>
        </w:rPr>
        <w:t>2.</w:t>
      </w:r>
      <w:r>
        <w:rPr>
          <w:b/>
          <w:bCs/>
        </w:rPr>
        <w:t>9</w:t>
      </w:r>
      <w:r w:rsidRPr="00086C5C">
        <w:rPr>
          <w:b/>
          <w:bCs/>
        </w:rPr>
        <w:t xml:space="preserve"> Change </w:t>
      </w:r>
      <w:r>
        <w:rPr>
          <w:b/>
          <w:bCs/>
        </w:rPr>
        <w:t>9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134B6" w14:paraId="5B4A6B84" w14:textId="77777777" w:rsidTr="00B75E0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8385" w14:textId="77777777" w:rsidR="000134B6" w:rsidRDefault="000134B6" w:rsidP="00B75E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8DB" w14:textId="77777777" w:rsidR="000134B6" w:rsidRPr="0055250F" w:rsidRDefault="000134B6" w:rsidP="00B75E0D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E6246FF" w14:textId="57B19286" w:rsidR="000134B6" w:rsidRPr="00D86314" w:rsidRDefault="005C548C" w:rsidP="00AE22A9">
            <w:pPr>
              <w:spacing w:after="0"/>
              <w:rPr>
                <w:rFonts w:ascii="Arial" w:hAnsi="Arial" w:cs="Arial"/>
              </w:rPr>
            </w:pPr>
            <w:r w:rsidRPr="005C548C">
              <w:rPr>
                <w:rFonts w:ascii="Arial" w:hAnsi="Arial" w:cs="Arial"/>
                <w:lang w:val="en-IN"/>
              </w:rPr>
              <w:t>function fl_TC_8_2_3_11_1_ENDC_NR_TestBody()</w:t>
            </w:r>
          </w:p>
        </w:tc>
      </w:tr>
      <w:tr w:rsidR="000134B6" w14:paraId="0593C0B0" w14:textId="77777777" w:rsidTr="00B75E0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A0B6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156" w14:textId="0E979747" w:rsidR="005C548C" w:rsidRDefault="005C548C" w:rsidP="005C548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</w:rPr>
              <w:t xml:space="preserve">Coordination issue get resolved after adding </w:t>
            </w:r>
            <w:r w:rsidRPr="005C548C">
              <w:rPr>
                <w:rFonts w:ascii="Arial" w:hAnsi="Arial" w:cs="Arial"/>
                <w:lang w:val="en-IN"/>
              </w:rPr>
              <w:t>f_NR_SendCoOrdSysInfoToEUTRA({nr_Cell1})</w:t>
            </w:r>
            <w:r>
              <w:rPr>
                <w:rFonts w:ascii="Arial" w:hAnsi="Arial" w:cs="Arial"/>
                <w:lang w:val="en-IN"/>
              </w:rPr>
              <w:t xml:space="preserve"> at step11-12</w:t>
            </w:r>
          </w:p>
          <w:p w14:paraId="30699C11" w14:textId="226E2C3C" w:rsidR="009B3329" w:rsidRDefault="009B3329" w:rsidP="004F5BE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Argument </w:t>
            </w:r>
            <w:r w:rsidRPr="009B3329">
              <w:rPr>
                <w:rFonts w:ascii="Arial" w:hAnsi="Arial" w:cs="Arial"/>
                <w:lang w:val="en-IN"/>
              </w:rPr>
              <w:t>v_MeasGapFR1</w:t>
            </w:r>
            <w:r>
              <w:rPr>
                <w:rFonts w:ascii="Arial" w:hAnsi="Arial" w:cs="Arial"/>
                <w:lang w:val="en-IN"/>
              </w:rPr>
              <w:t xml:space="preserve"> is removed from </w:t>
            </w:r>
            <w:r w:rsidRPr="009B3329">
              <w:rPr>
                <w:rFonts w:ascii="Arial" w:hAnsi="Arial" w:cs="Arial"/>
                <w:lang w:val="en-IN"/>
              </w:rPr>
              <w:t>f_NR_GenerateMeasurementConfigNR</w:t>
            </w:r>
            <w:r>
              <w:rPr>
                <w:rFonts w:ascii="Arial" w:hAnsi="Arial" w:cs="Arial"/>
                <w:lang w:val="en-IN"/>
              </w:rPr>
              <w:t>() to prepare NR_Reconfig without gap</w:t>
            </w:r>
            <w:r w:rsidR="004F5BE5">
              <w:rPr>
                <w:rFonts w:ascii="Arial" w:hAnsi="Arial" w:cs="Arial"/>
                <w:lang w:val="en-IN"/>
              </w:rPr>
              <w:t xml:space="preserve"> config because common gap has been configured via EUTRA.</w:t>
            </w:r>
          </w:p>
          <w:p w14:paraId="736B1DE9" w14:textId="12A61935" w:rsidR="00BF2AF2" w:rsidRPr="004F5BE5" w:rsidRDefault="00BF2AF2" w:rsidP="004F5BE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To resolve coordination issue due to EUTRA PTC is sending Keys to NRPTC so function </w:t>
            </w:r>
            <w:r w:rsidRPr="00BF2AF2">
              <w:rPr>
                <w:rFonts w:ascii="Arial" w:hAnsi="Arial" w:cs="Arial"/>
                <w:lang w:val="en-IN"/>
              </w:rPr>
              <w:t>f_ENDC_GetKeysActivateSecurity</w:t>
            </w:r>
            <w:r>
              <w:rPr>
                <w:rFonts w:ascii="Arial" w:hAnsi="Arial" w:cs="Arial"/>
                <w:lang w:val="en-IN"/>
              </w:rPr>
              <w:t>() require to get keys and configure SS.</w:t>
            </w:r>
          </w:p>
          <w:p w14:paraId="55125F99" w14:textId="3563C57D" w:rsidR="00842E69" w:rsidRDefault="00BF2AF2" w:rsidP="005C548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coordination Message with keys arrive first at NR PTC it leads to </w:t>
            </w:r>
            <w:r w:rsidR="00497B43">
              <w:rPr>
                <w:rFonts w:ascii="Arial" w:hAnsi="Arial" w:cs="Arial"/>
              </w:rPr>
              <w:t xml:space="preserve">Set argument False for Variable </w:t>
            </w:r>
            <w:r w:rsidR="00497B43" w:rsidRPr="00497B43">
              <w:rPr>
                <w:rFonts w:ascii="Arial" w:hAnsi="Arial" w:cs="Arial"/>
              </w:rPr>
              <w:t>p_WaitForRRCReconfigurationComplete</w:t>
            </w:r>
            <w:r w:rsidR="00497B43">
              <w:rPr>
                <w:rFonts w:ascii="Arial" w:hAnsi="Arial" w:cs="Arial"/>
              </w:rPr>
              <w:t xml:space="preserve"> in </w:t>
            </w:r>
            <w:r w:rsidR="00497B43" w:rsidRPr="00497B43">
              <w:rPr>
                <w:rFonts w:ascii="Arial" w:hAnsi="Arial" w:cs="Arial"/>
              </w:rPr>
              <w:t>f_NR_SendRRCReconfigurationContentsToEUTRA</w:t>
            </w:r>
            <w:r w:rsidR="00497B43">
              <w:rPr>
                <w:rFonts w:ascii="Arial" w:hAnsi="Arial" w:cs="Arial"/>
              </w:rPr>
              <w:t>() to</w:t>
            </w:r>
            <w:r w:rsidR="00842E69">
              <w:rPr>
                <w:rFonts w:ascii="Arial" w:hAnsi="Arial" w:cs="Arial"/>
              </w:rPr>
              <w:t xml:space="preserve"> not wait for Rrc_</w:t>
            </w:r>
            <w:r w:rsidR="004F5BE5">
              <w:rPr>
                <w:rFonts w:ascii="Arial" w:hAnsi="Arial" w:cs="Arial"/>
              </w:rPr>
              <w:t>R</w:t>
            </w:r>
            <w:r w:rsidR="00842E69">
              <w:rPr>
                <w:rFonts w:ascii="Arial" w:hAnsi="Arial" w:cs="Arial"/>
              </w:rPr>
              <w:t>econfigcomplete</w:t>
            </w:r>
            <w:r>
              <w:rPr>
                <w:rFonts w:ascii="Arial" w:hAnsi="Arial" w:cs="Arial"/>
              </w:rPr>
              <w:t xml:space="preserve"> and added </w:t>
            </w:r>
            <w:r w:rsidRPr="00BF2AF2">
              <w:rPr>
                <w:rFonts w:ascii="Arial" w:hAnsi="Arial" w:cs="Arial"/>
              </w:rPr>
              <w:t>f_EUTRA_NR_WaitForCoOrd_Data</w:t>
            </w:r>
            <w:r>
              <w:rPr>
                <w:rFonts w:ascii="Arial" w:hAnsi="Arial" w:cs="Arial"/>
              </w:rPr>
              <w:t>() to handle coordination messge“complete”</w:t>
            </w:r>
          </w:p>
          <w:p w14:paraId="097592F5" w14:textId="575D26B9" w:rsidR="0051000C" w:rsidRPr="0051000C" w:rsidRDefault="004F5BE5" w:rsidP="0051000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“Step 14” </w:t>
            </w:r>
            <w:r w:rsidR="0051000C">
              <w:rPr>
                <w:rFonts w:ascii="Arial" w:hAnsi="Arial" w:cs="Arial"/>
                <w:lang w:val="en-IN"/>
              </w:rPr>
              <w:t>current TTCN implementation is leading to unexpected Mismatch due to</w:t>
            </w:r>
            <w:r w:rsidR="0049312D">
              <w:rPr>
                <w:rFonts w:ascii="Arial" w:hAnsi="Arial" w:cs="Arial"/>
                <w:lang w:val="en-IN"/>
              </w:rPr>
              <w:t xml:space="preserve"> argument</w:t>
            </w:r>
            <w:r w:rsidR="0051000C">
              <w:rPr>
                <w:rFonts w:ascii="Arial" w:hAnsi="Arial" w:cs="Arial"/>
                <w:lang w:val="en-IN"/>
              </w:rPr>
              <w:t xml:space="preserve"> </w:t>
            </w:r>
            <w:r w:rsidR="0051000C" w:rsidRPr="0051000C">
              <w:rPr>
                <w:rFonts w:ascii="Arial" w:hAnsi="Arial" w:cs="Arial"/>
                <w:lang w:val="en-IN"/>
              </w:rPr>
              <w:t>tsc_NR_MeasId1,v_PhysCellIdServing</w:t>
            </w:r>
            <w:r w:rsidR="0051000C">
              <w:rPr>
                <w:rFonts w:ascii="Arial" w:hAnsi="Arial" w:cs="Arial"/>
                <w:lang w:val="en-IN"/>
              </w:rPr>
              <w:t xml:space="preserve"> are interchanged.</w:t>
            </w:r>
            <w:r w:rsidR="0049312D">
              <w:rPr>
                <w:rFonts w:ascii="Arial" w:hAnsi="Arial" w:cs="Arial"/>
                <w:lang w:val="en-IN"/>
              </w:rPr>
              <w:t xml:space="preserve"> as TTCN is expecting measurement report for measid1.</w:t>
            </w:r>
          </w:p>
          <w:p w14:paraId="2F2ACF3B" w14:textId="213A3EC5" w:rsidR="004F5BE5" w:rsidRDefault="004523D8" w:rsidP="004F5BE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lastRenderedPageBreak/>
              <w:t>Corrected the If condition inside the alt statement to compare Expected and Received Messages.</w:t>
            </w:r>
          </w:p>
          <w:p w14:paraId="1907FBE4" w14:textId="145C999C" w:rsidR="004523D8" w:rsidRPr="004F5BE5" w:rsidRDefault="004523D8" w:rsidP="004F5BE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 w:rsidRPr="004523D8">
              <w:rPr>
                <w:rFonts w:ascii="Arial" w:hAnsi="Arial" w:cs="Arial"/>
                <w:lang w:val="en-IN"/>
              </w:rPr>
              <w:t>"Step 15-17"</w:t>
            </w:r>
            <w:r>
              <w:rPr>
                <w:rFonts w:ascii="Arial" w:hAnsi="Arial" w:cs="Arial"/>
                <w:lang w:val="en-IN"/>
              </w:rPr>
              <w:t xml:space="preserve"> </w:t>
            </w:r>
            <w:r w:rsidR="0049312D">
              <w:rPr>
                <w:rFonts w:ascii="Arial" w:hAnsi="Arial" w:cs="Arial"/>
                <w:lang w:val="en-IN"/>
              </w:rPr>
              <w:t xml:space="preserve">corrected </w:t>
            </w:r>
            <w:r>
              <w:rPr>
                <w:rFonts w:ascii="Arial" w:hAnsi="Arial" w:cs="Arial"/>
                <w:lang w:val="en-IN"/>
              </w:rPr>
              <w:t>while condition</w:t>
            </w:r>
            <w:r w:rsidR="0049312D">
              <w:rPr>
                <w:rFonts w:ascii="Arial" w:hAnsi="Arial" w:cs="Arial"/>
                <w:lang w:val="en-IN"/>
              </w:rPr>
              <w:t xml:space="preserve"> value 14 to 11</w:t>
            </w:r>
            <w:r>
              <w:rPr>
                <w:rFonts w:ascii="Arial" w:hAnsi="Arial" w:cs="Arial"/>
                <w:lang w:val="en-IN"/>
              </w:rPr>
              <w:t xml:space="preserve"> and added If condition inside the While loop as per Prose requirement.</w:t>
            </w:r>
          </w:p>
          <w:p w14:paraId="46214653" w14:textId="00DBD598" w:rsidR="000134B6" w:rsidRPr="005C548C" w:rsidRDefault="00842E69" w:rsidP="009B3329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0134B6" w14:paraId="66BC9B14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CDF2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E6E" w14:textId="797F50D4" w:rsidR="000134B6" w:rsidRPr="002037F7" w:rsidRDefault="002037F7" w:rsidP="002037F7">
            <w:pPr>
              <w:pStyle w:val="ListParagraph"/>
              <w:numPr>
                <w:ilvl w:val="0"/>
                <w:numId w:val="43"/>
              </w:numPr>
              <w:rPr>
                <w:lang w:val="en-SG"/>
              </w:rPr>
            </w:pPr>
            <w:r>
              <w:rPr>
                <w:lang w:val="en-SG"/>
              </w:rPr>
              <w:t xml:space="preserve">Removed </w:t>
            </w:r>
            <w:r w:rsidRPr="009B3329">
              <w:rPr>
                <w:rFonts w:ascii="Arial" w:hAnsi="Arial" w:cs="Arial"/>
                <w:lang w:val="en-IN"/>
              </w:rPr>
              <w:t>v_MeasGapFR1</w:t>
            </w:r>
            <w:r>
              <w:rPr>
                <w:rFonts w:ascii="Arial" w:hAnsi="Arial" w:cs="Arial"/>
                <w:lang w:val="en-IN"/>
              </w:rPr>
              <w:t xml:space="preserve"> from </w:t>
            </w:r>
            <w:r w:rsidRPr="009B3329">
              <w:rPr>
                <w:rFonts w:ascii="Arial" w:hAnsi="Arial" w:cs="Arial"/>
                <w:lang w:val="en-IN"/>
              </w:rPr>
              <w:t>f_NR_GenerateMeasurementConfigNR</w:t>
            </w:r>
            <w:r>
              <w:rPr>
                <w:rFonts w:ascii="Arial" w:hAnsi="Arial" w:cs="Arial"/>
                <w:lang w:val="en-IN"/>
              </w:rPr>
              <w:t>() to prepare NR_Reconfig without gap config</w:t>
            </w:r>
          </w:p>
          <w:p w14:paraId="31AC91DA" w14:textId="76B26F52" w:rsidR="002037F7" w:rsidRDefault="002037F7" w:rsidP="002037F7">
            <w:pPr>
              <w:pStyle w:val="ListParagraph"/>
              <w:numPr>
                <w:ilvl w:val="0"/>
                <w:numId w:val="43"/>
              </w:numPr>
              <w:rPr>
                <w:lang w:val="en-SG"/>
              </w:rPr>
            </w:pPr>
            <w:r>
              <w:rPr>
                <w:rFonts w:ascii="Arial" w:hAnsi="Arial" w:cs="Arial"/>
                <w:lang w:val="en-IN"/>
              </w:rPr>
              <w:t xml:space="preserve">Couple of coordination issue get resolved after adding </w:t>
            </w:r>
            <w:r w:rsidRPr="00BF2AF2">
              <w:rPr>
                <w:rFonts w:ascii="Arial" w:hAnsi="Arial" w:cs="Arial"/>
                <w:lang w:val="en-IN"/>
              </w:rPr>
              <w:t>f_ENDC_GetKeysActivateSecurity</w:t>
            </w:r>
            <w:r>
              <w:rPr>
                <w:rFonts w:ascii="Arial" w:hAnsi="Arial" w:cs="Arial"/>
                <w:lang w:val="en-IN"/>
              </w:rPr>
              <w:t>() &amp;</w:t>
            </w:r>
            <w:r w:rsidR="0049312D">
              <w:rPr>
                <w:rFonts w:ascii="Arial" w:hAnsi="Arial" w:cs="Arial"/>
                <w:lang w:val="en-IN"/>
              </w:rPr>
              <w:t xml:space="preserve"> </w:t>
            </w:r>
            <w:r w:rsidR="0049312D" w:rsidRPr="00BF2AF2">
              <w:rPr>
                <w:rFonts w:ascii="Arial" w:hAnsi="Arial" w:cs="Arial"/>
              </w:rPr>
              <w:t>f_EUTRA_NR_WaitForCoOrd_Data</w:t>
            </w:r>
            <w:r w:rsidR="0049312D">
              <w:rPr>
                <w:rFonts w:ascii="Arial" w:hAnsi="Arial" w:cs="Arial"/>
              </w:rPr>
              <w:t>()</w:t>
            </w:r>
          </w:p>
          <w:p w14:paraId="721D858A" w14:textId="18AEA3E7" w:rsidR="002037F7" w:rsidRDefault="002037F7" w:rsidP="002037F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“Step 14” corrected the order of argument to avoid mism</w:t>
            </w:r>
            <w:r w:rsidR="0049312D">
              <w:rPr>
                <w:rFonts w:ascii="Arial" w:hAnsi="Arial" w:cs="Arial"/>
                <w:lang w:val="en-IN"/>
              </w:rPr>
              <w:t>atch.</w:t>
            </w:r>
          </w:p>
          <w:p w14:paraId="4931DED8" w14:textId="154BCA6F" w:rsidR="0049312D" w:rsidRDefault="0049312D" w:rsidP="002037F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Corrected the If condition inside the alt statement for comparison.</w:t>
            </w:r>
          </w:p>
          <w:p w14:paraId="325FC1C8" w14:textId="305779B8" w:rsidR="0049312D" w:rsidRPr="004F5BE5" w:rsidRDefault="00AE22A9" w:rsidP="002037F7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Corrected While condition and added If condition.</w:t>
            </w:r>
          </w:p>
          <w:p w14:paraId="7A10849E" w14:textId="308770BF" w:rsidR="002037F7" w:rsidRPr="003D4E6C" w:rsidRDefault="002037F7" w:rsidP="00AE22A9">
            <w:pPr>
              <w:pStyle w:val="ListParagraph"/>
              <w:rPr>
                <w:lang w:val="en-SG"/>
              </w:rPr>
            </w:pPr>
          </w:p>
        </w:tc>
      </w:tr>
      <w:tr w:rsidR="000134B6" w14:paraId="011B721F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4DDE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244C" w14:textId="7BD37048" w:rsidR="000134B6" w:rsidRDefault="007F71A4" w:rsidP="00B75E0D">
            <w:pPr>
              <w:spacing w:after="0"/>
              <w:rPr>
                <w:rFonts w:ascii="Arial" w:hAnsi="Arial" w:cs="Arial"/>
              </w:rPr>
            </w:pPr>
            <w:r w:rsidRPr="00084EA1">
              <w:rPr>
                <w:rFonts w:ascii="Arial" w:hAnsi="Arial" w:cs="Arial"/>
              </w:rPr>
              <w:t>RRCMeasurement_ENDC_NR</w:t>
            </w:r>
          </w:p>
        </w:tc>
      </w:tr>
      <w:tr w:rsidR="000134B6" w14:paraId="57194EC1" w14:textId="77777777" w:rsidTr="00B75E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C211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80" w14:textId="77777777" w:rsidR="000134B6" w:rsidRDefault="000134B6" w:rsidP="00B75E0D">
            <w:pPr>
              <w:rPr>
                <w:rFonts w:ascii="Arial" w:hAnsi="Arial"/>
                <w:highlight w:val="cyan"/>
              </w:rPr>
            </w:pPr>
          </w:p>
        </w:tc>
      </w:tr>
    </w:tbl>
    <w:p w14:paraId="00EF1B9F" w14:textId="77777777" w:rsidR="000134B6" w:rsidRDefault="000134B6" w:rsidP="000134B6"/>
    <w:p w14:paraId="700341EE" w14:textId="77777777" w:rsidR="000134B6" w:rsidRDefault="000134B6" w:rsidP="000134B6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4B6" w14:paraId="0B173F04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06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function fl_TC_8_2_3_11_1_ENDC_NR_TestBody() runs on ENDC_NR_PTC</w:t>
            </w:r>
          </w:p>
          <w:p w14:paraId="6DBE121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{//@sic R5-206301, R5-206305 sic@ modified v_MeasConfig to be generated by f_NR_GenerateMeasurementConfigNR</w:t>
            </w:r>
          </w:p>
          <w:p w14:paraId="2FC885B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(omit) MeasConfig v_MeasConfig;</w:t>
            </w:r>
          </w:p>
          <w:p w14:paraId="3ABED8C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(value) MeasObjectParamsList_Type v_MeasuredObjectList;</w:t>
            </w:r>
          </w:p>
          <w:p w14:paraId="4690456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(value) ReportConfigToAddModList v_ReportConfigList;</w:t>
            </w:r>
          </w:p>
          <w:p w14:paraId="27C46AB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(value) MeasIdToAddModList v_MeasIdConfigList;</w:t>
            </w:r>
          </w:p>
          <w:p w14:paraId="353E116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(value) ReportConfigNR v_ReportConfig; //@sic R5-206632 sic@</w:t>
            </w:r>
          </w:p>
          <w:p w14:paraId="292F1F2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</w:t>
            </w:r>
          </w:p>
          <w:p w14:paraId="0FCAB02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RSRP_Range v_AbsThreshSS_Rsrp_Cell1;</w:t>
            </w:r>
          </w:p>
          <w:p w14:paraId="6DD4763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RSRP_Range v_AbsThreshSS_Rsrp_Cell3;</w:t>
            </w:r>
          </w:p>
          <w:p w14:paraId="0AC943E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PhysCellId v_PhysCellIdServing;</w:t>
            </w:r>
          </w:p>
          <w:p w14:paraId="663FAA7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PhysCellId v_PhysCellIdNeighbour;</w:t>
            </w:r>
          </w:p>
          <w:p w14:paraId="337ABEF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NR_AbsoluteCellPower_Type v_CellPower_T0_FR1 := -88;</w:t>
            </w:r>
          </w:p>
          <w:p w14:paraId="06FCE49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template(value) NR_CellPowerList_Type v_CellPowerList_AtT0;</w:t>
            </w:r>
          </w:p>
          <w:p w14:paraId="2EDB67E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(present) MeasResults v_Expected_MeasResults;</w:t>
            </w:r>
          </w:p>
          <w:p w14:paraId="322DCEF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(present) MeasResults v_ReceivedMeasResults;</w:t>
            </w:r>
          </w:p>
          <w:p w14:paraId="226A204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EUTRA_NR_Coordination_MSG v_ReceivedMsg;</w:t>
            </w:r>
          </w:p>
          <w:p w14:paraId="5C659E0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bitstring v_ULInfoMRDC;</w:t>
            </w:r>
          </w:p>
          <w:p w14:paraId="416D83D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UL_DCCH_Message v_MeasurementReport;</w:t>
            </w:r>
          </w:p>
          <w:p w14:paraId="216863A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integer v_Counter;</w:t>
            </w:r>
          </w:p>
          <w:p w14:paraId="3CC45B4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(omit) MeasGapConfig v_MeasGapFR1;</w:t>
            </w:r>
          </w:p>
          <w:p w14:paraId="53EFA46A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2B83519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timer t_Watchdog;</w:t>
            </w:r>
          </w:p>
          <w:p w14:paraId="67DF15CE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74545FE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v_CellPowerList_AtT0 :=</w:t>
            </w:r>
          </w:p>
          <w:p w14:paraId="63EFA8C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{cs_NR_CellPower(nr_Cell1, v_CellPower_T0_FR1, tsc_NR_NonSuitableOffCellSSS_EPRE), //FR2 is not applicable</w:t>
            </w:r>
          </w:p>
          <w:p w14:paraId="7C2B03B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cs_NR_CellPower(nr_Cell3, v_CellPower_T0_FR1, tsc_NR_NonSuitableOffCellSSS_EPRE) //FR2 is not applicable</w:t>
            </w:r>
          </w:p>
          <w:p w14:paraId="193A04A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};</w:t>
            </w:r>
          </w:p>
          <w:p w14:paraId="61D25D7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5E58079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///The SS re-adjusts the cell-specific reference signal level according to row "T0"</w:t>
            </w:r>
          </w:p>
          <w:p w14:paraId="72287E5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f_EUTRA_NR_WaitForCoOrd_Trigger(EUTRA,"ChangePower" );</w:t>
            </w:r>
          </w:p>
          <w:p w14:paraId="16833F2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f_NR_SetCellPowerList(v_CellPowerList_AtT0);</w:t>
            </w:r>
          </w:p>
          <w:p w14:paraId="44196399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1D0ECE8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//@siclog "Steps 11-12" siclog@</w:t>
            </w:r>
          </w:p>
          <w:p w14:paraId="5C160B1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//The SS transmits an RRCConnectionReconfiguration including measConfig to setup fr1-Gap and</w:t>
            </w:r>
          </w:p>
          <w:p w14:paraId="54B4BA2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//nr-Config IE containing measConfig to report periodical measurements for NR serving Cell 1 and</w:t>
            </w:r>
          </w:p>
          <w:p w14:paraId="3456AF4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//NR neighbor cell 3 on FR1 frequency</w:t>
            </w:r>
          </w:p>
          <w:p w14:paraId="7C90193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//The UE transmits an RRCConnectionReconfigurationComplete message to confirm the setup of fr1-Gap</w:t>
            </w:r>
          </w:p>
          <w:p w14:paraId="3F23BFE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//and report periodical measurements for NR serving Cell 1 and NR neighbor cell 3 on FR1 frequency</w:t>
            </w:r>
          </w:p>
          <w:p w14:paraId="5984C21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v_AbsThreshSS_Rsrp_Cell1 := 51;</w:t>
            </w:r>
          </w:p>
          <w:p w14:paraId="55163A9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v_AbsThreshSS_Rsrp_Cell3 := 51;</w:t>
            </w:r>
          </w:p>
          <w:p w14:paraId="50D30EC5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4BEA79D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//Table 8.2.3.11.1.3.3-9</w:t>
            </w:r>
          </w:p>
          <w:p w14:paraId="7D5080D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v_MeasuredObjectList := {cs_MeasObjectId1(nr_Cell1, v_AbsThreshSS_Rsrp_Cell1),</w:t>
            </w:r>
          </w:p>
          <w:p w14:paraId="146AEB1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              cs_MeasObjectId2(nr_Cell3, v_AbsThreshSS_Rsrp_Cell3)};</w:t>
            </w:r>
          </w:p>
          <w:p w14:paraId="64C9429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</w:p>
          <w:p w14:paraId="180CA36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v_MeasIdConfigList := {cs_NR_MeasId_Config_id1_obj2_conf1};</w:t>
            </w:r>
          </w:p>
          <w:p w14:paraId="37E471C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v_MeasGapFR1 := cds_MeasGapConfig_FR1(cs_NR_GapConfig(9, ms6, ms40, ms0dot5));  //@sic R5-203403 sic@</w:t>
            </w:r>
          </w:p>
          <w:p w14:paraId="51ED488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1703C16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v_ReportConfig := cs_38508_ReportConfigNR_Periodical; //@sic R5-206632 sic@</w:t>
            </w:r>
          </w:p>
          <w:p w14:paraId="061F50E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v_ReportConfig.reportType.periodical.reportQuantityCell := cs_NR_MeasReportQuantity_RsrpRsrq; //@sic R5-206632 sic@</w:t>
            </w:r>
          </w:p>
          <w:p w14:paraId="7A6F888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v_ReportConfig.reportType.periodical.maxReportCells := 1; //@sic R5-206632 sic@</w:t>
            </w:r>
          </w:p>
          <w:p w14:paraId="23D4ADD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    v_ReportConfigList := {cs_NR_ReportConfigToAddMod_NR(tsc_NR_IdReportConfigId1, v_ReportConfig)}; //@sic R5-206632 sic@</w:t>
            </w:r>
          </w:p>
          <w:p w14:paraId="311E811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7A4B946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40899BC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v_MeasConfig := f_NR_GenerateMeasurementConfigNR(v_MeasuredObjectList, v_ReportConfigList, v_MeasIdConfigList, </w:t>
            </w:r>
            <w:r w:rsidRPr="007F71A4">
              <w:rPr>
                <w:highlight w:val="yellow"/>
                <w:lang w:val="en-IN"/>
              </w:rPr>
              <w:t>v_MeasGapFR1</w:t>
            </w:r>
            <w:r w:rsidRPr="007F71A4">
              <w:rPr>
                <w:lang w:val="en-IN"/>
              </w:rPr>
              <w:t>); //@sic R5-203403, R5-206301, R5-206305 sic@</w:t>
            </w:r>
          </w:p>
          <w:p w14:paraId="7A29B8B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2DA14B9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f_NR_SendRRCReconfigurationContentsToEUTRA (omit, omit,v_MeasConfig);</w:t>
            </w:r>
          </w:p>
          <w:p w14:paraId="1FDE5972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301A1F9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//@siclog "Step 14" siclog@</w:t>
            </w:r>
          </w:p>
          <w:p w14:paraId="753BA28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//Wait for 30 s to ensure that the UE performs a periodical inter frequency reporting.</w:t>
            </w:r>
          </w:p>
          <w:p w14:paraId="0BD6DC6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//EXCEPTION: In parallel to events described in step 4 the steps specified in table 8.2.3.11.2.3.2-3 shall take place</w:t>
            </w:r>
          </w:p>
          <w:p w14:paraId="4CD125B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v_PhysCellIdServing := f_NR_CellInfo_GetPhysicalCellId(nr_Cell1);</w:t>
            </w:r>
          </w:p>
          <w:p w14:paraId="0EA0CB5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v_PhysCellIdNeighbour := f_NR_CellInfo_GetPhysicalCellId(nr_Cell3);</w:t>
            </w:r>
          </w:p>
          <w:p w14:paraId="49A513E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v_Expected_MeasResults := cr_38508_MeasResults_NeighCellsNR(v_PhysCellIdServing, tsc_NR_MeasId1, {cr_NR_MeasResultNR_CellResults(v_PhysCellIdNeighbour)});</w:t>
            </w:r>
          </w:p>
          <w:p w14:paraId="5CFA771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0FB6865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f_EUTRA_NR_WaitForCoOrd_Trigger(EUTRA,"StartTimer" );</w:t>
            </w:r>
          </w:p>
          <w:p w14:paraId="684C962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t_Watchdog.start(30.0);</w:t>
            </w:r>
          </w:p>
          <w:p w14:paraId="5D29ABF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alt</w:t>
            </w:r>
          </w:p>
          <w:p w14:paraId="22B5F87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3A0ADF9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[]EUTRA.receive(cmr_EUTRA_NR_OctetData ("ULInfoTransferMRDC")) -&gt; value v_ReceivedMsg</w:t>
            </w:r>
          </w:p>
          <w:p w14:paraId="4E30EB0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</w:p>
          <w:p w14:paraId="45B4CAA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v_ULInfoMRDC := oct2bit(v_ReceivedMsg.OctetData.Data);</w:t>
            </w:r>
          </w:p>
          <w:p w14:paraId="43CF261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v_Counter := decvalue(v_ULInfoMRDC, v_MeasurementReport);</w:t>
            </w:r>
          </w:p>
          <w:p w14:paraId="7CF5D7E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if (v_Counter != 0)</w:t>
            </w:r>
          </w:p>
          <w:p w14:paraId="7E68FA6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1C5A5B7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 FatalError(__FILE__, __LINE__, "Decoding error");</w:t>
            </w:r>
          </w:p>
          <w:p w14:paraId="5172CFC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3C9AA57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v_ReceivedMeasResults := v_MeasurementReport.message_.c1.measurementReport.criticalExtensions.measurementReport.measResults;</w:t>
            </w:r>
          </w:p>
          <w:p w14:paraId="13CAB6B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if(valueof(v_ReceivedMeasResults) == valueof(v_Expected_MeasResults))</w:t>
            </w:r>
          </w:p>
          <w:p w14:paraId="62CFBD2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56986FF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f_NR_PreliminaryPass (__FILE__, __LINE__, "Step 14");</w:t>
            </w:r>
          </w:p>
          <w:p w14:paraId="310D093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5C264CD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            else</w:t>
            </w:r>
          </w:p>
          <w:p w14:paraId="445E4B6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707FF8A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 f_NR_SetVerdictFailOrInconc(__FILE__, __LINE__, "Step 4 -  wrong meas results");</w:t>
            </w:r>
          </w:p>
          <w:p w14:paraId="7872DBA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6961B6D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repeat;</w:t>
            </w:r>
          </w:p>
          <w:p w14:paraId="64B024D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5482BBB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[] t_Watchdog.timeout</w:t>
            </w:r>
          </w:p>
          <w:p w14:paraId="3668A41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</w:p>
          <w:p w14:paraId="676ADD5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//do nothing</w:t>
            </w:r>
          </w:p>
          <w:p w14:paraId="09B94EA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250B61E4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40B7400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511FD1A3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4CBA418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//@siclog "Step 15-17" siclog@</w:t>
            </w:r>
          </w:p>
          <w:p w14:paraId="2071377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//EXCEPTION:    Steps 15 to 17 shall be repeated for k=1 to 13 (increment=1)</w:t>
            </w:r>
          </w:p>
          <w:p w14:paraId="326A363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v_Counter := 1;</w:t>
            </w:r>
          </w:p>
          <w:p w14:paraId="2FAD945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while (v_Counter &lt; 14)</w:t>
            </w:r>
          </w:p>
          <w:p w14:paraId="3121DE8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7B63791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//fl_NR_ReconfigGapAndGetMeasResults(v_Counter, v_MeasConfig, v_Expected_MeasResults);</w:t>
            </w:r>
          </w:p>
          <w:p w14:paraId="322A996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fl_NR_ReconfigGapAndGetMeasResults(v_Counter, v_Expected_MeasResults);</w:t>
            </w:r>
          </w:p>
          <w:p w14:paraId="274C5AC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v_Counter := v_Counter + 1;</w:t>
            </w:r>
          </w:p>
          <w:p w14:paraId="3743C4B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3DDE3EFA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1222D3E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//@siclog "Step 18-19" siclog@</w:t>
            </w:r>
          </w:p>
          <w:p w14:paraId="5D2787D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//SS transmits an RRCConnectionReconfiguration message including measConfig to release fr1-Gap and measid of periodical measurements.</w:t>
            </w:r>
          </w:p>
          <w:p w14:paraId="50938E9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//The UE transmits an RCConnectionReconfigrationComplete message</w:t>
            </w:r>
          </w:p>
          <w:p w14:paraId="47D2DD6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v_MeasConfig := cs_MeasConfigCommon_NR(omit, omit,omit, omit, {tsc_NR_MeasId1},omit, omit, omit, cds_MeasGapRelease_FR1);</w:t>
            </w:r>
          </w:p>
          <w:p w14:paraId="7F846D0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f_NR_SendRRCReconfigurationContentsToEUTRA (omit, omit,v_MeasConfig);</w:t>
            </w:r>
          </w:p>
          <w:p w14:paraId="16571FED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2770891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} // fl_TC_8_2_3_11_1_ENDC_NR_TestBody</w:t>
            </w:r>
          </w:p>
          <w:p w14:paraId="480536E1" w14:textId="77777777" w:rsidR="000134B6" w:rsidRDefault="000134B6" w:rsidP="00B75E0D"/>
        </w:tc>
      </w:tr>
    </w:tbl>
    <w:p w14:paraId="15D937CD" w14:textId="77777777" w:rsidR="000134B6" w:rsidRDefault="000134B6" w:rsidP="000134B6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4B6" w14:paraId="79315342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79D9" w14:textId="1BDE9B09" w:rsidR="00762753" w:rsidRDefault="00762753" w:rsidP="007F71A4">
            <w:pPr>
              <w:rPr>
                <w:lang w:val="en-IN"/>
              </w:rPr>
            </w:pPr>
            <w:r>
              <w:rPr>
                <w:lang w:val="en-IN"/>
              </w:rPr>
              <w:t>…</w:t>
            </w:r>
          </w:p>
          <w:p w14:paraId="69168872" w14:textId="15B6DAF9" w:rsidR="00762753" w:rsidRDefault="00762753" w:rsidP="007F71A4">
            <w:pPr>
              <w:rPr>
                <w:lang w:val="en-IN"/>
              </w:rPr>
            </w:pPr>
            <w:r w:rsidRPr="00762753">
              <w:rPr>
                <w:highlight w:val="yellow"/>
                <w:lang w:val="en-IN"/>
              </w:rPr>
              <w:lastRenderedPageBreak/>
              <w:t>import from RRCMeasurement_ENDC_EUTRA all;</w:t>
            </w:r>
          </w:p>
          <w:p w14:paraId="4A0BA52D" w14:textId="39E0FACF" w:rsidR="00762753" w:rsidRDefault="00762753" w:rsidP="007F71A4">
            <w:pPr>
              <w:rPr>
                <w:lang w:val="en-IN"/>
              </w:rPr>
            </w:pPr>
            <w:r>
              <w:rPr>
                <w:lang w:val="en-IN"/>
              </w:rPr>
              <w:t>…</w:t>
            </w:r>
          </w:p>
          <w:p w14:paraId="12BEE9B7" w14:textId="3BCC9F11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function fl_TC_8_2_3_11_1_ENDC_NR_TestBody() runs on ENDC_NR_PTC</w:t>
            </w:r>
          </w:p>
          <w:p w14:paraId="4118CD6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{//@sic R5-206301, R5-206305 sic@ modified v_MeasConfig to be generated by f_NR_GenerateMeasurementConfigNR</w:t>
            </w:r>
          </w:p>
          <w:p w14:paraId="6F8D8E0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(omit) MeasConfig v_MeasConfig;</w:t>
            </w:r>
          </w:p>
          <w:p w14:paraId="248FCFE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(value) MeasObjectParamsList_Type v_MeasuredObjectList;</w:t>
            </w:r>
          </w:p>
          <w:p w14:paraId="3C26E37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(value) ReportConfigToAddModList v_ReportConfigList;</w:t>
            </w:r>
          </w:p>
          <w:p w14:paraId="3AF07E2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(value) MeasIdToAddModList v_MeasIdConfigList;</w:t>
            </w:r>
          </w:p>
          <w:p w14:paraId="3724940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(value) ReportConfigNR v_ReportConfig; //@sic R5-206632 sic@</w:t>
            </w:r>
          </w:p>
          <w:p w14:paraId="114FC60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</w:t>
            </w:r>
          </w:p>
          <w:p w14:paraId="3C6CF38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RSRP_Range v_AbsThreshSS_Rsrp_Cell1;</w:t>
            </w:r>
          </w:p>
          <w:p w14:paraId="3AC84F7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RSRP_Range v_AbsThreshSS_Rsrp_Cell3;</w:t>
            </w:r>
          </w:p>
          <w:p w14:paraId="319DBA5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PhysCellId v_PhysCellIdServing;</w:t>
            </w:r>
          </w:p>
          <w:p w14:paraId="0B0245D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PhysCellId v_PhysCellIdNeighbour;</w:t>
            </w:r>
          </w:p>
          <w:p w14:paraId="713F1A3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NR_AbsoluteCellPower_Type v_CellPower_T0_FR1 := -88;</w:t>
            </w:r>
          </w:p>
          <w:p w14:paraId="1CDD44D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template(value) NR_CellPowerList_Type v_CellPowerList_AtT0;</w:t>
            </w:r>
          </w:p>
          <w:p w14:paraId="6FA5A63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(present) MeasResults v_Expected_MeasResults;</w:t>
            </w:r>
          </w:p>
          <w:p w14:paraId="40E6973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(present) MeasResults v_ReceivedMeasResults;</w:t>
            </w:r>
          </w:p>
          <w:p w14:paraId="694345E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EUTRA_NR_Coordination_MSG v_ReceivedMsg;</w:t>
            </w:r>
          </w:p>
          <w:p w14:paraId="54DCDE7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bitstring v_ULInfoMRDC;</w:t>
            </w:r>
          </w:p>
          <w:p w14:paraId="384E921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UL_DCCH_Message v_MeasurementReport;</w:t>
            </w:r>
          </w:p>
          <w:p w14:paraId="3947F5B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integer v_Counter;</w:t>
            </w:r>
          </w:p>
          <w:p w14:paraId="18AA5A8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var template (omit) MeasGapConfig v_MeasGapFR1;</w:t>
            </w:r>
          </w:p>
          <w:p w14:paraId="5A5EC55A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r w:rsidRPr="007F71A4">
              <w:rPr>
                <w:highlight w:val="yellow"/>
                <w:lang w:val="en-IN"/>
              </w:rPr>
              <w:t>var octetstring v_OctetData;</w:t>
            </w:r>
          </w:p>
          <w:p w14:paraId="00C5FA45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var B8_Type v_SupportedGaps := substr(f_EUTRA_ENDC_DeriveSupportedGapsFromPics(), 0, 8);</w:t>
            </w:r>
          </w:p>
          <w:p w14:paraId="461EE41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var B10_Type v_GapMask := int2bit(1, 10);</w:t>
            </w:r>
          </w:p>
          <w:p w14:paraId="2A21E51C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715F276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timer t_Watchdog;</w:t>
            </w:r>
          </w:p>
          <w:p w14:paraId="6A789301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2EAC8AD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v_CellPowerList_AtT0 :=</w:t>
            </w:r>
          </w:p>
          <w:p w14:paraId="2C584A0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{cs_NR_CellPower(nr_Cell1, v_CellPower_T0_FR1, tsc_NR_NonSuitableOffCellSSS_EPRE), //FR2 is not applicable</w:t>
            </w:r>
          </w:p>
          <w:p w14:paraId="521BDCA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cs_NR_CellPower(nr_Cell3, v_CellPower_T0_FR1, tsc_NR_NonSuitableOffCellSSS_EPRE) //FR2 is not applicable</w:t>
            </w:r>
          </w:p>
          <w:p w14:paraId="11ED002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};</w:t>
            </w:r>
          </w:p>
          <w:p w14:paraId="4C2AEFC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 xml:space="preserve">    </w:t>
            </w:r>
          </w:p>
          <w:p w14:paraId="263E179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///The SS re-adjusts the cell-specific reference signal level according to row "T0"</w:t>
            </w:r>
          </w:p>
          <w:p w14:paraId="371CA5D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f_EUTRA_NR_WaitForCoOrd_Trigger(EUTRA,"ChangePower" );</w:t>
            </w:r>
          </w:p>
          <w:p w14:paraId="6113381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f_NR_SetCellPowerList(v_CellPowerList_AtT0);</w:t>
            </w:r>
          </w:p>
          <w:p w14:paraId="395AD3E5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6C7FCB5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//@siclog "Steps 11-12" siclog@</w:t>
            </w:r>
          </w:p>
          <w:p w14:paraId="7DA97A1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//The SS transmits an RRCConnectionReconfiguration including measConfig to setup fr1-Gap and</w:t>
            </w:r>
          </w:p>
          <w:p w14:paraId="69BD8CF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//nr-Config IE containing measConfig to report periodical measurements for NR serving Cell 1 and</w:t>
            </w:r>
          </w:p>
          <w:p w14:paraId="27D593A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//NR neighbor cell 3 on FR1 frequency</w:t>
            </w:r>
          </w:p>
          <w:p w14:paraId="478E692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//The UE transmits an RRCConnectionReconfigurationComplete message to confirm the setup of fr1-Gap</w:t>
            </w:r>
          </w:p>
          <w:p w14:paraId="3D64BDD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//and report periodical measurements for NR serving Cell 1 and NR neighbor cell 3 on FR1 frequency</w:t>
            </w:r>
          </w:p>
          <w:p w14:paraId="5CD364D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v_AbsThreshSS_Rsrp_Cell1 := 51;</w:t>
            </w:r>
          </w:p>
          <w:p w14:paraId="34D0DC2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v_AbsThreshSS_Rsrp_Cell3 := 51;</w:t>
            </w:r>
          </w:p>
          <w:p w14:paraId="4B9BBA82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304EF95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//Table 8.2.3.11.1.3.3-9</w:t>
            </w:r>
          </w:p>
          <w:p w14:paraId="60C0A94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v_MeasuredObjectList := {cs_MeasObjectId1(nr_Cell1, v_AbsThreshSS_Rsrp_Cell1),</w:t>
            </w:r>
          </w:p>
          <w:p w14:paraId="5A2B738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              cs_MeasObjectId2(nr_Cell3, v_AbsThreshSS_Rsrp_Cell3)};</w:t>
            </w:r>
          </w:p>
          <w:p w14:paraId="4FFC786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</w:p>
          <w:p w14:paraId="23A4109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v_MeasIdConfigList := {cs_NR_MeasId_Config_id1_obj2_conf1};</w:t>
            </w:r>
          </w:p>
          <w:p w14:paraId="681E20E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v_MeasGapFR1 := cds_MeasGapConfig_FR1(cs_NR_GapConfig(9, ms6, ms40, ms0dot5));  //@sic R5-203403 sic@</w:t>
            </w:r>
          </w:p>
          <w:p w14:paraId="66E18E9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r w:rsidRPr="007F71A4">
              <w:rPr>
                <w:highlight w:val="yellow"/>
                <w:lang w:val="en-IN"/>
              </w:rPr>
              <w:t>f_NR_SendCoOrdSysInfoToEUTRA({nr_Cell1});</w:t>
            </w:r>
          </w:p>
          <w:p w14:paraId="7628320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v_ReportConfig := cs_38508_ReportConfigNR_Periodical; //@sic R5-206632 sic@</w:t>
            </w:r>
          </w:p>
          <w:p w14:paraId="7F1474C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v_ReportConfig.reportType.periodical.reportQuantityCell := cs_NR_MeasReportQuantity_RsrpRsrq; //@sic R5-206632 sic@</w:t>
            </w:r>
          </w:p>
          <w:p w14:paraId="4ED1240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v_ReportConfig.reportType.periodical.maxReportCells := 1; //@sic R5-206632 sic@</w:t>
            </w:r>
          </w:p>
          <w:p w14:paraId="4860E94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v_ReportConfigList := {cs_NR_ReportConfigToAddMod_NR(tsc_NR_IdReportConfigId1, v_ReportConfig)}; //@sic R5-206632 sic@</w:t>
            </w:r>
          </w:p>
          <w:p w14:paraId="48E136F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0307294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44C675E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v_MeasConfig := f_NR_GenerateMeasurementConfigNR(v_MeasuredObjectList, v_ReportConfigList, v_MeasIdConfigList); //@sic R5-203403, R5-206301, R5-206305 sic@</w:t>
            </w:r>
          </w:p>
          <w:p w14:paraId="0CA72B1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042C0279" w14:textId="77777777" w:rsid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f_NR_SendRRCReconfigurationContentsToEUTRA (omit, omit,v_MeasConfig</w:t>
            </w:r>
            <w:r w:rsidRPr="007F71A4">
              <w:rPr>
                <w:highlight w:val="yellow"/>
                <w:lang w:val="en-IN"/>
              </w:rPr>
              <w:t>,omit,false</w:t>
            </w:r>
            <w:r w:rsidRPr="007F71A4">
              <w:rPr>
                <w:lang w:val="en-IN"/>
              </w:rPr>
              <w:t>);</w:t>
            </w:r>
          </w:p>
          <w:p w14:paraId="00D1F2DD" w14:textId="1A759382" w:rsidR="00842E69" w:rsidRPr="007F71A4" w:rsidRDefault="00842E69" w:rsidP="007F71A4">
            <w:pPr>
              <w:rPr>
                <w:lang w:val="en-IN"/>
              </w:rPr>
            </w:pPr>
            <w:r>
              <w:rPr>
                <w:lang w:val="en-IN"/>
              </w:rPr>
              <w:t xml:space="preserve">    </w:t>
            </w:r>
            <w:r w:rsidRPr="00842E69">
              <w:rPr>
                <w:highlight w:val="yellow"/>
                <w:lang w:val="en-IN"/>
              </w:rPr>
              <w:t>// Get Security info from EUTRA, calculate latest keys and configure SS</w:t>
            </w:r>
          </w:p>
          <w:p w14:paraId="27678086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r w:rsidRPr="007F71A4">
              <w:rPr>
                <w:highlight w:val="yellow"/>
                <w:lang w:val="en-IN"/>
              </w:rPr>
              <w:t>f_ENDC_GetKeysActivateSecurity(nr_Cell1, EUTRA);</w:t>
            </w:r>
          </w:p>
          <w:p w14:paraId="48BA60B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highlight w:val="yellow"/>
                <w:lang w:val="en-IN"/>
              </w:rPr>
              <w:lastRenderedPageBreak/>
              <w:t>    v_OctetData := f_EUTRA_NR_WaitForCoOrd_Data(EUTRA, "Complete");</w:t>
            </w:r>
          </w:p>
          <w:p w14:paraId="311DCDC9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5F6C686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//@siclog "Step 14" siclog@</w:t>
            </w:r>
          </w:p>
          <w:p w14:paraId="5CEEA6E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//Wait for 30 s to ensure that the UE performs a periodical inter frequency reporting.</w:t>
            </w:r>
          </w:p>
          <w:p w14:paraId="4A85406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//EXCEPTION: In parallel to events described in step 4 the steps specified in table 8.2.3.11.2.3.2-3 shall take place</w:t>
            </w:r>
          </w:p>
          <w:p w14:paraId="7503DB5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v_PhysCellIdServing := f_NR_CellInfo_GetPhysicalCellId(nr_Cell1);</w:t>
            </w:r>
          </w:p>
          <w:p w14:paraId="3002C6D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v_PhysCellIdNeighbour := f_NR_CellInfo_GetPhysicalCellId(nr_Cell3);</w:t>
            </w:r>
          </w:p>
          <w:p w14:paraId="7591FF8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v_Expected_MeasResults := cr_38508_MeasResults_NeighCellsNR(</w:t>
            </w:r>
            <w:r w:rsidRPr="007F71A4">
              <w:rPr>
                <w:highlight w:val="yellow"/>
                <w:lang w:val="en-IN"/>
              </w:rPr>
              <w:t>tsc_NR_MeasId1,v_PhysCellIdServing</w:t>
            </w:r>
            <w:r w:rsidRPr="007F71A4">
              <w:rPr>
                <w:lang w:val="en-IN"/>
              </w:rPr>
              <w:t>, {cr_NR_MeasResultNR_CellResults(v_PhysCellIdNeighbour)});</w:t>
            </w:r>
          </w:p>
          <w:p w14:paraId="7D05332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4B87B60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f_EUTRA_NR_WaitForCoOrd_Trigger(EUTRA,"StartTimer" );</w:t>
            </w:r>
          </w:p>
          <w:p w14:paraId="305F358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t_Watchdog.start(30.0);</w:t>
            </w:r>
          </w:p>
          <w:p w14:paraId="4F95A06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alt</w:t>
            </w:r>
          </w:p>
          <w:p w14:paraId="3A38B01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2BC8668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[]EUTRA.receive(cmr_EUTRA_NR_OctetData ("ULInfoTransferMRDC")) -&gt; value v_ReceivedMsg</w:t>
            </w:r>
          </w:p>
          <w:p w14:paraId="421232C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</w:p>
          <w:p w14:paraId="4F326E5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v_ULInfoMRDC := oct2bit(v_ReceivedMsg.OctetData.Data);</w:t>
            </w:r>
          </w:p>
          <w:p w14:paraId="5CC07B2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v_Counter := decvalue(v_ULInfoMRDC, v_MeasurementReport);</w:t>
            </w:r>
          </w:p>
          <w:p w14:paraId="5F40E50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if (v_Counter != 0)</w:t>
            </w:r>
          </w:p>
          <w:p w14:paraId="579E116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660FA06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 FatalError(__FILE__, __LINE__, "Decoding error");</w:t>
            </w:r>
          </w:p>
          <w:p w14:paraId="0089311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2A2BFBA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v_ReceivedMeasResults := v_MeasurementReport.message_.c1.measurementReport.criticalExtensions.measurementReport.measResults;</w:t>
            </w:r>
          </w:p>
          <w:p w14:paraId="7461B1B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if(</w:t>
            </w:r>
            <w:r w:rsidRPr="007F71A4">
              <w:rPr>
                <w:highlight w:val="yellow"/>
                <w:lang w:val="en-IN"/>
              </w:rPr>
              <w:t>match</w:t>
            </w:r>
            <w:r w:rsidRPr="007F71A4">
              <w:rPr>
                <w:lang w:val="en-IN"/>
              </w:rPr>
              <w:t>(v_ReceivedMeasResults</w:t>
            </w:r>
            <w:r w:rsidRPr="007F71A4">
              <w:rPr>
                <w:highlight w:val="yellow"/>
                <w:lang w:val="en-IN"/>
              </w:rPr>
              <w:t>,</w:t>
            </w:r>
            <w:r w:rsidRPr="007F71A4">
              <w:rPr>
                <w:lang w:val="en-IN"/>
              </w:rPr>
              <w:t xml:space="preserve"> v_Expected_MeasResults))</w:t>
            </w:r>
          </w:p>
          <w:p w14:paraId="62EAED5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699F110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f_NR_PreliminaryPass (__FILE__, __LINE__, "Step 14");</w:t>
            </w:r>
          </w:p>
          <w:p w14:paraId="165CC96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00A847E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else</w:t>
            </w:r>
          </w:p>
          <w:p w14:paraId="52DBDCB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57AFF46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    f_NR_SetVerdictFailOrInconc(__FILE__, __LINE__, "Step </w:t>
            </w:r>
            <w:r w:rsidRPr="007F71A4">
              <w:rPr>
                <w:highlight w:val="yellow"/>
                <w:lang w:val="en-IN"/>
              </w:rPr>
              <w:t>14</w:t>
            </w:r>
            <w:r w:rsidRPr="007F71A4">
              <w:rPr>
                <w:lang w:val="en-IN"/>
              </w:rPr>
              <w:t xml:space="preserve"> -  wrong meas results");</w:t>
            </w:r>
          </w:p>
          <w:p w14:paraId="143F41F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59D2B64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repeat;</w:t>
            </w:r>
          </w:p>
          <w:p w14:paraId="03A7FDA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5EBA3E5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[] t_Watchdog.timeout</w:t>
            </w:r>
          </w:p>
          <w:p w14:paraId="29F7620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        {</w:t>
            </w:r>
          </w:p>
          <w:p w14:paraId="12799EF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//do nothing</w:t>
            </w:r>
          </w:p>
          <w:p w14:paraId="5ED4F29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2A6BDB9B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06D4A51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26CE771E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59BC74D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//@siclog "Step 15-17" siclog@</w:t>
            </w:r>
          </w:p>
          <w:p w14:paraId="2DDC409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//EXCEPTION:    Steps 15 to 17 shall be repeated for k=1 to 13 (increment=1)</w:t>
            </w:r>
          </w:p>
          <w:p w14:paraId="75A7AA5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v_Counter := 1;</w:t>
            </w:r>
          </w:p>
          <w:p w14:paraId="3C3DB2C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while (v_Counter &lt; </w:t>
            </w:r>
            <w:r w:rsidRPr="007F71A4">
              <w:rPr>
                <w:highlight w:val="yellow"/>
                <w:lang w:val="en-IN"/>
              </w:rPr>
              <w:t>11</w:t>
            </w:r>
            <w:r w:rsidRPr="007F71A4">
              <w:rPr>
                <w:lang w:val="en-IN"/>
              </w:rPr>
              <w:t>)</w:t>
            </w:r>
          </w:p>
          <w:p w14:paraId="25FF5AF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5051D98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//fl_NR_ReconfigGapAndGetMeasResults(v_Counter, v_MeasConfig, v_Expected_MeasResults);</w:t>
            </w:r>
          </w:p>
          <w:p w14:paraId="6F12C610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lang w:val="en-IN"/>
              </w:rPr>
              <w:t xml:space="preserve">        </w:t>
            </w:r>
            <w:r w:rsidRPr="007F71A4">
              <w:rPr>
                <w:highlight w:val="yellow"/>
                <w:lang w:val="en-IN"/>
              </w:rPr>
              <w:t>if(v_Counter != 1)</w:t>
            </w:r>
          </w:p>
          <w:p w14:paraId="3E455297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{</w:t>
            </w:r>
          </w:p>
          <w:p w14:paraId="047E5196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  if (bit2int(v_SupportedGaps and4b v_GapMask) == 1)</w:t>
            </w:r>
          </w:p>
          <w:p w14:paraId="7D0C9C17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 xml:space="preserve">          { </w:t>
            </w:r>
          </w:p>
          <w:p w14:paraId="67CD0BD3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    fl_NR_ReconfigGapAndGetMeasResultssteps_15_17(v_Counter, v_Expected_MeasResults);</w:t>
            </w:r>
          </w:p>
          <w:p w14:paraId="404B8607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  }</w:t>
            </w:r>
          </w:p>
          <w:p w14:paraId="2C61955C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  v_SupportedGaps := v_SupportedGaps  @&gt; 1;</w:t>
            </w:r>
          </w:p>
          <w:p w14:paraId="36ABA39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}</w:t>
            </w:r>
          </w:p>
          <w:p w14:paraId="71AFC86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v_Counter := v_Counter + 1;</w:t>
            </w:r>
          </w:p>
          <w:p w14:paraId="7FA7C42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621CD093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067A917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//@siclog "Step 18-19" siclog@</w:t>
            </w:r>
          </w:p>
          <w:p w14:paraId="272B319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//SS transmits an RRCConnectionReconfiguration message including measConfig to release fr1-Gap and measid of periodical measurements.</w:t>
            </w:r>
          </w:p>
          <w:p w14:paraId="3F1A198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//The UE transmits an RCConnectionReconfigrationComplete message</w:t>
            </w:r>
          </w:p>
          <w:p w14:paraId="6752990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v_MeasConfig := cs_MeasConfigCommon_NR(omit, omit,omit, omit, {tsc_NR_MeasId1},omit, omit, omit, cds_MeasGapRelease_FR1);</w:t>
            </w:r>
          </w:p>
          <w:p w14:paraId="66C474F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f_NR_SendRRCReconfigurationContentsToEUTRA (omit, omit,v_MeasConfig</w:t>
            </w:r>
            <w:r w:rsidRPr="007F71A4">
              <w:rPr>
                <w:highlight w:val="yellow"/>
                <w:lang w:val="en-IN"/>
              </w:rPr>
              <w:t>,omit,false</w:t>
            </w:r>
            <w:r w:rsidRPr="007F71A4">
              <w:rPr>
                <w:lang w:val="en-IN"/>
              </w:rPr>
              <w:t>);</w:t>
            </w:r>
          </w:p>
          <w:p w14:paraId="19C8B52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r w:rsidRPr="007F71A4">
              <w:rPr>
                <w:highlight w:val="yellow"/>
                <w:lang w:val="en-IN"/>
              </w:rPr>
              <w:t>v_OctetData := f_EUTRA_NR_WaitForCoOrd_Data(EUTRA, "Complete");</w:t>
            </w:r>
          </w:p>
          <w:p w14:paraId="43DB39B8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4C420E6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} // fl_TC_8_2_3_11_1_ENDC_NR_TestBody</w:t>
            </w:r>
          </w:p>
          <w:p w14:paraId="493E618E" w14:textId="77777777" w:rsidR="000134B6" w:rsidRDefault="000134B6" w:rsidP="00B75E0D"/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bookmarkEnd w:id="15"/>
    </w:p>
    <w:p w14:paraId="7A367498" w14:textId="6D71956E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 xml:space="preserve">The test case was executed on </w:t>
      </w:r>
      <w:r w:rsidR="00752AB4">
        <w:rPr>
          <w:rFonts w:cs="Arial"/>
        </w:rPr>
        <w:t xml:space="preserve">EN-DC </w:t>
      </w:r>
      <w:r w:rsidR="00CA4F8E">
        <w:rPr>
          <w:rFonts w:cs="Arial"/>
        </w:rPr>
        <w:t xml:space="preserve"> band</w:t>
      </w:r>
      <w:r w:rsidR="00752AB4">
        <w:rPr>
          <w:rFonts w:cs="Arial"/>
        </w:rPr>
        <w:t xml:space="preserve"> combination</w:t>
      </w:r>
      <w:r w:rsidR="00CA4F8E">
        <w:rPr>
          <w:rFonts w:cs="Arial"/>
        </w:rPr>
        <w:t xml:space="preserve"> </w:t>
      </w:r>
      <w:r w:rsidR="00752AB4">
        <w:rPr>
          <w:rFonts w:cs="Arial"/>
        </w:rPr>
        <w:t>3A_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40742505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0CC04D41" w:rsidR="00007D89" w:rsidRPr="00954EDD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40742506"/>
      <w:bookmarkStart w:id="22" w:name="_Hlk120026754"/>
      <w:r>
        <w:rPr>
          <w:rFonts w:cs="Arial"/>
          <w:b/>
        </w:rPr>
        <w:t>Mediatek MT68</w:t>
      </w:r>
      <w:bookmarkEnd w:id="21"/>
      <w:r w:rsidR="000C64DF">
        <w:rPr>
          <w:rFonts w:cs="Arial"/>
          <w:b/>
        </w:rPr>
        <w:t>79</w:t>
      </w:r>
    </w:p>
    <w:bookmarkEnd w:id="22"/>
    <w:p w14:paraId="29B59B52" w14:textId="12BC4511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685984">
        <w:rPr>
          <w:rFonts w:cs="Arial"/>
        </w:rPr>
        <w:t>MediaTek</w:t>
      </w:r>
      <w:r w:rsidR="004511AB" w:rsidRPr="004511AB">
        <w:rPr>
          <w:rFonts w:cs="Arial"/>
        </w:rPr>
        <w:t xml:space="preserve"> </w:t>
      </w:r>
      <w:r w:rsidR="00C822B3">
        <w:rPr>
          <w:rFonts w:cs="Arial"/>
        </w:rPr>
        <w:t>MT68</w:t>
      </w:r>
      <w:r w:rsidR="00671A30">
        <w:rPr>
          <w:rFonts w:cs="Arial"/>
        </w:rPr>
        <w:t>79</w:t>
      </w:r>
      <w:r w:rsidR="00A634CE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7C5998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00D3F">
        <w:t>8</w:t>
      </w:r>
      <w:r w:rsidR="00C822B3">
        <w:t>_</w:t>
      </w:r>
      <w:r w:rsidR="00700D3F">
        <w:t>2</w:t>
      </w:r>
      <w:r w:rsidR="00F53941">
        <w:t>_</w:t>
      </w:r>
      <w:r w:rsidR="00700D3F">
        <w:t>3</w:t>
      </w:r>
      <w:r w:rsidR="00F53941">
        <w:t>_</w:t>
      </w:r>
      <w:r w:rsidR="00C822B3">
        <w:t>1</w:t>
      </w:r>
      <w:r w:rsidR="00700D3F">
        <w:t>1</w:t>
      </w:r>
      <w:r>
        <w:rPr>
          <w:rFonts w:cs="Arial"/>
        </w:rPr>
        <w:t>_</w:t>
      </w:r>
      <w:r w:rsidR="00700D3F">
        <w:rPr>
          <w:rFonts w:cs="Arial"/>
        </w:rPr>
        <w:t>1_</w:t>
      </w:r>
      <w:r w:rsidRPr="00C549CB">
        <w:rPr>
          <w:rFonts w:cs="Arial"/>
        </w:rPr>
        <w:t>LOG.</w:t>
      </w:r>
      <w:r w:rsidR="00700D3F">
        <w:rPr>
          <w:rFonts w:cs="Arial"/>
        </w:rPr>
        <w:t>xml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396ABAD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00D3F">
        <w:rPr>
          <w:rFonts w:cs="Arial"/>
        </w:rPr>
        <w:t>8</w:t>
      </w:r>
      <w:r w:rsidR="00C822B3">
        <w:rPr>
          <w:rFonts w:cs="Arial"/>
        </w:rPr>
        <w:t>_</w:t>
      </w:r>
      <w:r w:rsidR="00700D3F">
        <w:rPr>
          <w:rFonts w:cs="Arial"/>
        </w:rPr>
        <w:t>2</w:t>
      </w:r>
      <w:r w:rsidR="00C822B3">
        <w:rPr>
          <w:rFonts w:cs="Arial"/>
        </w:rPr>
        <w:t>_</w:t>
      </w:r>
      <w:r w:rsidR="00700D3F">
        <w:rPr>
          <w:rFonts w:cs="Arial"/>
        </w:rPr>
        <w:t>3</w:t>
      </w:r>
      <w:r w:rsidR="00C822B3">
        <w:rPr>
          <w:rFonts w:cs="Arial"/>
        </w:rPr>
        <w:t>_1</w:t>
      </w:r>
      <w:r w:rsidR="00700D3F">
        <w:rPr>
          <w:rFonts w:cs="Arial"/>
        </w:rPr>
        <w:t>1</w:t>
      </w:r>
      <w:r w:rsidR="00A20BFD">
        <w:rPr>
          <w:rFonts w:cs="Arial"/>
        </w:rPr>
        <w:t>_</w:t>
      </w:r>
      <w:r w:rsidR="00700D3F">
        <w:rPr>
          <w:rFonts w:cs="Arial"/>
        </w:rPr>
        <w:t>1_</w:t>
      </w:r>
      <w:r w:rsidR="00662A05" w:rsidRPr="00C549CB">
        <w:rPr>
          <w:rFonts w:cs="Arial"/>
        </w:rPr>
        <w:t>PIXIT.</w:t>
      </w:r>
      <w:r w:rsidR="00700D3F">
        <w:rPr>
          <w:rFonts w:cs="Arial"/>
        </w:rPr>
        <w:t>txt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40742507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ED4892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ED4892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3DB94EC" w:rsidR="00007D89" w:rsidRPr="000F516E" w:rsidRDefault="00D47DD0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D47DD0">
              <w:rPr>
                <w:rFonts w:ascii="Arial" w:hAnsi="Arial" w:cs="Arial"/>
                <w:bCs/>
                <w:szCs w:val="22"/>
              </w:rPr>
              <w:t>R5s23078</w:t>
            </w:r>
            <w:r w:rsidR="00283422">
              <w:rPr>
                <w:rFonts w:ascii="Arial" w:hAnsi="Arial" w:cs="Arial"/>
                <w:bCs/>
                <w:szCs w:val="22"/>
              </w:rPr>
              <w:t>8</w:t>
            </w:r>
            <w:r w:rsidR="00ED4892" w:rsidRPr="000F516E">
              <w:rPr>
                <w:rFonts w:ascii="Arial" w:hAnsi="Arial" w:cs="Arial"/>
                <w:bCs/>
                <w:szCs w:val="22"/>
              </w:rPr>
              <w:t xml:space="preserve">: Supporting information for </w:t>
            </w:r>
            <w:r w:rsidR="000F516E" w:rsidRPr="000F516E">
              <w:rPr>
                <w:rFonts w:ascii="Arial" w:hAnsi="Arial" w:cs="Arial"/>
              </w:rPr>
              <w:t>Addition of Rel-15 ENDC RRC measurement test case 8.2.3.11.1 in FR1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5F497" w14:textId="77777777" w:rsidR="00EF69B5" w:rsidRDefault="00EF69B5">
      <w:r>
        <w:separator/>
      </w:r>
    </w:p>
  </w:endnote>
  <w:endnote w:type="continuationSeparator" w:id="0">
    <w:p w14:paraId="62232A48" w14:textId="77777777" w:rsidR="00EF69B5" w:rsidRDefault="00EF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C987" w14:textId="77777777" w:rsidR="00EF69B5" w:rsidRDefault="00EF69B5">
      <w:r>
        <w:separator/>
      </w:r>
    </w:p>
  </w:footnote>
  <w:footnote w:type="continuationSeparator" w:id="0">
    <w:p w14:paraId="433C6760" w14:textId="77777777" w:rsidR="00EF69B5" w:rsidRDefault="00EF6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1A8D"/>
    <w:multiLevelType w:val="hybridMultilevel"/>
    <w:tmpl w:val="9F2E3C16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C5285"/>
    <w:multiLevelType w:val="hybridMultilevel"/>
    <w:tmpl w:val="056EB1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D64A7"/>
    <w:multiLevelType w:val="hybridMultilevel"/>
    <w:tmpl w:val="48F8C67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0E48ED"/>
    <w:multiLevelType w:val="hybridMultilevel"/>
    <w:tmpl w:val="EDAC7C7E"/>
    <w:lvl w:ilvl="0" w:tplc="4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460FD"/>
    <w:multiLevelType w:val="hybridMultilevel"/>
    <w:tmpl w:val="3FD646B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D463F01"/>
    <w:multiLevelType w:val="hybridMultilevel"/>
    <w:tmpl w:val="C4EE53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6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5"/>
  </w:num>
  <w:num w:numId="6" w16cid:durableId="1221668658">
    <w:abstractNumId w:val="20"/>
  </w:num>
  <w:num w:numId="7" w16cid:durableId="1811633016">
    <w:abstractNumId w:val="13"/>
  </w:num>
  <w:num w:numId="8" w16cid:durableId="1058895011">
    <w:abstractNumId w:val="38"/>
  </w:num>
  <w:num w:numId="9" w16cid:durableId="17244496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4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1"/>
  </w:num>
  <w:num w:numId="14" w16cid:durableId="294260156">
    <w:abstractNumId w:val="36"/>
  </w:num>
  <w:num w:numId="15" w16cid:durableId="257107239">
    <w:abstractNumId w:val="10"/>
  </w:num>
  <w:num w:numId="16" w16cid:durableId="840659352">
    <w:abstractNumId w:val="8"/>
  </w:num>
  <w:num w:numId="17" w16cid:durableId="1128938593">
    <w:abstractNumId w:val="22"/>
  </w:num>
  <w:num w:numId="18" w16cid:durableId="239678638">
    <w:abstractNumId w:val="26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9"/>
  </w:num>
  <w:num w:numId="21" w16cid:durableId="541209329">
    <w:abstractNumId w:val="15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3"/>
  </w:num>
  <w:num w:numId="26" w16cid:durableId="1142427735">
    <w:abstractNumId w:val="31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2"/>
  </w:num>
  <w:num w:numId="30" w16cid:durableId="1548642084">
    <w:abstractNumId w:val="27"/>
  </w:num>
  <w:num w:numId="31" w16cid:durableId="611521266">
    <w:abstractNumId w:val="33"/>
  </w:num>
  <w:num w:numId="32" w16cid:durableId="431390238">
    <w:abstractNumId w:val="24"/>
  </w:num>
  <w:num w:numId="33" w16cid:durableId="256643895">
    <w:abstractNumId w:val="37"/>
  </w:num>
  <w:num w:numId="34" w16cid:durableId="103692862">
    <w:abstractNumId w:val="7"/>
  </w:num>
  <w:num w:numId="35" w16cid:durableId="679283717">
    <w:abstractNumId w:val="29"/>
  </w:num>
  <w:num w:numId="36" w16cid:durableId="1988389660">
    <w:abstractNumId w:val="30"/>
  </w:num>
  <w:num w:numId="37" w16cid:durableId="1351183105">
    <w:abstractNumId w:val="25"/>
  </w:num>
  <w:num w:numId="38" w16cid:durableId="1970429090">
    <w:abstractNumId w:val="5"/>
  </w:num>
  <w:num w:numId="39" w16cid:durableId="1149202364">
    <w:abstractNumId w:val="21"/>
  </w:num>
  <w:num w:numId="40" w16cid:durableId="1472677245">
    <w:abstractNumId w:val="9"/>
  </w:num>
  <w:num w:numId="41" w16cid:durableId="1862160218">
    <w:abstractNumId w:val="40"/>
  </w:num>
  <w:num w:numId="42" w16cid:durableId="1506743644">
    <w:abstractNumId w:val="1"/>
  </w:num>
  <w:num w:numId="43" w16cid:durableId="1486628328">
    <w:abstractNumId w:val="41"/>
  </w:num>
  <w:num w:numId="44" w16cid:durableId="1651054454">
    <w:abstractNumId w:val="16"/>
  </w:num>
  <w:num w:numId="45" w16cid:durableId="3674875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34B6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5053"/>
    <w:rsid w:val="00057721"/>
    <w:rsid w:val="00062540"/>
    <w:rsid w:val="00074B95"/>
    <w:rsid w:val="00075B9F"/>
    <w:rsid w:val="00076FC9"/>
    <w:rsid w:val="00080668"/>
    <w:rsid w:val="00084EA1"/>
    <w:rsid w:val="00085B0B"/>
    <w:rsid w:val="00086C5C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64DF"/>
    <w:rsid w:val="000C6598"/>
    <w:rsid w:val="000C7415"/>
    <w:rsid w:val="000D44B3"/>
    <w:rsid w:val="000D4593"/>
    <w:rsid w:val="000D4B2C"/>
    <w:rsid w:val="000D6F88"/>
    <w:rsid w:val="000E199B"/>
    <w:rsid w:val="000E1B96"/>
    <w:rsid w:val="000E2F3D"/>
    <w:rsid w:val="000E3473"/>
    <w:rsid w:val="000E3931"/>
    <w:rsid w:val="000E6662"/>
    <w:rsid w:val="000F516E"/>
    <w:rsid w:val="00107696"/>
    <w:rsid w:val="00110B45"/>
    <w:rsid w:val="00113E39"/>
    <w:rsid w:val="00114F7F"/>
    <w:rsid w:val="00117BF8"/>
    <w:rsid w:val="001209B9"/>
    <w:rsid w:val="00126461"/>
    <w:rsid w:val="001336F6"/>
    <w:rsid w:val="00133F3B"/>
    <w:rsid w:val="00140954"/>
    <w:rsid w:val="00142B45"/>
    <w:rsid w:val="00144068"/>
    <w:rsid w:val="00145D43"/>
    <w:rsid w:val="001461F1"/>
    <w:rsid w:val="0015040D"/>
    <w:rsid w:val="001516A7"/>
    <w:rsid w:val="00153191"/>
    <w:rsid w:val="00163481"/>
    <w:rsid w:val="00172FA4"/>
    <w:rsid w:val="00173BE9"/>
    <w:rsid w:val="00174F31"/>
    <w:rsid w:val="00176F6E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5457"/>
    <w:rsid w:val="001B639B"/>
    <w:rsid w:val="001B7A65"/>
    <w:rsid w:val="001C3B08"/>
    <w:rsid w:val="001C6CB2"/>
    <w:rsid w:val="001D46C8"/>
    <w:rsid w:val="001E41F3"/>
    <w:rsid w:val="001E70B3"/>
    <w:rsid w:val="001E790C"/>
    <w:rsid w:val="001E7CD4"/>
    <w:rsid w:val="001F230F"/>
    <w:rsid w:val="002021C8"/>
    <w:rsid w:val="002037F7"/>
    <w:rsid w:val="00212843"/>
    <w:rsid w:val="0021291F"/>
    <w:rsid w:val="0022013D"/>
    <w:rsid w:val="002313D0"/>
    <w:rsid w:val="00235192"/>
    <w:rsid w:val="002368AC"/>
    <w:rsid w:val="002409E7"/>
    <w:rsid w:val="002460B5"/>
    <w:rsid w:val="0026004D"/>
    <w:rsid w:val="002640DD"/>
    <w:rsid w:val="00266EE5"/>
    <w:rsid w:val="00267E81"/>
    <w:rsid w:val="00274529"/>
    <w:rsid w:val="0027536C"/>
    <w:rsid w:val="00275D12"/>
    <w:rsid w:val="00276928"/>
    <w:rsid w:val="00277020"/>
    <w:rsid w:val="00281C14"/>
    <w:rsid w:val="002826F7"/>
    <w:rsid w:val="00282716"/>
    <w:rsid w:val="00283422"/>
    <w:rsid w:val="00284FEB"/>
    <w:rsid w:val="00285FC9"/>
    <w:rsid w:val="002860C4"/>
    <w:rsid w:val="0029333C"/>
    <w:rsid w:val="002939DF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305409"/>
    <w:rsid w:val="00313A45"/>
    <w:rsid w:val="00320AF8"/>
    <w:rsid w:val="00320F4B"/>
    <w:rsid w:val="003212DA"/>
    <w:rsid w:val="00334EB5"/>
    <w:rsid w:val="003353AB"/>
    <w:rsid w:val="003364F8"/>
    <w:rsid w:val="003370D8"/>
    <w:rsid w:val="003409DF"/>
    <w:rsid w:val="0034379C"/>
    <w:rsid w:val="00345746"/>
    <w:rsid w:val="00351C0E"/>
    <w:rsid w:val="00352247"/>
    <w:rsid w:val="003609EF"/>
    <w:rsid w:val="0036231A"/>
    <w:rsid w:val="00365E6C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17D17"/>
    <w:rsid w:val="00423AB6"/>
    <w:rsid w:val="004242F1"/>
    <w:rsid w:val="00432C94"/>
    <w:rsid w:val="004360A6"/>
    <w:rsid w:val="0043720F"/>
    <w:rsid w:val="00440CE5"/>
    <w:rsid w:val="0044375C"/>
    <w:rsid w:val="00444216"/>
    <w:rsid w:val="00445272"/>
    <w:rsid w:val="004511AB"/>
    <w:rsid w:val="004523D8"/>
    <w:rsid w:val="004523EE"/>
    <w:rsid w:val="00454152"/>
    <w:rsid w:val="00457F71"/>
    <w:rsid w:val="00473E31"/>
    <w:rsid w:val="0047783B"/>
    <w:rsid w:val="00483464"/>
    <w:rsid w:val="00491E2E"/>
    <w:rsid w:val="00493085"/>
    <w:rsid w:val="0049312D"/>
    <w:rsid w:val="00495888"/>
    <w:rsid w:val="00495D31"/>
    <w:rsid w:val="00497B43"/>
    <w:rsid w:val="004A1C12"/>
    <w:rsid w:val="004B038D"/>
    <w:rsid w:val="004B5DDC"/>
    <w:rsid w:val="004B75B7"/>
    <w:rsid w:val="004B7FA3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4F5395"/>
    <w:rsid w:val="004F5BE5"/>
    <w:rsid w:val="005030FE"/>
    <w:rsid w:val="005047B0"/>
    <w:rsid w:val="0051000C"/>
    <w:rsid w:val="00511420"/>
    <w:rsid w:val="005141D9"/>
    <w:rsid w:val="0051580D"/>
    <w:rsid w:val="005165A2"/>
    <w:rsid w:val="00534BD9"/>
    <w:rsid w:val="005412D5"/>
    <w:rsid w:val="00544C2F"/>
    <w:rsid w:val="00547111"/>
    <w:rsid w:val="005509A1"/>
    <w:rsid w:val="0055250F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48C"/>
    <w:rsid w:val="005C5FCB"/>
    <w:rsid w:val="005D5B00"/>
    <w:rsid w:val="005D69D2"/>
    <w:rsid w:val="005E12AF"/>
    <w:rsid w:val="005E2C44"/>
    <w:rsid w:val="00600D76"/>
    <w:rsid w:val="00601D23"/>
    <w:rsid w:val="00601DEF"/>
    <w:rsid w:val="0060223C"/>
    <w:rsid w:val="006106A4"/>
    <w:rsid w:val="00611656"/>
    <w:rsid w:val="00612141"/>
    <w:rsid w:val="00614A76"/>
    <w:rsid w:val="00621188"/>
    <w:rsid w:val="006257ED"/>
    <w:rsid w:val="0063277C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1A30"/>
    <w:rsid w:val="006725E8"/>
    <w:rsid w:val="006730B1"/>
    <w:rsid w:val="00674FC3"/>
    <w:rsid w:val="00675FFC"/>
    <w:rsid w:val="00681A2E"/>
    <w:rsid w:val="0068290A"/>
    <w:rsid w:val="006842C0"/>
    <w:rsid w:val="00685984"/>
    <w:rsid w:val="00693C41"/>
    <w:rsid w:val="00695808"/>
    <w:rsid w:val="006959BA"/>
    <w:rsid w:val="006A4879"/>
    <w:rsid w:val="006B46FB"/>
    <w:rsid w:val="006B53E8"/>
    <w:rsid w:val="006E21FB"/>
    <w:rsid w:val="006E5E8B"/>
    <w:rsid w:val="006F0E64"/>
    <w:rsid w:val="006F7A50"/>
    <w:rsid w:val="00700D3F"/>
    <w:rsid w:val="007014AF"/>
    <w:rsid w:val="00715D0E"/>
    <w:rsid w:val="00715DCF"/>
    <w:rsid w:val="0072197D"/>
    <w:rsid w:val="00736AE7"/>
    <w:rsid w:val="0074508C"/>
    <w:rsid w:val="007451EC"/>
    <w:rsid w:val="00745C21"/>
    <w:rsid w:val="00752AB4"/>
    <w:rsid w:val="00755507"/>
    <w:rsid w:val="00762753"/>
    <w:rsid w:val="00763B0B"/>
    <w:rsid w:val="0076427A"/>
    <w:rsid w:val="007657A2"/>
    <w:rsid w:val="007657DB"/>
    <w:rsid w:val="00770D7A"/>
    <w:rsid w:val="007734C6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6A25"/>
    <w:rsid w:val="007D14CB"/>
    <w:rsid w:val="007D59D9"/>
    <w:rsid w:val="007D5CF1"/>
    <w:rsid w:val="007D6A07"/>
    <w:rsid w:val="007E0BF4"/>
    <w:rsid w:val="007E198F"/>
    <w:rsid w:val="007F4A08"/>
    <w:rsid w:val="007F4BD1"/>
    <w:rsid w:val="007F549C"/>
    <w:rsid w:val="007F71A4"/>
    <w:rsid w:val="007F7259"/>
    <w:rsid w:val="00801848"/>
    <w:rsid w:val="008040A8"/>
    <w:rsid w:val="00807591"/>
    <w:rsid w:val="00812177"/>
    <w:rsid w:val="008279FA"/>
    <w:rsid w:val="00827F35"/>
    <w:rsid w:val="00842E69"/>
    <w:rsid w:val="008452C8"/>
    <w:rsid w:val="008476E7"/>
    <w:rsid w:val="0085108B"/>
    <w:rsid w:val="00857312"/>
    <w:rsid w:val="00860265"/>
    <w:rsid w:val="008626E7"/>
    <w:rsid w:val="00867B8C"/>
    <w:rsid w:val="00870EE7"/>
    <w:rsid w:val="008736E6"/>
    <w:rsid w:val="00877AF2"/>
    <w:rsid w:val="00881C47"/>
    <w:rsid w:val="008863B9"/>
    <w:rsid w:val="00886692"/>
    <w:rsid w:val="008876AB"/>
    <w:rsid w:val="00895872"/>
    <w:rsid w:val="00897AF8"/>
    <w:rsid w:val="008A0D7B"/>
    <w:rsid w:val="008A45A6"/>
    <w:rsid w:val="008B0222"/>
    <w:rsid w:val="008B560F"/>
    <w:rsid w:val="008C189A"/>
    <w:rsid w:val="008C70CD"/>
    <w:rsid w:val="008C723A"/>
    <w:rsid w:val="008D26B9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67C14"/>
    <w:rsid w:val="009777D9"/>
    <w:rsid w:val="00981D8B"/>
    <w:rsid w:val="00991A36"/>
    <w:rsid w:val="00991B88"/>
    <w:rsid w:val="00992AD3"/>
    <w:rsid w:val="00992E61"/>
    <w:rsid w:val="00993018"/>
    <w:rsid w:val="00997B26"/>
    <w:rsid w:val="00997FB6"/>
    <w:rsid w:val="009A0663"/>
    <w:rsid w:val="009A0EB2"/>
    <w:rsid w:val="009A3518"/>
    <w:rsid w:val="009A3C76"/>
    <w:rsid w:val="009A5753"/>
    <w:rsid w:val="009A579D"/>
    <w:rsid w:val="009A5C10"/>
    <w:rsid w:val="009B2934"/>
    <w:rsid w:val="009B3329"/>
    <w:rsid w:val="009B4549"/>
    <w:rsid w:val="009B53BA"/>
    <w:rsid w:val="009C13DE"/>
    <w:rsid w:val="009C32B6"/>
    <w:rsid w:val="009C4E5A"/>
    <w:rsid w:val="009D24D1"/>
    <w:rsid w:val="009D444E"/>
    <w:rsid w:val="009E1353"/>
    <w:rsid w:val="009E17E5"/>
    <w:rsid w:val="009E3297"/>
    <w:rsid w:val="009F03A8"/>
    <w:rsid w:val="009F15FD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6904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7471C"/>
    <w:rsid w:val="00A7671C"/>
    <w:rsid w:val="00A7737A"/>
    <w:rsid w:val="00A82FF7"/>
    <w:rsid w:val="00A86B64"/>
    <w:rsid w:val="00A94FC1"/>
    <w:rsid w:val="00AA2CBC"/>
    <w:rsid w:val="00AB03AB"/>
    <w:rsid w:val="00AB4F8F"/>
    <w:rsid w:val="00AB57BC"/>
    <w:rsid w:val="00AC0713"/>
    <w:rsid w:val="00AC29A8"/>
    <w:rsid w:val="00AC518F"/>
    <w:rsid w:val="00AC5820"/>
    <w:rsid w:val="00AC5B2C"/>
    <w:rsid w:val="00AC7C9C"/>
    <w:rsid w:val="00AD1CD8"/>
    <w:rsid w:val="00AD5806"/>
    <w:rsid w:val="00AD647C"/>
    <w:rsid w:val="00AD6E6E"/>
    <w:rsid w:val="00AD6FC5"/>
    <w:rsid w:val="00AD7E9D"/>
    <w:rsid w:val="00AE0CC6"/>
    <w:rsid w:val="00AE22A9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479A0"/>
    <w:rsid w:val="00B546B3"/>
    <w:rsid w:val="00B629F0"/>
    <w:rsid w:val="00B67B97"/>
    <w:rsid w:val="00B71D89"/>
    <w:rsid w:val="00B75659"/>
    <w:rsid w:val="00B75C39"/>
    <w:rsid w:val="00B86113"/>
    <w:rsid w:val="00B90848"/>
    <w:rsid w:val="00B94614"/>
    <w:rsid w:val="00B968C8"/>
    <w:rsid w:val="00B976D4"/>
    <w:rsid w:val="00BA177E"/>
    <w:rsid w:val="00BA3EC5"/>
    <w:rsid w:val="00BA51D9"/>
    <w:rsid w:val="00BA5A65"/>
    <w:rsid w:val="00BA61F4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2AF2"/>
    <w:rsid w:val="00BF3FD4"/>
    <w:rsid w:val="00C00466"/>
    <w:rsid w:val="00C02433"/>
    <w:rsid w:val="00C20ED2"/>
    <w:rsid w:val="00C21390"/>
    <w:rsid w:val="00C247C8"/>
    <w:rsid w:val="00C26D1E"/>
    <w:rsid w:val="00C306B9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4496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25CD3"/>
    <w:rsid w:val="00D32FB6"/>
    <w:rsid w:val="00D348C6"/>
    <w:rsid w:val="00D3549C"/>
    <w:rsid w:val="00D40E15"/>
    <w:rsid w:val="00D416EC"/>
    <w:rsid w:val="00D44572"/>
    <w:rsid w:val="00D47DD0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87191"/>
    <w:rsid w:val="00DB224E"/>
    <w:rsid w:val="00DB7D2F"/>
    <w:rsid w:val="00DC37F7"/>
    <w:rsid w:val="00DD094C"/>
    <w:rsid w:val="00DE1CC8"/>
    <w:rsid w:val="00DE34CF"/>
    <w:rsid w:val="00DE6297"/>
    <w:rsid w:val="00DE7B22"/>
    <w:rsid w:val="00DF14E1"/>
    <w:rsid w:val="00DF3D68"/>
    <w:rsid w:val="00DF6ED7"/>
    <w:rsid w:val="00E020D6"/>
    <w:rsid w:val="00E13F3D"/>
    <w:rsid w:val="00E152A3"/>
    <w:rsid w:val="00E210A7"/>
    <w:rsid w:val="00E2269B"/>
    <w:rsid w:val="00E22BED"/>
    <w:rsid w:val="00E27A0D"/>
    <w:rsid w:val="00E322E7"/>
    <w:rsid w:val="00E34898"/>
    <w:rsid w:val="00E3705C"/>
    <w:rsid w:val="00E37C01"/>
    <w:rsid w:val="00E41853"/>
    <w:rsid w:val="00E45422"/>
    <w:rsid w:val="00E50D72"/>
    <w:rsid w:val="00E52A8D"/>
    <w:rsid w:val="00E537BE"/>
    <w:rsid w:val="00E559F3"/>
    <w:rsid w:val="00E704C5"/>
    <w:rsid w:val="00E70962"/>
    <w:rsid w:val="00E75219"/>
    <w:rsid w:val="00E7629E"/>
    <w:rsid w:val="00E770EE"/>
    <w:rsid w:val="00E83FEF"/>
    <w:rsid w:val="00E857CA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65C"/>
    <w:rsid w:val="00ED4892"/>
    <w:rsid w:val="00EE7D7C"/>
    <w:rsid w:val="00EF616C"/>
    <w:rsid w:val="00EF69B5"/>
    <w:rsid w:val="00F00FEC"/>
    <w:rsid w:val="00F05949"/>
    <w:rsid w:val="00F05E02"/>
    <w:rsid w:val="00F064C8"/>
    <w:rsid w:val="00F121B2"/>
    <w:rsid w:val="00F158B0"/>
    <w:rsid w:val="00F20210"/>
    <w:rsid w:val="00F21F8C"/>
    <w:rsid w:val="00F25D98"/>
    <w:rsid w:val="00F2700A"/>
    <w:rsid w:val="00F300FB"/>
    <w:rsid w:val="00F33300"/>
    <w:rsid w:val="00F3362A"/>
    <w:rsid w:val="00F33E10"/>
    <w:rsid w:val="00F37F57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0D24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491B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msonormal0">
    <w:name w:val="msonormal"/>
    <w:basedOn w:val="Normal"/>
    <w:rsid w:val="00142B45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1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7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0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5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8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3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9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6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9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7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8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0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2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06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1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5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7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7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4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5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5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33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5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9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2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0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7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2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3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1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4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2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4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2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2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8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5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1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8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0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7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3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2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1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4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7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4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6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8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7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1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3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5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2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2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7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1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2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5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1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1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7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6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7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0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5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9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2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4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4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8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2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7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8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6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5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3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2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5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8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9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4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8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1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4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3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7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0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2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3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1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5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9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5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5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2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0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1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2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5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0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6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6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5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9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8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3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8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65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0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4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9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6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1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4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9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7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1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3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8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1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8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4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0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7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6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5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4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1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7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1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7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5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9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4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0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5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4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60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2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9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2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9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6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4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2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6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2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0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2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1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8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4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2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2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5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8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5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8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9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4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2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7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0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4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3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4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2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6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6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4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1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0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3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8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26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2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7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2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1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8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9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7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1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2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6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6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8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9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9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7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4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6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8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7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5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7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2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7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9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5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0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0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3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8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9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4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2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3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1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9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9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2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0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5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4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4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3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2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4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3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3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8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9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8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1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0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5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5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5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9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7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3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5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0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5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1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2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3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2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7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8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65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1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2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3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4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5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0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7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2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1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1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5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5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3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1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9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8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0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5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1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7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1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1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0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3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1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4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8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9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3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4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9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8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6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8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7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9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6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1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1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9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6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5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9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4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0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8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74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9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5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2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8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0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4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7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7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8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8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1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1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5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2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5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3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5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4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3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8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2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6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8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6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3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5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1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5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2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7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4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0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1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5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6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8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0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0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0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5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5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2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0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8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3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5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7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3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6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51</Pages>
  <Words>13543</Words>
  <Characters>77201</Characters>
  <Application>Microsoft Office Word</Application>
  <DocSecurity>0</DocSecurity>
  <Lines>643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2023-10-30T13:42:00Z</dcterms:created>
  <dcterms:modified xsi:type="dcterms:W3CDTF">2023-10-31T16:01:00Z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