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6D6CAB8F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F36AC8">
          <w:rPr>
            <w:b/>
            <w:i/>
            <w:noProof/>
            <w:sz w:val="28"/>
          </w:rPr>
          <w:t>427</w:t>
        </w:r>
      </w:fldSimple>
    </w:p>
    <w:p w14:paraId="6FC967F9" w14:textId="77777777" w:rsidR="00D02481" w:rsidRDefault="008C5498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8C5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6C106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963C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1196D" w:rsidR="001E41F3" w:rsidRPr="00745C21" w:rsidRDefault="00F36AC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E305B" w:rsidR="001E41F3" w:rsidRPr="00410371" w:rsidRDefault="008C5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36AC8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D33E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E7AE7" w:rsidR="001E41F3" w:rsidRDefault="008C5498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4F264B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F7C06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57122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1C016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76500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9.1.10.1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46B8B7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250094"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7B79DD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E766F8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70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C5498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36AC8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3</Pages>
  <Words>463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337</cp:revision>
  <cp:lastPrinted>1900-01-01T00:00:00Z</cp:lastPrinted>
  <dcterms:created xsi:type="dcterms:W3CDTF">2022-01-24T16:23:00Z</dcterms:created>
  <dcterms:modified xsi:type="dcterms:W3CDTF">2023-05-11T12:33:00Z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