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012" w:rsidRDefault="00ED1012" w:rsidP="00ED1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R5s230300</w:t>
        </w:r>
      </w:fldSimple>
    </w:p>
    <w:p w:rsidR="00ED1012" w:rsidRDefault="00ED1012" w:rsidP="00ED101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012" w:rsidTr="001856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1012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012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142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D1012" w:rsidRPr="00410371" w:rsidRDefault="00ED1012" w:rsidP="001856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ED1012" w:rsidRDefault="00ED1012" w:rsidP="001856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1012" w:rsidRPr="00410371" w:rsidRDefault="00ED1012" w:rsidP="0018568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3034</w:t>
              </w:r>
            </w:fldSimple>
          </w:p>
        </w:tc>
        <w:tc>
          <w:tcPr>
            <w:tcW w:w="709" w:type="dxa"/>
          </w:tcPr>
          <w:p w:rsidR="00ED1012" w:rsidRDefault="00ED1012" w:rsidP="001856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1012" w:rsidRPr="00410371" w:rsidRDefault="00ED1012" w:rsidP="001856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ED1012" w:rsidRDefault="00ED1012" w:rsidP="001856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1012" w:rsidRPr="00410371" w:rsidRDefault="00ED1012" w:rsidP="00185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D1012" w:rsidTr="001856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</w:rPr>
            </w:pPr>
          </w:p>
        </w:tc>
      </w:tr>
      <w:tr w:rsidR="00ED1012" w:rsidTr="001856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1012" w:rsidRPr="00F25D98" w:rsidRDefault="00ED1012" w:rsidP="001856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1012" w:rsidTr="0018568C">
        <w:tc>
          <w:tcPr>
            <w:tcW w:w="9641" w:type="dxa"/>
            <w:gridSpan w:val="9"/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1012" w:rsidRDefault="00ED1012" w:rsidP="00ED10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1012" w:rsidTr="0018568C">
        <w:tc>
          <w:tcPr>
            <w:tcW w:w="2835" w:type="dxa"/>
          </w:tcPr>
          <w:p w:rsidR="00ED1012" w:rsidRDefault="00ED1012" w:rsidP="001856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1012" w:rsidRDefault="00ED1012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1012" w:rsidRDefault="00ED1012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1012" w:rsidRDefault="00ED1012" w:rsidP="001856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1012" w:rsidRDefault="00ED1012" w:rsidP="001856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D1012" w:rsidRDefault="00ED1012" w:rsidP="00ED10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1012" w:rsidTr="0018568C">
        <w:tc>
          <w:tcPr>
            <w:tcW w:w="9640" w:type="dxa"/>
            <w:gridSpan w:val="11"/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MAC testcase 7.1.1.6.1</w:t>
              </w:r>
            </w:fldSimple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1012" w:rsidRDefault="00ED1012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1012" w:rsidRDefault="00ED1012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1012" w:rsidRDefault="00ED1012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ED1012" w:rsidRDefault="00ED1012" w:rsidP="001856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1012" w:rsidRDefault="007713BF" w:rsidP="0018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2023-03-29</w:t>
            </w:r>
            <w:bookmarkStart w:id="1" w:name="_GoBack"/>
            <w:bookmarkEnd w:id="1"/>
            <w:r w:rsidR="00ED1012">
              <w:fldChar w:fldCharType="begin"/>
            </w:r>
            <w:r w:rsidR="00ED1012">
              <w:instrText xml:space="preserve"> DOCPROPERTY  ResDate  \* MERGEFORMAT </w:instrText>
            </w:r>
            <w:r w:rsidR="00ED1012">
              <w:fldChar w:fldCharType="end"/>
            </w:r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1012" w:rsidRDefault="00ED1012" w:rsidP="001856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1012" w:rsidRDefault="00ED1012" w:rsidP="001856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1012" w:rsidRDefault="00ED1012" w:rsidP="001856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1012" w:rsidRDefault="00ED1012" w:rsidP="001856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1012" w:rsidRDefault="00ED1012" w:rsidP="00185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D1012" w:rsidTr="001856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1012" w:rsidRDefault="00ED1012" w:rsidP="001856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1012" w:rsidRDefault="00ED1012" w:rsidP="001856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1012" w:rsidRPr="007C2097" w:rsidRDefault="00ED1012" w:rsidP="001856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1012" w:rsidTr="0018568C">
        <w:tc>
          <w:tcPr>
            <w:tcW w:w="1843" w:type="dxa"/>
          </w:tcPr>
          <w:p w:rsidR="00ED1012" w:rsidRDefault="00ED1012" w:rsidP="001856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1012" w:rsidRDefault="00ED1012" w:rsidP="001856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rPr>
                <w:b/>
                <w:sz w:val="18"/>
                <w:szCs w:val="18"/>
              </w:rPr>
            </w:pPr>
            <w:r w:rsidRPr="00C20D73">
              <w:rPr>
                <w:sz w:val="18"/>
                <w:szCs w:val="18"/>
              </w:rPr>
              <w:t xml:space="preserve">During </w:t>
            </w:r>
            <w:r>
              <w:rPr>
                <w:sz w:val="18"/>
                <w:szCs w:val="18"/>
              </w:rPr>
              <w:t xml:space="preserve">actual testing, the explicitly configured </w:t>
            </w:r>
            <w:r w:rsidRPr="00F54C5E">
              <w:rPr>
                <w:b/>
                <w:sz w:val="18"/>
                <w:szCs w:val="18"/>
              </w:rPr>
              <w:t>NPRB = 7 and MCS = 2 with SLIV 53</w:t>
            </w:r>
            <w:r>
              <w:rPr>
                <w:sz w:val="18"/>
                <w:szCs w:val="18"/>
              </w:rPr>
              <w:t xml:space="preserve"> and with the </w:t>
            </w:r>
            <w:proofErr w:type="spellStart"/>
            <w:r>
              <w:rPr>
                <w:sz w:val="18"/>
                <w:szCs w:val="18"/>
              </w:rPr>
              <w:t>mcs_Table</w:t>
            </w:r>
            <w:proofErr w:type="spellEnd"/>
            <w:r>
              <w:rPr>
                <w:sz w:val="18"/>
                <w:szCs w:val="18"/>
              </w:rPr>
              <w:t xml:space="preserve"> = omit enforcing normal 64QAM Table as per the MCC160 comments on </w:t>
            </w:r>
            <w:r w:rsidRPr="00F54C5E">
              <w:rPr>
                <w:b/>
                <w:sz w:val="18"/>
                <w:szCs w:val="18"/>
              </w:rPr>
              <w:t>TTCN CR R5s230088</w:t>
            </w:r>
            <w:r>
              <w:rPr>
                <w:sz w:val="18"/>
                <w:szCs w:val="18"/>
              </w:rPr>
              <w:t xml:space="preserve"> is resulting in </w:t>
            </w:r>
            <w:r w:rsidRPr="00C20D73">
              <w:rPr>
                <w:b/>
                <w:sz w:val="18"/>
                <w:szCs w:val="18"/>
              </w:rPr>
              <w:t xml:space="preserve">RIV </w:t>
            </w:r>
            <w:r>
              <w:rPr>
                <w:b/>
                <w:sz w:val="18"/>
                <w:szCs w:val="18"/>
              </w:rPr>
              <w:t xml:space="preserve">(Frequency Allocation) </w:t>
            </w:r>
            <w:r w:rsidRPr="00C20D7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 xml:space="preserve">1638 with </w:t>
            </w:r>
            <w:r w:rsidRPr="00C20D73">
              <w:rPr>
                <w:b/>
                <w:sz w:val="18"/>
                <w:szCs w:val="18"/>
              </w:rPr>
              <w:t xml:space="preserve">TB Size = </w:t>
            </w:r>
            <w:r>
              <w:rPr>
                <w:b/>
                <w:sz w:val="18"/>
                <w:szCs w:val="18"/>
              </w:rPr>
              <w:t>288</w:t>
            </w:r>
            <w:r w:rsidRPr="00C20D73">
              <w:rPr>
                <w:b/>
                <w:sz w:val="18"/>
                <w:szCs w:val="18"/>
              </w:rPr>
              <w:t xml:space="preserve"> bits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with QPSK modulation for Type A PDSCH </w:t>
            </w:r>
            <w:proofErr w:type="spellStart"/>
            <w:r>
              <w:rPr>
                <w:sz w:val="18"/>
                <w:szCs w:val="18"/>
              </w:rPr>
              <w:t>mappingType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r w:rsidRPr="00A05871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s per the calculation for </w:t>
            </w:r>
            <w:r w:rsidRPr="00F46225">
              <w:rPr>
                <w:color w:val="000000"/>
                <w:sz w:val="18"/>
                <w:szCs w:val="18"/>
              </w:rPr>
              <w:t>Modulation order and target code rate determination</w:t>
            </w:r>
            <w:r>
              <w:rPr>
                <w:sz w:val="18"/>
                <w:szCs w:val="18"/>
              </w:rPr>
              <w:t xml:space="preserve"> mentioned in </w:t>
            </w:r>
            <w:r w:rsidRPr="00F54C5E">
              <w:rPr>
                <w:b/>
                <w:sz w:val="18"/>
                <w:szCs w:val="18"/>
              </w:rPr>
              <w:t>TS</w:t>
            </w:r>
            <w:r>
              <w:rPr>
                <w:sz w:val="18"/>
                <w:szCs w:val="18"/>
              </w:rPr>
              <w:t xml:space="preserve"> </w:t>
            </w:r>
            <w:r w:rsidRPr="0062391B">
              <w:rPr>
                <w:b/>
                <w:sz w:val="18"/>
                <w:szCs w:val="18"/>
              </w:rPr>
              <w:t>38.214 section 5.1.3.1-1 (64QAM Table)</w:t>
            </w:r>
            <w:r>
              <w:rPr>
                <w:sz w:val="18"/>
                <w:szCs w:val="18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MCS index table 1</w:t>
            </w:r>
            <w:r w:rsidRPr="00F54C5E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for PDSCH</w:t>
            </w:r>
            <w:r>
              <w:rPr>
                <w:sz w:val="18"/>
                <w:szCs w:val="18"/>
              </w:rPr>
              <w:t xml:space="preserve"> from the SS Stack</w:t>
            </w:r>
            <w:r>
              <w:rPr>
                <w:b/>
                <w:sz w:val="18"/>
                <w:szCs w:val="18"/>
              </w:rPr>
              <w:t xml:space="preserve"> rather than the expected 352 bits</w:t>
            </w:r>
          </w:p>
          <w:p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ED1012" w:rsidRPr="0037699A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 xml:space="preserve">Hence, this TB Size of 288 bits is still not enough to transmit the Data to the UE. It is recommended to increase the </w:t>
            </w:r>
            <w:r w:rsidRPr="00F54C5E">
              <w:rPr>
                <w:b/>
                <w:sz w:val="18"/>
                <w:szCs w:val="18"/>
              </w:rPr>
              <w:t>MCS = 3</w:t>
            </w:r>
            <w:r>
              <w:rPr>
                <w:sz w:val="18"/>
                <w:szCs w:val="18"/>
              </w:rPr>
              <w:t xml:space="preserve"> to get the </w:t>
            </w:r>
            <w:r w:rsidRPr="00F54C5E">
              <w:rPr>
                <w:b/>
                <w:sz w:val="18"/>
                <w:szCs w:val="18"/>
              </w:rPr>
              <w:t>TB Size = 368 bits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54C5E">
              <w:rPr>
                <w:sz w:val="18"/>
                <w:szCs w:val="18"/>
              </w:rPr>
              <w:t>which is enough to transmit the DL Data of 352 bits</w:t>
            </w: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1012" w:rsidRPr="00F12C50" w:rsidRDefault="00ED1012" w:rsidP="00ED1012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1012" w:rsidRPr="006316B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Increased the MCS = 3</w:t>
            </w: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1012" w:rsidRPr="00CF39F2" w:rsidRDefault="00ED1012" w:rsidP="00ED101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Pr="00CF39F2" w:rsidRDefault="00ED1012" w:rsidP="00ED101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ED1012" w:rsidTr="0018568C">
        <w:tc>
          <w:tcPr>
            <w:tcW w:w="2694" w:type="dxa"/>
            <w:gridSpan w:val="2"/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1012" w:rsidRDefault="00ED1012" w:rsidP="00ED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7.1.1.6.1.ENDC, 7.1.1.6.1.NR5GC</w:t>
            </w: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D1012" w:rsidRDefault="00ED1012" w:rsidP="00ED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D1012" w:rsidRDefault="00ED1012" w:rsidP="00ED10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D1012" w:rsidRDefault="00ED1012" w:rsidP="00ED1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1012" w:rsidRDefault="00ED1012" w:rsidP="00ED1012">
            <w:pPr>
              <w:pStyle w:val="CRCoverPage"/>
              <w:spacing w:after="0"/>
              <w:rPr>
                <w:noProof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012" w:rsidRPr="008863B9" w:rsidTr="001856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1012" w:rsidRPr="008863B9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1012" w:rsidRPr="008863B9" w:rsidRDefault="00ED1012" w:rsidP="00ED10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012" w:rsidTr="001856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1012" w:rsidRDefault="00ED1012" w:rsidP="00ED10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012" w:rsidRDefault="00ED1012" w:rsidP="00ED10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3098908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ED101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D1012" w:rsidRPr="00BD6A42">
        <w:rPr>
          <w:rFonts w:ascii="Arial" w:hAnsi="Arial" w:cs="Arial"/>
          <w:iCs/>
        </w:rPr>
        <w:t>Table of Contents</w:t>
      </w:r>
      <w:r w:rsidR="00ED1012">
        <w:tab/>
      </w:r>
      <w:r w:rsidR="00ED1012">
        <w:fldChar w:fldCharType="begin"/>
      </w:r>
      <w:r w:rsidR="00ED1012">
        <w:instrText xml:space="preserve"> PAGEREF _Toc130989088 \h </w:instrText>
      </w:r>
      <w:r w:rsidR="00ED1012">
        <w:fldChar w:fldCharType="separate"/>
      </w:r>
      <w:r w:rsidR="00ED1012">
        <w:t>2</w:t>
      </w:r>
      <w:r w:rsidR="00ED1012">
        <w:fldChar w:fldCharType="end"/>
      </w:r>
    </w:p>
    <w:p w:rsidR="00ED1012" w:rsidRDefault="00ED10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6A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6A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_Toc130989089 \h </w:instrText>
      </w:r>
      <w:r>
        <w:fldChar w:fldCharType="separate"/>
      </w:r>
      <w:r>
        <w:t>2</w:t>
      </w:r>
      <w:r>
        <w:fldChar w:fldCharType="end"/>
      </w:r>
    </w:p>
    <w:p w:rsidR="00ED1012" w:rsidRDefault="00ED101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6A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6A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_Toc130989090 \h </w:instrText>
      </w:r>
      <w:r>
        <w:fldChar w:fldCharType="separate"/>
      </w:r>
      <w:r>
        <w:t>2</w:t>
      </w:r>
      <w:r>
        <w:fldChar w:fldCharType="end"/>
      </w:r>
    </w:p>
    <w:p w:rsidR="00ED1012" w:rsidRDefault="00ED101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D6A4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D6A42">
        <w:rPr>
          <w:rFonts w:cs="Arial"/>
          <w:b/>
          <w:color w:val="000000"/>
          <w:lang w:eastAsia="en-GB"/>
        </w:rPr>
        <w:t xml:space="preserve">Correction to the </w:t>
      </w:r>
      <w:r w:rsidRPr="00BD6A42">
        <w:rPr>
          <w:rFonts w:cs="Arial"/>
          <w:b/>
          <w:bCs/>
          <w:color w:val="000000"/>
          <w:lang w:val="en-US" w:eastAsia="en-GB"/>
        </w:rPr>
        <w:t>Function f_TC_7_1_1_6_1_NR_TestBody1</w:t>
      </w:r>
      <w:r>
        <w:tab/>
      </w:r>
      <w:r>
        <w:fldChar w:fldCharType="begin"/>
      </w:r>
      <w:r>
        <w:instrText xml:space="preserve"> PAGEREF _Toc130989091 \h </w:instrText>
      </w:r>
      <w:r>
        <w:fldChar w:fldCharType="separate"/>
      </w:r>
      <w:r>
        <w:t>2</w:t>
      </w:r>
      <w:r>
        <w:fldChar w:fldCharType="end"/>
      </w:r>
    </w:p>
    <w:p w:rsidR="00787001" w:rsidRDefault="007A73E5" w:rsidP="007870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787001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30904895"/>
      <w:bookmarkStart w:id="22" w:name="_Toc130907530"/>
      <w:bookmarkStart w:id="23" w:name="_Toc130914199"/>
      <w:bookmarkStart w:id="24" w:name="_Toc130989089"/>
      <w:bookmarkStart w:id="25" w:name="_Hlk107318485"/>
      <w:r w:rsidR="00787001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787001" w:rsidRDefault="00787001" w:rsidP="007870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6" w:name="_Toc122434488"/>
      <w:bookmarkStart w:id="27" w:name="_Toc295288959"/>
      <w:bookmarkStart w:id="28" w:name="_Toc130989090"/>
      <w:r w:rsidRPr="00854C55">
        <w:rPr>
          <w:b/>
        </w:rPr>
        <w:t>Corrections required</w:t>
      </w:r>
      <w:bookmarkEnd w:id="26"/>
      <w:bookmarkEnd w:id="27"/>
      <w:bookmarkEnd w:id="28"/>
    </w:p>
    <w:p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9" w:name="_Toc13098909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3A42B1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r w:rsidR="00F54C5E" w:rsidRPr="00F54C5E">
        <w:rPr>
          <w:rFonts w:cs="Arial"/>
          <w:b/>
          <w:bCs/>
          <w:color w:val="000000"/>
          <w:lang w:val="en-US" w:eastAsia="en-GB"/>
        </w:rPr>
        <w:t>f_TC_7_1_1_6_1_NR_TestBody1</w:t>
      </w:r>
      <w:bookmarkEnd w:id="2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AE7268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FA530C" w:rsidRDefault="00F54C5E" w:rsidP="002B42D8">
            <w:pPr>
              <w:pStyle w:val="CRCoverPage"/>
              <w:spacing w:after="0"/>
              <w:rPr>
                <w:noProof/>
              </w:rPr>
            </w:pPr>
            <w:r w:rsidRPr="00F54C5E">
              <w:rPr>
                <w:noProof/>
              </w:rPr>
              <w:t>f_TC_7_1_1_6_1_NR_TestBody1</w:t>
            </w:r>
          </w:p>
        </w:tc>
      </w:tr>
      <w:tr w:rsidR="00BB0F91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5E" w:rsidRDefault="00F54C5E" w:rsidP="00F54C5E">
            <w:pPr>
              <w:pStyle w:val="CRCoverPage"/>
              <w:spacing w:after="0"/>
              <w:rPr>
                <w:b/>
                <w:sz w:val="18"/>
                <w:szCs w:val="18"/>
              </w:rPr>
            </w:pPr>
            <w:r w:rsidRPr="00C20D73">
              <w:rPr>
                <w:sz w:val="18"/>
                <w:szCs w:val="18"/>
              </w:rPr>
              <w:t xml:space="preserve">During </w:t>
            </w:r>
            <w:r>
              <w:rPr>
                <w:sz w:val="18"/>
                <w:szCs w:val="18"/>
              </w:rPr>
              <w:t xml:space="preserve">actual testing, the explicitly configured </w:t>
            </w:r>
            <w:r w:rsidRPr="00F54C5E">
              <w:rPr>
                <w:b/>
                <w:sz w:val="18"/>
                <w:szCs w:val="18"/>
              </w:rPr>
              <w:t>NPRB = 7 and MCS = 2 with SLIV 53</w:t>
            </w:r>
            <w:r>
              <w:rPr>
                <w:sz w:val="18"/>
                <w:szCs w:val="18"/>
              </w:rPr>
              <w:t xml:space="preserve"> and with the </w:t>
            </w:r>
            <w:proofErr w:type="spellStart"/>
            <w:r>
              <w:rPr>
                <w:sz w:val="18"/>
                <w:szCs w:val="18"/>
              </w:rPr>
              <w:t>mcs_Table</w:t>
            </w:r>
            <w:proofErr w:type="spellEnd"/>
            <w:r>
              <w:rPr>
                <w:sz w:val="18"/>
                <w:szCs w:val="18"/>
              </w:rPr>
              <w:t xml:space="preserve"> = omit enforcing normal 64QAM Table as per the MCC160 comments on </w:t>
            </w:r>
            <w:r w:rsidRPr="00F54C5E">
              <w:rPr>
                <w:b/>
                <w:sz w:val="18"/>
                <w:szCs w:val="18"/>
              </w:rPr>
              <w:t>TTCN CR R5s230088</w:t>
            </w:r>
            <w:r>
              <w:rPr>
                <w:sz w:val="18"/>
                <w:szCs w:val="18"/>
              </w:rPr>
              <w:t xml:space="preserve"> is resulting in </w:t>
            </w:r>
            <w:r w:rsidRPr="00C20D73">
              <w:rPr>
                <w:b/>
                <w:sz w:val="18"/>
                <w:szCs w:val="18"/>
              </w:rPr>
              <w:t xml:space="preserve">RIV </w:t>
            </w:r>
            <w:r>
              <w:rPr>
                <w:b/>
                <w:sz w:val="18"/>
                <w:szCs w:val="18"/>
              </w:rPr>
              <w:t xml:space="preserve">(Frequency Allocation) </w:t>
            </w:r>
            <w:r w:rsidRPr="00C20D73">
              <w:rPr>
                <w:b/>
                <w:sz w:val="18"/>
                <w:szCs w:val="18"/>
              </w:rPr>
              <w:t xml:space="preserve">of </w:t>
            </w:r>
            <w:r>
              <w:rPr>
                <w:b/>
                <w:sz w:val="18"/>
                <w:szCs w:val="18"/>
              </w:rPr>
              <w:t xml:space="preserve">1638 with </w:t>
            </w:r>
            <w:r w:rsidRPr="00C20D73">
              <w:rPr>
                <w:b/>
                <w:sz w:val="18"/>
                <w:szCs w:val="18"/>
              </w:rPr>
              <w:t xml:space="preserve">TB Size = </w:t>
            </w:r>
            <w:r>
              <w:rPr>
                <w:b/>
                <w:sz w:val="18"/>
                <w:szCs w:val="18"/>
              </w:rPr>
              <w:t>288</w:t>
            </w:r>
            <w:r w:rsidRPr="00C20D73">
              <w:rPr>
                <w:b/>
                <w:sz w:val="18"/>
                <w:szCs w:val="18"/>
              </w:rPr>
              <w:t xml:space="preserve"> bits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with QPSK modulation for Type A PDSCH </w:t>
            </w:r>
            <w:proofErr w:type="spellStart"/>
            <w:r>
              <w:rPr>
                <w:sz w:val="18"/>
                <w:szCs w:val="18"/>
              </w:rPr>
              <w:t>mappingType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r w:rsidRPr="00A05871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s per the calculation for </w:t>
            </w:r>
            <w:r w:rsidR="00F46225" w:rsidRPr="00F46225">
              <w:rPr>
                <w:color w:val="000000"/>
                <w:sz w:val="18"/>
                <w:szCs w:val="18"/>
              </w:rPr>
              <w:t>Modulation order and target code rate determination</w:t>
            </w:r>
            <w:r>
              <w:rPr>
                <w:sz w:val="18"/>
                <w:szCs w:val="18"/>
              </w:rPr>
              <w:t xml:space="preserve"> mentioned in </w:t>
            </w:r>
            <w:r w:rsidRPr="00F54C5E">
              <w:rPr>
                <w:b/>
                <w:sz w:val="18"/>
                <w:szCs w:val="18"/>
              </w:rPr>
              <w:t>TS</w:t>
            </w:r>
            <w:r>
              <w:rPr>
                <w:sz w:val="18"/>
                <w:szCs w:val="18"/>
              </w:rPr>
              <w:t xml:space="preserve"> </w:t>
            </w:r>
            <w:r w:rsidRPr="0062391B">
              <w:rPr>
                <w:b/>
                <w:sz w:val="18"/>
                <w:szCs w:val="18"/>
              </w:rPr>
              <w:t>38.214 section 5.1.3.1-1 (64QAM Table)</w:t>
            </w:r>
            <w:r>
              <w:rPr>
                <w:sz w:val="18"/>
                <w:szCs w:val="18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MCS index table 1</w:t>
            </w:r>
            <w:r w:rsidRPr="00F54C5E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F54C5E">
              <w:rPr>
                <w:b/>
                <w:sz w:val="18"/>
                <w:szCs w:val="18"/>
              </w:rPr>
              <w:t>for PDSCH</w:t>
            </w:r>
            <w:r>
              <w:rPr>
                <w:sz w:val="18"/>
                <w:szCs w:val="18"/>
              </w:rPr>
              <w:t xml:space="preserve"> from the SS Stack</w:t>
            </w:r>
            <w:r>
              <w:rPr>
                <w:b/>
                <w:sz w:val="18"/>
                <w:szCs w:val="18"/>
              </w:rPr>
              <w:t xml:space="preserve"> rather than the expected 352 bits</w:t>
            </w:r>
          </w:p>
          <w:p w:rsidR="00F54C5E" w:rsidRDefault="00F54C5E" w:rsidP="00F54C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:rsidR="00BB0F91" w:rsidRPr="0037699A" w:rsidRDefault="00F54C5E" w:rsidP="00F54C5E">
            <w:pPr>
              <w:pStyle w:val="CRCoverPage"/>
              <w:spacing w:after="0"/>
              <w:rPr>
                <w:noProof/>
              </w:rPr>
            </w:pPr>
            <w:r>
              <w:rPr>
                <w:sz w:val="18"/>
                <w:szCs w:val="18"/>
              </w:rPr>
              <w:t xml:space="preserve">Hence, this TB Size of 288 bits is still not enough to transmit the Data to the UE. It is recommended to increase the </w:t>
            </w:r>
            <w:r w:rsidRPr="00F54C5E">
              <w:rPr>
                <w:b/>
                <w:sz w:val="18"/>
                <w:szCs w:val="18"/>
              </w:rPr>
              <w:t>MCS = 3</w:t>
            </w:r>
            <w:r>
              <w:rPr>
                <w:sz w:val="18"/>
                <w:szCs w:val="18"/>
              </w:rPr>
              <w:t xml:space="preserve"> to get the </w:t>
            </w:r>
            <w:r w:rsidRPr="00F54C5E">
              <w:rPr>
                <w:b/>
                <w:sz w:val="18"/>
                <w:szCs w:val="18"/>
              </w:rPr>
              <w:t>TB Size = 368 bits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F54C5E">
              <w:rPr>
                <w:sz w:val="18"/>
                <w:szCs w:val="18"/>
              </w:rPr>
              <w:t>which is enough to transmit the DL Data of 352 bits</w:t>
            </w:r>
          </w:p>
        </w:tc>
      </w:tr>
      <w:tr w:rsidR="00BB0F91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91" w:rsidRPr="001124B3" w:rsidRDefault="00F46225" w:rsidP="00F54C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Increased the MCS = 3</w:t>
            </w:r>
          </w:p>
        </w:tc>
      </w:tr>
      <w:tr w:rsidR="00BB0F91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Pr="00CC39F9" w:rsidRDefault="00F54C5E" w:rsidP="00BB0F9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MAC_SPS_TC_Common_NR</w:t>
            </w:r>
            <w:proofErr w:type="spellEnd"/>
          </w:p>
        </w:tc>
      </w:tr>
      <w:tr w:rsidR="00BB0F91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0F91" w:rsidRDefault="00BB0F91" w:rsidP="00BB0F9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91" w:rsidRDefault="00BB0F91" w:rsidP="00BB0F9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504291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r w:rsidR="005E3103"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timer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 10.0;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for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=352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if 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_NR_CellInfo_GetIsFR1(nr_Cell1))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:= 7;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2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;} //38.508 Table 4.6.3-51 Table 4.6.3-51 =1, so 38.523-3 Table B.1.1.2-3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else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=11 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:= 0}//38.508 Table 4.6.3-51 Table 4.6.3-51 =0, so 38.523-3 Table B.1.1.1-3</w:t>
            </w:r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72003B" w:rsidRDefault="00754D5D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&lt;&lt;SKIPPED CODE&gt;&gt;</w:t>
            </w:r>
          </w:p>
          <w:p w:rsidR="00754D5D" w:rsidRPr="00455951" w:rsidRDefault="00754D5D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FB0A08" w:rsidRPr="00CD057D" w:rsidTr="00A93E56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function f_TC_7_1_1_6_1_NR_TestBody1(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) runs on NR_BASE_PTC return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{</w:t>
            </w:r>
            <w:r w:rsidRPr="005E310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timer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 10.0;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for indication of UL HARQ ACK/NACK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for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=352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if 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( f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_NR_CellInfo_GetIsFR1(nr_Cell1))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:= 7;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 3</w:t>
            </w: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;} //38.508 Table 4.6.3-51 Table 4.6.3-51 =1, so 38.523-3 Table B.1.1.2-3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F4622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:rsidR="00F46225" w:rsidRP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    else {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v_N_</w:t>
            </w:r>
            <w:proofErr w:type="gram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PRB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 xml:space="preserve">=11 ; </w:t>
            </w:r>
            <w:proofErr w:type="spellStart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F46225">
              <w:rPr>
                <w:rFonts w:ascii="Courier New" w:hAnsi="Courier New" w:cs="Courier New"/>
                <w:color w:val="000000"/>
                <w:lang w:eastAsia="de-DE"/>
              </w:rPr>
              <w:t>:= 0}//38.508 Table 4.6.3-51 Table 4.6.3-51 =0, so 38.523-3 Table B.1.1.1-3</w:t>
            </w:r>
          </w:p>
          <w:p w:rsidR="00F46225" w:rsidRDefault="00F46225" w:rsidP="00F462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F46225" w:rsidRPr="00F46225" w:rsidRDefault="00F46225" w:rsidP="005E31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:rsidR="001C6BC1" w:rsidRDefault="001C6BC1" w:rsidP="006B61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3B6" w:rsidRDefault="00DA73B6">
      <w:r>
        <w:separator/>
      </w:r>
    </w:p>
  </w:endnote>
  <w:endnote w:type="continuationSeparator" w:id="0">
    <w:p w:rsidR="00DA73B6" w:rsidRDefault="00DA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012" w:rsidRDefault="00ED10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012" w:rsidRDefault="00ED10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012" w:rsidRDefault="00ED10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3B6" w:rsidRDefault="00DA73B6">
      <w:r>
        <w:separator/>
      </w:r>
    </w:p>
  </w:footnote>
  <w:footnote w:type="continuationSeparator" w:id="0">
    <w:p w:rsidR="00DA73B6" w:rsidRDefault="00DA7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2A46" w:rsidRDefault="00792A4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792A46" w:rsidRPr="00A11327" w:rsidRDefault="00AF5B52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792A46" w:rsidRPr="00A11327" w:rsidRDefault="00AF5B52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0070B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54391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B6E99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BD1E42"/>
    <w:multiLevelType w:val="hybridMultilevel"/>
    <w:tmpl w:val="757478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C36864"/>
    <w:multiLevelType w:val="hybridMultilevel"/>
    <w:tmpl w:val="50622C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13"/>
  </w:num>
  <w:num w:numId="6">
    <w:abstractNumId w:val="14"/>
  </w:num>
  <w:num w:numId="7">
    <w:abstractNumId w:val="6"/>
  </w:num>
  <w:num w:numId="8">
    <w:abstractNumId w:val="16"/>
  </w:num>
  <w:num w:numId="9">
    <w:abstractNumId w:val="7"/>
  </w:num>
  <w:num w:numId="10">
    <w:abstractNumId w:val="10"/>
  </w:num>
  <w:num w:numId="11">
    <w:abstractNumId w:val="0"/>
  </w:num>
  <w:num w:numId="12">
    <w:abstractNumId w:val="4"/>
  </w:num>
  <w:num w:numId="13">
    <w:abstractNumId w:val="19"/>
  </w:num>
  <w:num w:numId="14">
    <w:abstractNumId w:val="1"/>
  </w:num>
  <w:num w:numId="15">
    <w:abstractNumId w:val="12"/>
  </w:num>
  <w:num w:numId="16">
    <w:abstractNumId w:val="9"/>
  </w:num>
  <w:num w:numId="17">
    <w:abstractNumId w:val="2"/>
  </w:num>
  <w:num w:numId="18">
    <w:abstractNumId w:val="18"/>
  </w:num>
  <w:num w:numId="19">
    <w:abstractNumId w:val="15"/>
  </w:num>
  <w:num w:numId="20">
    <w:abstractNumId w:val="5"/>
  </w:num>
  <w:num w:numId="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47FA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68D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306D"/>
    <w:rsid w:val="000C430E"/>
    <w:rsid w:val="000C5317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197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4AED"/>
    <w:rsid w:val="00115405"/>
    <w:rsid w:val="00115ED4"/>
    <w:rsid w:val="00115FB1"/>
    <w:rsid w:val="001166B1"/>
    <w:rsid w:val="0011677D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33A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1B9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0C7F"/>
    <w:rsid w:val="0019133A"/>
    <w:rsid w:val="001915AD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46B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278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BEE"/>
    <w:rsid w:val="00211C64"/>
    <w:rsid w:val="002124CC"/>
    <w:rsid w:val="00212503"/>
    <w:rsid w:val="00212AF9"/>
    <w:rsid w:val="00213426"/>
    <w:rsid w:val="002141D9"/>
    <w:rsid w:val="00214B7C"/>
    <w:rsid w:val="00215D50"/>
    <w:rsid w:val="00216489"/>
    <w:rsid w:val="0021666F"/>
    <w:rsid w:val="00220349"/>
    <w:rsid w:val="00220405"/>
    <w:rsid w:val="00221C5A"/>
    <w:rsid w:val="00222013"/>
    <w:rsid w:val="00222A50"/>
    <w:rsid w:val="00223084"/>
    <w:rsid w:val="0022323B"/>
    <w:rsid w:val="00223485"/>
    <w:rsid w:val="0022379A"/>
    <w:rsid w:val="002249E0"/>
    <w:rsid w:val="00224D88"/>
    <w:rsid w:val="0022538F"/>
    <w:rsid w:val="0022628F"/>
    <w:rsid w:val="002264D8"/>
    <w:rsid w:val="00230073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0DBC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1C"/>
    <w:rsid w:val="00274776"/>
    <w:rsid w:val="00274A2D"/>
    <w:rsid w:val="00275D12"/>
    <w:rsid w:val="00275E53"/>
    <w:rsid w:val="00276787"/>
    <w:rsid w:val="002779E5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151A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C7EDA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88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093"/>
    <w:rsid w:val="00305409"/>
    <w:rsid w:val="003068A6"/>
    <w:rsid w:val="00307CD1"/>
    <w:rsid w:val="00310217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AD9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58FE"/>
    <w:rsid w:val="003377F0"/>
    <w:rsid w:val="00340413"/>
    <w:rsid w:val="003413B5"/>
    <w:rsid w:val="00341F6F"/>
    <w:rsid w:val="00342CBD"/>
    <w:rsid w:val="00342D98"/>
    <w:rsid w:val="0034341E"/>
    <w:rsid w:val="003434A8"/>
    <w:rsid w:val="00343CD7"/>
    <w:rsid w:val="003448A4"/>
    <w:rsid w:val="00345383"/>
    <w:rsid w:val="003454EA"/>
    <w:rsid w:val="00346D77"/>
    <w:rsid w:val="00347964"/>
    <w:rsid w:val="00350A47"/>
    <w:rsid w:val="00350C3D"/>
    <w:rsid w:val="0035138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5071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3BB8"/>
    <w:rsid w:val="003B3D0F"/>
    <w:rsid w:val="003B415A"/>
    <w:rsid w:val="003B4CA7"/>
    <w:rsid w:val="003B53C2"/>
    <w:rsid w:val="003B5441"/>
    <w:rsid w:val="003B5F64"/>
    <w:rsid w:val="003B79C8"/>
    <w:rsid w:val="003C028D"/>
    <w:rsid w:val="003C1478"/>
    <w:rsid w:val="003C15C2"/>
    <w:rsid w:val="003C2766"/>
    <w:rsid w:val="003C2940"/>
    <w:rsid w:val="003C4639"/>
    <w:rsid w:val="003C4691"/>
    <w:rsid w:val="003C4C9E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421"/>
    <w:rsid w:val="003D2E26"/>
    <w:rsid w:val="003D2EBD"/>
    <w:rsid w:val="003D4228"/>
    <w:rsid w:val="003D42B8"/>
    <w:rsid w:val="003D49F9"/>
    <w:rsid w:val="003D5051"/>
    <w:rsid w:val="003D5C48"/>
    <w:rsid w:val="003D65E8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610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07E0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04E"/>
    <w:rsid w:val="00410371"/>
    <w:rsid w:val="004108AC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2B30"/>
    <w:rsid w:val="0042378D"/>
    <w:rsid w:val="004242F1"/>
    <w:rsid w:val="0042625D"/>
    <w:rsid w:val="00426FCD"/>
    <w:rsid w:val="00427548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05F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C19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874CD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2CAD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3E0C"/>
    <w:rsid w:val="004D455F"/>
    <w:rsid w:val="004D4A95"/>
    <w:rsid w:val="004D5164"/>
    <w:rsid w:val="004D575F"/>
    <w:rsid w:val="004D57D7"/>
    <w:rsid w:val="004D5927"/>
    <w:rsid w:val="004D746E"/>
    <w:rsid w:val="004D751D"/>
    <w:rsid w:val="004E1E96"/>
    <w:rsid w:val="004E272E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00C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514"/>
    <w:rsid w:val="00533927"/>
    <w:rsid w:val="0053425A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1362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4970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DF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03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91B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3E63"/>
    <w:rsid w:val="00634244"/>
    <w:rsid w:val="006349A1"/>
    <w:rsid w:val="00635217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667F"/>
    <w:rsid w:val="006471CD"/>
    <w:rsid w:val="00647FBD"/>
    <w:rsid w:val="0065076E"/>
    <w:rsid w:val="00650A2F"/>
    <w:rsid w:val="00652A36"/>
    <w:rsid w:val="00652D2F"/>
    <w:rsid w:val="0065320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2176"/>
    <w:rsid w:val="006932DD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4745"/>
    <w:rsid w:val="006A5853"/>
    <w:rsid w:val="006A5C7A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5B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2671"/>
    <w:rsid w:val="00713435"/>
    <w:rsid w:val="00713784"/>
    <w:rsid w:val="0071537C"/>
    <w:rsid w:val="007169BC"/>
    <w:rsid w:val="0071755D"/>
    <w:rsid w:val="00717AA2"/>
    <w:rsid w:val="00717D86"/>
    <w:rsid w:val="0072003B"/>
    <w:rsid w:val="00720D86"/>
    <w:rsid w:val="00721325"/>
    <w:rsid w:val="007218D0"/>
    <w:rsid w:val="00722684"/>
    <w:rsid w:val="00722896"/>
    <w:rsid w:val="007236D1"/>
    <w:rsid w:val="00724EF9"/>
    <w:rsid w:val="0072522A"/>
    <w:rsid w:val="0073208D"/>
    <w:rsid w:val="007334F5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4D5D"/>
    <w:rsid w:val="00755B36"/>
    <w:rsid w:val="00755C92"/>
    <w:rsid w:val="00755FD5"/>
    <w:rsid w:val="007567E2"/>
    <w:rsid w:val="00757A6A"/>
    <w:rsid w:val="007603AD"/>
    <w:rsid w:val="00761BCF"/>
    <w:rsid w:val="00762213"/>
    <w:rsid w:val="007622EC"/>
    <w:rsid w:val="007627D8"/>
    <w:rsid w:val="00762AEB"/>
    <w:rsid w:val="00763406"/>
    <w:rsid w:val="00763BA2"/>
    <w:rsid w:val="007656FE"/>
    <w:rsid w:val="007658A5"/>
    <w:rsid w:val="007668C7"/>
    <w:rsid w:val="0076794A"/>
    <w:rsid w:val="007713BF"/>
    <w:rsid w:val="007714A2"/>
    <w:rsid w:val="0077295E"/>
    <w:rsid w:val="00773780"/>
    <w:rsid w:val="007746AB"/>
    <w:rsid w:val="00774943"/>
    <w:rsid w:val="007769B5"/>
    <w:rsid w:val="00777C3F"/>
    <w:rsid w:val="007807B2"/>
    <w:rsid w:val="00781538"/>
    <w:rsid w:val="0078179D"/>
    <w:rsid w:val="00781852"/>
    <w:rsid w:val="0078321D"/>
    <w:rsid w:val="007834DD"/>
    <w:rsid w:val="007834E2"/>
    <w:rsid w:val="00783782"/>
    <w:rsid w:val="00784193"/>
    <w:rsid w:val="0078579E"/>
    <w:rsid w:val="00787001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0EFD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26"/>
    <w:rsid w:val="007C2097"/>
    <w:rsid w:val="007C20B6"/>
    <w:rsid w:val="007C28A7"/>
    <w:rsid w:val="007C36F2"/>
    <w:rsid w:val="007C3B00"/>
    <w:rsid w:val="007C4F84"/>
    <w:rsid w:val="007C5B4D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436A"/>
    <w:rsid w:val="007E58BA"/>
    <w:rsid w:val="007E5E45"/>
    <w:rsid w:val="007E643A"/>
    <w:rsid w:val="007F0389"/>
    <w:rsid w:val="007F08CD"/>
    <w:rsid w:val="007F1A9F"/>
    <w:rsid w:val="007F1E34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3F9"/>
    <w:rsid w:val="0080392D"/>
    <w:rsid w:val="00803DF8"/>
    <w:rsid w:val="008040A8"/>
    <w:rsid w:val="00804B8D"/>
    <w:rsid w:val="00804EC2"/>
    <w:rsid w:val="008071D1"/>
    <w:rsid w:val="00807B85"/>
    <w:rsid w:val="00810296"/>
    <w:rsid w:val="008108E8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7183"/>
    <w:rsid w:val="00837D51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1A6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770F2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8C9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284A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1400"/>
    <w:rsid w:val="00901BB0"/>
    <w:rsid w:val="00902A92"/>
    <w:rsid w:val="00902F9B"/>
    <w:rsid w:val="009038BF"/>
    <w:rsid w:val="00904EBA"/>
    <w:rsid w:val="009050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EB4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1A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B9B"/>
    <w:rsid w:val="00974F0C"/>
    <w:rsid w:val="0097530A"/>
    <w:rsid w:val="0097547D"/>
    <w:rsid w:val="009755D9"/>
    <w:rsid w:val="00976017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53F"/>
    <w:rsid w:val="00986821"/>
    <w:rsid w:val="00987C9F"/>
    <w:rsid w:val="00990B3D"/>
    <w:rsid w:val="00991044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603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6FF"/>
    <w:rsid w:val="009D1F02"/>
    <w:rsid w:val="009D3F9E"/>
    <w:rsid w:val="009D476E"/>
    <w:rsid w:val="009D5180"/>
    <w:rsid w:val="009D54CE"/>
    <w:rsid w:val="009D7147"/>
    <w:rsid w:val="009D7AE1"/>
    <w:rsid w:val="009E09F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92A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64C8"/>
    <w:rsid w:val="00A271D4"/>
    <w:rsid w:val="00A27413"/>
    <w:rsid w:val="00A27431"/>
    <w:rsid w:val="00A27D3B"/>
    <w:rsid w:val="00A30B5B"/>
    <w:rsid w:val="00A30C68"/>
    <w:rsid w:val="00A30F9D"/>
    <w:rsid w:val="00A31D14"/>
    <w:rsid w:val="00A33977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1C63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1FB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5F8E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2C02"/>
    <w:rsid w:val="00AF357C"/>
    <w:rsid w:val="00AF3B0B"/>
    <w:rsid w:val="00AF5B52"/>
    <w:rsid w:val="00AF5B9C"/>
    <w:rsid w:val="00AF7D86"/>
    <w:rsid w:val="00B01321"/>
    <w:rsid w:val="00B02883"/>
    <w:rsid w:val="00B05D84"/>
    <w:rsid w:val="00B061DC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E44"/>
    <w:rsid w:val="00B13880"/>
    <w:rsid w:val="00B13A4F"/>
    <w:rsid w:val="00B14250"/>
    <w:rsid w:val="00B14B46"/>
    <w:rsid w:val="00B14E1C"/>
    <w:rsid w:val="00B16661"/>
    <w:rsid w:val="00B175B1"/>
    <w:rsid w:val="00B17B40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B9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7D8"/>
    <w:rsid w:val="00B648DF"/>
    <w:rsid w:val="00B65C21"/>
    <w:rsid w:val="00B65C26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F91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0F48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3D3F"/>
    <w:rsid w:val="00C057CB"/>
    <w:rsid w:val="00C07A7D"/>
    <w:rsid w:val="00C1082F"/>
    <w:rsid w:val="00C10D23"/>
    <w:rsid w:val="00C10F29"/>
    <w:rsid w:val="00C11925"/>
    <w:rsid w:val="00C15555"/>
    <w:rsid w:val="00C15593"/>
    <w:rsid w:val="00C158F1"/>
    <w:rsid w:val="00C2152F"/>
    <w:rsid w:val="00C23C46"/>
    <w:rsid w:val="00C23E57"/>
    <w:rsid w:val="00C24416"/>
    <w:rsid w:val="00C259BF"/>
    <w:rsid w:val="00C2628A"/>
    <w:rsid w:val="00C26B23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2A5A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32"/>
    <w:rsid w:val="00C657A8"/>
    <w:rsid w:val="00C65F29"/>
    <w:rsid w:val="00C66450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51CD"/>
    <w:rsid w:val="00C77243"/>
    <w:rsid w:val="00C77298"/>
    <w:rsid w:val="00C777BE"/>
    <w:rsid w:val="00C777F1"/>
    <w:rsid w:val="00C77E55"/>
    <w:rsid w:val="00C77EA6"/>
    <w:rsid w:val="00C80BD9"/>
    <w:rsid w:val="00C81C0A"/>
    <w:rsid w:val="00C8206D"/>
    <w:rsid w:val="00C8315C"/>
    <w:rsid w:val="00C833A5"/>
    <w:rsid w:val="00C8356D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EE2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023"/>
    <w:rsid w:val="00CE3B53"/>
    <w:rsid w:val="00CE3EA5"/>
    <w:rsid w:val="00CE4C61"/>
    <w:rsid w:val="00CE52B0"/>
    <w:rsid w:val="00CE57C8"/>
    <w:rsid w:val="00CE5930"/>
    <w:rsid w:val="00CE77E1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56E"/>
    <w:rsid w:val="00D03268"/>
    <w:rsid w:val="00D03582"/>
    <w:rsid w:val="00D0387D"/>
    <w:rsid w:val="00D03AC8"/>
    <w:rsid w:val="00D03D5E"/>
    <w:rsid w:val="00D03F9A"/>
    <w:rsid w:val="00D04278"/>
    <w:rsid w:val="00D04644"/>
    <w:rsid w:val="00D04DC1"/>
    <w:rsid w:val="00D04F4D"/>
    <w:rsid w:val="00D05437"/>
    <w:rsid w:val="00D0574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0BA6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431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35E7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2DE"/>
    <w:rsid w:val="00D643C1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4212"/>
    <w:rsid w:val="00DA5AA3"/>
    <w:rsid w:val="00DA6151"/>
    <w:rsid w:val="00DA73B6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40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27A"/>
    <w:rsid w:val="00DE7CE0"/>
    <w:rsid w:val="00DF0FB2"/>
    <w:rsid w:val="00DF343E"/>
    <w:rsid w:val="00DF4AA6"/>
    <w:rsid w:val="00DF5034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1384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6EC3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297E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7A33"/>
    <w:rsid w:val="00E63DB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5B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012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4210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13E8"/>
    <w:rsid w:val="00F320CF"/>
    <w:rsid w:val="00F324F8"/>
    <w:rsid w:val="00F32999"/>
    <w:rsid w:val="00F32F07"/>
    <w:rsid w:val="00F33A9C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22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5E"/>
    <w:rsid w:val="00F54CDF"/>
    <w:rsid w:val="00F561C0"/>
    <w:rsid w:val="00F562D6"/>
    <w:rsid w:val="00F57B52"/>
    <w:rsid w:val="00F57FCE"/>
    <w:rsid w:val="00F607AD"/>
    <w:rsid w:val="00F6096C"/>
    <w:rsid w:val="00F623F0"/>
    <w:rsid w:val="00F62A9B"/>
    <w:rsid w:val="00F62AB4"/>
    <w:rsid w:val="00F637A3"/>
    <w:rsid w:val="00F63A5C"/>
    <w:rsid w:val="00F63CFF"/>
    <w:rsid w:val="00F64C93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265"/>
    <w:rsid w:val="00FA530C"/>
    <w:rsid w:val="00FA5A4B"/>
    <w:rsid w:val="00FA64A6"/>
    <w:rsid w:val="00FA698F"/>
    <w:rsid w:val="00FB0A08"/>
    <w:rsid w:val="00FB0DAB"/>
    <w:rsid w:val="00FB265C"/>
    <w:rsid w:val="00FB2D1A"/>
    <w:rsid w:val="00FB3196"/>
    <w:rsid w:val="00FB4454"/>
    <w:rsid w:val="00FB598F"/>
    <w:rsid w:val="00FB6386"/>
    <w:rsid w:val="00FB64CA"/>
    <w:rsid w:val="00FB68FA"/>
    <w:rsid w:val="00FB7ED8"/>
    <w:rsid w:val="00FC2AD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025C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4B1F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622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7870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H4VU7HTV54JD-1231737843-952</_dlc_DocId>
    <_dlc_DocIdUrl xmlns="05fef6b6-48ff-4793-a586-dff4857ec2fd">
      <Url>https://sharepoint.rsint.net/teams/MRT_Dev/_layouts/15/DocIdRedir.aspx?ID=H4VU7HTV54JD-1231737843-952</Url>
      <Description>H4VU7HTV54JD-1231737843-952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69918-8FE7-408D-9EF2-F9B203FA37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24BA7-170A-4542-81DC-B40E8EA8E81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475563-89D5-418E-83E1-F6E0C2C34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EF093F-91A9-48EB-A0AD-B63A5630305D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7D896860-3947-44FD-B40F-603EF5EC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5008</cp:revision>
  <cp:lastPrinted>1900-01-01T00:00:00Z</cp:lastPrinted>
  <dcterms:created xsi:type="dcterms:W3CDTF">2021-06-22T16:47:00Z</dcterms:created>
  <dcterms:modified xsi:type="dcterms:W3CDTF">2023-03-29T12:36:00Z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d2f3c851-a5d2-4c2d-aa5b-2b85af2a417b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2023-03-29T07:41:01Z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c87d8c55-846a-4acf-a324-8b76bcd51757</vt:lpwstr>
  </property>
  <property fmtid="{D5CDD505-2E9C-101B-9397-08002B2CF9AE}" pid="30" name="MSIP_Label_9764cdcd-3664-4d05-9615-7cbf65a4f0a8_ContentBits">
    <vt:lpwstr>0</vt:lpwstr>
  </property>
</Properties>
</file>