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66883" w14:textId="6C9F5EEF" w:rsidR="00C60471" w:rsidRDefault="00C60471" w:rsidP="00C604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5C0172">
          <w:rPr>
            <w:b/>
            <w:i/>
            <w:noProof/>
            <w:sz w:val="28"/>
          </w:rPr>
          <w:t>212</w:t>
        </w:r>
      </w:fldSimple>
    </w:p>
    <w:p w14:paraId="34346140" w14:textId="77777777" w:rsidR="00C60471" w:rsidRDefault="00C60471" w:rsidP="00C6047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471" w14:paraId="4F3054B9" w14:textId="77777777" w:rsidTr="00C45F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3B129" w14:textId="77777777" w:rsidR="00C60471" w:rsidRDefault="00C60471" w:rsidP="00C45F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60471" w14:paraId="08EF725E" w14:textId="77777777" w:rsidTr="00C45F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F2D74" w14:textId="77777777" w:rsidR="00C60471" w:rsidRDefault="00C60471" w:rsidP="00C45F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471" w14:paraId="461FBB76" w14:textId="77777777" w:rsidTr="00C45F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032E9A" w14:textId="77777777" w:rsidR="00C60471" w:rsidRDefault="00C60471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471" w14:paraId="639DA3E3" w14:textId="77777777" w:rsidTr="00C45F75">
        <w:tc>
          <w:tcPr>
            <w:tcW w:w="142" w:type="dxa"/>
            <w:tcBorders>
              <w:left w:val="single" w:sz="4" w:space="0" w:color="auto"/>
            </w:tcBorders>
          </w:tcPr>
          <w:p w14:paraId="4A677ED3" w14:textId="77777777" w:rsidR="00C60471" w:rsidRDefault="00C60471" w:rsidP="00C45F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794023" w14:textId="77777777" w:rsidR="00C60471" w:rsidRPr="00410371" w:rsidRDefault="00C60471" w:rsidP="00C45F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99E7699" w14:textId="77777777" w:rsidR="00C60471" w:rsidRDefault="00C60471" w:rsidP="00C45F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38BD65" w14:textId="77777777" w:rsidR="00C60471" w:rsidRPr="00410371" w:rsidRDefault="00C60471" w:rsidP="00C45F7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2887</w:t>
              </w:r>
            </w:fldSimple>
          </w:p>
        </w:tc>
        <w:tc>
          <w:tcPr>
            <w:tcW w:w="709" w:type="dxa"/>
          </w:tcPr>
          <w:p w14:paraId="3EC6C886" w14:textId="77777777" w:rsidR="00C60471" w:rsidRDefault="00C60471" w:rsidP="00C45F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0787D5" w14:textId="4AF5604B" w:rsidR="00C60471" w:rsidRPr="00410371" w:rsidRDefault="005C0172" w:rsidP="00C45F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1AF2D757" w14:textId="77777777" w:rsidR="00C60471" w:rsidRDefault="00C60471" w:rsidP="00C45F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3BD9E0" w14:textId="26F40D7D" w:rsidR="00C60471" w:rsidRPr="00410371" w:rsidRDefault="00C60471" w:rsidP="00C45F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5C0172">
                <w:rPr>
                  <w:b/>
                  <w:noProof/>
                  <w:sz w:val="28"/>
                </w:rPr>
                <w:t>5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226C33" w14:textId="77777777" w:rsidR="00C60471" w:rsidRDefault="00C60471" w:rsidP="00C45F75">
            <w:pPr>
              <w:pStyle w:val="CRCoverPage"/>
              <w:spacing w:after="0"/>
              <w:rPr>
                <w:noProof/>
              </w:rPr>
            </w:pPr>
          </w:p>
        </w:tc>
      </w:tr>
      <w:tr w:rsidR="00C60471" w14:paraId="26E12F7B" w14:textId="77777777" w:rsidTr="00C45F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A5209F" w14:textId="77777777" w:rsidR="00C60471" w:rsidRDefault="00C60471" w:rsidP="00C45F75">
            <w:pPr>
              <w:pStyle w:val="CRCoverPage"/>
              <w:spacing w:after="0"/>
              <w:rPr>
                <w:noProof/>
              </w:rPr>
            </w:pPr>
          </w:p>
        </w:tc>
      </w:tr>
      <w:tr w:rsidR="00C60471" w14:paraId="7058E4BD" w14:textId="77777777" w:rsidTr="00C45F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E7529C" w14:textId="77777777" w:rsidR="00C60471" w:rsidRPr="00F25D98" w:rsidRDefault="00C60471" w:rsidP="00C45F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471" w14:paraId="0C2B6D3E" w14:textId="77777777" w:rsidTr="00C45F75">
        <w:tc>
          <w:tcPr>
            <w:tcW w:w="9641" w:type="dxa"/>
            <w:gridSpan w:val="9"/>
          </w:tcPr>
          <w:p w14:paraId="1D4C1E19" w14:textId="77777777" w:rsidR="00C60471" w:rsidRDefault="00C60471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0A93ED" w14:textId="77777777" w:rsidR="00C60471" w:rsidRDefault="00C60471" w:rsidP="00C604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471" w14:paraId="15B58D20" w14:textId="77777777" w:rsidTr="00C45F75">
        <w:tc>
          <w:tcPr>
            <w:tcW w:w="2835" w:type="dxa"/>
          </w:tcPr>
          <w:p w14:paraId="25D9D1FA" w14:textId="77777777" w:rsidR="00C60471" w:rsidRDefault="00C60471" w:rsidP="00C45F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59266F" w14:textId="77777777" w:rsidR="00C60471" w:rsidRDefault="00C60471" w:rsidP="00C45F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243628" w14:textId="77777777" w:rsidR="00C60471" w:rsidRDefault="00C60471" w:rsidP="00C45F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3E8175" w14:textId="77777777" w:rsidR="00C60471" w:rsidRDefault="00C60471" w:rsidP="00C45F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F9590B" w14:textId="77777777" w:rsidR="00C60471" w:rsidRDefault="00C60471" w:rsidP="00C45F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BD9D86E" w14:textId="77777777" w:rsidR="00C60471" w:rsidRDefault="00C60471" w:rsidP="00C45F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50E135" w14:textId="77777777" w:rsidR="00C60471" w:rsidRDefault="00C60471" w:rsidP="00C45F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DC81A6" w14:textId="77777777" w:rsidR="00C60471" w:rsidRDefault="00C60471" w:rsidP="00C45F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669D83" w14:textId="77777777" w:rsidR="00C60471" w:rsidRDefault="00C60471" w:rsidP="00C45F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F3B2A1" w14:textId="77777777" w:rsidR="00C60471" w:rsidRDefault="00C60471" w:rsidP="00C604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471" w14:paraId="5F6D1958" w14:textId="77777777" w:rsidTr="00C45F75">
        <w:tc>
          <w:tcPr>
            <w:tcW w:w="9640" w:type="dxa"/>
            <w:gridSpan w:val="11"/>
          </w:tcPr>
          <w:p w14:paraId="5018B88F" w14:textId="77777777" w:rsidR="00C60471" w:rsidRDefault="00C60471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471" w14:paraId="03FFB930" w14:textId="77777777" w:rsidTr="00C45F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72252C" w14:textId="77777777" w:rsidR="00C60471" w:rsidRDefault="00C60471" w:rsidP="00C45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911E0" w14:textId="77777777" w:rsidR="00C60471" w:rsidRDefault="00C60471" w:rsidP="00C45F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IRAT testcase 11.4.12</w:t>
              </w:r>
            </w:fldSimple>
          </w:p>
        </w:tc>
      </w:tr>
      <w:tr w:rsidR="00C60471" w14:paraId="3BDB6FC8" w14:textId="77777777" w:rsidTr="00C45F75">
        <w:tc>
          <w:tcPr>
            <w:tcW w:w="1843" w:type="dxa"/>
            <w:tcBorders>
              <w:left w:val="single" w:sz="4" w:space="0" w:color="auto"/>
            </w:tcBorders>
          </w:tcPr>
          <w:p w14:paraId="04700ED4" w14:textId="77777777" w:rsidR="00C60471" w:rsidRDefault="00C60471" w:rsidP="00C45F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F58AD2" w14:textId="77777777" w:rsidR="00C60471" w:rsidRDefault="00C60471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471" w14:paraId="78191C8E" w14:textId="77777777" w:rsidTr="00C45F75">
        <w:tc>
          <w:tcPr>
            <w:tcW w:w="1843" w:type="dxa"/>
            <w:tcBorders>
              <w:left w:val="single" w:sz="4" w:space="0" w:color="auto"/>
            </w:tcBorders>
          </w:tcPr>
          <w:p w14:paraId="6C5C2F29" w14:textId="77777777" w:rsidR="00C60471" w:rsidRDefault="00C60471" w:rsidP="00C45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8A1A21" w14:textId="77777777" w:rsidR="00C60471" w:rsidRDefault="00C60471" w:rsidP="00C45F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C60471" w14:paraId="145FB688" w14:textId="77777777" w:rsidTr="00C45F75">
        <w:tc>
          <w:tcPr>
            <w:tcW w:w="1843" w:type="dxa"/>
            <w:tcBorders>
              <w:left w:val="single" w:sz="4" w:space="0" w:color="auto"/>
            </w:tcBorders>
          </w:tcPr>
          <w:p w14:paraId="7669791B" w14:textId="77777777" w:rsidR="00C60471" w:rsidRDefault="00C60471" w:rsidP="00C45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57F506" w14:textId="77777777" w:rsidR="00C60471" w:rsidRDefault="00C60471" w:rsidP="00C45F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60471" w14:paraId="103B0C50" w14:textId="77777777" w:rsidTr="00C45F75">
        <w:tc>
          <w:tcPr>
            <w:tcW w:w="1843" w:type="dxa"/>
            <w:tcBorders>
              <w:left w:val="single" w:sz="4" w:space="0" w:color="auto"/>
            </w:tcBorders>
          </w:tcPr>
          <w:p w14:paraId="36EA4098" w14:textId="77777777" w:rsidR="00C60471" w:rsidRDefault="00C60471" w:rsidP="00C45F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BCE21B" w14:textId="77777777" w:rsidR="00C60471" w:rsidRDefault="00C60471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471" w14:paraId="0B3DB990" w14:textId="77777777" w:rsidTr="00C45F75">
        <w:tc>
          <w:tcPr>
            <w:tcW w:w="1843" w:type="dxa"/>
            <w:tcBorders>
              <w:left w:val="single" w:sz="4" w:space="0" w:color="auto"/>
            </w:tcBorders>
          </w:tcPr>
          <w:p w14:paraId="44541F1F" w14:textId="77777777" w:rsidR="00C60471" w:rsidRDefault="00C60471" w:rsidP="00C45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3ABBBB" w14:textId="77777777" w:rsidR="00C60471" w:rsidRDefault="00C60471" w:rsidP="00C45F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A40DC1C" w14:textId="77777777" w:rsidR="00C60471" w:rsidRDefault="00C60471" w:rsidP="00C45F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48FC95" w14:textId="77777777" w:rsidR="00C60471" w:rsidRDefault="00C60471" w:rsidP="00C45F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0EB4DF" w14:textId="77777777" w:rsidR="00C60471" w:rsidRDefault="00C60471" w:rsidP="00C45F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2022-12-21</w:t>
              </w:r>
            </w:fldSimple>
          </w:p>
        </w:tc>
      </w:tr>
      <w:tr w:rsidR="00C60471" w14:paraId="0571F7B0" w14:textId="77777777" w:rsidTr="00C45F75">
        <w:tc>
          <w:tcPr>
            <w:tcW w:w="1843" w:type="dxa"/>
            <w:tcBorders>
              <w:left w:val="single" w:sz="4" w:space="0" w:color="auto"/>
            </w:tcBorders>
          </w:tcPr>
          <w:p w14:paraId="5A04882D" w14:textId="77777777" w:rsidR="00C60471" w:rsidRDefault="00C60471" w:rsidP="00C45F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E90F65" w14:textId="77777777" w:rsidR="00C60471" w:rsidRDefault="00C60471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0088DB" w14:textId="77777777" w:rsidR="00C60471" w:rsidRDefault="00C60471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8F1A70" w14:textId="77777777" w:rsidR="00C60471" w:rsidRDefault="00C60471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63592" w14:textId="77777777" w:rsidR="00C60471" w:rsidRDefault="00C60471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471" w14:paraId="40C8B373" w14:textId="77777777" w:rsidTr="00C45F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7BFA8" w14:textId="77777777" w:rsidR="00C60471" w:rsidRDefault="00C60471" w:rsidP="00C45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C043A7" w14:textId="77777777" w:rsidR="00C60471" w:rsidRDefault="00C60471" w:rsidP="00C45F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F063A4" w14:textId="77777777" w:rsidR="00C60471" w:rsidRDefault="00C60471" w:rsidP="00C45F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2B6A1E" w14:textId="77777777" w:rsidR="00C60471" w:rsidRDefault="00C60471" w:rsidP="00C45F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92A4CB" w14:textId="77777777" w:rsidR="00C60471" w:rsidRDefault="00C60471" w:rsidP="00C45F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C60471" w14:paraId="565A17D7" w14:textId="77777777" w:rsidTr="00C45F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991160" w14:textId="77777777" w:rsidR="00C60471" w:rsidRDefault="00C60471" w:rsidP="00C45F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3C7E79" w14:textId="77777777" w:rsidR="00C60471" w:rsidRDefault="00C60471" w:rsidP="00C45F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CC9F55" w14:textId="77777777" w:rsidR="00C60471" w:rsidRDefault="00C60471" w:rsidP="00C45F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093C46" w14:textId="77777777" w:rsidR="00C60471" w:rsidRPr="007C2097" w:rsidRDefault="00C60471" w:rsidP="00C45F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60471" w14:paraId="08659D18" w14:textId="77777777" w:rsidTr="00C45F75">
        <w:tc>
          <w:tcPr>
            <w:tcW w:w="1843" w:type="dxa"/>
          </w:tcPr>
          <w:p w14:paraId="59518376" w14:textId="77777777" w:rsidR="00C60471" w:rsidRDefault="00C60471" w:rsidP="00C45F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2D1AB0" w14:textId="77777777" w:rsidR="00C60471" w:rsidRDefault="00C60471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46F" w14:paraId="0C3C7F42" w14:textId="77777777" w:rsidTr="00C45F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485C50" w14:textId="77777777" w:rsidR="00B1046F" w:rsidRDefault="00B1046F" w:rsidP="00B10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0A448D" w14:textId="77777777" w:rsidR="00B1046F" w:rsidRDefault="00B1046F" w:rsidP="00B10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current TTCN implementation of function </w:t>
            </w:r>
            <w:r w:rsidRPr="003C7E7A">
              <w:rPr>
                <w:noProof/>
              </w:rPr>
              <w:t>f_TC_11_4_12_NR5GC_EUTRA</w:t>
            </w:r>
            <w:r>
              <w:rPr>
                <w:noProof/>
              </w:rPr>
              <w:t xml:space="preserve"> the following functions are called in this sequence :</w:t>
            </w:r>
          </w:p>
          <w:p w14:paraId="50F4A6BE" w14:textId="77777777" w:rsidR="00B1046F" w:rsidRDefault="00B1046F" w:rsidP="00B10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f_EUTRA38_NR5GC_PreambleAndSwitchOff(eutra_Cell1);</w:t>
            </w:r>
          </w:p>
          <w:p w14:paraId="54ADB8D7" w14:textId="77777777" w:rsidR="00B1046F" w:rsidRPr="003C7E7A" w:rsidRDefault="00B1046F" w:rsidP="00B1046F">
            <w:pPr>
              <w:pStyle w:val="CRCoverPage"/>
              <w:spacing w:after="0"/>
              <w:rPr>
                <w:noProof/>
                <w:highlight w:val="yellow"/>
              </w:rPr>
            </w:pPr>
            <w:r w:rsidRPr="003C7E7A">
              <w:rPr>
                <w:noProof/>
                <w:highlight w:val="yellow"/>
              </w:rPr>
              <w:t>f_EUTRA_NR_SendCoOrd (NR, cms_EUTRA_NR_Trigger("Preamble")); //Trigger to register on NR</w:t>
            </w:r>
          </w:p>
          <w:p w14:paraId="2798E693" w14:textId="77777777" w:rsidR="00B1046F" w:rsidRDefault="00B1046F" w:rsidP="00B1046F">
            <w:pPr>
              <w:pStyle w:val="CRCoverPage"/>
              <w:spacing w:after="0"/>
              <w:rPr>
                <w:noProof/>
              </w:rPr>
            </w:pPr>
            <w:r w:rsidRPr="003C7E7A">
              <w:rPr>
                <w:noProof/>
                <w:highlight w:val="yellow"/>
              </w:rPr>
              <w:t>f_EUTRA_NR_WaitForCoOrd_Trigger (NR, "Preamble");            //Successfully registered on NR</w:t>
            </w:r>
          </w:p>
          <w:p w14:paraId="2FD26068" w14:textId="77777777" w:rsidR="00B1046F" w:rsidRDefault="00B1046F" w:rsidP="00B1046F">
            <w:pPr>
              <w:pStyle w:val="CRCoverPage"/>
              <w:spacing w:after="0"/>
              <w:rPr>
                <w:noProof/>
              </w:rPr>
            </w:pPr>
          </w:p>
          <w:p w14:paraId="34C948CE" w14:textId="77777777" w:rsidR="00B1046F" w:rsidRDefault="00B1046F" w:rsidP="00B10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no need to call the highlighted coordination messages above, as these are already called within function </w:t>
            </w:r>
            <w:r w:rsidRPr="003C7E7A">
              <w:rPr>
                <w:noProof/>
              </w:rPr>
              <w:t>f_EUTRA38_NR5GC_PreambleAndSwitchOff</w:t>
            </w:r>
            <w:r>
              <w:rPr>
                <w:noProof/>
              </w:rPr>
              <w:t>.</w:t>
            </w:r>
          </w:p>
          <w:p w14:paraId="28FAC434" w14:textId="77777777" w:rsidR="00B1046F" w:rsidRDefault="00B1046F" w:rsidP="00B1046F">
            <w:pPr>
              <w:pStyle w:val="CRCoverPage"/>
              <w:spacing w:after="0"/>
              <w:rPr>
                <w:noProof/>
              </w:rPr>
            </w:pPr>
          </w:p>
          <w:p w14:paraId="3745CFAA" w14:textId="77777777" w:rsidR="00B1046F" w:rsidRPr="001729CA" w:rsidRDefault="00B1046F" w:rsidP="00B10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Calling them twice derails the TTCN flow and causes testcase failure. This needs to be corrected.</w:t>
            </w:r>
          </w:p>
        </w:tc>
      </w:tr>
      <w:tr w:rsidR="00B1046F" w14:paraId="3567B0B8" w14:textId="77777777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B9EE" w14:textId="77777777" w:rsidR="00B1046F" w:rsidRDefault="00B1046F" w:rsidP="00B10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EBA6B8" w14:textId="77777777" w:rsidR="00B1046F" w:rsidRPr="00F12C50" w:rsidRDefault="00B1046F" w:rsidP="00B1046F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B1046F" w14:paraId="1D69A7FE" w14:textId="77777777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34E72" w14:textId="77777777" w:rsidR="00B1046F" w:rsidRDefault="00B1046F" w:rsidP="00B10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154FD1" w14:textId="77777777" w:rsidR="00B1046F" w:rsidRDefault="00B1046F" w:rsidP="00B10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Removed the calls to functions :</w:t>
            </w:r>
          </w:p>
          <w:p w14:paraId="46A3EE0D" w14:textId="77777777" w:rsidR="00B1046F" w:rsidRPr="003C7E7A" w:rsidRDefault="00B1046F" w:rsidP="00B1046F">
            <w:pPr>
              <w:pStyle w:val="CRCoverPage"/>
              <w:spacing w:after="0"/>
              <w:rPr>
                <w:noProof/>
                <w:highlight w:val="yellow"/>
              </w:rPr>
            </w:pPr>
            <w:r w:rsidRPr="003C7E7A">
              <w:rPr>
                <w:noProof/>
                <w:highlight w:val="yellow"/>
              </w:rPr>
              <w:t>f_EUTRA_NR_SendCoOrd (NR, cms_EUTRA_NR_Trigger("Preamble")); //Trigger to register on NR</w:t>
            </w:r>
          </w:p>
          <w:p w14:paraId="19F03C7F" w14:textId="77777777" w:rsidR="00B1046F" w:rsidRDefault="00B1046F" w:rsidP="00B1046F">
            <w:pPr>
              <w:pStyle w:val="CRCoverPage"/>
              <w:spacing w:after="0"/>
              <w:rPr>
                <w:noProof/>
              </w:rPr>
            </w:pPr>
            <w:r w:rsidRPr="003C7E7A">
              <w:rPr>
                <w:noProof/>
                <w:highlight w:val="yellow"/>
              </w:rPr>
              <w:t>f_EUTRA_NR_WaitForCoOrd_Trigger (NR, "Preamble");            //Successfully registered on NR</w:t>
            </w:r>
          </w:p>
          <w:p w14:paraId="304D8A76" w14:textId="77777777" w:rsidR="00B1046F" w:rsidRDefault="00B1046F" w:rsidP="00B1046F">
            <w:pPr>
              <w:pStyle w:val="CRCoverPage"/>
              <w:spacing w:after="0"/>
              <w:rPr>
                <w:noProof/>
              </w:rPr>
            </w:pPr>
          </w:p>
          <w:p w14:paraId="29C59ECB" w14:textId="77777777" w:rsidR="00B1046F" w:rsidRPr="006316B2" w:rsidRDefault="00B1046F" w:rsidP="00B10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from the function </w:t>
            </w:r>
            <w:r w:rsidRPr="003C7E7A">
              <w:rPr>
                <w:noProof/>
              </w:rPr>
              <w:t>f_TC_11_4_12_NR5GC_EUTRA</w:t>
            </w:r>
          </w:p>
        </w:tc>
      </w:tr>
      <w:tr w:rsidR="00B1046F" w14:paraId="4D9DBBDF" w14:textId="77777777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E715E" w14:textId="77777777" w:rsidR="00B1046F" w:rsidRDefault="00B1046F" w:rsidP="00B10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028E5" w14:textId="77777777" w:rsidR="00B1046F" w:rsidRPr="00CF39F2" w:rsidRDefault="00B1046F" w:rsidP="00B1046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1046F" w14:paraId="02E4F2B0" w14:textId="77777777" w:rsidTr="00C45F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D3C52" w14:textId="77777777" w:rsidR="00B1046F" w:rsidRDefault="00B1046F" w:rsidP="00B10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FD541" w14:textId="77777777" w:rsidR="00B1046F" w:rsidRPr="00CF39F2" w:rsidRDefault="00B1046F" w:rsidP="00B1046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B1046F" w14:paraId="0068AD43" w14:textId="77777777" w:rsidTr="00C45F75">
        <w:tc>
          <w:tcPr>
            <w:tcW w:w="2694" w:type="dxa"/>
            <w:gridSpan w:val="2"/>
          </w:tcPr>
          <w:p w14:paraId="243EF5C6" w14:textId="77777777" w:rsidR="00B1046F" w:rsidRDefault="00B1046F" w:rsidP="00B10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676A60" w14:textId="77777777" w:rsidR="00B1046F" w:rsidRDefault="00B1046F" w:rsidP="00B10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46F" w14:paraId="7197FC50" w14:textId="77777777" w:rsidTr="00C45F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CB8249" w14:textId="77777777" w:rsidR="00B1046F" w:rsidRDefault="00B1046F" w:rsidP="00B10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520508" w14:textId="77777777" w:rsidR="00B1046F" w:rsidRDefault="00B1046F" w:rsidP="00B10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11.4.12.NR5GC</w:t>
            </w:r>
          </w:p>
        </w:tc>
      </w:tr>
      <w:tr w:rsidR="00B1046F" w14:paraId="1BB7E4E6" w14:textId="77777777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7855E" w14:textId="77777777" w:rsidR="00B1046F" w:rsidRDefault="00B1046F" w:rsidP="00B10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844E2E" w14:textId="77777777" w:rsidR="00B1046F" w:rsidRDefault="00B1046F" w:rsidP="00B10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46F" w14:paraId="367F87FC" w14:textId="77777777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50925" w14:textId="77777777" w:rsidR="00B1046F" w:rsidRDefault="00B1046F" w:rsidP="00B10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CCB61F" w14:textId="77777777" w:rsidR="00B1046F" w:rsidRDefault="00B1046F" w:rsidP="00B10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738979" w14:textId="77777777" w:rsidR="00B1046F" w:rsidRDefault="00B1046F" w:rsidP="00B10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6DA200" w14:textId="77777777" w:rsidR="00B1046F" w:rsidRDefault="00B1046F" w:rsidP="00B104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ECB8F0" w14:textId="77777777" w:rsidR="00B1046F" w:rsidRDefault="00B1046F" w:rsidP="00B104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046F" w14:paraId="158435D1" w14:textId="77777777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09C3F" w14:textId="77777777" w:rsidR="00B1046F" w:rsidRDefault="00B1046F" w:rsidP="00B10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C70497" w14:textId="77777777" w:rsidR="00B1046F" w:rsidRDefault="00B1046F" w:rsidP="00B10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7D752" w14:textId="77777777" w:rsidR="00B1046F" w:rsidRDefault="00B1046F" w:rsidP="00B10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DC1CAF" w14:textId="77777777" w:rsidR="00B1046F" w:rsidRDefault="00B1046F" w:rsidP="00B104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4552C0" w14:textId="77777777" w:rsidR="00B1046F" w:rsidRDefault="00B1046F" w:rsidP="00B104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046F" w14:paraId="44E1837D" w14:textId="77777777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150E6" w14:textId="77777777" w:rsidR="00B1046F" w:rsidRDefault="00B1046F" w:rsidP="00B104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5933FE" w14:textId="77777777" w:rsidR="00B1046F" w:rsidRDefault="00B1046F" w:rsidP="00B10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C3FBB" w14:textId="77777777" w:rsidR="00B1046F" w:rsidRDefault="00B1046F" w:rsidP="00B10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95EC6E" w14:textId="77777777" w:rsidR="00B1046F" w:rsidRDefault="00B1046F" w:rsidP="00B10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9C2FC6" w14:textId="77777777" w:rsidR="00B1046F" w:rsidRDefault="00B1046F" w:rsidP="00B104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046F" w14:paraId="0151B77E" w14:textId="77777777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E33F8" w14:textId="77777777" w:rsidR="00B1046F" w:rsidRDefault="00B1046F" w:rsidP="00B104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C7799" w14:textId="77777777" w:rsidR="00B1046F" w:rsidRDefault="00B1046F" w:rsidP="00B10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A525DC" w14:textId="77777777" w:rsidR="00B1046F" w:rsidRDefault="00B1046F" w:rsidP="00B10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AA5DBC" w14:textId="77777777" w:rsidR="00B1046F" w:rsidRDefault="00B1046F" w:rsidP="00B10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DAD607" w14:textId="77777777" w:rsidR="00B1046F" w:rsidRDefault="00B1046F" w:rsidP="00B104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046F" w14:paraId="02FBF0B0" w14:textId="77777777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9144C" w14:textId="77777777" w:rsidR="00B1046F" w:rsidRDefault="00B1046F" w:rsidP="00B104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8C71F1" w14:textId="77777777" w:rsidR="00B1046F" w:rsidRDefault="00B1046F" w:rsidP="00B1046F">
            <w:pPr>
              <w:pStyle w:val="CRCoverPage"/>
              <w:spacing w:after="0"/>
              <w:rPr>
                <w:noProof/>
              </w:rPr>
            </w:pPr>
          </w:p>
        </w:tc>
      </w:tr>
      <w:tr w:rsidR="00B1046F" w14:paraId="338D233B" w14:textId="77777777" w:rsidTr="00C45F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D4404" w14:textId="77777777" w:rsidR="00B1046F" w:rsidRDefault="00B1046F" w:rsidP="00B10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70A26" w14:textId="77777777" w:rsidR="00B1046F" w:rsidRDefault="00B1046F" w:rsidP="00B104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046F" w:rsidRPr="008863B9" w14:paraId="34277BA4" w14:textId="77777777" w:rsidTr="00C45F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8D5697" w14:textId="77777777" w:rsidR="00B1046F" w:rsidRPr="008863B9" w:rsidRDefault="00B1046F" w:rsidP="00B10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3FB59F" w14:textId="77777777" w:rsidR="00B1046F" w:rsidRPr="008863B9" w:rsidRDefault="00B1046F" w:rsidP="00B104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046F" w14:paraId="366DA1C8" w14:textId="77777777" w:rsidTr="00C45F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BF0530" w14:textId="77777777" w:rsidR="00B1046F" w:rsidRDefault="00B1046F" w:rsidP="00B10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6EEA2" w14:textId="77777777" w:rsidR="00B1046F" w:rsidRDefault="00B1046F" w:rsidP="00B104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E442D6" w14:textId="77777777" w:rsidR="00773CD7" w:rsidRDefault="00773CD7" w:rsidP="00773CD7">
      <w:pPr>
        <w:rPr>
          <w:noProof/>
        </w:rPr>
      </w:pPr>
    </w:p>
    <w:p w14:paraId="1DE4C2AB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0668FEC9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030A0A" w14:textId="77777777" w:rsidR="009478EE" w:rsidRDefault="009478EE" w:rsidP="009478EE">
      <w:pPr>
        <w:rPr>
          <w:noProof/>
        </w:rPr>
      </w:pPr>
    </w:p>
    <w:p w14:paraId="60A4CAC4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2250065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2D03B6B1" w14:textId="77777777" w:rsidR="00665AFF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65AFF" w:rsidRPr="00B85776">
        <w:rPr>
          <w:rFonts w:ascii="Arial" w:hAnsi="Arial" w:cs="Arial"/>
          <w:iCs/>
        </w:rPr>
        <w:t>Table of Contents</w:t>
      </w:r>
      <w:r w:rsidR="00665AFF">
        <w:tab/>
      </w:r>
      <w:r w:rsidR="00665AFF">
        <w:fldChar w:fldCharType="begin"/>
      </w:r>
      <w:r w:rsidR="00665AFF">
        <w:instrText xml:space="preserve"> PAGEREF _Toc122500650 \h </w:instrText>
      </w:r>
      <w:r w:rsidR="00665AFF">
        <w:fldChar w:fldCharType="separate"/>
      </w:r>
      <w:r w:rsidR="00665AFF">
        <w:t>3</w:t>
      </w:r>
      <w:r w:rsidR="00665AFF">
        <w:fldChar w:fldCharType="end"/>
      </w:r>
    </w:p>
    <w:p w14:paraId="028476F3" w14:textId="77777777" w:rsidR="00665AFF" w:rsidRDefault="00665AF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8577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8577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_Toc122500651 \h </w:instrText>
      </w:r>
      <w:r>
        <w:fldChar w:fldCharType="separate"/>
      </w:r>
      <w:r>
        <w:t>3</w:t>
      </w:r>
      <w:r>
        <w:fldChar w:fldCharType="end"/>
      </w:r>
    </w:p>
    <w:p w14:paraId="2ED4092B" w14:textId="77777777" w:rsidR="00665AFF" w:rsidRDefault="00665AF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8577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8577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_Toc122500652 \h </w:instrText>
      </w:r>
      <w:r>
        <w:fldChar w:fldCharType="separate"/>
      </w:r>
      <w:r>
        <w:t>3</w:t>
      </w:r>
      <w:r>
        <w:fldChar w:fldCharType="end"/>
      </w:r>
    </w:p>
    <w:p w14:paraId="177075A4" w14:textId="77777777" w:rsidR="00665AFF" w:rsidRDefault="00665AF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85776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85776">
        <w:rPr>
          <w:rFonts w:cs="Arial"/>
          <w:b/>
          <w:color w:val="000000"/>
          <w:lang w:eastAsia="en-GB"/>
        </w:rPr>
        <w:t xml:space="preserve">Correction to the </w:t>
      </w:r>
      <w:r w:rsidRPr="00B85776">
        <w:rPr>
          <w:rFonts w:cs="Arial"/>
          <w:b/>
          <w:bCs/>
          <w:color w:val="000000"/>
          <w:lang w:val="en-US" w:eastAsia="en-GB"/>
        </w:rPr>
        <w:t>Function f_TC_11_4_12_NR5GC_EUTRA</w:t>
      </w:r>
      <w:r>
        <w:tab/>
      </w:r>
      <w:r>
        <w:fldChar w:fldCharType="begin"/>
      </w:r>
      <w:r>
        <w:instrText xml:space="preserve"> PAGEREF _Toc122500653 \h </w:instrText>
      </w:r>
      <w:r>
        <w:fldChar w:fldCharType="separate"/>
      </w:r>
      <w:r>
        <w:t>3</w:t>
      </w:r>
      <w:r>
        <w:fldChar w:fldCharType="end"/>
      </w:r>
    </w:p>
    <w:p w14:paraId="505DD5D7" w14:textId="77777777" w:rsidR="0096131A" w:rsidRDefault="007A73E5" w:rsidP="0096131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96131A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2500651"/>
      <w:bookmarkStart w:id="19" w:name="_Hlk107318485"/>
      <w:r w:rsidR="0096131A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AE17AF6" w14:textId="77777777"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49 related to the title of this CR</w:t>
      </w:r>
      <w:r>
        <w:rPr>
          <w:rFonts w:cs="Arial"/>
          <w:lang w:eastAsia="ja-JP"/>
        </w:rPr>
        <w:t xml:space="preserve">. </w:t>
      </w:r>
    </w:p>
    <w:p w14:paraId="773711BF" w14:textId="77777777"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16B0B92F" w14:textId="77777777"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9"/>
    <w:p w14:paraId="14BD1007" w14:textId="77777777" w:rsidR="007A73E5" w:rsidRDefault="007A73E5" w:rsidP="007A73E5">
      <w:pPr>
        <w:rPr>
          <w:b/>
          <w:sz w:val="24"/>
          <w:lang w:eastAsia="ja-JP"/>
        </w:rPr>
      </w:pPr>
    </w:p>
    <w:p w14:paraId="341C88C0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0" w:name="_Toc122434488"/>
      <w:bookmarkStart w:id="21" w:name="_Toc295288959"/>
      <w:bookmarkStart w:id="22" w:name="_Toc122500652"/>
      <w:r w:rsidRPr="00854C55">
        <w:rPr>
          <w:b/>
        </w:rPr>
        <w:t>Corrections required</w:t>
      </w:r>
      <w:bookmarkEnd w:id="20"/>
      <w:bookmarkEnd w:id="21"/>
      <w:bookmarkEnd w:id="22"/>
    </w:p>
    <w:p w14:paraId="45B70E08" w14:textId="77777777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3" w:name="_Toc122500653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70D58">
        <w:rPr>
          <w:rFonts w:cs="Arial"/>
          <w:b/>
          <w:bCs/>
          <w:color w:val="000000"/>
          <w:lang w:val="en-US" w:eastAsia="en-GB"/>
        </w:rPr>
        <w:t>Function</w:t>
      </w:r>
      <w:r w:rsidR="002A3532">
        <w:rPr>
          <w:rFonts w:cs="Arial"/>
          <w:b/>
          <w:bCs/>
          <w:color w:val="000000"/>
          <w:lang w:val="en-US" w:eastAsia="en-GB"/>
        </w:rPr>
        <w:t xml:space="preserve"> </w:t>
      </w:r>
      <w:r w:rsidR="007F6F42" w:rsidRPr="007F6F42">
        <w:rPr>
          <w:rFonts w:cs="Arial"/>
          <w:b/>
          <w:bCs/>
          <w:color w:val="000000"/>
          <w:lang w:val="en-US" w:eastAsia="en-GB"/>
        </w:rPr>
        <w:t>f_TC_11_4_12_NR5GC_EUTRA</w:t>
      </w:r>
      <w:bookmarkEnd w:id="2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21C64AFD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3268" w14:textId="77777777" w:rsidR="00FB0A08" w:rsidRDefault="00B93321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49007" w14:textId="77777777" w:rsidR="00FB0A08" w:rsidRPr="00FA530C" w:rsidRDefault="007F6F42" w:rsidP="002B42D8">
            <w:pPr>
              <w:pStyle w:val="CRCoverPage"/>
              <w:spacing w:after="0"/>
              <w:rPr>
                <w:noProof/>
              </w:rPr>
            </w:pPr>
            <w:r w:rsidRPr="007F6F42">
              <w:rPr>
                <w:rFonts w:cs="Arial"/>
                <w:bCs/>
                <w:color w:val="000000"/>
                <w:lang w:val="en-US" w:eastAsia="en-GB"/>
              </w:rPr>
              <w:t>f_TC_11_4_12_NR5GC_EUTRA</w:t>
            </w:r>
          </w:p>
        </w:tc>
      </w:tr>
      <w:tr w:rsidR="00FB0A08" w14:paraId="50E73BB8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79BB5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59C1" w14:textId="77777777" w:rsidR="007F6F42" w:rsidRDefault="007F6F42" w:rsidP="007F6F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current TTCN implementation of function </w:t>
            </w:r>
            <w:r w:rsidRPr="003C7E7A">
              <w:rPr>
                <w:noProof/>
              </w:rPr>
              <w:t>f_TC_11_4_12_NR5GC_EUTRA</w:t>
            </w:r>
            <w:r>
              <w:rPr>
                <w:noProof/>
              </w:rPr>
              <w:t xml:space="preserve"> the following functions are called in this sequence :</w:t>
            </w:r>
          </w:p>
          <w:p w14:paraId="4F490346" w14:textId="77777777" w:rsidR="007F6F42" w:rsidRDefault="007F6F42" w:rsidP="007F6F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f_EUTRA38_NR5GC_PreambleAndSwitchOff(eutra_Cell1);</w:t>
            </w:r>
          </w:p>
          <w:p w14:paraId="3F0F7D2E" w14:textId="77777777" w:rsidR="007F6F42" w:rsidRPr="003C7E7A" w:rsidRDefault="007F6F42" w:rsidP="007F6F42">
            <w:pPr>
              <w:pStyle w:val="CRCoverPage"/>
              <w:spacing w:after="0"/>
              <w:rPr>
                <w:noProof/>
                <w:highlight w:val="yellow"/>
              </w:rPr>
            </w:pPr>
            <w:r w:rsidRPr="003C7E7A">
              <w:rPr>
                <w:noProof/>
                <w:highlight w:val="yellow"/>
              </w:rPr>
              <w:t>f_EUTRA_NR_SendCoOrd (NR, cms_EUTRA_NR_Trigger("Preamble")); //Trigger to register on NR</w:t>
            </w:r>
          </w:p>
          <w:p w14:paraId="50422500" w14:textId="77777777" w:rsidR="007F6F42" w:rsidRDefault="007F6F42" w:rsidP="007F6F42">
            <w:pPr>
              <w:pStyle w:val="CRCoverPage"/>
              <w:spacing w:after="0"/>
              <w:rPr>
                <w:noProof/>
              </w:rPr>
            </w:pPr>
            <w:r w:rsidRPr="003C7E7A">
              <w:rPr>
                <w:noProof/>
                <w:highlight w:val="yellow"/>
              </w:rPr>
              <w:t>f_EUTRA_NR_WaitForCoOrd_Trigger (NR, "Preamble");            //Successfully registered on NR</w:t>
            </w:r>
          </w:p>
          <w:p w14:paraId="1492624B" w14:textId="77777777" w:rsidR="007F6F42" w:rsidRDefault="007F6F42" w:rsidP="007F6F42">
            <w:pPr>
              <w:pStyle w:val="CRCoverPage"/>
              <w:spacing w:after="0"/>
              <w:rPr>
                <w:noProof/>
              </w:rPr>
            </w:pPr>
          </w:p>
          <w:p w14:paraId="4ED1A34C" w14:textId="77777777" w:rsidR="007F6F42" w:rsidRDefault="007F6F42" w:rsidP="007F6F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no need to call the highlighted coordination messages above, as these are already called within function </w:t>
            </w:r>
            <w:r w:rsidRPr="003C7E7A">
              <w:rPr>
                <w:noProof/>
              </w:rPr>
              <w:t>f_EUTRA38_NR5GC_PreambleAndSwitchOff</w:t>
            </w:r>
            <w:r>
              <w:rPr>
                <w:noProof/>
              </w:rPr>
              <w:t>.</w:t>
            </w:r>
          </w:p>
          <w:p w14:paraId="5B728275" w14:textId="77777777" w:rsidR="007F6F42" w:rsidRDefault="007F6F42" w:rsidP="007F6F42">
            <w:pPr>
              <w:pStyle w:val="CRCoverPage"/>
              <w:spacing w:after="0"/>
              <w:rPr>
                <w:noProof/>
              </w:rPr>
            </w:pPr>
          </w:p>
          <w:p w14:paraId="5303B944" w14:textId="77777777" w:rsidR="00FB0A08" w:rsidRPr="00AD4ADA" w:rsidRDefault="007F6F42" w:rsidP="007F6F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Calling them twice derails the TTCN flow and causes testcase failure. This needs to be corrected.</w:t>
            </w:r>
          </w:p>
        </w:tc>
      </w:tr>
      <w:tr w:rsidR="00FB0A08" w14:paraId="6DE4D5BA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AEFC3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F796" w14:textId="77777777" w:rsidR="007F6F42" w:rsidRDefault="007F6F42" w:rsidP="007F6F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Removed the calls to functions :</w:t>
            </w:r>
          </w:p>
          <w:p w14:paraId="4FB316F9" w14:textId="77777777" w:rsidR="007F6F42" w:rsidRPr="003C7E7A" w:rsidRDefault="007F6F42" w:rsidP="007F6F42">
            <w:pPr>
              <w:pStyle w:val="CRCoverPage"/>
              <w:spacing w:after="0"/>
              <w:rPr>
                <w:noProof/>
                <w:highlight w:val="yellow"/>
              </w:rPr>
            </w:pPr>
            <w:r w:rsidRPr="003C7E7A">
              <w:rPr>
                <w:noProof/>
                <w:highlight w:val="yellow"/>
              </w:rPr>
              <w:t>f_EUTRA_NR_SendCoOrd (NR, cms_EUTRA_NR_Trigger("Preamble")); //Trigger to register on NR</w:t>
            </w:r>
          </w:p>
          <w:p w14:paraId="2485345D" w14:textId="77777777" w:rsidR="007F6F42" w:rsidRDefault="007F6F42" w:rsidP="007F6F42">
            <w:pPr>
              <w:pStyle w:val="CRCoverPage"/>
              <w:spacing w:after="0"/>
              <w:rPr>
                <w:noProof/>
              </w:rPr>
            </w:pPr>
            <w:r w:rsidRPr="003C7E7A">
              <w:rPr>
                <w:noProof/>
                <w:highlight w:val="yellow"/>
              </w:rPr>
              <w:t>f_EUTRA_NR_WaitForCoOrd_Trigger (NR, "Preamble");            //Successfully registered on NR</w:t>
            </w:r>
          </w:p>
          <w:p w14:paraId="25368876" w14:textId="77777777" w:rsidR="007F6F42" w:rsidRDefault="007F6F42" w:rsidP="007F6F42">
            <w:pPr>
              <w:pStyle w:val="CRCoverPage"/>
              <w:spacing w:after="0"/>
              <w:rPr>
                <w:noProof/>
              </w:rPr>
            </w:pPr>
          </w:p>
          <w:p w14:paraId="381DE4F1" w14:textId="77777777" w:rsidR="005C6479" w:rsidRPr="001124B3" w:rsidRDefault="007F6F42" w:rsidP="007F6F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from the function </w:t>
            </w:r>
            <w:r w:rsidRPr="003C7E7A">
              <w:rPr>
                <w:noProof/>
              </w:rPr>
              <w:t>f_TC_11_4_12_NR5GC_EUTRA</w:t>
            </w:r>
          </w:p>
        </w:tc>
      </w:tr>
      <w:tr w:rsidR="00FB0A08" w14:paraId="551A909C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3B26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2274D" w14:textId="77777777" w:rsidR="00FB0A08" w:rsidRPr="00CC39F9" w:rsidRDefault="00F257FF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</w:t>
            </w:r>
            <w:r w:rsidR="007F6F42">
              <w:rPr>
                <w:rFonts w:ascii="Arial" w:hAnsi="Arial" w:cs="Arial"/>
                <w:lang w:eastAsia="en-GB"/>
              </w:rPr>
              <w:t>IRAT_Emergency_EUTRA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FB0A08" w14:paraId="03DC0A9C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A9021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2B90" w14:textId="77777777"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B8FA73D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410F9B36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0EC24E79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042A818E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21FE" w14:textId="77777777"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function f_TC_11_4_12_NR5GC_EUTRA() runs on EUTRA_Multi5GS_PTC</w:t>
            </w:r>
          </w:p>
          <w:p w14:paraId="43A9E34B" w14:textId="77777777"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{ //5GMM-REGISTERED.NORMAL-SERVICE / 5GMM-IDLE / Emergency call / Disabling N1 mode / Emergency call establishment over EPS / Success</w:t>
            </w:r>
          </w:p>
          <w:p w14:paraId="67817BCD" w14:textId="77777777"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D775338" w14:textId="77777777"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f_EUTRA38_IRAT_Init(c31, HANDLE_UM_DATA, USE_BIG_GRANTS);</w:t>
            </w:r>
          </w:p>
          <w:p w14:paraId="15C06CD4" w14:textId="77777777"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21BC0A2" w14:textId="77777777"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4DB9C27E" w14:textId="77777777"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f_EUTRA_CellConfig_Def(eutra_Cell1);</w:t>
            </w:r>
          </w:p>
          <w:p w14:paraId="6A674C17" w14:textId="77777777"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7DEF2E9" w14:textId="77777777"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f_EUTRA38_NR5GC_PreambleAndSwitchOff(eutra_Cell1);</w:t>
            </w:r>
          </w:p>
          <w:p w14:paraId="5F19A557" w14:textId="77777777"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 (NR, cms_EUTRA_NR_Trigger("Preamble")); //Trigger to register on NR</w:t>
            </w:r>
          </w:p>
          <w:p w14:paraId="75E8EC7E" w14:textId="77777777"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f_EUTRA_NR_WaitForCoOrd_Trigger (NR, "Preamble");            //Successfully registered on NR</w:t>
            </w:r>
          </w:p>
          <w:p w14:paraId="03C5A194" w14:textId="77777777"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// Ok now registered on both RATs</w:t>
            </w:r>
          </w:p>
          <w:p w14:paraId="4FD44B5C" w14:textId="77777777"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E5BE2CA" w14:textId="77777777"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f_EUTRA_TestBody_Set(true);</w:t>
            </w:r>
          </w:p>
          <w:p w14:paraId="4618151B" w14:textId="77777777"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fl_TC_11_4_12_NR5GC_EUTRA_TestBody();</w:t>
            </w:r>
          </w:p>
          <w:p w14:paraId="24EE8FB7" w14:textId="77777777"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f_EUTRA_TestBody_Set(false);</w:t>
            </w:r>
          </w:p>
          <w:p w14:paraId="6F0C3053" w14:textId="77777777"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1A6DFFB" w14:textId="77777777"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f_EUTRA38_MultiPDN_Postamble(eutra_Cell1, E2_CONNECTED);</w:t>
            </w:r>
          </w:p>
          <w:p w14:paraId="39EB7587" w14:textId="77777777"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 (NR, cms_EUTRA_NR_Trigger("Postamble"));</w:t>
            </w:r>
          </w:p>
          <w:p w14:paraId="1908919D" w14:textId="77777777"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8C6F824" w14:textId="77777777" w:rsidR="00B53753" w:rsidRPr="00455951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DB8DD74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6814A62C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66120138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C9B6" w14:textId="77777777"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function f_TC_11_4_12_NR5GC_EUTRA() runs on EUTRA_Multi5GS_PTC</w:t>
            </w:r>
          </w:p>
          <w:p w14:paraId="26424241" w14:textId="77777777"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{ //5GMM-REGISTERED.NORMAL-SERVICE / 5GMM-IDLE / Emergency call / Disabling N1 mode / Emergency call establishment over EPS / Success</w:t>
            </w:r>
          </w:p>
          <w:p w14:paraId="56F48A42" w14:textId="77777777"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E68ED39" w14:textId="77777777"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f_EUTRA38_IRAT_Init(c31, HANDLE_UM_DATA, USE_BIG_GRANTS);</w:t>
            </w:r>
          </w:p>
          <w:p w14:paraId="1A61AF73" w14:textId="77777777"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0949F7A" w14:textId="77777777"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50B6D6D9" w14:textId="77777777"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f_EUTRA_CellConfig_Def(eutra_Cell1);</w:t>
            </w:r>
          </w:p>
          <w:p w14:paraId="115D2045" w14:textId="77777777"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CABBDF3" w14:textId="77777777"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f_EUTRA38_NR5GC_PreambleAndSwitchOff(eutra_Cell1);</w:t>
            </w:r>
          </w:p>
          <w:p w14:paraId="23A2E6AD" w14:textId="77777777"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C49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//WA#11_4_12 </w:t>
            </w:r>
            <w:r w:rsidRPr="00CC492F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COMMENTED OUT</w:t>
            </w:r>
            <w:r w:rsidRPr="00CC49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f_EUTRA_NR_SendCoOrd (NR, cms_EUTRA_NR_Trigger("Preamble")); //Trigger to register on NR</w:t>
            </w:r>
          </w:p>
          <w:p w14:paraId="3B7834B1" w14:textId="77777777"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//WA#11_4_12 </w:t>
            </w:r>
            <w:r w:rsidRPr="00CC492F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COMMENTED OUT</w:t>
            </w:r>
            <w:r w:rsidRPr="00CC49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f_EUTRA_NR_WaitForCoOrd_Trigger (NR, "Preamble");            //Successfully registered on NR</w:t>
            </w:r>
          </w:p>
          <w:p w14:paraId="0D8A4CD6" w14:textId="77777777"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 Ok now registered on both RATs</w:t>
            </w:r>
          </w:p>
          <w:p w14:paraId="0DB25BC0" w14:textId="77777777"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E769C76" w14:textId="77777777"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f_EUTRA_TestBody_Set(true);</w:t>
            </w:r>
          </w:p>
          <w:p w14:paraId="775D07D2" w14:textId="77777777"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fl_TC_11_4_12_NR5GC_EUTRA_TestBody();</w:t>
            </w:r>
          </w:p>
          <w:p w14:paraId="470202E4" w14:textId="77777777"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f_EUTRA_TestBody_Set(false);</w:t>
            </w:r>
          </w:p>
          <w:p w14:paraId="3335CB8E" w14:textId="77777777"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1CEE18D" w14:textId="77777777"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f_EUTRA38_MultiPDN_Postamble(eutra_Cell1, E2_CONNECTED);</w:t>
            </w:r>
          </w:p>
          <w:p w14:paraId="68AFA554" w14:textId="77777777"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 (NR, cms_EUTRA_NR_Trigger("Postamble"));</w:t>
            </w:r>
          </w:p>
          <w:p w14:paraId="35666FD1" w14:textId="77777777"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5DC78C6" w14:textId="77777777" w:rsidR="00B53753" w:rsidRPr="006D35E4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BC5B183" w14:textId="77777777" w:rsidR="001C6BC1" w:rsidRDefault="001C6BC1" w:rsidP="00B53753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AEC99" w14:textId="77777777" w:rsidR="00B25798" w:rsidRDefault="00B25798">
      <w:r>
        <w:separator/>
      </w:r>
    </w:p>
  </w:endnote>
  <w:endnote w:type="continuationSeparator" w:id="0">
    <w:p w14:paraId="2A53AE95" w14:textId="77777777" w:rsidR="00B25798" w:rsidRDefault="00B25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08525" w14:textId="77777777" w:rsidR="009A3DC3" w:rsidRDefault="009A3D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0C989" w14:textId="77777777" w:rsidR="009A3DC3" w:rsidRDefault="009A3D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1593A" w14:textId="77777777" w:rsidR="009A3DC3" w:rsidRDefault="009A3D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0BB10" w14:textId="77777777" w:rsidR="00B25798" w:rsidRDefault="00B25798">
      <w:r>
        <w:separator/>
      </w:r>
    </w:p>
  </w:footnote>
  <w:footnote w:type="continuationSeparator" w:id="0">
    <w:p w14:paraId="59C51D1E" w14:textId="77777777" w:rsidR="00B25798" w:rsidRDefault="00B25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A0ED0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BABCBC4" w14:textId="77777777"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BABCBC4" w14:textId="77777777"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74A8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30EA126" w14:textId="77777777"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30EA126" w14:textId="77777777"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4A0BB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9EE51F3" w14:textId="77777777"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9EE51F3" w14:textId="77777777"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55B31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13F05B6" w14:textId="77777777"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13F05B6" w14:textId="77777777"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F1E3D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116CDA" w14:textId="77777777"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116CDA" w14:textId="77777777"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85988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EA31BDE" w14:textId="77777777"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EA31BDE" w14:textId="77777777"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69800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97966872">
    <w:abstractNumId w:val="6"/>
  </w:num>
  <w:num w:numId="3" w16cid:durableId="1226142754">
    <w:abstractNumId w:val="2"/>
  </w:num>
  <w:num w:numId="4" w16cid:durableId="758256357">
    <w:abstractNumId w:val="13"/>
  </w:num>
  <w:num w:numId="5" w16cid:durableId="2058774168">
    <w:abstractNumId w:val="10"/>
  </w:num>
  <w:num w:numId="6" w16cid:durableId="1086078259">
    <w:abstractNumId w:val="11"/>
  </w:num>
  <w:num w:numId="7" w16cid:durableId="1535967986">
    <w:abstractNumId w:val="4"/>
  </w:num>
  <w:num w:numId="8" w16cid:durableId="612905576">
    <w:abstractNumId w:val="12"/>
  </w:num>
  <w:num w:numId="9" w16cid:durableId="1660578011">
    <w:abstractNumId w:val="5"/>
  </w:num>
  <w:num w:numId="10" w16cid:durableId="1476147575">
    <w:abstractNumId w:val="8"/>
  </w:num>
  <w:num w:numId="11" w16cid:durableId="199981908">
    <w:abstractNumId w:val="0"/>
  </w:num>
  <w:num w:numId="12" w16cid:durableId="426780341">
    <w:abstractNumId w:val="3"/>
  </w:num>
  <w:num w:numId="13" w16cid:durableId="459423347">
    <w:abstractNumId w:val="14"/>
  </w:num>
  <w:num w:numId="14" w16cid:durableId="1070999772">
    <w:abstractNumId w:val="1"/>
  </w:num>
  <w:num w:numId="15" w16cid:durableId="132187070">
    <w:abstractNumId w:val="9"/>
  </w:num>
  <w:num w:numId="16" w16cid:durableId="52798566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307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9CA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C7E7A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5D8F"/>
    <w:rsid w:val="004675C4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172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756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5AFF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130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3CD7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6F42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A3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131A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3848"/>
    <w:rsid w:val="009A3DC3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2A68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46F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798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3753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448"/>
    <w:rsid w:val="00B92942"/>
    <w:rsid w:val="00B92A7D"/>
    <w:rsid w:val="00B93321"/>
    <w:rsid w:val="00B9335B"/>
    <w:rsid w:val="00B94E2E"/>
    <w:rsid w:val="00B9592C"/>
    <w:rsid w:val="00B965CE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471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176D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2F"/>
    <w:rsid w:val="00CC4988"/>
    <w:rsid w:val="00CC5026"/>
    <w:rsid w:val="00CC5F55"/>
    <w:rsid w:val="00CC63D6"/>
    <w:rsid w:val="00CC68D0"/>
    <w:rsid w:val="00CC6C7D"/>
    <w:rsid w:val="00CC72C3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0EEB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672F"/>
    <w:rsid w:val="00E86B9D"/>
    <w:rsid w:val="00E8742B"/>
    <w:rsid w:val="00E87683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7FF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4325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388220A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96131A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6A375-9695-4475-B397-F8B30B077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590</Words>
  <Characters>6054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11</cp:revision>
  <cp:lastPrinted>1900-01-01T00:00:00Z</cp:lastPrinted>
  <dcterms:created xsi:type="dcterms:W3CDTF">2022-12-20T09:39:00Z</dcterms:created>
  <dcterms:modified xsi:type="dcterms:W3CDTF">2023-02-27T13:59:00Z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2022-12-13T13:25:33Z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f3868481-7188-461a-9832-04d9f4ec11fc</vt:lpwstr>
  </property>
  <property fmtid="{D5CDD505-2E9C-101B-9397-08002B2CF9AE}" pid="28" name="MSIP_Label_9764cdcd-3664-4d05-9615-7cbf65a4f0a8_ContentBits">
    <vt:lpwstr>0</vt:lpwstr>
  </property>
</Properties>
</file>