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8D7D6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2021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DE3255">
        <w:rPr>
          <w:b/>
          <w:i/>
          <w:noProof/>
          <w:sz w:val="28"/>
        </w:rPr>
        <w:t xml:space="preserve"> </w:t>
      </w:r>
      <w:r w:rsidR="00231753">
        <w:fldChar w:fldCharType="begin"/>
      </w:r>
      <w:r w:rsidR="00231753">
        <w:instrText xml:space="preserve"> DOCPROPERTY  Tdoc#  \* MERGEFORMAT </w:instrText>
      </w:r>
      <w:r w:rsidR="00231753">
        <w:fldChar w:fldCharType="separate"/>
      </w:r>
      <w:r w:rsidR="00140B78" w:rsidRPr="00140B78">
        <w:rPr>
          <w:b/>
          <w:i/>
          <w:noProof/>
          <w:sz w:val="28"/>
        </w:rPr>
        <w:t>R5s2113</w:t>
      </w:r>
      <w:r w:rsidR="008904A0">
        <w:rPr>
          <w:b/>
          <w:i/>
          <w:noProof/>
          <w:sz w:val="28"/>
        </w:rPr>
        <w:t>81</w:t>
      </w:r>
      <w:r w:rsidR="00231753">
        <w:rPr>
          <w:b/>
          <w:i/>
          <w:noProof/>
          <w:sz w:val="28"/>
        </w:rPr>
        <w:fldChar w:fldCharType="end"/>
      </w:r>
    </w:p>
    <w:p w14:paraId="7CB45193" w14:textId="659F5DB3" w:rsidR="001E41F3" w:rsidRDefault="004A76B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>,</w:t>
      </w:r>
      <w:r w:rsidR="002C553E">
        <w:fldChar w:fldCharType="begin"/>
      </w:r>
      <w:r w:rsidR="002C553E">
        <w:instrText xml:space="preserve"> DOCPROPERTY  Country  \* MERGEFORMAT </w:instrText>
      </w:r>
      <w:r w:rsidR="002C553E">
        <w:fldChar w:fldCharType="end"/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7th Dec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536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0536D" w:rsidRDefault="00B0536D" w:rsidP="00B053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B0536D" w:rsidRPr="00410371" w:rsidRDefault="004A76BF" w:rsidP="00B053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536D" w:rsidRPr="00410371">
                <w:rPr>
                  <w:b/>
                  <w:noProof/>
                  <w:sz w:val="28"/>
                </w:rPr>
                <w:t>36.579-5</w:t>
              </w:r>
            </w:fldSimple>
          </w:p>
        </w:tc>
        <w:tc>
          <w:tcPr>
            <w:tcW w:w="709" w:type="dxa"/>
          </w:tcPr>
          <w:p w14:paraId="77009707" w14:textId="77777777" w:rsidR="00B0536D" w:rsidRDefault="00B0536D" w:rsidP="00B053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AFC756" w:rsidR="00B0536D" w:rsidRPr="00410371" w:rsidRDefault="00196049" w:rsidP="00196049">
            <w:pPr>
              <w:pStyle w:val="CRCoverPage"/>
              <w:rPr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00</w:t>
            </w:r>
            <w:r w:rsidR="00042398">
              <w:rPr>
                <w:b/>
                <w:noProof/>
                <w:sz w:val="28"/>
                <w:lang w:eastAsia="fr-FR"/>
              </w:rPr>
              <w:t>5</w:t>
            </w:r>
            <w:r w:rsidR="008904A0">
              <w:rPr>
                <w:b/>
                <w:noProof/>
                <w:sz w:val="28"/>
                <w:lang w:eastAsia="fr-FR"/>
              </w:rPr>
              <w:t>7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B0536D" w:rsidRDefault="00B0536D" w:rsidP="00B053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B0536D" w:rsidRPr="00410371" w:rsidRDefault="004A76BF" w:rsidP="00B053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0536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B0536D" w:rsidRDefault="00B0536D" w:rsidP="00B053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89D3E1" w:rsidR="00B0536D" w:rsidRPr="00410371" w:rsidRDefault="00231753" w:rsidP="00B053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536D" w:rsidRPr="00410371">
              <w:rPr>
                <w:b/>
                <w:noProof/>
                <w:sz w:val="28"/>
              </w:rPr>
              <w:t>14.4.0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0536D" w:rsidRDefault="00B0536D" w:rsidP="00B0536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B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E01B3" w:rsidRDefault="00FE01B3" w:rsidP="00FE01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AE9684" w:rsidR="00FE01B3" w:rsidRDefault="00231753" w:rsidP="00FE01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E01B3">
              <w:t xml:space="preserve">Addition of MCPTT test case </w:t>
            </w:r>
            <w:r w:rsidR="008904A0">
              <w:t>6.2.17</w:t>
            </w:r>
            <w:r w:rsidR="00FE01B3">
              <w:t xml:space="preserve"> to the MCX ATS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A76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UPV/EHU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781775" w:rsidR="001E41F3" w:rsidRDefault="008110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C553E">
              <w:fldChar w:fldCharType="begin"/>
            </w:r>
            <w:r w:rsidR="002C553E">
              <w:instrText xml:space="preserve"> DOCPROPERTY  SourceIfTsg  \* MERGEFORMAT </w:instrText>
            </w:r>
            <w:r w:rsidR="002C553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474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74748" w:rsidRDefault="00574748" w:rsidP="005747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3D0DB0" w:rsidR="00574748" w:rsidRDefault="004A76BF" w:rsidP="005747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74748">
                <w:rPr>
                  <w:noProof/>
                </w:rPr>
                <w:t>TEI14_Test, MCImp-UEConTest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74748" w:rsidRDefault="00574748" w:rsidP="0057474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74748" w:rsidRDefault="00574748" w:rsidP="0057474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C7F068" w:rsidR="00574748" w:rsidRDefault="00231753" w:rsidP="005747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74748">
              <w:rPr>
                <w:noProof/>
              </w:rPr>
              <w:t>2021-10-05</w:t>
            </w:r>
            <w:r>
              <w:rPr>
                <w:noProof/>
              </w:rPr>
              <w:fldChar w:fldCharType="end"/>
            </w:r>
          </w:p>
        </w:tc>
      </w:tr>
      <w:tr w:rsidR="0057474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74748" w:rsidRDefault="00574748" w:rsidP="005747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74748" w:rsidRDefault="00574748" w:rsidP="005747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74748" w:rsidRDefault="00574748" w:rsidP="005747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74748" w:rsidRDefault="00574748" w:rsidP="005747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74748" w:rsidRDefault="00574748" w:rsidP="005747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474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74748" w:rsidRDefault="00574748" w:rsidP="005747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574748" w:rsidRDefault="00231753" w:rsidP="0057474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7474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74748" w:rsidRDefault="00574748" w:rsidP="0057474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74748" w:rsidRDefault="00574748" w:rsidP="0057474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574748" w:rsidRDefault="00231753" w:rsidP="005747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74748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57474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74748" w:rsidRDefault="00574748" w:rsidP="005747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74748" w:rsidRDefault="00574748" w:rsidP="0057474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74748" w:rsidRDefault="00574748" w:rsidP="0057474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574748" w:rsidRPr="007C2097" w:rsidRDefault="00574748" w:rsidP="0057474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74748" w14:paraId="7FBEB8E7" w14:textId="77777777" w:rsidTr="00547111">
        <w:tc>
          <w:tcPr>
            <w:tcW w:w="1843" w:type="dxa"/>
          </w:tcPr>
          <w:p w14:paraId="44A3A604" w14:textId="77777777" w:rsidR="00574748" w:rsidRDefault="00574748" w:rsidP="005747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74748" w:rsidRDefault="00574748" w:rsidP="005747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474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74748" w:rsidRDefault="00574748" w:rsidP="005747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39CBC6" w:rsidR="00574748" w:rsidRDefault="00574748" w:rsidP="00574748">
            <w:pPr>
              <w:pStyle w:val="CRCoverPage"/>
              <w:spacing w:after="0"/>
              <w:ind w:left="100"/>
              <w:rPr>
                <w:noProof/>
              </w:rPr>
            </w:pPr>
            <w:r>
              <w:t>To add MCPTT TC 6.2.17 to the MCX ATS</w:t>
            </w:r>
          </w:p>
        </w:tc>
      </w:tr>
      <w:tr w:rsidR="0057474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74748" w:rsidRDefault="00574748" w:rsidP="005747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74748" w:rsidRDefault="00574748" w:rsidP="005747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474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74748" w:rsidRDefault="00574748" w:rsidP="005747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30E148" w:rsidR="00574748" w:rsidRDefault="00574748" w:rsidP="0057474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document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lists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applied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TTCN </w:t>
            </w:r>
            <w:proofErr w:type="spellStart"/>
            <w:r>
              <w:rPr>
                <w:lang w:val="es-ES"/>
              </w:rPr>
              <w:t>code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required</w:t>
            </w:r>
            <w:proofErr w:type="spellEnd"/>
            <w:r>
              <w:rPr>
                <w:lang w:val="en-US"/>
              </w:rPr>
              <w:t xml:space="preserve"> to obtain a pass using the MCX IPCAN test model</w:t>
            </w:r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detailed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description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further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information</w:t>
            </w:r>
            <w:proofErr w:type="spellEnd"/>
            <w:r>
              <w:rPr>
                <w:lang w:val="es-ES"/>
              </w:rPr>
              <w:t>.</w:t>
            </w:r>
          </w:p>
        </w:tc>
      </w:tr>
      <w:tr w:rsidR="0057474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74748" w:rsidRDefault="00574748" w:rsidP="005747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74748" w:rsidRDefault="00574748" w:rsidP="005747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474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74748" w:rsidRDefault="00574748" w:rsidP="005747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EA1E68" w:rsidR="00574748" w:rsidRDefault="00574748" w:rsidP="005747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 xml:space="preserve">Test case </w:t>
            </w:r>
            <w:proofErr w:type="spellStart"/>
            <w:r>
              <w:rPr>
                <w:lang w:val="es-ES"/>
              </w:rPr>
              <w:t>will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not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added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MCX ATS</w:t>
            </w:r>
          </w:p>
        </w:tc>
      </w:tr>
      <w:tr w:rsidR="00574748" w14:paraId="034AF533" w14:textId="77777777" w:rsidTr="00547111">
        <w:tc>
          <w:tcPr>
            <w:tcW w:w="2694" w:type="dxa"/>
            <w:gridSpan w:val="2"/>
          </w:tcPr>
          <w:p w14:paraId="39D9EB5B" w14:textId="77777777" w:rsidR="00574748" w:rsidRDefault="00574748" w:rsidP="005747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74748" w:rsidRDefault="00574748" w:rsidP="005747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474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74748" w:rsidRDefault="00574748" w:rsidP="005747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14533E" w:rsidR="00574748" w:rsidRDefault="00574748" w:rsidP="00574748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</w:t>
            </w:r>
            <w:proofErr w:type="gramStart"/>
            <w:r>
              <w:t>17</w:t>
            </w:r>
            <w:r w:rsidR="00446CCF">
              <w:t>.MCPTT</w:t>
            </w:r>
            <w:proofErr w:type="gramEnd"/>
          </w:p>
        </w:tc>
      </w:tr>
      <w:tr w:rsidR="0057474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74748" w:rsidRDefault="00574748" w:rsidP="005747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74748" w:rsidRDefault="00574748" w:rsidP="005747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474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74748" w:rsidRDefault="00574748" w:rsidP="005747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74748" w:rsidRDefault="00574748" w:rsidP="005747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74748" w:rsidRDefault="00574748" w:rsidP="005747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74748" w:rsidRDefault="00574748" w:rsidP="005747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74748" w:rsidRDefault="00574748" w:rsidP="0057474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47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74748" w:rsidRDefault="00574748" w:rsidP="005747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74748" w:rsidRDefault="00574748" w:rsidP="005747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202F42" w:rsidR="00574748" w:rsidRDefault="00574748" w:rsidP="005747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74748" w:rsidRDefault="00574748" w:rsidP="005747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74748" w:rsidRDefault="00574748" w:rsidP="005747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47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74748" w:rsidRDefault="00574748" w:rsidP="005747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74748" w:rsidRDefault="00574748" w:rsidP="005747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C1EC03" w:rsidR="00574748" w:rsidRDefault="00574748" w:rsidP="005747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74748" w:rsidRDefault="00574748" w:rsidP="005747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74748" w:rsidRDefault="00574748" w:rsidP="005747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47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74748" w:rsidRDefault="00574748" w:rsidP="005747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74748" w:rsidRDefault="00574748" w:rsidP="005747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8824CD" w:rsidR="00574748" w:rsidRDefault="00574748" w:rsidP="005747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74748" w:rsidRDefault="00574748" w:rsidP="005747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74748" w:rsidRDefault="00574748" w:rsidP="005747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474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74748" w:rsidRDefault="00574748" w:rsidP="005747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74748" w:rsidRDefault="00574748" w:rsidP="00574748">
            <w:pPr>
              <w:pStyle w:val="CRCoverPage"/>
              <w:spacing w:after="0"/>
              <w:rPr>
                <w:noProof/>
              </w:rPr>
            </w:pPr>
          </w:p>
        </w:tc>
      </w:tr>
      <w:tr w:rsidR="0057474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74748" w:rsidRDefault="00574748" w:rsidP="005747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9250BC" w:rsidR="00574748" w:rsidRDefault="00574748" w:rsidP="005747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Pr="00B6697D">
              <w:rPr>
                <w:noProof/>
              </w:rPr>
              <w:t>R5s2113</w:t>
            </w:r>
            <w:r>
              <w:rPr>
                <w:noProof/>
              </w:rPr>
              <w:t>82</w:t>
            </w:r>
          </w:p>
        </w:tc>
      </w:tr>
      <w:tr w:rsidR="0057474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74748" w:rsidRPr="008863B9" w:rsidRDefault="00574748" w:rsidP="005747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74748" w:rsidRPr="008863B9" w:rsidRDefault="00574748" w:rsidP="005747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474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74748" w:rsidRDefault="00574748" w:rsidP="005747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74748" w:rsidRDefault="00574748" w:rsidP="005747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0A995" w14:textId="77777777" w:rsidR="004E18D7" w:rsidRDefault="004E18D7" w:rsidP="004E18D7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5D4AD8DF" w14:textId="3E9C9CE9" w:rsidR="0020177C" w:rsidRDefault="004E18D7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0177C" w:rsidRPr="00237BDE">
        <w:rPr>
          <w:b/>
        </w:rPr>
        <w:t>1</w:t>
      </w:r>
      <w:r w:rsidR="0020177C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20177C" w:rsidRPr="00237BDE">
        <w:rPr>
          <w:b/>
        </w:rPr>
        <w:t>Overview</w:t>
      </w:r>
      <w:r w:rsidR="0020177C">
        <w:tab/>
      </w:r>
      <w:r w:rsidR="0020177C">
        <w:fldChar w:fldCharType="begin"/>
      </w:r>
      <w:r w:rsidR="0020177C">
        <w:instrText xml:space="preserve"> PAGEREF _Toc84501000 \h </w:instrText>
      </w:r>
      <w:r w:rsidR="0020177C">
        <w:fldChar w:fldCharType="separate"/>
      </w:r>
      <w:r w:rsidR="0020177C">
        <w:t>3</w:t>
      </w:r>
      <w:r w:rsidR="0020177C">
        <w:fldChar w:fldCharType="end"/>
      </w:r>
    </w:p>
    <w:p w14:paraId="1B6EC3F9" w14:textId="15C0658E" w:rsidR="0020177C" w:rsidRDefault="0020177C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237BDE">
        <w:rPr>
          <w:b/>
        </w:rP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237BDE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_Toc84501001 \h </w:instrText>
      </w:r>
      <w:r>
        <w:fldChar w:fldCharType="separate"/>
      </w:r>
      <w:r>
        <w:t>3</w:t>
      </w:r>
      <w:r>
        <w:fldChar w:fldCharType="end"/>
      </w:r>
    </w:p>
    <w:p w14:paraId="0360DC96" w14:textId="5B8978F3" w:rsidR="0020177C" w:rsidRDefault="0020177C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237BDE">
        <w:rPr>
          <w:b/>
        </w:rP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237BD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_Toc84501002 \h </w:instrText>
      </w:r>
      <w:r>
        <w:fldChar w:fldCharType="separate"/>
      </w:r>
      <w:r>
        <w:t>3</w:t>
      </w:r>
      <w:r>
        <w:fldChar w:fldCharType="end"/>
      </w:r>
    </w:p>
    <w:p w14:paraId="35FB11A7" w14:textId="51B716BD" w:rsidR="0020177C" w:rsidRDefault="0020177C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237BDE">
        <w:rPr>
          <w:b/>
        </w:rP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237BDE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_Toc84501003 \h </w:instrText>
      </w:r>
      <w:r>
        <w:fldChar w:fldCharType="separate"/>
      </w:r>
      <w:r>
        <w:t>3</w:t>
      </w:r>
      <w:r>
        <w:fldChar w:fldCharType="end"/>
      </w:r>
    </w:p>
    <w:p w14:paraId="7BE0FF1E" w14:textId="1DF2E7F7" w:rsidR="0020177C" w:rsidRDefault="0020177C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237BDE">
        <w:rPr>
          <w:b/>
        </w:rP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237BDE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_Toc84501004 \h </w:instrText>
      </w:r>
      <w:r>
        <w:fldChar w:fldCharType="separate"/>
      </w:r>
      <w:r>
        <w:t>3</w:t>
      </w:r>
      <w:r>
        <w:fldChar w:fldCharType="end"/>
      </w:r>
    </w:p>
    <w:p w14:paraId="01A81EBC" w14:textId="2B059ADC" w:rsidR="0020177C" w:rsidRDefault="0020177C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237BDE">
        <w:rPr>
          <w:b/>
        </w:rP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237BDE">
        <w:rPr>
          <w:b/>
        </w:rPr>
        <w:t>Nemergent Solutions Client v7.0</w:t>
      </w:r>
      <w:r>
        <w:tab/>
      </w:r>
      <w:r>
        <w:fldChar w:fldCharType="begin"/>
      </w:r>
      <w:r>
        <w:instrText xml:space="preserve"> PAGEREF _Toc84501005 \h </w:instrText>
      </w:r>
      <w:r>
        <w:fldChar w:fldCharType="separate"/>
      </w:r>
      <w:r>
        <w:t>3</w:t>
      </w:r>
      <w:r>
        <w:fldChar w:fldCharType="end"/>
      </w:r>
    </w:p>
    <w:p w14:paraId="29AFB717" w14:textId="112D99BB" w:rsidR="0020177C" w:rsidRDefault="0020177C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237BDE">
        <w:rPr>
          <w:b/>
        </w:rP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237BDE">
        <w:rPr>
          <w:b/>
        </w:rPr>
        <w:t>References</w:t>
      </w:r>
      <w:r>
        <w:tab/>
      </w:r>
      <w:r>
        <w:fldChar w:fldCharType="begin"/>
      </w:r>
      <w:r>
        <w:instrText xml:space="preserve"> PAGEREF _Toc84501006 \h </w:instrText>
      </w:r>
      <w:r>
        <w:fldChar w:fldCharType="separate"/>
      </w:r>
      <w:r>
        <w:t>4</w:t>
      </w:r>
      <w:r>
        <w:fldChar w:fldCharType="end"/>
      </w:r>
    </w:p>
    <w:p w14:paraId="181C5C49" w14:textId="2DF2F918" w:rsidR="004E18D7" w:rsidRDefault="004E18D7" w:rsidP="004E18D7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130D2354" w14:textId="77777777" w:rsidR="004E18D7" w:rsidRDefault="004E18D7" w:rsidP="004E18D7">
      <w:pPr>
        <w:pageBreakBefore/>
        <w:rPr>
          <w:rFonts w:ascii="Calibri" w:hAnsi="Calibri" w:cs="Calibri"/>
          <w:b/>
          <w:lang w:val="pt-BR" w:eastAsia="ja-JP"/>
        </w:rPr>
      </w:pPr>
    </w:p>
    <w:p w14:paraId="7A1119F0" w14:textId="77777777" w:rsidR="004E18D7" w:rsidRPr="009C2813" w:rsidRDefault="004E18D7" w:rsidP="004E18D7">
      <w:pPr>
        <w:pStyle w:val="Heading1"/>
        <w:numPr>
          <w:ilvl w:val="0"/>
          <w:numId w:val="8"/>
        </w:numPr>
        <w:autoSpaceDN w:val="0"/>
        <w:rPr>
          <w:b/>
        </w:rPr>
      </w:pPr>
      <w:bookmarkStart w:id="1" w:name="_Toc122434485"/>
      <w:bookmarkStart w:id="2" w:name="_Toc84501000"/>
      <w:r w:rsidRPr="009C2813">
        <w:rPr>
          <w:b/>
        </w:rPr>
        <w:t>Overview</w:t>
      </w:r>
      <w:bookmarkEnd w:id="1"/>
      <w:bookmarkEnd w:id="2"/>
    </w:p>
    <w:p w14:paraId="600397F8" w14:textId="515E3DDF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proofErr w:type="spellStart"/>
      <w:r w:rsidRPr="009C2813">
        <w:rPr>
          <w:rFonts w:cs="Arial"/>
          <w:sz w:val="24"/>
          <w:szCs w:val="24"/>
          <w:lang w:val="es-ES"/>
        </w:rPr>
        <w:t>This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document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lists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all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essential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changes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needed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to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correct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problems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in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TTCN </w:t>
      </w:r>
      <w:proofErr w:type="spellStart"/>
      <w:r w:rsidRPr="009C2813">
        <w:rPr>
          <w:rFonts w:cs="Arial"/>
          <w:sz w:val="24"/>
          <w:szCs w:val="24"/>
          <w:lang w:val="es-ES"/>
        </w:rPr>
        <w:t>implementation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of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test case </w:t>
      </w:r>
      <w:r w:rsidR="008904A0">
        <w:rPr>
          <w:rFonts w:cs="Arial"/>
          <w:color w:val="000000"/>
          <w:sz w:val="24"/>
          <w:szCs w:val="24"/>
          <w:lang w:eastAsia="ja-JP"/>
        </w:rPr>
        <w:t>6.2.17</w:t>
      </w:r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which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is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part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of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ATS </w:t>
      </w:r>
      <w:r w:rsidR="00EB4C52" w:rsidRPr="009C2813">
        <w:rPr>
          <w:rFonts w:cs="Arial"/>
          <w:sz w:val="24"/>
          <w:szCs w:val="24"/>
        </w:rPr>
        <w:t>iwd-TTCN3-B2020-09_D21wk</w:t>
      </w:r>
      <w:r w:rsidR="00EB4C52">
        <w:rPr>
          <w:rFonts w:cs="Arial"/>
          <w:sz w:val="24"/>
          <w:szCs w:val="24"/>
        </w:rPr>
        <w:t>37</w:t>
      </w:r>
      <w:r w:rsidRPr="009C2813">
        <w:rPr>
          <w:rFonts w:cs="Arial"/>
          <w:sz w:val="24"/>
          <w:szCs w:val="24"/>
          <w:lang w:val="es-ES"/>
        </w:rPr>
        <w:t xml:space="preserve"> test suite. </w:t>
      </w:r>
    </w:p>
    <w:p w14:paraId="04E9E408" w14:textId="77777777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r w:rsidRPr="009C2813">
        <w:rPr>
          <w:rFonts w:cs="Arial"/>
          <w:sz w:val="24"/>
          <w:szCs w:val="24"/>
          <w:lang w:val="es-ES"/>
        </w:rPr>
        <w:t xml:space="preserve">With these changes applied the test case can be demonstrated to run with one or more UEs (see section 4). Execution log files are provided as evidence. </w:t>
      </w:r>
    </w:p>
    <w:p w14:paraId="1BDDBFB4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6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25102A18" w14:textId="77777777" w:rsidR="004E18D7" w:rsidRPr="009C2813" w:rsidRDefault="004E18D7" w:rsidP="004E18D7">
      <w:pPr>
        <w:pStyle w:val="Heading2"/>
        <w:rPr>
          <w:b/>
        </w:rPr>
      </w:pPr>
      <w:bookmarkStart w:id="3" w:name="_Toc84501001"/>
      <w:r w:rsidRPr="009C2813">
        <w:rPr>
          <w:b/>
        </w:rPr>
        <w:t>Verification Test Summary</w:t>
      </w:r>
      <w:bookmarkEnd w:id="3"/>
      <w:r w:rsidRPr="009C2813">
        <w:rPr>
          <w:b/>
        </w:rPr>
        <w:t xml:space="preserve"> </w:t>
      </w:r>
    </w:p>
    <w:p w14:paraId="782B9C0E" w14:textId="512C809A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="008904A0">
        <w:rPr>
          <w:rFonts w:cs="Arial"/>
          <w:color w:val="000000"/>
          <w:sz w:val="24"/>
          <w:szCs w:val="24"/>
          <w:lang w:eastAsia="ja-JP"/>
        </w:rPr>
        <w:t>6.2.17</w:t>
      </w:r>
    </w:p>
    <w:p w14:paraId="3C0EADE9" w14:textId="3ED8CC79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proofErr w:type="gramStart"/>
      <w:r w:rsidRPr="009C2813">
        <w:rPr>
          <w:rFonts w:cs="Arial"/>
          <w:sz w:val="24"/>
          <w:szCs w:val="24"/>
        </w:rPr>
        <w:t>ATS  iwd</w:t>
      </w:r>
      <w:proofErr w:type="gramEnd"/>
      <w:r w:rsidRPr="009C2813">
        <w:rPr>
          <w:rFonts w:cs="Arial"/>
          <w:sz w:val="24"/>
          <w:szCs w:val="24"/>
        </w:rPr>
        <w:t>-TTCN3-B2020-09_D21wk</w:t>
      </w:r>
      <w:r w:rsidR="00EB4C52">
        <w:rPr>
          <w:rFonts w:cs="Arial"/>
          <w:sz w:val="24"/>
          <w:szCs w:val="24"/>
        </w:rPr>
        <w:t>37</w:t>
      </w:r>
    </w:p>
    <w:p w14:paraId="1A32A1FB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proofErr w:type="spellStart"/>
      <w:r w:rsidRPr="009C2813">
        <w:rPr>
          <w:rFonts w:cs="Arial"/>
          <w:sz w:val="24"/>
          <w:szCs w:val="24"/>
          <w:lang w:eastAsia="ja-JP"/>
        </w:rPr>
        <w:t>MCSTaaSting</w:t>
      </w:r>
      <w:proofErr w:type="spellEnd"/>
      <w:r w:rsidRPr="009C2813">
        <w:rPr>
          <w:rFonts w:cs="Arial"/>
          <w:sz w:val="24"/>
          <w:szCs w:val="24"/>
          <w:lang w:eastAsia="ja-JP"/>
        </w:rPr>
        <w:t xml:space="preserve"> Tester</w:t>
      </w:r>
    </w:p>
    <w:p w14:paraId="237CE7F6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09DB90AD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3D1A5549" w14:textId="77777777" w:rsidR="00900829" w:rsidRPr="00056B69" w:rsidRDefault="00900829" w:rsidP="00900829">
      <w:pPr>
        <w:pStyle w:val="Heading1"/>
        <w:rPr>
          <w:b/>
        </w:rPr>
      </w:pPr>
      <w:bookmarkStart w:id="4" w:name="_Toc122434488"/>
      <w:bookmarkStart w:id="5" w:name="_Toc295288959"/>
      <w:bookmarkStart w:id="6" w:name="_Toc54888062"/>
      <w:bookmarkStart w:id="7" w:name="_Toc77086936"/>
      <w:bookmarkStart w:id="8" w:name="_Toc84501002"/>
      <w:r w:rsidRPr="00056B69">
        <w:rPr>
          <w:b/>
        </w:rPr>
        <w:t>Corrections required</w:t>
      </w:r>
      <w:bookmarkEnd w:id="4"/>
      <w:bookmarkEnd w:id="5"/>
      <w:bookmarkEnd w:id="6"/>
      <w:bookmarkEnd w:id="7"/>
      <w:bookmarkEnd w:id="8"/>
    </w:p>
    <w:p w14:paraId="4749FB30" w14:textId="7E34C7A1" w:rsidR="004E18D7" w:rsidRDefault="00900829" w:rsidP="004E18D7">
      <w:pPr>
        <w:rPr>
          <w:rFonts w:cs="Arial"/>
          <w:lang w:eastAsia="en-GB"/>
        </w:rPr>
      </w:pPr>
      <w:r>
        <w:rPr>
          <w:rFonts w:cs="Arial"/>
          <w:lang w:eastAsia="en-GB"/>
        </w:rPr>
        <w:t>None.</w:t>
      </w:r>
    </w:p>
    <w:p w14:paraId="34BC8FE1" w14:textId="77777777" w:rsidR="00361548" w:rsidRPr="00C06F28" w:rsidRDefault="00361548" w:rsidP="00361548">
      <w:pPr>
        <w:pStyle w:val="Heading2"/>
        <w:rPr>
          <w:b/>
          <w:highlight w:val="cyan"/>
        </w:rPr>
      </w:pPr>
      <w:r w:rsidRPr="00C06F28">
        <w:rPr>
          <w:b/>
          <w:highlight w:val="cyan"/>
        </w:rPr>
        <w:t>Additional Change from MCC160</w:t>
      </w:r>
    </w:p>
    <w:tbl>
      <w:tblPr>
        <w:tblW w:w="9568" w:type="dxa"/>
        <w:tblInd w:w="-10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7583"/>
      </w:tblGrid>
      <w:tr w:rsidR="00361548" w14:paraId="0602B26F" w14:textId="77777777" w:rsidTr="00225085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0E87751" w14:textId="77777777" w:rsidR="00361548" w:rsidRDefault="00361548" w:rsidP="00225085">
            <w:pPr>
              <w:pStyle w:val="Standarduser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Parameter in re-INVITE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1362A54" w14:textId="77777777" w:rsidR="00361548" w:rsidRDefault="00361548" w:rsidP="00225085">
            <w:pPr>
              <w:pStyle w:val="Standarduser"/>
              <w:rPr>
                <w:rFonts w:cs="Arial"/>
              </w:rPr>
            </w:pPr>
            <w:r>
              <w:rPr>
                <w:rFonts w:cs="Arial"/>
              </w:rPr>
              <w:t>Parameter in SDP for INVITE from SS in case of ambient listening call incorrectly set in TTCN - see TS 24.379 clauses 6.2.1 and 6.2.2</w:t>
            </w:r>
          </w:p>
        </w:tc>
      </w:tr>
      <w:tr w:rsidR="00361548" w14:paraId="57DF1F94" w14:textId="77777777" w:rsidTr="00225085">
        <w:trPr>
          <w:trHeight w:val="35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083FE9A" w14:textId="77777777" w:rsidR="00361548" w:rsidRDefault="00361548" w:rsidP="00225085">
            <w:pPr>
              <w:pStyle w:val="Standarduser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2CB2F36" w14:textId="77777777" w:rsidR="00361548" w:rsidRPr="00775019" w:rsidRDefault="00361548" w:rsidP="00225085">
            <w:pPr>
              <w:pStyle w:val="CRCoverPage"/>
              <w:spacing w:after="0"/>
              <w:rPr>
                <w:rFonts w:ascii="Liberation Serif" w:eastAsia="Noto Sans SC Regular" w:hAnsi="Liberation Serif" w:cs="Arial"/>
                <w:kern w:val="3"/>
                <w:sz w:val="24"/>
                <w:szCs w:val="24"/>
                <w:lang w:val="en-US" w:eastAsia="zh-CN" w:bidi="hi-IN"/>
              </w:rPr>
            </w:pPr>
            <w:r w:rsidRPr="00775019">
              <w:rPr>
                <w:rFonts w:ascii="Liberation Serif" w:eastAsia="Noto Sans SC Regular" w:hAnsi="Liberation Serif" w:cs="Arial"/>
                <w:kern w:val="3"/>
                <w:sz w:val="24"/>
                <w:szCs w:val="24"/>
                <w:lang w:val="en-US" w:eastAsia="zh-CN" w:bidi="hi-IN"/>
              </w:rPr>
              <w:t xml:space="preserve">In case of </w:t>
            </w:r>
            <w:r>
              <w:rPr>
                <w:rFonts w:ascii="Liberation Serif" w:eastAsia="Noto Sans SC Regular" w:hAnsi="Liberation Serif" w:cs="Arial"/>
                <w:kern w:val="3"/>
                <w:sz w:val="24"/>
                <w:szCs w:val="24"/>
                <w:lang w:val="en-US" w:eastAsia="zh-CN" w:bidi="hi-IN"/>
              </w:rPr>
              <w:t xml:space="preserve">an INVITE from SS to UE for ambient listening call in the SDP offer the media attributes </w:t>
            </w:r>
            <w:proofErr w:type="spellStart"/>
            <w:r>
              <w:rPr>
                <w:rFonts w:ascii="Liberation Serif" w:eastAsia="Noto Sans SC Regular" w:hAnsi="Liberation Serif" w:cs="Arial"/>
                <w:kern w:val="3"/>
                <w:sz w:val="24"/>
                <w:szCs w:val="24"/>
                <w:lang w:val="en-US" w:eastAsia="zh-CN" w:bidi="hi-IN"/>
              </w:rPr>
              <w:t>recvonly</w:t>
            </w:r>
            <w:proofErr w:type="spellEnd"/>
            <w:r>
              <w:rPr>
                <w:rFonts w:ascii="Liberation Serif" w:eastAsia="Noto Sans SC Regular" w:hAnsi="Liberation Serif" w:cs="Arial"/>
                <w:kern w:val="3"/>
                <w:sz w:val="24"/>
                <w:szCs w:val="24"/>
                <w:lang w:val="en-US" w:eastAsia="zh-CN" w:bidi="hi-IN"/>
              </w:rPr>
              <w:t xml:space="preserve"> and </w:t>
            </w:r>
            <w:proofErr w:type="spellStart"/>
            <w:r>
              <w:rPr>
                <w:rFonts w:ascii="Liberation Serif" w:eastAsia="Noto Sans SC Regular" w:hAnsi="Liberation Serif" w:cs="Arial"/>
                <w:kern w:val="3"/>
                <w:sz w:val="24"/>
                <w:szCs w:val="24"/>
                <w:lang w:val="en-US" w:eastAsia="zh-CN" w:bidi="hi-IN"/>
              </w:rPr>
              <w:t>sendonly</w:t>
            </w:r>
            <w:proofErr w:type="spellEnd"/>
            <w:r>
              <w:rPr>
                <w:rFonts w:ascii="Liberation Serif" w:eastAsia="Noto Sans SC Regular" w:hAnsi="Liberation Serif" w:cs="Arial"/>
                <w:kern w:val="3"/>
                <w:sz w:val="24"/>
                <w:szCs w:val="24"/>
                <w:lang w:val="en-US" w:eastAsia="zh-CN" w:bidi="hi-IN"/>
              </w:rPr>
              <w:t xml:space="preserve"> are set reversed</w:t>
            </w:r>
          </w:p>
        </w:tc>
      </w:tr>
      <w:tr w:rsidR="00361548" w14:paraId="1B5C234A" w14:textId="77777777" w:rsidTr="00225085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5CB5F5D" w14:textId="77777777" w:rsidR="00361548" w:rsidRDefault="00361548" w:rsidP="00225085">
            <w:pPr>
              <w:pStyle w:val="Standarduser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6162A29" w14:textId="77777777" w:rsidR="00361548" w:rsidRPr="00775019" w:rsidRDefault="00361548" w:rsidP="00225085">
            <w:pPr>
              <w:pStyle w:val="CRCoverPage"/>
              <w:spacing w:after="0"/>
              <w:rPr>
                <w:rFonts w:ascii="Liberation Serif" w:eastAsia="Noto Sans SC Regular" w:hAnsi="Liberation Serif" w:cs="Arial"/>
                <w:kern w:val="3"/>
                <w:sz w:val="24"/>
                <w:szCs w:val="24"/>
                <w:lang w:val="en-US" w:eastAsia="zh-CN" w:bidi="hi-IN"/>
              </w:rPr>
            </w:pPr>
            <w:r w:rsidRPr="00775019">
              <w:rPr>
                <w:rFonts w:ascii="Liberation Serif" w:eastAsia="Noto Sans SC Regular" w:hAnsi="Liberation Serif" w:cs="Arial"/>
                <w:kern w:val="3"/>
                <w:sz w:val="24"/>
                <w:szCs w:val="24"/>
                <w:lang w:val="en-US" w:eastAsia="zh-CN" w:bidi="hi-IN"/>
              </w:rPr>
              <w:t xml:space="preserve">Corrections in </w:t>
            </w:r>
            <w:proofErr w:type="spellStart"/>
            <w:r w:rsidRPr="004708FA">
              <w:rPr>
                <w:rFonts w:ascii="Liberation Serif" w:eastAsia="Noto Sans SC Regular" w:hAnsi="Liberation Serif" w:cs="Arial"/>
                <w:kern w:val="3"/>
                <w:sz w:val="24"/>
                <w:szCs w:val="24"/>
                <w:lang w:val="en-US" w:eastAsia="zh-CN" w:bidi="hi-IN"/>
              </w:rPr>
              <w:t>fl_MCX_CallSetupMT_AmbientListening</w:t>
            </w:r>
            <w:proofErr w:type="spellEnd"/>
            <w:r w:rsidRPr="004708FA">
              <w:rPr>
                <w:rFonts w:ascii="Liberation Serif" w:eastAsia="Noto Sans SC Regular" w:hAnsi="Liberation Serif" w:cs="Arial"/>
                <w:kern w:val="3"/>
                <w:sz w:val="24"/>
                <w:szCs w:val="24"/>
                <w:lang w:val="en-US" w:eastAsia="zh-CN" w:bidi="hi-IN"/>
              </w:rPr>
              <w:t>:</w:t>
            </w:r>
            <w:r w:rsidRPr="00775019">
              <w:rPr>
                <w:rFonts w:ascii="Liberation Serif" w:eastAsia="Noto Sans SC Regular" w:hAnsi="Liberation Serif" w:cs="Arial"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r>
              <w:rPr>
                <w:rFonts w:ascii="Liberation Serif" w:eastAsia="Noto Sans SC Regular" w:hAnsi="Liberation Serif" w:cs="Arial"/>
                <w:kern w:val="3"/>
                <w:sz w:val="24"/>
                <w:szCs w:val="24"/>
                <w:lang w:val="en-US" w:eastAsia="zh-CN" w:bidi="hi-IN"/>
              </w:rPr>
              <w:t>the media attributes in SDP Offer and expected SDP answer corrected</w:t>
            </w:r>
          </w:p>
        </w:tc>
      </w:tr>
      <w:tr w:rsidR="00361548" w14:paraId="0C5A3F97" w14:textId="77777777" w:rsidTr="00225085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8C290CB" w14:textId="77777777" w:rsidR="00361548" w:rsidRDefault="00361548" w:rsidP="00225085">
            <w:pPr>
              <w:pStyle w:val="Standarduser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B399D75" w14:textId="77777777" w:rsidR="00361548" w:rsidRDefault="00361548" w:rsidP="00225085">
            <w:pPr>
              <w:pStyle w:val="Standarduser"/>
              <w:rPr>
                <w:rFonts w:cs="Arial"/>
              </w:rPr>
            </w:pPr>
            <w:proofErr w:type="spellStart"/>
            <w:r>
              <w:t>MCPTT_PrivateCall_MCX_IMS</w:t>
            </w:r>
            <w:proofErr w:type="spellEnd"/>
          </w:p>
        </w:tc>
      </w:tr>
      <w:tr w:rsidR="00495BF2" w14:paraId="0ABCBBCB" w14:textId="77777777" w:rsidTr="00225085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E08AC16" w14:textId="241129F1" w:rsidR="00495BF2" w:rsidRDefault="00495BF2" w:rsidP="00225085">
            <w:pPr>
              <w:pStyle w:val="Standarduser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DBEC5F3" w14:textId="570D7393" w:rsidR="00495BF2" w:rsidRPr="00495BF2" w:rsidRDefault="00495BF2" w:rsidP="00495BF2">
            <w:pPr>
              <w:rPr>
                <w:rFonts w:ascii="Liberation Serif" w:eastAsia="Noto Sans SC Regular" w:hAnsi="Liberation Serif" w:cs="Droid Sans Devanagari"/>
                <w:kern w:val="3"/>
                <w:sz w:val="24"/>
                <w:szCs w:val="24"/>
                <w:lang w:val="en-US" w:eastAsia="zh-CN" w:bidi="hi-IN"/>
              </w:rPr>
            </w:pPr>
            <w:r w:rsidRPr="00C06F28">
              <w:rPr>
                <w:rFonts w:ascii="Liberation Serif" w:eastAsia="Noto Sans SC Regular" w:hAnsi="Liberation Serif" w:cs="Droid Sans Devanagari"/>
                <w:kern w:val="3"/>
                <w:sz w:val="24"/>
                <w:szCs w:val="24"/>
                <w:highlight w:val="cyan"/>
                <w:lang w:val="en-US" w:eastAsia="zh-CN" w:bidi="hi-IN"/>
              </w:rPr>
              <w:t>Same change as described in Comments to R5s211377</w:t>
            </w:r>
          </w:p>
        </w:tc>
      </w:tr>
    </w:tbl>
    <w:p w14:paraId="49DB54C3" w14:textId="14AAE984" w:rsidR="00361548" w:rsidRDefault="00361548" w:rsidP="004E18D7">
      <w:pPr>
        <w:rPr>
          <w:rFonts w:cs="Arial"/>
          <w:lang w:eastAsia="en-GB"/>
        </w:rPr>
      </w:pPr>
    </w:p>
    <w:p w14:paraId="4C27AF95" w14:textId="77777777" w:rsidR="004E18D7" w:rsidRPr="009C2813" w:rsidRDefault="004E18D7" w:rsidP="004E18D7">
      <w:pPr>
        <w:pStyle w:val="Heading1"/>
        <w:rPr>
          <w:b/>
        </w:rPr>
      </w:pPr>
      <w:bookmarkStart w:id="9" w:name="_Toc68002782"/>
      <w:bookmarkStart w:id="10" w:name="_Toc84501003"/>
      <w:r w:rsidRPr="009C2813">
        <w:rPr>
          <w:b/>
        </w:rPr>
        <w:t>Branches executed</w:t>
      </w:r>
      <w:bookmarkEnd w:id="9"/>
      <w:bookmarkEnd w:id="10"/>
      <w:r w:rsidRPr="009C2813">
        <w:rPr>
          <w:b/>
        </w:rPr>
        <w:t xml:space="preserve"> </w:t>
      </w:r>
    </w:p>
    <w:p w14:paraId="2987C3F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5875B69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proofErr w:type="spellStart"/>
      <w:r w:rsidRPr="009C2813">
        <w:rPr>
          <w:rFonts w:cs="Arial"/>
          <w:color w:val="000000"/>
          <w:sz w:val="24"/>
          <w:szCs w:val="24"/>
        </w:rPr>
        <w:t>IPSec</w:t>
      </w:r>
      <w:proofErr w:type="spellEnd"/>
      <w:r w:rsidRPr="009C2813">
        <w:rPr>
          <w:rFonts w:cs="Arial"/>
          <w:color w:val="000000"/>
          <w:sz w:val="24"/>
          <w:szCs w:val="24"/>
        </w:rPr>
        <w:t xml:space="preserve"> ipsec-3</w:t>
      </w:r>
      <w:proofErr w:type="gramStart"/>
      <w:r w:rsidRPr="009C2813">
        <w:rPr>
          <w:rFonts w:cs="Arial"/>
          <w:color w:val="000000"/>
          <w:sz w:val="24"/>
          <w:szCs w:val="24"/>
        </w:rPr>
        <w:t>gpp;alg</w:t>
      </w:r>
      <w:proofErr w:type="gramEnd"/>
      <w:r w:rsidRPr="009C2813">
        <w:rPr>
          <w:rFonts w:cs="Arial"/>
          <w:color w:val="000000"/>
          <w:sz w:val="24"/>
          <w:szCs w:val="24"/>
        </w:rPr>
        <w:t>=hmac-sha-1-96;ealg=</w:t>
      </w:r>
      <w:proofErr w:type="spellStart"/>
      <w:r w:rsidRPr="009C2813">
        <w:rPr>
          <w:rFonts w:cs="Arial"/>
          <w:color w:val="000000"/>
          <w:sz w:val="24"/>
          <w:szCs w:val="24"/>
        </w:rPr>
        <w:t>aes-cbc</w:t>
      </w:r>
      <w:proofErr w:type="spellEnd"/>
    </w:p>
    <w:p w14:paraId="36EAB338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</w:t>
      </w:r>
      <w:proofErr w:type="spellStart"/>
      <w:r w:rsidRPr="009C2813">
        <w:rPr>
          <w:rFonts w:cs="Arial"/>
          <w:color w:val="000000"/>
          <w:sz w:val="24"/>
          <w:szCs w:val="24"/>
        </w:rPr>
        <w:t>encrpytion</w:t>
      </w:r>
      <w:proofErr w:type="spellEnd"/>
      <w:r w:rsidRPr="009C2813">
        <w:rPr>
          <w:rFonts w:cs="Arial"/>
          <w:color w:val="000000"/>
          <w:sz w:val="24"/>
          <w:szCs w:val="24"/>
        </w:rPr>
        <w:t xml:space="preserve"> according to  </w:t>
      </w:r>
      <w:hyperlink r:id="rId17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64EA488D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8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0AEE47EE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724A2EDA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22F466A5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15128EC0" w14:textId="77777777" w:rsidR="004E18D7" w:rsidRPr="009C2813" w:rsidRDefault="004E18D7" w:rsidP="004E18D7">
      <w:pPr>
        <w:pStyle w:val="Heading1"/>
        <w:rPr>
          <w:b/>
        </w:rPr>
      </w:pPr>
      <w:bookmarkStart w:id="11" w:name="_Toc68002783"/>
      <w:bookmarkStart w:id="12" w:name="_Toc84501004"/>
      <w:r w:rsidRPr="009C2813">
        <w:rPr>
          <w:b/>
        </w:rPr>
        <w:lastRenderedPageBreak/>
        <w:t>Execution Log Files</w:t>
      </w:r>
      <w:bookmarkEnd w:id="11"/>
      <w:bookmarkEnd w:id="12"/>
      <w:r w:rsidRPr="009C2813">
        <w:rPr>
          <w:b/>
        </w:rPr>
        <w:t xml:space="preserve"> </w:t>
      </w:r>
    </w:p>
    <w:p w14:paraId="03FB282E" w14:textId="77777777" w:rsidR="004E18D7" w:rsidRPr="009C2813" w:rsidRDefault="004E18D7" w:rsidP="004E18D7">
      <w:pPr>
        <w:pStyle w:val="Heading2"/>
        <w:rPr>
          <w:b/>
        </w:rPr>
      </w:pPr>
      <w:bookmarkStart w:id="13" w:name="_Toc54888067"/>
      <w:bookmarkStart w:id="14" w:name="_Toc68002784"/>
      <w:bookmarkStart w:id="15" w:name="_Toc84501005"/>
      <w:r w:rsidRPr="009C2813">
        <w:rPr>
          <w:b/>
        </w:rPr>
        <w:t>Nemergent Solutions Client v7.0</w:t>
      </w:r>
      <w:bookmarkEnd w:id="13"/>
      <w:bookmarkEnd w:id="14"/>
      <w:bookmarkEnd w:id="15"/>
    </w:p>
    <w:p w14:paraId="55412AAD" w14:textId="77777777" w:rsidR="004E18D7" w:rsidRPr="009C2813" w:rsidRDefault="004E18D7" w:rsidP="009C2813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 xml:space="preserve">passed this test case against the </w:t>
      </w:r>
      <w:proofErr w:type="spellStart"/>
      <w:r w:rsidRPr="009C2813">
        <w:rPr>
          <w:rFonts w:cs="Arial"/>
          <w:sz w:val="24"/>
          <w:szCs w:val="24"/>
        </w:rPr>
        <w:t>MCSTaaSting</w:t>
      </w:r>
      <w:proofErr w:type="spellEnd"/>
      <w:r w:rsidRPr="009C2813">
        <w:rPr>
          <w:rFonts w:cs="Arial"/>
          <w:sz w:val="24"/>
          <w:szCs w:val="24"/>
        </w:rPr>
        <w:t xml:space="preserve">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400F1101" w14:textId="35BDFF30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SSLog_Coversheet.txt</w:t>
      </w:r>
    </w:p>
    <w:p w14:paraId="1D0C2B42" w14:textId="6249B00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Signalling-TC</w:t>
      </w:r>
      <w:r w:rsidR="008904A0">
        <w:rPr>
          <w:rFonts w:cs="Arial"/>
          <w:sz w:val="24"/>
          <w:szCs w:val="24"/>
        </w:rPr>
        <w:t>6.2.17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76E438E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</w:t>
      </w:r>
      <w:proofErr w:type="spellStart"/>
      <w:r w:rsidRPr="009C2813">
        <w:rPr>
          <w:rFonts w:cs="Arial"/>
          <w:sz w:val="24"/>
          <w:szCs w:val="24"/>
        </w:rPr>
        <w:t>PIXIT.cfg</w:t>
      </w:r>
      <w:proofErr w:type="spellEnd"/>
      <w:r w:rsidRPr="009C2813">
        <w:rPr>
          <w:rFonts w:cs="Arial"/>
          <w:sz w:val="24"/>
          <w:szCs w:val="24"/>
        </w:rPr>
        <w:t xml:space="preserve"> (Titan configuration and PIXITs)</w:t>
      </w:r>
    </w:p>
    <w:p w14:paraId="2C68AD8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52EC360A" w14:textId="77777777" w:rsidR="004E18D7" w:rsidRPr="009C2813" w:rsidRDefault="004E18D7" w:rsidP="004E18D7">
      <w:pPr>
        <w:suppressAutoHyphens/>
        <w:ind w:left="360"/>
        <w:rPr>
          <w:sz w:val="24"/>
          <w:szCs w:val="24"/>
        </w:rPr>
      </w:pPr>
    </w:p>
    <w:p w14:paraId="4AE1FE4A" w14:textId="77777777" w:rsidR="004E18D7" w:rsidRPr="009C2813" w:rsidRDefault="004E18D7" w:rsidP="004E18D7">
      <w:pPr>
        <w:pStyle w:val="Heading1"/>
        <w:rPr>
          <w:b/>
        </w:rPr>
      </w:pPr>
      <w:bookmarkStart w:id="16" w:name="_Toc122434496"/>
      <w:bookmarkStart w:id="17" w:name="_Toc295288973"/>
      <w:bookmarkStart w:id="18" w:name="_Toc325725668"/>
      <w:bookmarkStart w:id="19" w:name="_Toc54888068"/>
      <w:bookmarkStart w:id="20" w:name="_Toc84501006"/>
      <w:bookmarkStart w:id="21" w:name="_Toc68002785"/>
      <w:r w:rsidRPr="009C2813">
        <w:rPr>
          <w:b/>
        </w:rPr>
        <w:t>References</w:t>
      </w:r>
      <w:bookmarkEnd w:id="16"/>
      <w:bookmarkEnd w:id="17"/>
      <w:bookmarkEnd w:id="18"/>
      <w:bookmarkEnd w:id="19"/>
      <w:bookmarkEnd w:id="20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4E18D7" w14:paraId="26C91B6B" w14:textId="77777777" w:rsidTr="00EC7A8F">
        <w:tc>
          <w:tcPr>
            <w:tcW w:w="709" w:type="dxa"/>
            <w:shd w:val="clear" w:color="auto" w:fill="auto"/>
          </w:tcPr>
          <w:bookmarkEnd w:id="21"/>
          <w:p w14:paraId="5AE542DC" w14:textId="77777777" w:rsidR="004E18D7" w:rsidRPr="009C2813" w:rsidRDefault="004E18D7" w:rsidP="00EC7A8F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2842D3EE" w14:textId="61F54CE6" w:rsidR="004E18D7" w:rsidRPr="009C2813" w:rsidRDefault="00140B78" w:rsidP="00EC7A8F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140B78">
              <w:rPr>
                <w:rFonts w:cs="Arial"/>
                <w:b/>
                <w:sz w:val="24"/>
                <w:szCs w:val="24"/>
              </w:rPr>
              <w:t>R5s2113</w:t>
            </w:r>
            <w:r w:rsidR="005C0C36">
              <w:rPr>
                <w:rFonts w:cs="Arial"/>
                <w:b/>
                <w:sz w:val="24"/>
                <w:szCs w:val="24"/>
              </w:rPr>
              <w:t>82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:  Supporting information for the addition of MCPTT test case </w:t>
            </w:r>
            <w:r w:rsidR="008904A0">
              <w:rPr>
                <w:rFonts w:cs="Arial"/>
                <w:b/>
                <w:sz w:val="24"/>
                <w:szCs w:val="24"/>
              </w:rPr>
              <w:t>6.2.17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 to the MCX ATS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758FF" w14:textId="77777777" w:rsidR="00231753" w:rsidRDefault="00231753">
      <w:r>
        <w:separator/>
      </w:r>
    </w:p>
  </w:endnote>
  <w:endnote w:type="continuationSeparator" w:id="0">
    <w:p w14:paraId="0AC3BBB8" w14:textId="77777777" w:rsidR="00231753" w:rsidRDefault="00231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0"/>
    <w:family w:val="roman"/>
    <w:pitch w:val="variable"/>
  </w:font>
  <w:font w:name="Noto Sans SC Regular">
    <w:charset w:val="00"/>
    <w:family w:val="auto"/>
    <w:pitch w:val="variable"/>
  </w:font>
  <w:font w:name="Droid Sans Devanagari"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998DD" w14:textId="77777777" w:rsidR="00231753" w:rsidRDefault="00231753">
      <w:r>
        <w:separator/>
      </w:r>
    </w:p>
  </w:footnote>
  <w:footnote w:type="continuationSeparator" w:id="0">
    <w:p w14:paraId="4608507E" w14:textId="77777777" w:rsidR="00231753" w:rsidRDefault="002317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2" w15:restartNumberingAfterBreak="0">
    <w:nsid w:val="1822159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1195AD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4270B4C"/>
    <w:multiLevelType w:val="multilevel"/>
    <w:tmpl w:val="92065E2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71023660"/>
    <w:multiLevelType w:val="multilevel"/>
    <w:tmpl w:val="F91A0B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7"/>
  </w:num>
  <w:num w:numId="5">
    <w:abstractNumId w:val="5"/>
  </w:num>
  <w:num w:numId="6">
    <w:abstractNumId w:val="5"/>
  </w:num>
  <w:num w:numId="7">
    <w:abstractNumId w:val="2"/>
  </w:num>
  <w:num w:numId="8">
    <w:abstractNumId w:val="4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398"/>
    <w:rsid w:val="000A6394"/>
    <w:rsid w:val="000B7FED"/>
    <w:rsid w:val="000C038A"/>
    <w:rsid w:val="000C6598"/>
    <w:rsid w:val="000D44B3"/>
    <w:rsid w:val="00140B78"/>
    <w:rsid w:val="00145D43"/>
    <w:rsid w:val="00192C46"/>
    <w:rsid w:val="00196049"/>
    <w:rsid w:val="001A08B3"/>
    <w:rsid w:val="001A5E56"/>
    <w:rsid w:val="001A7B60"/>
    <w:rsid w:val="001B52F0"/>
    <w:rsid w:val="001B7A65"/>
    <w:rsid w:val="001E41F3"/>
    <w:rsid w:val="0020177C"/>
    <w:rsid w:val="00231753"/>
    <w:rsid w:val="0026004D"/>
    <w:rsid w:val="002640DD"/>
    <w:rsid w:val="00275D12"/>
    <w:rsid w:val="00284FEB"/>
    <w:rsid w:val="002860C4"/>
    <w:rsid w:val="002A0A91"/>
    <w:rsid w:val="002B5741"/>
    <w:rsid w:val="002C553E"/>
    <w:rsid w:val="002E472E"/>
    <w:rsid w:val="00305409"/>
    <w:rsid w:val="00352C97"/>
    <w:rsid w:val="003609EF"/>
    <w:rsid w:val="00361548"/>
    <w:rsid w:val="0036231A"/>
    <w:rsid w:val="00365D46"/>
    <w:rsid w:val="0037232A"/>
    <w:rsid w:val="00374DD4"/>
    <w:rsid w:val="003E1A36"/>
    <w:rsid w:val="003F7449"/>
    <w:rsid w:val="00410371"/>
    <w:rsid w:val="004242F1"/>
    <w:rsid w:val="00446CCF"/>
    <w:rsid w:val="00495BF2"/>
    <w:rsid w:val="004A76BF"/>
    <w:rsid w:val="004B75B7"/>
    <w:rsid w:val="004E18D7"/>
    <w:rsid w:val="0051580D"/>
    <w:rsid w:val="00547111"/>
    <w:rsid w:val="00574748"/>
    <w:rsid w:val="00592D74"/>
    <w:rsid w:val="005A0994"/>
    <w:rsid w:val="005C0C36"/>
    <w:rsid w:val="005E2C44"/>
    <w:rsid w:val="00621188"/>
    <w:rsid w:val="006257ED"/>
    <w:rsid w:val="00665C47"/>
    <w:rsid w:val="00672603"/>
    <w:rsid w:val="00693B4F"/>
    <w:rsid w:val="00695808"/>
    <w:rsid w:val="006B46FB"/>
    <w:rsid w:val="006B7958"/>
    <w:rsid w:val="006D4E0F"/>
    <w:rsid w:val="006E21FB"/>
    <w:rsid w:val="007055C7"/>
    <w:rsid w:val="007176FF"/>
    <w:rsid w:val="00792342"/>
    <w:rsid w:val="007977A8"/>
    <w:rsid w:val="007B512A"/>
    <w:rsid w:val="007C2097"/>
    <w:rsid w:val="007D6A07"/>
    <w:rsid w:val="007F7259"/>
    <w:rsid w:val="008040A8"/>
    <w:rsid w:val="00811021"/>
    <w:rsid w:val="008279FA"/>
    <w:rsid w:val="008626E7"/>
    <w:rsid w:val="00870EE7"/>
    <w:rsid w:val="008863B9"/>
    <w:rsid w:val="008904A0"/>
    <w:rsid w:val="008A45A6"/>
    <w:rsid w:val="008F3789"/>
    <w:rsid w:val="008F686C"/>
    <w:rsid w:val="00900829"/>
    <w:rsid w:val="009148DE"/>
    <w:rsid w:val="00941E30"/>
    <w:rsid w:val="00973D14"/>
    <w:rsid w:val="009777D9"/>
    <w:rsid w:val="00991B88"/>
    <w:rsid w:val="009A5753"/>
    <w:rsid w:val="009A579D"/>
    <w:rsid w:val="009C2813"/>
    <w:rsid w:val="009E3297"/>
    <w:rsid w:val="009F734F"/>
    <w:rsid w:val="00A246B6"/>
    <w:rsid w:val="00A47E70"/>
    <w:rsid w:val="00A50CF0"/>
    <w:rsid w:val="00A7671C"/>
    <w:rsid w:val="00A957A4"/>
    <w:rsid w:val="00AA2CBC"/>
    <w:rsid w:val="00AA2D4A"/>
    <w:rsid w:val="00AA7B22"/>
    <w:rsid w:val="00AC5820"/>
    <w:rsid w:val="00AD1CD8"/>
    <w:rsid w:val="00AD6DDF"/>
    <w:rsid w:val="00B0536D"/>
    <w:rsid w:val="00B258BB"/>
    <w:rsid w:val="00B6697D"/>
    <w:rsid w:val="00B67B97"/>
    <w:rsid w:val="00B968C8"/>
    <w:rsid w:val="00BA3EC5"/>
    <w:rsid w:val="00BA51D9"/>
    <w:rsid w:val="00BB5DFC"/>
    <w:rsid w:val="00BD279D"/>
    <w:rsid w:val="00BD6BB8"/>
    <w:rsid w:val="00C06F2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255"/>
    <w:rsid w:val="00DE34CF"/>
    <w:rsid w:val="00E13F3D"/>
    <w:rsid w:val="00E34898"/>
    <w:rsid w:val="00E47EA3"/>
    <w:rsid w:val="00E57F3A"/>
    <w:rsid w:val="00EB09B7"/>
    <w:rsid w:val="00EB4C52"/>
    <w:rsid w:val="00EE7D7C"/>
    <w:rsid w:val="00F25D98"/>
    <w:rsid w:val="00F300FB"/>
    <w:rsid w:val="00F96EED"/>
    <w:rsid w:val="00FB6386"/>
    <w:rsid w:val="00FC4F3F"/>
    <w:rsid w:val="00FE01B3"/>
    <w:rsid w:val="00FF6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5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E18D7"/>
    <w:rPr>
      <w:i/>
      <w:iCs/>
    </w:rPr>
  </w:style>
  <w:style w:type="paragraph" w:customStyle="1" w:styleId="Heading">
    <w:name w:val="Heading"/>
    <w:basedOn w:val="Normal"/>
    <w:next w:val="Normal"/>
    <w:rsid w:val="004E18D7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  <w:style w:type="character" w:customStyle="1" w:styleId="Heading1Char">
    <w:name w:val="Heading 1 Char"/>
    <w:basedOn w:val="DefaultParagraphFont"/>
    <w:link w:val="Heading1"/>
    <w:rsid w:val="00900829"/>
    <w:rPr>
      <w:rFonts w:ascii="Arial" w:hAnsi="Arial"/>
      <w:sz w:val="36"/>
      <w:lang w:val="en-GB" w:eastAsia="en-US"/>
    </w:rPr>
  </w:style>
  <w:style w:type="paragraph" w:customStyle="1" w:styleId="Standarduser">
    <w:name w:val="Standard (user)"/>
    <w:rsid w:val="00361548"/>
    <w:pPr>
      <w:suppressAutoHyphens/>
      <w:autoSpaceDN w:val="0"/>
      <w:textAlignment w:val="baseline"/>
    </w:pPr>
    <w:rPr>
      <w:rFonts w:ascii="Liberation Serif" w:eastAsia="Noto Sans SC Regular" w:hAnsi="Liberation Serif" w:cs="Droid Sans Devanagari"/>
      <w:kern w:val="3"/>
      <w:sz w:val="24"/>
      <w:szCs w:val="24"/>
      <w:lang w:val="en-US" w:eastAsia="zh-CN" w:bidi="hi-IN"/>
    </w:rPr>
  </w:style>
  <w:style w:type="paragraph" w:styleId="ListParagraph">
    <w:name w:val="List Paragraph"/>
    <w:basedOn w:val="Normal"/>
    <w:uiPriority w:val="34"/>
    <w:qFormat/>
    <w:rsid w:val="00C06F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5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6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4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35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w3.org/2001/04/xmlenc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w3.org/2009/xmlenc11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fidel.liberal@ehu.eu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9" ma:contentTypeDescription="Crear nuevo documento." ma:contentTypeScope="" ma:versionID="6c896a8c16b4b2494d368a99692b307f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b8713a6ff0a7936f7962db1a29871330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7598A6-14C4-1B47-9557-90329318F2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E4DD9D-E0E2-4B24-8CF8-1354CEC0E3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EAF8C7-DB6F-47ED-8EBC-3586486C50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5DF455-7793-44A7-A57E-087D961F91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788</Words>
  <Characters>4495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2</cp:revision>
  <cp:lastPrinted>1900-01-01T00:14:00Z</cp:lastPrinted>
  <dcterms:created xsi:type="dcterms:W3CDTF">2021-10-22T15:46:00Z</dcterms:created>
  <dcterms:modified xsi:type="dcterms:W3CDTF">2021-10-22T15:46:00Z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2021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31st Dec 2021</vt:lpwstr>
  </property>
  <property fmtid="{D5CDD505-2E9C-101B-9397-08002B2CF9AE}" pid="9" name="Tdoc#">
    <vt:lpwstr>R5s211191</vt:lpwstr>
  </property>
  <property fmtid="{D5CDD505-2E9C-101B-9397-08002B2CF9AE}" pid="10" name="Spec#">
    <vt:lpwstr>36.579-5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14.3.0</vt:lpwstr>
  </property>
  <property fmtid="{D5CDD505-2E9C-101B-9397-08002B2CF9AE}" pid="14" name="CrTitle">
    <vt:lpwstr>Addition of MCPTT test case 5.3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2021-09-09</vt:lpwstr>
  </property>
  <property fmtid="{D5CDD505-2E9C-101B-9397-08002B2CF9AE}" pid="20" name="Release">
    <vt:lpwstr>Rel-14</vt:lpwstr>
  </property>
  <property fmtid="{D5CDD505-2E9C-101B-9397-08002B2CF9AE}" pid="21" name="ContentTypeId">
    <vt:lpwstr>0x010100CCB22CE0E7E63244ABCA2AE5C4608814</vt:lpwstr>
  </property>
</Properties>
</file>