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C67" w:rsidRDefault="00CE7C67" w:rsidP="00CE7C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R5s211670</w:t>
      </w:r>
      <w:r>
        <w:rPr>
          <w:b/>
          <w:i/>
          <w:noProof/>
          <w:sz w:val="28"/>
        </w:rPr>
        <w:fldChar w:fldCharType="end"/>
      </w:r>
    </w:p>
    <w:p w:rsidR="00CE7C67" w:rsidRDefault="00CE7C67" w:rsidP="00CE7C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7C67" w:rsidTr="0028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7C6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7C6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:rsidTr="00284D22">
        <w:tc>
          <w:tcPr>
            <w:tcW w:w="142" w:type="dxa"/>
            <w:tcBorders>
              <w:lef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E7C67" w:rsidRPr="00410371" w:rsidRDefault="00CE7C67" w:rsidP="0028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E7C67" w:rsidRDefault="00CE7C67" w:rsidP="0028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7C67" w:rsidRPr="00410371" w:rsidRDefault="00CE7C67" w:rsidP="00284D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E7C67" w:rsidRDefault="00CE7C67" w:rsidP="0028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E7C67" w:rsidRPr="00410371" w:rsidRDefault="00CE7C67" w:rsidP="0028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E7C67" w:rsidRDefault="00CE7C67" w:rsidP="0028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E7C67" w:rsidRPr="00410371" w:rsidRDefault="00CE7C67" w:rsidP="0028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rPr>
                <w:noProof/>
              </w:rPr>
            </w:pPr>
          </w:p>
        </w:tc>
      </w:tr>
      <w:tr w:rsidR="00CE7C6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rPr>
                <w:noProof/>
              </w:rPr>
            </w:pPr>
          </w:p>
        </w:tc>
      </w:tr>
      <w:tr w:rsidR="00CE7C67" w:rsidTr="0028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E7C67" w:rsidRPr="00F25D98" w:rsidRDefault="00CE7C67" w:rsidP="0028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7C67" w:rsidTr="00284D22">
        <w:tc>
          <w:tcPr>
            <w:tcW w:w="9641" w:type="dxa"/>
            <w:gridSpan w:val="9"/>
          </w:tcPr>
          <w:p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E7C67" w:rsidRDefault="00CE7C67" w:rsidP="00CE7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7C67" w:rsidTr="00284D22">
        <w:tc>
          <w:tcPr>
            <w:tcW w:w="2835" w:type="dxa"/>
          </w:tcPr>
          <w:p w:rsidR="00CE7C67" w:rsidRDefault="00CE7C67" w:rsidP="0028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E7C67" w:rsidRDefault="00CE7C67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E7C67" w:rsidRDefault="00CE7C67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7C67" w:rsidRDefault="00CE7C67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E7C67" w:rsidRDefault="00CE7C67" w:rsidP="0028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E7C67" w:rsidRDefault="00CE7C67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E7C67" w:rsidRDefault="00CE7C67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7C67" w:rsidRDefault="00CE7C67" w:rsidP="0028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E7C67" w:rsidRDefault="00CE7C67" w:rsidP="00CE7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7C67" w:rsidTr="00284D22">
        <w:tc>
          <w:tcPr>
            <w:tcW w:w="9640" w:type="dxa"/>
            <w:gridSpan w:val="11"/>
          </w:tcPr>
          <w:p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:rsidTr="0028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E7C67" w:rsidRDefault="00CE7C67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test case 7.1.1.1.1a </w:t>
            </w:r>
            <w:r>
              <w:fldChar w:fldCharType="end"/>
            </w:r>
          </w:p>
        </w:tc>
      </w:tr>
      <w:tr w:rsidR="00CE7C67" w:rsidTr="00284D22">
        <w:tc>
          <w:tcPr>
            <w:tcW w:w="1843" w:type="dxa"/>
            <w:tcBorders>
              <w:lef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:rsidTr="00284D22">
        <w:tc>
          <w:tcPr>
            <w:tcW w:w="1843" w:type="dxa"/>
            <w:tcBorders>
              <w:left w:val="single" w:sz="4" w:space="0" w:color="auto"/>
            </w:tcBorders>
          </w:tcPr>
          <w:p w:rsidR="00CE7C67" w:rsidRDefault="00CE7C67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E7C67" w:rsidTr="00284D22">
        <w:tc>
          <w:tcPr>
            <w:tcW w:w="1843" w:type="dxa"/>
            <w:tcBorders>
              <w:left w:val="single" w:sz="4" w:space="0" w:color="auto"/>
            </w:tcBorders>
          </w:tcPr>
          <w:p w:rsidR="00CE7C67" w:rsidRDefault="00CE7C67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E7C67" w:rsidTr="00284D22">
        <w:tc>
          <w:tcPr>
            <w:tcW w:w="1843" w:type="dxa"/>
            <w:tcBorders>
              <w:lef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:rsidTr="00284D22">
        <w:tc>
          <w:tcPr>
            <w:tcW w:w="1843" w:type="dxa"/>
            <w:tcBorders>
              <w:left w:val="single" w:sz="4" w:space="0" w:color="auto"/>
            </w:tcBorders>
          </w:tcPr>
          <w:p w:rsidR="00CE7C67" w:rsidRDefault="00CE7C67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E7C67" w:rsidRDefault="00CE7C67" w:rsidP="00284D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E7C67" w:rsidRDefault="00CE7C67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2021-11-22</w:t>
            </w:r>
            <w:r>
              <w:rPr>
                <w:noProof/>
              </w:rPr>
              <w:fldChar w:fldCharType="end"/>
            </w:r>
          </w:p>
        </w:tc>
      </w:tr>
      <w:tr w:rsidR="00CE7C67" w:rsidTr="00284D22">
        <w:tc>
          <w:tcPr>
            <w:tcW w:w="1843" w:type="dxa"/>
            <w:tcBorders>
              <w:lef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:rsidTr="0028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E7C67" w:rsidRDefault="00CE7C67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E7C67" w:rsidRDefault="00CE7C67" w:rsidP="0028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E7C67" w:rsidRDefault="00CE7C67" w:rsidP="0028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E7C67" w:rsidRDefault="00CE7C67" w:rsidP="0028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E7C67" w:rsidTr="0028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E7C67" w:rsidRDefault="00CE7C67" w:rsidP="0028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E7C67" w:rsidRDefault="00CE7C67" w:rsidP="0028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7C67" w:rsidRPr="007C2097" w:rsidRDefault="00CE7C67" w:rsidP="0028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7C67" w:rsidTr="00284D22">
        <w:tc>
          <w:tcPr>
            <w:tcW w:w="1843" w:type="dxa"/>
          </w:tcPr>
          <w:p w:rsidR="00CE7C67" w:rsidRDefault="00CE7C67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In this test case at Step0A SS transmits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and updates </w:t>
            </w:r>
            <w:r w:rsidRPr="00724071">
              <w:rPr>
                <w:rFonts w:cs="Arial"/>
                <w:lang w:eastAsia="en-GB"/>
              </w:rPr>
              <w:t>BWP-</w:t>
            </w:r>
            <w:proofErr w:type="spellStart"/>
            <w:r w:rsidRPr="00724071">
              <w:rPr>
                <w:rFonts w:cs="Arial"/>
                <w:lang w:eastAsia="en-GB"/>
              </w:rPr>
              <w:t>UplinkCommon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- &gt; RACH-</w:t>
            </w:r>
            <w:proofErr w:type="spellStart"/>
            <w:r w:rsidRPr="00724071">
              <w:rPr>
                <w:rFonts w:cs="Arial"/>
                <w:lang w:eastAsia="en-GB"/>
              </w:rPr>
              <w:t>ConfigCommon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CE7C67" w:rsidRPr="00724071" w:rsidRDefault="00CE7C67" w:rsidP="00CE7C6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724071">
              <w:rPr>
                <w:rFonts w:cs="Arial"/>
                <w:lang w:eastAsia="en-GB"/>
              </w:rPr>
              <w:t xml:space="preserve">When configuring the SS entity TTCN is providing the </w:t>
            </w:r>
            <w:proofErr w:type="spellStart"/>
            <w:r w:rsidRPr="00724071">
              <w:rPr>
                <w:rFonts w:cs="Arial"/>
                <w:lang w:eastAsia="en-GB"/>
              </w:rPr>
              <w:t>RACHConfigDedicated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parameter update</w:t>
            </w:r>
          </w:p>
          <w:p w:rsidR="00CE7C67" w:rsidRDefault="00CE7C67" w:rsidP="00CE7C6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CE7C67" w:rsidRDefault="00CE7C67" w:rsidP="00CE7C67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reconfiguration parameters on the SS entity is resulting in </w:t>
            </w:r>
            <w:proofErr w:type="spellStart"/>
            <w:r w:rsidRPr="00724071">
              <w:rPr>
                <w:rFonts w:cs="Arial"/>
                <w:lang w:eastAsia="en-GB"/>
              </w:rPr>
              <w:t>NR_UplinkBWP_ConfigCommon</w:t>
            </w:r>
            <w:proofErr w:type="spellEnd"/>
            <w:r>
              <w:rPr>
                <w:rFonts w:cs="Arial"/>
                <w:lang w:eastAsia="en-GB"/>
              </w:rPr>
              <w:t xml:space="preserve"> update done separately for </w:t>
            </w:r>
            <w:proofErr w:type="spellStart"/>
            <w:r w:rsidRPr="00136C88">
              <w:rPr>
                <w:rFonts w:cs="Arial"/>
                <w:lang w:eastAsia="en-GB"/>
              </w:rPr>
              <w:t>v_NR_UplinkBWP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136C88">
              <w:rPr>
                <w:rFonts w:cs="Arial"/>
                <w:lang w:eastAsia="en-GB"/>
              </w:rPr>
              <w:t>v_TDD_UL_DL_ConfigCommon</w:t>
            </w:r>
            <w:proofErr w:type="spellEnd"/>
            <w:r>
              <w:rPr>
                <w:rFonts w:cs="Arial"/>
                <w:lang w:eastAsia="en-GB"/>
              </w:rPr>
              <w:t xml:space="preserve"> due to pattern change. This reconfiguration can be </w:t>
            </w:r>
            <w:proofErr w:type="spellStart"/>
            <w:r>
              <w:rPr>
                <w:rFonts w:cs="Arial"/>
                <w:lang w:eastAsia="en-GB"/>
              </w:rPr>
              <w:t>comined</w:t>
            </w:r>
            <w:proofErr w:type="spellEnd"/>
            <w:r>
              <w:rPr>
                <w:rFonts w:cs="Arial"/>
                <w:lang w:eastAsia="en-GB"/>
              </w:rPr>
              <w:t xml:space="preserve"> to one procedure to avoid additional reconfiguration on ss entity</w:t>
            </w:r>
          </w:p>
          <w:p w:rsidR="00CE7C67" w:rsidRDefault="00CE7C67" w:rsidP="00CE7C67">
            <w:pPr>
              <w:pStyle w:val="CRCoverPage"/>
              <w:spacing w:after="0"/>
              <w:rPr>
                <w:noProof/>
              </w:rPr>
            </w:pPr>
          </w:p>
          <w:p w:rsidR="00CE7C67" w:rsidRPr="002E008A" w:rsidRDefault="00CE7C67" w:rsidP="00CE7C6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proofErr w:type="spellStart"/>
            <w:r w:rsidRPr="00136C88">
              <w:rPr>
                <w:rFonts w:cs="Arial"/>
                <w:lang w:eastAsia="en-GB"/>
              </w:rPr>
              <w:t>cads_NR_TDD_UL_DL_ConfigCommon_</w:t>
            </w:r>
            <w:proofErr w:type="gramStart"/>
            <w:r w:rsidRPr="00136C88">
              <w:rPr>
                <w:rFonts w:cs="Arial"/>
                <w:lang w:eastAsia="en-GB"/>
              </w:rPr>
              <w:t>REQ</w:t>
            </w:r>
            <w:proofErr w:type="spellEnd"/>
            <w:r>
              <w:rPr>
                <w:rFonts w:cs="Arial"/>
                <w:lang w:eastAsia="en-GB"/>
              </w:rPr>
              <w:t xml:space="preserve">  there</w:t>
            </w:r>
            <w:proofErr w:type="gramEnd"/>
            <w:r>
              <w:rPr>
                <w:rFonts w:cs="Arial"/>
                <w:lang w:eastAsia="en-GB"/>
              </w:rPr>
              <w:t xml:space="preserve"> are IEs that are not initialised and will result in runtime error</w:t>
            </w: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7C67" w:rsidRPr="00CF39F2" w:rsidRDefault="00CE7C67" w:rsidP="00CE7C6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TTCN code related to </w:t>
            </w:r>
            <w:proofErr w:type="spellStart"/>
            <w:r w:rsidRPr="00724071">
              <w:rPr>
                <w:rFonts w:cs="Arial"/>
                <w:lang w:eastAsia="en-GB"/>
              </w:rPr>
              <w:t>v_RACH_ConfigDedicated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724071">
              <w:rPr>
                <w:rFonts w:cs="Arial"/>
                <w:lang w:eastAsia="en-GB"/>
              </w:rPr>
              <w:t>cads_NR_CellConfigPhysicalLayerUplink</w:t>
            </w:r>
            <w:proofErr w:type="spellEnd"/>
            <w:r>
              <w:rPr>
                <w:rFonts w:cs="Arial"/>
                <w:lang w:eastAsia="en-GB"/>
              </w:rPr>
              <w:t xml:space="preserve"> and added code to update </w:t>
            </w:r>
            <w:proofErr w:type="spellStart"/>
            <w:r w:rsidRPr="00724071">
              <w:rPr>
                <w:rFonts w:cs="Arial"/>
                <w:lang w:eastAsia="en-GB"/>
              </w:rPr>
              <w:t>f_NR_SS_</w:t>
            </w:r>
            <w:proofErr w:type="gramStart"/>
            <w:r w:rsidRPr="00724071">
              <w:rPr>
                <w:rFonts w:cs="Arial"/>
                <w:lang w:eastAsia="en-GB"/>
              </w:rPr>
              <w:t>RachProcedureConfig</w:t>
            </w:r>
            <w:proofErr w:type="spellEnd"/>
            <w:r w:rsidRPr="00724071">
              <w:rPr>
                <w:rFonts w:cs="Arial"/>
                <w:lang w:eastAsia="en-GB"/>
              </w:rPr>
              <w:t>(</w:t>
            </w:r>
            <w:proofErr w:type="gramEnd"/>
            <w:r w:rsidRPr="00724071">
              <w:rPr>
                <w:rFonts w:cs="Arial"/>
                <w:lang w:eastAsia="en-GB"/>
              </w:rPr>
              <w:t xml:space="preserve">nr_Cell1, </w:t>
            </w:r>
            <w:proofErr w:type="spellStart"/>
            <w:r w:rsidRPr="00724071">
              <w:rPr>
                <w:rFonts w:cs="Arial"/>
                <w:lang w:eastAsia="en-GB"/>
              </w:rPr>
              <w:t>v_NR_RachProcedure</w:t>
            </w:r>
            <w:proofErr w:type="spellEnd"/>
            <w:r w:rsidRPr="00724071">
              <w:rPr>
                <w:rFonts w:cs="Arial"/>
                <w:lang w:eastAsia="en-GB"/>
              </w:rPr>
              <w:t>);</w:t>
            </w:r>
          </w:p>
          <w:p w:rsidR="00CE7C67" w:rsidRDefault="00CE7C67" w:rsidP="00CE7C67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Moved the </w:t>
            </w:r>
            <w:proofErr w:type="spellStart"/>
            <w:r w:rsidRPr="00136C88">
              <w:rPr>
                <w:rFonts w:cs="Arial"/>
                <w:lang w:eastAsia="en-GB"/>
              </w:rPr>
              <w:t>v_NR_UplinkBWP</w:t>
            </w:r>
            <w:proofErr w:type="spellEnd"/>
            <w:r>
              <w:rPr>
                <w:rFonts w:cs="Arial"/>
                <w:lang w:eastAsia="en-GB"/>
              </w:rPr>
              <w:t xml:space="preserve"> to be done as part of</w:t>
            </w:r>
            <w:r>
              <w:t xml:space="preserve"> </w:t>
            </w:r>
            <w:proofErr w:type="spellStart"/>
            <w:r w:rsidRPr="00136C88">
              <w:rPr>
                <w:rFonts w:cs="Arial"/>
                <w:lang w:eastAsia="en-GB"/>
              </w:rPr>
              <w:t>v_TDD_UL_DL_ConfigCommon</w:t>
            </w:r>
            <w:proofErr w:type="spellEnd"/>
          </w:p>
          <w:p w:rsidR="00CE7C67" w:rsidRPr="006316B2" w:rsidRDefault="00CE7C67" w:rsidP="00CE7C67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Updated the </w:t>
            </w:r>
            <w:proofErr w:type="spellStart"/>
            <w:r>
              <w:rPr>
                <w:rFonts w:cs="Arial"/>
                <w:lang w:eastAsia="en-GB"/>
              </w:rPr>
              <w:t>unitialised</w:t>
            </w:r>
            <w:proofErr w:type="spellEnd"/>
            <w:r>
              <w:rPr>
                <w:rFonts w:cs="Arial"/>
                <w:lang w:eastAsia="en-GB"/>
              </w:rPr>
              <w:t xml:space="preserve"> IEs to omit</w:t>
            </w: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7C67" w:rsidRPr="00CF39F2" w:rsidRDefault="00CE7C67" w:rsidP="00CE7C6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7C67" w:rsidRPr="00CF39F2" w:rsidRDefault="00CE7C67" w:rsidP="00CE7C6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90CC0">
              <w:rPr>
                <w:noProof/>
              </w:rPr>
              <w:t>A Conformant UE may fail the test case</w:t>
            </w:r>
          </w:p>
        </w:tc>
      </w:tr>
      <w:tr w:rsidR="00CE7C67" w:rsidTr="00284D22">
        <w:tc>
          <w:tcPr>
            <w:tcW w:w="2694" w:type="dxa"/>
            <w:gridSpan w:val="2"/>
          </w:tcPr>
          <w:p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E7C67" w:rsidRDefault="00CE7C67" w:rsidP="00CE7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spacing w:after="0"/>
              <w:rPr>
                <w:noProof/>
              </w:rPr>
            </w:pPr>
            <w:r w:rsidRPr="00A90CC0">
              <w:rPr>
                <w:noProof/>
              </w:rPr>
              <w:t>7.1.1.1.1a</w:t>
            </w:r>
            <w:r>
              <w:rPr>
                <w:noProof/>
              </w:rPr>
              <w:t>.NR5GC, 7.1.1.1.1a.ENDC</w:t>
            </w: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7C67" w:rsidRDefault="00CE7C67" w:rsidP="00CE7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E7C67" w:rsidRDefault="00CE7C67" w:rsidP="00CE7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E7C67" w:rsidRDefault="00CE7C67" w:rsidP="00CE7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E7C67" w:rsidRDefault="00CE7C67" w:rsidP="00CE7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E7C67" w:rsidRDefault="00CE7C67" w:rsidP="00CE7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7C67" w:rsidRDefault="00CE7C67" w:rsidP="00CE7C67">
            <w:pPr>
              <w:pStyle w:val="CRCoverPage"/>
              <w:spacing w:after="0"/>
              <w:rPr>
                <w:noProof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C67" w:rsidRPr="008863B9" w:rsidTr="0028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7C67" w:rsidRPr="008863B9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E7C67" w:rsidRPr="008863B9" w:rsidRDefault="00CE7C67" w:rsidP="00CE7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7C6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7C67" w:rsidRDefault="00CE7C67" w:rsidP="00CE7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84251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FA73A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A73AD" w:rsidRPr="000947DE">
        <w:rPr>
          <w:rFonts w:ascii="Arial" w:hAnsi="Arial" w:cs="Arial"/>
          <w:iCs/>
        </w:rPr>
        <w:t>Table of Contents</w:t>
      </w:r>
      <w:r w:rsidR="00FA73AD">
        <w:tab/>
      </w:r>
      <w:r w:rsidR="00FA73AD">
        <w:fldChar w:fldCharType="begin"/>
      </w:r>
      <w:r w:rsidR="00FA73AD">
        <w:instrText xml:space="preserve"> PAGEREF _Toc88425171 \h </w:instrText>
      </w:r>
      <w:r w:rsidR="00FA73AD">
        <w:fldChar w:fldCharType="separate"/>
      </w:r>
      <w:r w:rsidR="00FA73AD">
        <w:t>3</w:t>
      </w:r>
      <w:r w:rsidR="00FA73AD">
        <w:fldChar w:fldCharType="end"/>
      </w:r>
    </w:p>
    <w:p w:rsidR="00FA73AD" w:rsidRDefault="00FA73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947D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947DE">
        <w:rPr>
          <w:b/>
        </w:rPr>
        <w:t>Corrections required to test case 7.1.1.1.1a</w:t>
      </w:r>
      <w:r>
        <w:tab/>
      </w:r>
      <w:r>
        <w:fldChar w:fldCharType="begin"/>
      </w:r>
      <w:r>
        <w:instrText xml:space="preserve"> PAGEREF _Toc88425172 \h </w:instrText>
      </w:r>
      <w:r>
        <w:fldChar w:fldCharType="separate"/>
      </w:r>
      <w:r>
        <w:t>3</w:t>
      </w:r>
      <w:r>
        <w:fldChar w:fldCharType="end"/>
      </w:r>
    </w:p>
    <w:p w:rsidR="00FA73AD" w:rsidRDefault="00FA73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47D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47DE">
        <w:rPr>
          <w:rFonts w:cs="Arial"/>
          <w:b/>
          <w:color w:val="000000"/>
          <w:lang w:eastAsia="en-GB"/>
        </w:rPr>
        <w:t>f_TC_7_1_1_1_1a_NR5GC</w:t>
      </w:r>
      <w:r>
        <w:tab/>
      </w:r>
      <w:r>
        <w:fldChar w:fldCharType="begin"/>
      </w:r>
      <w:r>
        <w:instrText xml:space="preserve"> PAGEREF _Toc88425173 \h </w:instrText>
      </w:r>
      <w:r>
        <w:fldChar w:fldCharType="separate"/>
      </w:r>
      <w:r>
        <w:t>3</w:t>
      </w:r>
      <w:r>
        <w:fldChar w:fldCharType="end"/>
      </w:r>
    </w:p>
    <w:p w:rsidR="00FA73AD" w:rsidRDefault="00FA73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47DE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47DE">
        <w:rPr>
          <w:rFonts w:cs="Arial"/>
          <w:b/>
          <w:color w:val="000000"/>
          <w:lang w:eastAsia="en-GB"/>
        </w:rPr>
        <w:t>cads_NR_TDD_UL_DL_ConfigCommon_REQ</w:t>
      </w:r>
      <w:r>
        <w:tab/>
      </w:r>
      <w:r>
        <w:fldChar w:fldCharType="begin"/>
      </w:r>
      <w:r>
        <w:instrText xml:space="preserve"> PAGEREF _Toc88425174 \h </w:instrText>
      </w:r>
      <w:r>
        <w:fldChar w:fldCharType="separate"/>
      </w:r>
      <w:r>
        <w:t>8</w:t>
      </w:r>
      <w:r>
        <w:fldChar w:fldCharType="end"/>
      </w:r>
    </w:p>
    <w:p w:rsidR="00FA73AD" w:rsidRDefault="00FA73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47DE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47DE">
        <w:rPr>
          <w:rFonts w:cs="Arial"/>
          <w:lang w:eastAsia="en-GB"/>
        </w:rPr>
        <w:t>cads_NR_Common_UplinkBWP_ConfigCommon_REQ</w:t>
      </w:r>
      <w:r>
        <w:tab/>
      </w:r>
      <w:r>
        <w:fldChar w:fldCharType="begin"/>
      </w:r>
      <w:r>
        <w:instrText xml:space="preserve"> PAGEREF _Toc88425175 \h </w:instrText>
      </w:r>
      <w:r>
        <w:fldChar w:fldCharType="separate"/>
      </w:r>
      <w:r>
        <w:t>9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8425172"/>
      <w:r w:rsidRPr="00854C55">
        <w:rPr>
          <w:b/>
        </w:rPr>
        <w:t>Corrections required</w:t>
      </w:r>
      <w:bookmarkEnd w:id="2"/>
      <w:bookmarkEnd w:id="3"/>
      <w:r w:rsidR="00460215">
        <w:rPr>
          <w:b/>
        </w:rPr>
        <w:t xml:space="preserve"> </w:t>
      </w:r>
      <w:r w:rsidR="00724071">
        <w:rPr>
          <w:b/>
        </w:rPr>
        <w:t>to test case 7.1.1.1.1a</w:t>
      </w:r>
      <w:bookmarkEnd w:id="4"/>
    </w:p>
    <w:p w:rsidR="005D27CA" w:rsidRDefault="00724071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8425173"/>
      <w:r w:rsidRPr="00724071">
        <w:rPr>
          <w:rFonts w:cs="Arial"/>
          <w:b/>
          <w:color w:val="000000"/>
          <w:lang w:eastAsia="en-GB"/>
        </w:rPr>
        <w:t>f_TC_7_1_1_1_1a_NR5GC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724071" w:rsidP="005D27CA">
            <w:pPr>
              <w:rPr>
                <w:rFonts w:ascii="Arial" w:hAnsi="Arial" w:cs="Arial"/>
                <w:lang w:eastAsia="en-GB"/>
              </w:rPr>
            </w:pPr>
            <w:r w:rsidRPr="00724071">
              <w:rPr>
                <w:rFonts w:ascii="Arial" w:hAnsi="Arial" w:cs="Arial"/>
                <w:lang w:eastAsia="en-GB"/>
              </w:rPr>
              <w:t>f_TC_7_1_1_1_1a_NR5GC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71" w:rsidRDefault="00724071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In this test case at Step0A SS transmits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and updates </w:t>
            </w:r>
            <w:r w:rsidRPr="00724071">
              <w:rPr>
                <w:rFonts w:cs="Arial"/>
                <w:lang w:eastAsia="en-GB"/>
              </w:rPr>
              <w:t>BWP-</w:t>
            </w:r>
            <w:proofErr w:type="spellStart"/>
            <w:r w:rsidRPr="00724071">
              <w:rPr>
                <w:rFonts w:cs="Arial"/>
                <w:lang w:eastAsia="en-GB"/>
              </w:rPr>
              <w:t>UplinkCommon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- &gt; RACH-</w:t>
            </w:r>
            <w:proofErr w:type="spellStart"/>
            <w:r w:rsidRPr="00724071">
              <w:rPr>
                <w:rFonts w:cs="Arial"/>
                <w:lang w:eastAsia="en-GB"/>
              </w:rPr>
              <w:t>ConfigCommon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724071" w:rsidRPr="00724071" w:rsidRDefault="00724071" w:rsidP="00A90CC0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724071">
              <w:rPr>
                <w:rFonts w:cs="Arial"/>
                <w:lang w:eastAsia="en-GB"/>
              </w:rPr>
              <w:t xml:space="preserve">When configuring the SS entity TTCN is providing the </w:t>
            </w:r>
            <w:proofErr w:type="spellStart"/>
            <w:r w:rsidRPr="00724071">
              <w:rPr>
                <w:rFonts w:cs="Arial"/>
                <w:lang w:eastAsia="en-GB"/>
              </w:rPr>
              <w:t>RACHConfigDedicated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parameter update</w:t>
            </w:r>
          </w:p>
          <w:p w:rsidR="00FA485A" w:rsidRDefault="00FA485A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724071" w:rsidRPr="009B0B50" w:rsidRDefault="00724071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reconfiguration parameters on the SS entity is resulting in </w:t>
            </w:r>
            <w:proofErr w:type="spellStart"/>
            <w:r w:rsidRPr="00724071">
              <w:rPr>
                <w:rFonts w:cs="Arial"/>
                <w:lang w:eastAsia="en-GB"/>
              </w:rPr>
              <w:t>NR_UplinkBWP_ConfigCommon</w:t>
            </w:r>
            <w:proofErr w:type="spellEnd"/>
            <w:r w:rsidR="00136C88">
              <w:rPr>
                <w:rFonts w:cs="Arial"/>
                <w:lang w:eastAsia="en-GB"/>
              </w:rPr>
              <w:t xml:space="preserve"> update done separately for </w:t>
            </w:r>
            <w:proofErr w:type="spellStart"/>
            <w:r w:rsidR="00136C88" w:rsidRPr="00136C88">
              <w:rPr>
                <w:rFonts w:cs="Arial"/>
                <w:lang w:eastAsia="en-GB"/>
              </w:rPr>
              <w:t>v_NR_UplinkBWP</w:t>
            </w:r>
            <w:proofErr w:type="spellEnd"/>
            <w:r w:rsidR="00136C88">
              <w:rPr>
                <w:rFonts w:cs="Arial"/>
                <w:lang w:eastAsia="en-GB"/>
              </w:rPr>
              <w:t xml:space="preserve"> and </w:t>
            </w:r>
            <w:proofErr w:type="spellStart"/>
            <w:r w:rsidR="00136C88" w:rsidRPr="00136C88">
              <w:rPr>
                <w:rFonts w:cs="Arial"/>
                <w:lang w:eastAsia="en-GB"/>
              </w:rPr>
              <w:t>v_TDD_UL_DL_ConfigCommon</w:t>
            </w:r>
            <w:proofErr w:type="spellEnd"/>
            <w:r w:rsidR="00136C88">
              <w:rPr>
                <w:rFonts w:cs="Arial"/>
                <w:lang w:eastAsia="en-GB"/>
              </w:rPr>
              <w:t xml:space="preserve"> due to pattern change. This reconfiguration can be </w:t>
            </w:r>
            <w:proofErr w:type="spellStart"/>
            <w:r w:rsidR="00136C88">
              <w:rPr>
                <w:rFonts w:cs="Arial"/>
                <w:lang w:eastAsia="en-GB"/>
              </w:rPr>
              <w:t>comined</w:t>
            </w:r>
            <w:proofErr w:type="spellEnd"/>
            <w:r w:rsidR="00136C88">
              <w:rPr>
                <w:rFonts w:cs="Arial"/>
                <w:lang w:eastAsia="en-GB"/>
              </w:rPr>
              <w:t xml:space="preserve"> to one procedure to avoid additional reconfiguration on ss entity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724071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TTCN code related to </w:t>
            </w:r>
            <w:proofErr w:type="spellStart"/>
            <w:r w:rsidRPr="00724071">
              <w:rPr>
                <w:rFonts w:cs="Arial"/>
                <w:lang w:eastAsia="en-GB"/>
              </w:rPr>
              <w:t>v_RACH_ConfigDedicated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724071">
              <w:rPr>
                <w:rFonts w:cs="Arial"/>
                <w:lang w:eastAsia="en-GB"/>
              </w:rPr>
              <w:t>cads_NR_CellConfigPhysicalLayerUplink</w:t>
            </w:r>
            <w:proofErr w:type="spellEnd"/>
            <w:r>
              <w:rPr>
                <w:rFonts w:cs="Arial"/>
                <w:lang w:eastAsia="en-GB"/>
              </w:rPr>
              <w:t xml:space="preserve"> and added code to update </w:t>
            </w:r>
            <w:proofErr w:type="spellStart"/>
            <w:r w:rsidRPr="00724071">
              <w:rPr>
                <w:rFonts w:cs="Arial"/>
                <w:lang w:eastAsia="en-GB"/>
              </w:rPr>
              <w:t>f_NR_SS_</w:t>
            </w:r>
            <w:proofErr w:type="gramStart"/>
            <w:r w:rsidRPr="00724071">
              <w:rPr>
                <w:rFonts w:cs="Arial"/>
                <w:lang w:eastAsia="en-GB"/>
              </w:rPr>
              <w:t>RachProcedureConfig</w:t>
            </w:r>
            <w:proofErr w:type="spellEnd"/>
            <w:r w:rsidRPr="00724071">
              <w:rPr>
                <w:rFonts w:cs="Arial"/>
                <w:lang w:eastAsia="en-GB"/>
              </w:rPr>
              <w:t>(</w:t>
            </w:r>
            <w:proofErr w:type="gramEnd"/>
            <w:r w:rsidRPr="00724071">
              <w:rPr>
                <w:rFonts w:cs="Arial"/>
                <w:lang w:eastAsia="en-GB"/>
              </w:rPr>
              <w:t xml:space="preserve">nr_Cell1, </w:t>
            </w:r>
            <w:proofErr w:type="spellStart"/>
            <w:r w:rsidRPr="00724071">
              <w:rPr>
                <w:rFonts w:cs="Arial"/>
                <w:lang w:eastAsia="en-GB"/>
              </w:rPr>
              <w:t>v_NR_RachProcedure</w:t>
            </w:r>
            <w:proofErr w:type="spellEnd"/>
            <w:r w:rsidRPr="00724071">
              <w:rPr>
                <w:rFonts w:cs="Arial"/>
                <w:lang w:eastAsia="en-GB"/>
              </w:rPr>
              <w:t>);</w:t>
            </w:r>
          </w:p>
          <w:p w:rsidR="00136C88" w:rsidRPr="00A72665" w:rsidRDefault="00136C88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Moved the </w:t>
            </w:r>
            <w:proofErr w:type="spellStart"/>
            <w:r w:rsidRPr="00136C88">
              <w:rPr>
                <w:rFonts w:cs="Arial"/>
                <w:lang w:eastAsia="en-GB"/>
              </w:rPr>
              <w:t>v_NR_UplinkBWP</w:t>
            </w:r>
            <w:proofErr w:type="spellEnd"/>
            <w:r>
              <w:rPr>
                <w:rFonts w:cs="Arial"/>
                <w:lang w:eastAsia="en-GB"/>
              </w:rPr>
              <w:t xml:space="preserve"> to be done as part of</w:t>
            </w:r>
            <w:r>
              <w:t xml:space="preserve"> </w:t>
            </w:r>
            <w:proofErr w:type="spellStart"/>
            <w:r w:rsidRPr="00136C88">
              <w:rPr>
                <w:rFonts w:cs="Arial"/>
                <w:lang w:eastAsia="en-GB"/>
              </w:rPr>
              <w:t>v_TDD_UL_DL_</w:t>
            </w:r>
            <w:proofErr w:type="gramStart"/>
            <w:r w:rsidRPr="00136C88">
              <w:rPr>
                <w:rFonts w:cs="Arial"/>
                <w:lang w:eastAsia="en-GB"/>
              </w:rPr>
              <w:t>ConfigCommon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="00A90CC0">
              <w:rPr>
                <w:rFonts w:cs="Arial"/>
                <w:lang w:eastAsia="en-GB"/>
              </w:rPr>
              <w:t xml:space="preserve"> </w:t>
            </w:r>
            <w:r w:rsidR="00ED6D68">
              <w:rPr>
                <w:rFonts w:cs="Arial"/>
                <w:lang w:eastAsia="en-GB"/>
              </w:rPr>
              <w:t>update</w:t>
            </w:r>
            <w:proofErr w:type="gramEnd"/>
            <w:r w:rsidR="00ED6D68">
              <w:rPr>
                <w:rFonts w:cs="Arial"/>
                <w:lang w:eastAsia="en-GB"/>
              </w:rPr>
              <w:t xml:space="preserve"> using the new template </w:t>
            </w:r>
            <w:proofErr w:type="spellStart"/>
            <w:r w:rsidR="00ED6D68" w:rsidRPr="00A90CC0">
              <w:rPr>
                <w:rFonts w:cs="Arial"/>
                <w:lang w:eastAsia="en-GB"/>
              </w:rPr>
              <w:t>cads_NR_Common_UplinkBWP_ConfigCommon_REQ</w:t>
            </w:r>
            <w:proofErr w:type="spellEnd"/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A90CC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function f_TC_7_1_1_1_1a_NR5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/Correct selection of RACH parameters / Random access preamble and PRACH resource explicitly signalled to the UE by PDCCH Order / contention free random access procedure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R5s200526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72ED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136C8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136C8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f_NR_CellInfo_SetTDD_UL_DL_ConfigCommon(nr_Cell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_TDD_UL_DL_ConfigCommon);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}; //@sic R5s210088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UplinkBWP.Dedicated.R15.pucch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_Config.setup.schedulingRequestResourceToAddModList[0] := valueof(cs_SchedulingRequestResourceConfig_Mac_71111a(v_SubcarrierSpacing));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r5s201469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ConfigureSysinfo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(nr_Cell1, -, {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(nr_Cell1); //@sic R5s190511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//Configure SS CFRA @sic R5s200526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cs_NR_RACH_ConfigDedicated_Uplink(cs_38508_RACH_ConfigDedicated(f_NR_CellInfo_GetRACH_ConfigGeneric(nr_Cell1,tsc_NR_BWP_Id),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tsc_PreambleIndex,f_NR_CellInfo_GetSSB_Index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cs_NR_RACH_ConfigDedicated_Uplink(f_NR_GetRACHConfigDedicated_Def( 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tsc_PreambleIndex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cads_NR_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CellConfigPhysicalLayerUplink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, cs_NR_CellConfigPhysicalLayerUplink_Def(f_ConvertRACH_ConfigDedicated(v_RACH_ConfigDedicated.uplink))));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// Send message to UE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, v_V1530Ext,-,-,-,false); //@sic R5s200891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cads_NR_TDD_UL_DL_ConfigCommon_REQ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136C88" w:rsidRPr="00136C8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function f_TC_7_1_1_1_1a_NR5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/Correct selection of RACH parameters / Random access preamble and PRACH resource explicitly signalled to the UE by PDCCH Order / contention free random access procedure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R5s200526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//RACH procedure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NR_RachProcedureConfig_Type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//RACH procedure</w:t>
            </w:r>
          </w:p>
          <w:p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f_NR_CellInfo_SetTDD_UL_DL_ConfigCommon(nr_Cell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_TDD_UL_DL_ConfigCommon);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}; //@sic R5s210088 sic@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UplinkBWP.Dedicated.R15.pucch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_Config.setup.schedulingRequestResourceToAddModList[0] := valueof(cs_SchedulingRequestResourceConfig_Mac_71111a(v_SubcarrierSpacing));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r5s201469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ConfigureSysinfo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 RACH procedure called later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//Removed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(nr_Cell1, -, {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(nr_Cell1); //@sic R5s190511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//Configure SS CFRA @sic R5s200526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cs_NR_RACH_ConfigDedicated_Uplink(cs_38508_RACH_ConfigDedicated(f_NR_CellInfo_GetRACH_ConfigGeneric(nr_Cell1,tsc_NR_BWP_Id),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tsc_PreambleIndex,f_NR_CellInfo_GetSSB_Index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cs_NR_RACH_ConfigDedicated_Uplink(f_NR_GetRACHConfigDedicated_Def( 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tsc_PreambleIndex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cads_NR_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CellConfigPhysicalLayerUplink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, cs_NR_CellConfigPhysicalLayerUplink_Def(f_ConvertRACH_ConfigDedicated(v_RACH_ConfigDedicated.uplink))));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out as RACH config dedicated is not updated in this procedure.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//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update RACH procedure configuration to perform CBRA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PhysicalParameters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cs_NR_RachProcedureConfig_CBRA_CrntiBased(v_NR_PhysicalParameters);</w:t>
            </w:r>
          </w:p>
          <w:p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// Send message to UE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, v_V1530Ext,-,-,-,false); //@sic R5s200891 sic@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//moved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here.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//moved uplink configuration here.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cads_NR_Common_UplinkBWP_ConfigCommon_REQ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-, {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},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cads_NR_UplinkBWP_ConfigCommon_REQ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-, {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1E3D37" w:rsidRPr="00DA356D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136C88" w:rsidRDefault="00136C88" w:rsidP="00136C88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8425174"/>
      <w:proofErr w:type="spellStart"/>
      <w:r w:rsidRPr="00136C88">
        <w:rPr>
          <w:rFonts w:cs="Arial"/>
          <w:b/>
          <w:color w:val="000000"/>
          <w:lang w:eastAsia="en-GB"/>
        </w:rPr>
        <w:lastRenderedPageBreak/>
        <w:t>cads_NR_TDD_UL_DL_ConfigCommon_REQ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36C88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88" w:rsidRDefault="00136C88" w:rsidP="00D3153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88" w:rsidRPr="00CC39F9" w:rsidRDefault="00136C88" w:rsidP="00D3153D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136C88">
              <w:rPr>
                <w:rFonts w:ascii="Arial" w:hAnsi="Arial" w:cs="Arial"/>
                <w:lang w:eastAsia="en-GB"/>
              </w:rPr>
              <w:t>cads_NR_TDD_UL_DL_ConfigCommon_REQ</w:t>
            </w:r>
            <w:proofErr w:type="spellEnd"/>
          </w:p>
        </w:tc>
      </w:tr>
      <w:tr w:rsidR="00136C88" w:rsidTr="00D3153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88" w:rsidRDefault="00136C88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88" w:rsidRPr="009B0B50" w:rsidRDefault="00136C88" w:rsidP="00D3153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this template there are </w:t>
            </w:r>
            <w:r w:rsidR="00A90CC0">
              <w:rPr>
                <w:rFonts w:cs="Arial"/>
                <w:lang w:eastAsia="en-GB"/>
              </w:rPr>
              <w:t>IEs that are not initialised and will result in runtime error</w:t>
            </w:r>
          </w:p>
        </w:tc>
      </w:tr>
      <w:tr w:rsidR="00136C88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88" w:rsidRDefault="00136C88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88" w:rsidRPr="00A72665" w:rsidRDefault="00A90CC0" w:rsidP="00D3153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</w:t>
            </w:r>
            <w:proofErr w:type="spellStart"/>
            <w:r>
              <w:rPr>
                <w:rFonts w:cs="Arial"/>
                <w:lang w:eastAsia="en-GB"/>
              </w:rPr>
              <w:t>unitialised</w:t>
            </w:r>
            <w:proofErr w:type="spellEnd"/>
            <w:r>
              <w:rPr>
                <w:rFonts w:cs="Arial"/>
                <w:lang w:eastAsia="en-GB"/>
              </w:rPr>
              <w:t xml:space="preserve"> IEs to omit </w:t>
            </w:r>
          </w:p>
        </w:tc>
      </w:tr>
      <w:tr w:rsidR="00136C88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88" w:rsidRDefault="00136C88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88" w:rsidRPr="00CC39F9" w:rsidRDefault="00A90CC0" w:rsidP="00D3153D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90CC0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136C88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88" w:rsidRDefault="00136C88" w:rsidP="00D3153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88" w:rsidRDefault="00136C88" w:rsidP="00D3153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36C88" w:rsidRDefault="00136C88" w:rsidP="00136C88">
      <w:pPr>
        <w:spacing w:after="0"/>
        <w:rPr>
          <w:rFonts w:ascii="Arial" w:hAnsi="Arial"/>
          <w:b/>
          <w:lang w:eastAsia="en-GB"/>
        </w:rPr>
      </w:pPr>
    </w:p>
    <w:p w:rsidR="00136C88" w:rsidRDefault="00136C88" w:rsidP="00136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36C88" w:rsidRPr="00CD057D" w:rsidTr="00D3153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136C88" w:rsidRPr="00CD057D" w:rsidRDefault="00136C88" w:rsidP="00136C88">
      <w:pPr>
        <w:spacing w:after="0"/>
        <w:rPr>
          <w:rFonts w:ascii="Arial" w:hAnsi="Arial"/>
          <w:b/>
          <w:color w:val="000000"/>
          <w:lang w:eastAsia="en-GB"/>
        </w:rPr>
      </w:pPr>
    </w:p>
    <w:p w:rsidR="00136C88" w:rsidRPr="00CD057D" w:rsidRDefault="00136C88" w:rsidP="00136C8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36C88" w:rsidRPr="00CD057D" w:rsidTr="00D3153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PhysicalCellId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, //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uninitalised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value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Dedicated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omit //WA#WI=892505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uninitalised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value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Downlink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, //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uninitalised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value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uninitalised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value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36C88" w:rsidRPr="00DA356D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136C88" w:rsidRDefault="00136C88" w:rsidP="00136C88">
      <w:pPr>
        <w:rPr>
          <w:lang w:eastAsia="en-GB"/>
        </w:rPr>
      </w:pPr>
    </w:p>
    <w:p w:rsidR="00A90CC0" w:rsidRDefault="00A90CC0" w:rsidP="00A90CC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8425175"/>
      <w:proofErr w:type="spellStart"/>
      <w:r w:rsidRPr="00A90CC0">
        <w:rPr>
          <w:rFonts w:cs="Arial"/>
          <w:lang w:eastAsia="en-GB"/>
        </w:rPr>
        <w:t>cads_NR_Common_UplinkBWP_ConfigCommon_REQ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90CC0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C0" w:rsidRDefault="00A90CC0" w:rsidP="00D3153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C0" w:rsidRPr="00CC39F9" w:rsidRDefault="00A90CC0" w:rsidP="00D3153D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A90CC0">
              <w:rPr>
                <w:rFonts w:ascii="Arial" w:hAnsi="Arial" w:cs="Arial"/>
                <w:lang w:eastAsia="en-GB"/>
              </w:rPr>
              <w:t>cads_NR_Common_UplinkBWP_ConfigCommon_REQ</w:t>
            </w:r>
            <w:proofErr w:type="spellEnd"/>
          </w:p>
        </w:tc>
      </w:tr>
      <w:tr w:rsidR="00A90CC0" w:rsidTr="00D3153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C0" w:rsidRDefault="00A90CC0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C0" w:rsidRPr="009B0B50" w:rsidRDefault="00A90CC0" w:rsidP="00D3153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See Change 1.1</w:t>
            </w:r>
          </w:p>
        </w:tc>
      </w:tr>
      <w:tr w:rsidR="00A90CC0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C0" w:rsidRDefault="00A90CC0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C0" w:rsidRPr="00A72665" w:rsidRDefault="00A90CC0" w:rsidP="00D3153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New template to configure </w:t>
            </w:r>
            <w:proofErr w:type="spellStart"/>
            <w:r w:rsidRPr="00A90CC0">
              <w:rPr>
                <w:rFonts w:cs="Arial"/>
                <w:lang w:eastAsia="en-GB"/>
              </w:rPr>
              <w:t>NR_UplinkBWP_List_Type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A90CC0">
              <w:rPr>
                <w:rFonts w:cs="Arial"/>
                <w:lang w:eastAsia="en-GB"/>
              </w:rPr>
              <w:t>TDD_UL_DL_ConfigCommon</w:t>
            </w:r>
            <w:proofErr w:type="spellEnd"/>
          </w:p>
        </w:tc>
      </w:tr>
      <w:tr w:rsidR="00A90CC0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C0" w:rsidRDefault="00A90CC0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C0" w:rsidRPr="00CC39F9" w:rsidRDefault="00A90CC0" w:rsidP="00D3153D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90CC0">
              <w:rPr>
                <w:rFonts w:ascii="Arial" w:hAnsi="Arial" w:cs="Arial"/>
                <w:lang w:eastAsia="en-GB"/>
              </w:rPr>
              <w:t>NR_CellCfg_Templates</w:t>
            </w:r>
            <w:proofErr w:type="spellEnd"/>
          </w:p>
        </w:tc>
      </w:tr>
      <w:tr w:rsidR="00A90CC0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C0" w:rsidRDefault="00A90CC0" w:rsidP="00D3153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C0" w:rsidRDefault="00A90CC0" w:rsidP="00D3153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A90CC0" w:rsidRDefault="00A90CC0" w:rsidP="00A90CC0">
      <w:pPr>
        <w:spacing w:after="0"/>
        <w:rPr>
          <w:rFonts w:ascii="Arial" w:hAnsi="Arial"/>
          <w:b/>
          <w:lang w:eastAsia="en-GB"/>
        </w:rPr>
      </w:pPr>
    </w:p>
    <w:p w:rsidR="00A90CC0" w:rsidRDefault="00A90CC0" w:rsidP="00A90C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90CC0" w:rsidRPr="00CD057D" w:rsidTr="00D3153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(value) NR_SYSTEM_CTRL_REQ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cads_NR_Common_UplinkBWP_ConfigCommon_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NR_CellId_Type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TimingInfo_Type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TimingInfo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                            template (value)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NR_UplinkBWP_List_Type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p_NR_UplinkBWP_List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TDD_UL_DL_ConfigCommon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p_TDD_UL_DL_ConfigCommon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modifies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cas_NR_CellConfigAllOmit_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 @status    APPROVED (ENDC, NR5GC) */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R5s190360_r1 R5s200549 R5s210396 sic@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Request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AddOrReconfigure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PhysicalLayer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Common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PhysicalCellId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DuplexMode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TDD:=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R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15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p_TDD_UL_DL_ConfigCommon</w:t>
            </w:r>
            <w:proofErr w:type="spellEnd"/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},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Dedicated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}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}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}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Downlink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Config:=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FrequencyInfoUL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BWPs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ActiveBWP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BwpArray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p_NR_UplinkBWP_List</w:t>
            </w:r>
            <w:proofErr w:type="spellEnd"/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},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ConfigDedicated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RequestConfig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}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},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SupplementaryUplink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TimingAdvance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PUSCH_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ServingCellConfig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PUSCH_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ServingCellConfigSUL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}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A90CC0" w:rsidRPr="00136C88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</w:tc>
      </w:tr>
    </w:tbl>
    <w:p w:rsidR="00A90CC0" w:rsidRDefault="00A90CC0" w:rsidP="00A90CC0">
      <w:pPr>
        <w:rPr>
          <w:lang w:eastAsia="en-GB"/>
        </w:rPr>
      </w:pPr>
    </w:p>
    <w:p w:rsidR="002E535F" w:rsidRDefault="002E535F" w:rsidP="002E535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 w:rsidRPr="002E535F">
        <w:rPr>
          <w:rFonts w:cs="Arial"/>
          <w:b/>
          <w:color w:val="000000"/>
          <w:lang w:eastAsia="en-GB"/>
        </w:rPr>
        <w:t>f_TC_7_1_1_1_1a_ENDC_NR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E535F" w:rsidTr="000435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5F" w:rsidRDefault="002E535F" w:rsidP="0004358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5F" w:rsidRPr="00CC39F9" w:rsidRDefault="002E535F" w:rsidP="00043588">
            <w:pPr>
              <w:rPr>
                <w:rFonts w:ascii="Arial" w:hAnsi="Arial" w:cs="Arial"/>
                <w:lang w:eastAsia="en-GB"/>
              </w:rPr>
            </w:pPr>
            <w:r w:rsidRPr="002E535F">
              <w:rPr>
                <w:rFonts w:ascii="Arial" w:hAnsi="Arial" w:cs="Arial"/>
                <w:lang w:eastAsia="en-GB"/>
              </w:rPr>
              <w:t>f_TC_7_1_1_1_1a_ENDC_NR</w:t>
            </w:r>
          </w:p>
        </w:tc>
      </w:tr>
      <w:tr w:rsidR="002E535F" w:rsidTr="0004358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5F" w:rsidRDefault="002E535F" w:rsidP="000435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5F" w:rsidRDefault="002E535F" w:rsidP="002E535F">
            <w:pPr>
              <w:pStyle w:val="CRCoverPage"/>
              <w:numPr>
                <w:ilvl w:val="0"/>
                <w:numId w:val="29"/>
              </w:numPr>
              <w:spacing w:after="0"/>
              <w:rPr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In this test case at Step0A SS transmits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and updates </w:t>
            </w:r>
            <w:r w:rsidRPr="00724071">
              <w:rPr>
                <w:rFonts w:cs="Arial"/>
                <w:lang w:eastAsia="en-GB"/>
              </w:rPr>
              <w:t>BWP-</w:t>
            </w:r>
            <w:proofErr w:type="spellStart"/>
            <w:r w:rsidRPr="00724071">
              <w:rPr>
                <w:rFonts w:cs="Arial"/>
                <w:lang w:eastAsia="en-GB"/>
              </w:rPr>
              <w:t>UplinkCommon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- &gt; RACH-</w:t>
            </w:r>
            <w:proofErr w:type="spellStart"/>
            <w:r w:rsidRPr="00724071">
              <w:rPr>
                <w:rFonts w:cs="Arial"/>
                <w:lang w:eastAsia="en-GB"/>
              </w:rPr>
              <w:t>ConfigCommon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2E535F" w:rsidRPr="00724071" w:rsidRDefault="002E535F" w:rsidP="00043588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724071">
              <w:rPr>
                <w:rFonts w:cs="Arial"/>
                <w:lang w:eastAsia="en-GB"/>
              </w:rPr>
              <w:t xml:space="preserve">When configuring the SS entity TTCN is providing the </w:t>
            </w:r>
            <w:proofErr w:type="spellStart"/>
            <w:r w:rsidRPr="00724071">
              <w:rPr>
                <w:rFonts w:cs="Arial"/>
                <w:lang w:eastAsia="en-GB"/>
              </w:rPr>
              <w:t>RACHConfigDedicated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parameter update</w:t>
            </w:r>
          </w:p>
          <w:p w:rsidR="002E535F" w:rsidRPr="009B0B50" w:rsidRDefault="002E535F" w:rsidP="002E535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2E535F" w:rsidTr="000435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5F" w:rsidRDefault="002E535F" w:rsidP="000435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5F" w:rsidRPr="002E535F" w:rsidRDefault="002E535F" w:rsidP="002E535F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TTCN code related to </w:t>
            </w:r>
            <w:proofErr w:type="spellStart"/>
            <w:r w:rsidRPr="00724071">
              <w:rPr>
                <w:rFonts w:cs="Arial"/>
                <w:lang w:eastAsia="en-GB"/>
              </w:rPr>
              <w:t>v_RACH_ConfigDedicated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724071">
              <w:rPr>
                <w:rFonts w:cs="Arial"/>
                <w:lang w:eastAsia="en-GB"/>
              </w:rPr>
              <w:t>cads_NR_CellConfigPhysicalLayerUplink</w:t>
            </w:r>
            <w:proofErr w:type="spellEnd"/>
            <w:r>
              <w:rPr>
                <w:rFonts w:cs="Arial"/>
                <w:lang w:eastAsia="en-GB"/>
              </w:rPr>
              <w:t xml:space="preserve"> and added code to update </w:t>
            </w:r>
            <w:proofErr w:type="spellStart"/>
            <w:r w:rsidRPr="00724071">
              <w:rPr>
                <w:rFonts w:cs="Arial"/>
                <w:lang w:eastAsia="en-GB"/>
              </w:rPr>
              <w:t>f_NR_SS_</w:t>
            </w:r>
            <w:proofErr w:type="gramStart"/>
            <w:r w:rsidRPr="00724071">
              <w:rPr>
                <w:rFonts w:cs="Arial"/>
                <w:lang w:eastAsia="en-GB"/>
              </w:rPr>
              <w:t>RachProcedureConfig</w:t>
            </w:r>
            <w:proofErr w:type="spellEnd"/>
            <w:r w:rsidRPr="00724071">
              <w:rPr>
                <w:rFonts w:cs="Arial"/>
                <w:lang w:eastAsia="en-GB"/>
              </w:rPr>
              <w:t>(</w:t>
            </w:r>
            <w:proofErr w:type="gramEnd"/>
            <w:r w:rsidRPr="00724071">
              <w:rPr>
                <w:rFonts w:cs="Arial"/>
                <w:lang w:eastAsia="en-GB"/>
              </w:rPr>
              <w:t xml:space="preserve">nr_Cell1, </w:t>
            </w:r>
            <w:proofErr w:type="spellStart"/>
            <w:r w:rsidRPr="00724071">
              <w:rPr>
                <w:rFonts w:cs="Arial"/>
                <w:lang w:eastAsia="en-GB"/>
              </w:rPr>
              <w:t>v_NR_RachProcedure</w:t>
            </w:r>
            <w:proofErr w:type="spellEnd"/>
            <w:r w:rsidRPr="00724071">
              <w:rPr>
                <w:rFonts w:cs="Arial"/>
                <w:lang w:eastAsia="en-GB"/>
              </w:rPr>
              <w:t>);</w:t>
            </w:r>
          </w:p>
        </w:tc>
      </w:tr>
      <w:tr w:rsidR="002E535F" w:rsidTr="000435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5F" w:rsidRDefault="002E535F" w:rsidP="000435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5F" w:rsidRPr="00CC39F9" w:rsidRDefault="002E535F" w:rsidP="0004358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2E535F" w:rsidTr="000435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5F" w:rsidRDefault="002E535F" w:rsidP="0004358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5F" w:rsidRDefault="002E535F" w:rsidP="0004358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E535F" w:rsidRDefault="002E535F" w:rsidP="002E535F">
      <w:pPr>
        <w:spacing w:after="0"/>
        <w:rPr>
          <w:rFonts w:ascii="Arial" w:hAnsi="Arial"/>
          <w:b/>
          <w:lang w:eastAsia="en-GB"/>
        </w:rPr>
      </w:pPr>
    </w:p>
    <w:p w:rsidR="002E535F" w:rsidRDefault="002E535F" w:rsidP="002E53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E535F" w:rsidRPr="00CD057D" w:rsidTr="0004358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function f_TC_7_1_1_1_1a_ENDC_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//Correct selection of RACH parameters / Random access preamble and PRACH resource explicitly signalled to the UE by PDCCH Order /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//contention free 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random access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procedure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;//@sic R5s201022 sic@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//Init Cell parameters</w:t>
            </w:r>
          </w:p>
          <w:p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"Steps 0A-0B"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  //@sic R5s190541 sic@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cs_NR_RACH_ConfigDedicated_Uplink(f_NR_GetRACHConfigDedicated_Def( nr_Cell1,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tsc_PreambleIndex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f_NR_CellInfo_SetRACH_ConfigDedicated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(nr_Cell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_RACH_ConfigDedicated.uplink);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cads_NR_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CellConfigPhysicalLayerUplink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 cs_NR_CellConfigPhysicalLayerUplink_Def(f_ConvertRACH_ConfigDedicated(v_RACH_ConfigDedicated.uplink))));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EUTRA, "Postamble");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535F" w:rsidRPr="00136C88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:rsidR="002E535F" w:rsidRPr="00CD057D" w:rsidRDefault="002E535F" w:rsidP="002E535F">
      <w:pPr>
        <w:spacing w:after="0"/>
        <w:rPr>
          <w:rFonts w:ascii="Arial" w:hAnsi="Arial"/>
          <w:b/>
          <w:color w:val="000000"/>
          <w:lang w:eastAsia="en-GB"/>
        </w:rPr>
      </w:pPr>
    </w:p>
    <w:p w:rsidR="002E535F" w:rsidRPr="00CD057D" w:rsidRDefault="002E535F" w:rsidP="002E535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E535F" w:rsidRPr="00CD057D" w:rsidTr="0004358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f_TC_7_1_1_1_1a_ENDC_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//Correct selection of RACH parameters / Random access preamble and PRACH resource explicitly signalled to the UE by PDCCH Order /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//contention free 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random access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procedure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;//@sic R5s201022 sic@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NR_UplinkBWP_List_Type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v_NR_UplinkBWP_List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"Steps 0A-0B"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//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added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setPreambletransMax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and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uplinkBWP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to update the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config common rather tha</w:t>
            </w:r>
            <w:r w:rsidR="00FB6B69"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RACH_ConfigDedicated</w:t>
            </w:r>
            <w:proofErr w:type="spellEnd"/>
          </w:p>
          <w:p w:rsidR="002E535F" w:rsidRPr="00FB6B69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</w:t>
            </w:r>
            <w:proofErr w:type="gram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SetPreambleTransMax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n4);</w:t>
            </w:r>
          </w:p>
          <w:p w:rsidR="002E535F" w:rsidRPr="00FB6B69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</w:t>
            </w:r>
            <w:proofErr w:type="gram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f_NR_CellInfo_GetUplinkBWP_List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:rsidR="002E535F" w:rsidRPr="00FB6B69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</w:t>
            </w:r>
            <w:proofErr w:type="gram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0].Dedicated := omit;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cads_NR_UplinkBWP_ConfigCommon_REQ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-,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v_NR_UplinkBWP_List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  //@sic R5s190541 sic@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FB6B69"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cs_NR_RACH_ConfigDedicated_Uplink(f_NR_GetRACHConfigDedicated_Def( nr_Cell1,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tsc_PreambleIndex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f_NR_CellInfo_SetRACH_ConfigDedicated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(nr_Cell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_RACH_ConfigDedicated.uplink);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cads_NR_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CellConfigPhysicalLayerUplink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 cs_NR_CellConfigPhysicalLayerUplink_Def(f_ConvertRACH_ConfigDedicated(v_RACH_ConfigDedicated.uplink))));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EUTRA, "Postamble");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535F" w:rsidRPr="00DA356D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E535F" w:rsidRDefault="002E535F" w:rsidP="002E535F">
      <w:pPr>
        <w:rPr>
          <w:lang w:eastAsia="en-GB"/>
        </w:rPr>
      </w:pPr>
    </w:p>
    <w:p w:rsidR="00136C88" w:rsidRDefault="00136C88" w:rsidP="006E7773">
      <w:pPr>
        <w:rPr>
          <w:lang w:eastAsia="en-GB"/>
        </w:rPr>
      </w:pPr>
    </w:p>
    <w:sectPr w:rsidR="00136C88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F1D" w:rsidRDefault="00DB6F1D">
      <w:r>
        <w:separator/>
      </w:r>
    </w:p>
  </w:endnote>
  <w:endnote w:type="continuationSeparator" w:id="0">
    <w:p w:rsidR="00DB6F1D" w:rsidRDefault="00DB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F1D" w:rsidRDefault="00DB6F1D">
      <w:r>
        <w:separator/>
      </w:r>
    </w:p>
  </w:footnote>
  <w:footnote w:type="continuationSeparator" w:id="0">
    <w:p w:rsidR="00DB6F1D" w:rsidRDefault="00DB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0E10E54"/>
    <w:multiLevelType w:val="hybridMultilevel"/>
    <w:tmpl w:val="BE100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030482"/>
    <w:multiLevelType w:val="hybridMultilevel"/>
    <w:tmpl w:val="2DC2D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43DF0"/>
    <w:multiLevelType w:val="hybridMultilevel"/>
    <w:tmpl w:val="7A0C7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0"/>
  </w:num>
  <w:num w:numId="6">
    <w:abstractNumId w:val="17"/>
  </w:num>
  <w:num w:numId="7">
    <w:abstractNumId w:val="26"/>
  </w:num>
  <w:num w:numId="8">
    <w:abstractNumId w:val="6"/>
  </w:num>
  <w:num w:numId="9">
    <w:abstractNumId w:val="15"/>
  </w:num>
  <w:num w:numId="10">
    <w:abstractNumId w:val="28"/>
  </w:num>
  <w:num w:numId="11">
    <w:abstractNumId w:val="11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7"/>
  </w:num>
  <w:num w:numId="20">
    <w:abstractNumId w:val="25"/>
  </w:num>
  <w:num w:numId="21">
    <w:abstractNumId w:val="9"/>
  </w:num>
  <w:num w:numId="22">
    <w:abstractNumId w:val="21"/>
  </w:num>
  <w:num w:numId="23">
    <w:abstractNumId w:val="24"/>
  </w:num>
  <w:num w:numId="24">
    <w:abstractNumId w:val="12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2"/>
  </w:num>
  <w:num w:numId="30">
    <w:abstractNumId w:val="1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6C88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535F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6F27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4071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0CC0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E7C67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6F1D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6D68"/>
    <w:rsid w:val="00EE16C4"/>
    <w:rsid w:val="00EE7D7C"/>
    <w:rsid w:val="00EF2028"/>
    <w:rsid w:val="00F0098D"/>
    <w:rsid w:val="00F03461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A73AD"/>
    <w:rsid w:val="00FB4454"/>
    <w:rsid w:val="00FB598F"/>
    <w:rsid w:val="00FB6386"/>
    <w:rsid w:val="00FB6B69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AEFF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535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7240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A764-5228-4558-A0E5-AB91CDA6A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3379</Words>
  <Characters>19264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22598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2021-11-22T12:11:00Z</dcterms:created>
  <dcterms:modified xsi:type="dcterms:W3CDTF">2021-11-22T12:11:00Z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