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44F6A265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7F00B8">
        <w:rPr>
          <w:b/>
          <w:i/>
          <w:noProof/>
          <w:sz w:val="28"/>
        </w:rPr>
        <w:t>211</w:t>
      </w:r>
      <w:r w:rsidR="008D07B9">
        <w:rPr>
          <w:b/>
          <w:i/>
          <w:noProof/>
          <w:sz w:val="28"/>
        </w:rPr>
        <w:t>443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44F34AE3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F00B8">
              <w:rPr>
                <w:b/>
                <w:noProof/>
                <w:sz w:val="28"/>
              </w:rPr>
              <w:t>1981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326C2E2D" w:rsidR="00AA27AC" w:rsidRPr="00410371" w:rsidRDefault="008D07B9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26A802AB" w:rsidR="00AA27AC" w:rsidRPr="00410371" w:rsidRDefault="008D07B9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64D477DD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F00B8">
              <w:rPr>
                <w:noProof/>
              </w:rPr>
              <w:t>8.1.5.3.1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0A974ED1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8D07B9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1E12FADC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F00B8">
              <w:rPr>
                <w:noProof/>
              </w:rPr>
              <w:t>8.1.5.3.1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68651A06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F00B8">
              <w:rPr>
                <w:noProof/>
              </w:rPr>
              <w:t>8.1.5.3.1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007ADDCE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7F00B8">
              <w:rPr>
                <w:noProof/>
              </w:rPr>
              <w:t>8.1.5.3.1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6900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7DB2C5A1" w14:textId="1D45427F" w:rsidR="007F00B8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F00B8" w:rsidRPr="00520BC3">
        <w:rPr>
          <w:rFonts w:ascii="Arial" w:hAnsi="Arial" w:cs="Arial"/>
          <w:iCs/>
        </w:rPr>
        <w:t>Table of Contents</w:t>
      </w:r>
      <w:r w:rsidR="007F00B8">
        <w:tab/>
      </w:r>
      <w:r w:rsidR="007F00B8">
        <w:fldChar w:fldCharType="begin"/>
      </w:r>
      <w:r w:rsidR="007F00B8">
        <w:instrText xml:space="preserve"> PAGEREF _Toc81406900 \h </w:instrText>
      </w:r>
      <w:r w:rsidR="007F00B8">
        <w:fldChar w:fldCharType="separate"/>
      </w:r>
      <w:r w:rsidR="007F00B8">
        <w:t>2</w:t>
      </w:r>
      <w:r w:rsidR="007F00B8">
        <w:fldChar w:fldCharType="end"/>
      </w:r>
    </w:p>
    <w:p w14:paraId="4E549D03" w14:textId="3647F5B8" w:rsidR="007F00B8" w:rsidRDefault="007F00B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20BC3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20BC3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_Toc81406901 \h </w:instrText>
      </w:r>
      <w:r>
        <w:fldChar w:fldCharType="separate"/>
      </w:r>
      <w:r>
        <w:t>3</w:t>
      </w:r>
      <w:r>
        <w:fldChar w:fldCharType="end"/>
      </w:r>
    </w:p>
    <w:p w14:paraId="1F1848BE" w14:textId="283E0F21" w:rsidR="007F00B8" w:rsidRDefault="007F00B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20BC3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_Toc81406902 \h </w:instrText>
      </w:r>
      <w:r>
        <w:fldChar w:fldCharType="separate"/>
      </w:r>
      <w:r>
        <w:t>3</w:t>
      </w:r>
      <w:r>
        <w:fldChar w:fldCharType="end"/>
      </w:r>
    </w:p>
    <w:p w14:paraId="01AB73E6" w14:textId="160937C5" w:rsidR="007F00B8" w:rsidRDefault="007F00B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20BC3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20BC3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_Toc81406903 \h </w:instrText>
      </w:r>
      <w:r>
        <w:fldChar w:fldCharType="separate"/>
      </w:r>
      <w:r>
        <w:t>3</w:t>
      </w:r>
      <w:r>
        <w:fldChar w:fldCharType="end"/>
      </w:r>
    </w:p>
    <w:p w14:paraId="2989EDFC" w14:textId="1DFBFE14" w:rsidR="007F00B8" w:rsidRDefault="007F00B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20BC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20BC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_Toc81406904 \h </w:instrText>
      </w:r>
      <w:r>
        <w:fldChar w:fldCharType="separate"/>
      </w:r>
      <w:r>
        <w:t>3</w:t>
      </w:r>
      <w:r>
        <w:fldChar w:fldCharType="end"/>
      </w:r>
    </w:p>
    <w:p w14:paraId="2B7BB591" w14:textId="0404FE44" w:rsidR="007F00B8" w:rsidRDefault="007F00B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20BC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20BC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_Toc81406905 \h </w:instrText>
      </w:r>
      <w:r>
        <w:fldChar w:fldCharType="separate"/>
      </w:r>
      <w:r>
        <w:t>3</w:t>
      </w:r>
      <w:r>
        <w:fldChar w:fldCharType="end"/>
      </w:r>
    </w:p>
    <w:p w14:paraId="43F13E10" w14:textId="7F9512F7" w:rsidR="007F00B8" w:rsidRDefault="007F00B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20BC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20BC3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_Toc81406906 \h </w:instrText>
      </w:r>
      <w:r>
        <w:fldChar w:fldCharType="separate"/>
      </w:r>
      <w:r>
        <w:t>3</w:t>
      </w:r>
      <w:r>
        <w:fldChar w:fldCharType="end"/>
      </w:r>
    </w:p>
    <w:p w14:paraId="18E6C31B" w14:textId="3E57BD11" w:rsidR="007F00B8" w:rsidRDefault="007F00B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20BC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20BC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_Toc81406907 \h </w:instrText>
      </w:r>
      <w:r>
        <w:fldChar w:fldCharType="separate"/>
      </w:r>
      <w:r>
        <w:t>3</w:t>
      </w:r>
      <w:r>
        <w:fldChar w:fldCharType="end"/>
      </w:r>
    </w:p>
    <w:p w14:paraId="0348A46A" w14:textId="67D7ADBC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6901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72DA3948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7F00B8">
        <w:rPr>
          <w:noProof/>
        </w:rPr>
        <w:t>8.1.5.3.1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6902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488BDC2C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7F00B8">
        <w:rPr>
          <w:noProof/>
        </w:rPr>
        <w:t>8.1.5.3.1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6903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06904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6905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6906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2FC5533F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7F00B8">
        <w:rPr>
          <w:rFonts w:ascii="Arial" w:eastAsia="SimSun" w:hAnsi="Arial"/>
        </w:rPr>
        <w:t>8_1_5_3_1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5E19A240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7F00B8">
        <w:rPr>
          <w:rFonts w:ascii="Arial" w:eastAsia="SimSun" w:hAnsi="Arial"/>
        </w:rPr>
        <w:t>8_1_5_3_1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6907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246CB6F0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7F00B8">
              <w:rPr>
                <w:b/>
                <w:noProof/>
              </w:rPr>
              <w:t>211132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F00B8">
              <w:rPr>
                <w:noProof/>
              </w:rPr>
              <w:t>8.1.5.3.1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F78E9" w14:textId="77777777" w:rsidR="003644AA" w:rsidRDefault="003644AA">
      <w:r>
        <w:separator/>
      </w:r>
    </w:p>
  </w:endnote>
  <w:endnote w:type="continuationSeparator" w:id="0">
    <w:p w14:paraId="27D6CB65" w14:textId="77777777" w:rsidR="003644AA" w:rsidRDefault="00364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D4128" w14:textId="77777777" w:rsidR="003644AA" w:rsidRDefault="003644AA">
      <w:r>
        <w:separator/>
      </w:r>
    </w:p>
  </w:footnote>
  <w:footnote w:type="continuationSeparator" w:id="0">
    <w:p w14:paraId="29653917" w14:textId="77777777" w:rsidR="003644AA" w:rsidRDefault="00364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4258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44A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CB0"/>
    <w:rsid w:val="00617D68"/>
    <w:rsid w:val="00621188"/>
    <w:rsid w:val="00622ACE"/>
    <w:rsid w:val="00624B10"/>
    <w:rsid w:val="006257ED"/>
    <w:rsid w:val="00632E3F"/>
    <w:rsid w:val="00636F6D"/>
    <w:rsid w:val="00641AA9"/>
    <w:rsid w:val="00646CE2"/>
    <w:rsid w:val="00656E20"/>
    <w:rsid w:val="0065768B"/>
    <w:rsid w:val="006773AB"/>
    <w:rsid w:val="00677A55"/>
    <w:rsid w:val="00685ACA"/>
    <w:rsid w:val="00687A55"/>
    <w:rsid w:val="00687A75"/>
    <w:rsid w:val="00687F85"/>
    <w:rsid w:val="00692340"/>
    <w:rsid w:val="00692ECD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00B8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557B6"/>
    <w:rsid w:val="008626E7"/>
    <w:rsid w:val="00866DBC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D07B9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469ED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41FE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A7DD0"/>
    <w:rsid w:val="00CB4258"/>
    <w:rsid w:val="00CC5026"/>
    <w:rsid w:val="00CC68D0"/>
    <w:rsid w:val="00CC6BB2"/>
    <w:rsid w:val="00CD459B"/>
    <w:rsid w:val="00CE044E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473A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36EF9"/>
    <w:rsid w:val="00F415DA"/>
    <w:rsid w:val="00F445F3"/>
    <w:rsid w:val="00F524D0"/>
    <w:rsid w:val="00F52602"/>
    <w:rsid w:val="00F55FFB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D532A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454</Words>
  <Characters>3479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211131</vt:lpstr>
      <vt:lpstr>MTG_TITLE</vt:lpstr>
    </vt:vector>
  </TitlesOfParts>
  <Company>3GPP Support Team</Company>
  <LinksUpToDate>false</LinksUpToDate>
  <CharactersWithSpaces>3926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211131</dc:title>
  <dc:subject>8.1.5.3.1</dc:subject>
  <dc:creator>Michael Sanders, John M Meredith</dc:creator>
  <cp:keywords>1981</cp:keywords>
  <dc:description>8_1_5_3_1</dc:description>
  <cp:lastModifiedBy>MCC TF160</cp:lastModifiedBy>
  <cp:revision>4</cp:revision>
  <cp:lastPrinted>1900-01-01T00:00:00Z</cp:lastPrinted>
  <dcterms:created xsi:type="dcterms:W3CDTF">2021-09-01T15:40:00Z</dcterms:created>
  <dcterms:modified xsi:type="dcterms:W3CDTF">2021-10-06T15:46:00Z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