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2B59ED8A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7F6995">
        <w:rPr>
          <w:b/>
          <w:i/>
          <w:noProof/>
          <w:sz w:val="28"/>
        </w:rPr>
        <w:t>211147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69A7B37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6995">
              <w:rPr>
                <w:b/>
                <w:noProof/>
                <w:sz w:val="28"/>
              </w:rPr>
              <w:t>1989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088C47AC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6995">
              <w:rPr>
                <w:noProof/>
              </w:rPr>
              <w:t>9.1.8.1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6DA7C36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6995">
              <w:rPr>
                <w:noProof/>
              </w:rPr>
              <w:t>9.1.8.1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C29D3F2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6995">
              <w:rPr>
                <w:noProof/>
              </w:rPr>
              <w:t>9.1.8.1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27C7FCF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7F6995">
              <w:rPr>
                <w:noProof/>
              </w:rPr>
              <w:t>9.1.8.1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35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F2463E4" w14:textId="723E00C1" w:rsidR="007F6995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F6995" w:rsidRPr="00071FE7">
        <w:rPr>
          <w:rFonts w:ascii="Arial" w:hAnsi="Arial" w:cs="Arial"/>
          <w:iCs/>
        </w:rPr>
        <w:t>Table of Contents</w:t>
      </w:r>
      <w:r w:rsidR="007F6995">
        <w:tab/>
      </w:r>
      <w:r w:rsidR="007F6995">
        <w:fldChar w:fldCharType="begin"/>
      </w:r>
      <w:r w:rsidR="007F6995">
        <w:instrText xml:space="preserve"> PAGEREF _Toc81412358 \h </w:instrText>
      </w:r>
      <w:r w:rsidR="007F6995">
        <w:fldChar w:fldCharType="separate"/>
      </w:r>
      <w:r w:rsidR="007F6995">
        <w:t>2</w:t>
      </w:r>
      <w:r w:rsidR="007F6995">
        <w:fldChar w:fldCharType="end"/>
      </w:r>
    </w:p>
    <w:p w14:paraId="12191419" w14:textId="4DA066AB" w:rsidR="007F6995" w:rsidRDefault="007F69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1FE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1FE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_Toc81412359 \h </w:instrText>
      </w:r>
      <w:r>
        <w:fldChar w:fldCharType="separate"/>
      </w:r>
      <w:r>
        <w:t>3</w:t>
      </w:r>
      <w:r>
        <w:fldChar w:fldCharType="end"/>
      </w:r>
    </w:p>
    <w:p w14:paraId="6724B6A1" w14:textId="354CE400" w:rsidR="007F6995" w:rsidRDefault="007F699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71FE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_Toc81412360 \h </w:instrText>
      </w:r>
      <w:r>
        <w:fldChar w:fldCharType="separate"/>
      </w:r>
      <w:r>
        <w:t>3</w:t>
      </w:r>
      <w:r>
        <w:fldChar w:fldCharType="end"/>
      </w:r>
    </w:p>
    <w:p w14:paraId="067F3D7F" w14:textId="37CAF578" w:rsidR="007F6995" w:rsidRDefault="007F69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1FE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1FE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_Toc81412361 \h </w:instrText>
      </w:r>
      <w:r>
        <w:fldChar w:fldCharType="separate"/>
      </w:r>
      <w:r>
        <w:t>3</w:t>
      </w:r>
      <w:r>
        <w:fldChar w:fldCharType="end"/>
      </w:r>
    </w:p>
    <w:p w14:paraId="5A66E00A" w14:textId="3DB106F6" w:rsidR="007F6995" w:rsidRDefault="007F69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1FE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1FE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_Toc81412362 \h </w:instrText>
      </w:r>
      <w:r>
        <w:fldChar w:fldCharType="separate"/>
      </w:r>
      <w:r>
        <w:t>3</w:t>
      </w:r>
      <w:r>
        <w:fldChar w:fldCharType="end"/>
      </w:r>
    </w:p>
    <w:p w14:paraId="37ADD499" w14:textId="428BF602" w:rsidR="007F6995" w:rsidRDefault="007F69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1FE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1FE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_Toc81412363 \h </w:instrText>
      </w:r>
      <w:r>
        <w:fldChar w:fldCharType="separate"/>
      </w:r>
      <w:r>
        <w:t>3</w:t>
      </w:r>
      <w:r>
        <w:fldChar w:fldCharType="end"/>
      </w:r>
    </w:p>
    <w:p w14:paraId="22C1B9D1" w14:textId="1388EC3A" w:rsidR="007F6995" w:rsidRDefault="007F699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71FE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71FE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_Toc81412364 \h </w:instrText>
      </w:r>
      <w:r>
        <w:fldChar w:fldCharType="separate"/>
      </w:r>
      <w:r>
        <w:t>3</w:t>
      </w:r>
      <w:r>
        <w:fldChar w:fldCharType="end"/>
      </w:r>
    </w:p>
    <w:p w14:paraId="7D023E4B" w14:textId="2C75C466" w:rsidR="007F6995" w:rsidRDefault="007F69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1FE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1FE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_Toc81412365 \h </w:instrText>
      </w:r>
      <w:r>
        <w:fldChar w:fldCharType="separate"/>
      </w:r>
      <w:r>
        <w:t>3</w:t>
      </w:r>
      <w:r>
        <w:fldChar w:fldCharType="end"/>
      </w:r>
    </w:p>
    <w:p w14:paraId="0348A46A" w14:textId="5A1CCC5D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35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363880F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F6995">
        <w:rPr>
          <w:noProof/>
        </w:rPr>
        <w:t>9.1.8.1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36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2B1E64E5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F6995">
        <w:rPr>
          <w:noProof/>
        </w:rPr>
        <w:t>9.1.8.1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361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12362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363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36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600CE10E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F6995">
        <w:rPr>
          <w:rFonts w:ascii="Arial" w:eastAsia="SimSun" w:hAnsi="Arial"/>
        </w:rPr>
        <w:t>9_1_8_1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3A13ECF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F6995">
        <w:rPr>
          <w:rFonts w:ascii="Arial" w:eastAsia="SimSun" w:hAnsi="Arial"/>
        </w:rPr>
        <w:t>9_1_8_1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365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76AF342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7F6995">
              <w:rPr>
                <w:b/>
                <w:noProof/>
              </w:rPr>
              <w:t>211148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6995">
              <w:rPr>
                <w:noProof/>
              </w:rPr>
              <w:t>9.1.8.1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A23C0" w14:textId="77777777" w:rsidR="00D616D6" w:rsidRDefault="00D616D6">
      <w:r>
        <w:separator/>
      </w:r>
    </w:p>
  </w:endnote>
  <w:endnote w:type="continuationSeparator" w:id="0">
    <w:p w14:paraId="41307257" w14:textId="77777777" w:rsidR="00D616D6" w:rsidRDefault="00D61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5DD90" w14:textId="77777777" w:rsidR="00D616D6" w:rsidRDefault="00D616D6">
      <w:r>
        <w:separator/>
      </w:r>
    </w:p>
  </w:footnote>
  <w:footnote w:type="continuationSeparator" w:id="0">
    <w:p w14:paraId="7B223B99" w14:textId="77777777" w:rsidR="00D616D6" w:rsidRDefault="00D61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16D6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574</Words>
  <Characters>3344</Characters>
  <Application>Microsoft Office Word</Application>
  <DocSecurity>0</DocSecurity>
  <Lines>222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211147</vt:lpstr>
      <vt:lpstr>MTG_TITLE</vt:lpstr>
    </vt:vector>
  </TitlesOfParts>
  <Company>3GPP Support Team</Company>
  <LinksUpToDate>false</LinksUpToDate>
  <CharactersWithSpaces>3788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211147</dc:title>
  <dc:subject>9.1.8.1</dc:subject>
  <dc:creator>Michael Sanders, John M Meredith</dc:creator>
  <cp:keywords>1989</cp:keywords>
  <dc:description>9_1_8_1</dc:description>
  <cp:lastModifiedBy>Mohit Kanchan</cp:lastModifiedBy>
  <cp:revision>3</cp:revision>
  <cp:lastPrinted>1900-01-01T00:00:00Z</cp:lastPrinted>
  <dcterms:created xsi:type="dcterms:W3CDTF">2021-09-01T17:11:00Z</dcterms:created>
  <dcterms:modified xsi:type="dcterms:W3CDTF">2021-09-01T17:12:00Z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