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553F0F7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A1055C" w:rsidRPr="00E5262B">
          <w:rPr>
            <w:b/>
            <w:i/>
            <w:noProof/>
            <w:sz w:val="28"/>
          </w:rPr>
          <w:t>R5s2</w:t>
        </w:r>
        <w:r w:rsidR="0025709B" w:rsidRPr="00E5262B">
          <w:rPr>
            <w:b/>
            <w:i/>
            <w:noProof/>
            <w:sz w:val="28"/>
          </w:rPr>
          <w:t>1</w:t>
        </w:r>
        <w:r w:rsidR="007B40DD" w:rsidRPr="00E5262B">
          <w:rPr>
            <w:b/>
            <w:i/>
            <w:noProof/>
            <w:sz w:val="28"/>
          </w:rPr>
          <w:t>0</w:t>
        </w:r>
        <w:r w:rsidR="002F7484">
          <w:rPr>
            <w:b/>
            <w:i/>
            <w:noProof/>
            <w:sz w:val="28"/>
          </w:rPr>
          <w:t>720</w:t>
        </w:r>
      </w:fldSimple>
    </w:p>
    <w:p w14:paraId="5D6FC58C" w14:textId="307A0302" w:rsidR="001A09A3" w:rsidRPr="00E5262B" w:rsidRDefault="00CD636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2AB89E5" w:rsidR="001E41F3" w:rsidRPr="00E5262B" w:rsidRDefault="00CD63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</w:t>
              </w:r>
              <w:r w:rsidR="00C078C0">
                <w:rPr>
                  <w:b/>
                  <w:noProof/>
                  <w:sz w:val="28"/>
                </w:rPr>
                <w:t>4.229</w:t>
              </w:r>
              <w:r w:rsidR="007B40DD" w:rsidRPr="00E5262B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24365DB" w:rsidR="001E41F3" w:rsidRPr="00E5262B" w:rsidRDefault="00C078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7740">
              <w:rPr>
                <w:b/>
                <w:noProof/>
                <w:sz w:val="28"/>
              </w:rPr>
              <w:t>7</w:t>
            </w:r>
            <w:r w:rsidR="002F7484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A4DA9E6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2F748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39F84DF" w:rsidR="001E41F3" w:rsidRPr="00E5262B" w:rsidRDefault="002F7484" w:rsidP="007B40DD">
            <w:pPr>
              <w:pStyle w:val="CRCoverPage"/>
              <w:spacing w:after="0"/>
              <w:rPr>
                <w:noProof/>
              </w:rPr>
            </w:pPr>
            <w:r w:rsidRPr="002F7484">
              <w:t>Addition of IMS 5GS registration test case 6.2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401999C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15B8DBC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FE7740">
              <w:rPr>
                <w:noProof/>
              </w:rPr>
              <w:t>6</w:t>
            </w:r>
            <w:r w:rsidR="00FB2BB4">
              <w:rPr>
                <w:noProof/>
              </w:rPr>
              <w:t>-</w:t>
            </w:r>
            <w:r w:rsidR="00A40312">
              <w:rPr>
                <w:noProof/>
              </w:rPr>
              <w:t>2</w:t>
            </w:r>
            <w:r w:rsidR="00FE7740">
              <w:rPr>
                <w:noProof/>
              </w:rPr>
              <w:t>5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AF21D85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C078C0">
              <w:rPr>
                <w:noProof/>
              </w:rPr>
              <w:t xml:space="preserve">IMS 5GS </w:t>
            </w:r>
            <w:r w:rsidR="002F7484">
              <w:rPr>
                <w:noProof/>
              </w:rPr>
              <w:t>registration test</w:t>
            </w:r>
            <w:r w:rsidR="00C078C0">
              <w:rPr>
                <w:noProof/>
              </w:rPr>
              <w:t xml:space="preserve"> ca</w:t>
            </w:r>
            <w:r w:rsidRPr="00E5262B">
              <w:rPr>
                <w:noProof/>
              </w:rPr>
              <w:t xml:space="preserve">se </w:t>
            </w:r>
            <w:r w:rsidR="002F7484">
              <w:rPr>
                <w:noProof/>
              </w:rPr>
              <w:t>6.2</w:t>
            </w:r>
            <w:r w:rsidRPr="00E5262B">
              <w:rPr>
                <w:noProof/>
              </w:rPr>
              <w:t xml:space="preserve"> to  the </w:t>
            </w:r>
            <w:r w:rsidR="00C078C0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</w:t>
            </w:r>
            <w:bookmarkEnd w:id="1"/>
            <w:r w:rsidR="00C078C0">
              <w:rPr>
                <w:noProof/>
              </w:rPr>
              <w:t>S.</w:t>
            </w:r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BDE5C5C" w:rsidR="001E41F3" w:rsidRPr="00E5262B" w:rsidRDefault="006851FC" w:rsidP="00A40312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C078C0">
              <w:rPr>
                <w:rFonts w:cs="Arial"/>
                <w:noProof/>
              </w:rPr>
              <w:t xml:space="preserve">IMS 5GS </w:t>
            </w:r>
            <w:r w:rsidR="002F7484">
              <w:rPr>
                <w:rFonts w:cs="Arial"/>
                <w:noProof/>
              </w:rPr>
              <w:t>registration</w:t>
            </w:r>
            <w:r w:rsidR="00397B87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2F7484">
              <w:rPr>
                <w:rFonts w:cs="Arial"/>
                <w:noProof/>
              </w:rPr>
              <w:t>6.2</w:t>
            </w:r>
            <w:r w:rsidR="00A40312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3FA7BF7" w:rsidR="00C078C0" w:rsidRPr="00E5262B" w:rsidRDefault="002F74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</w:t>
            </w:r>
            <w:r w:rsidR="00C078C0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E4B61A9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5F760DB" w:rsidR="001E41F3" w:rsidRPr="00E5262B" w:rsidRDefault="0065523D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2964256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6154938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5931406" w14:textId="0549D05C" w:rsidR="006A3F6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6A3F62" w:rsidRPr="00325106">
        <w:rPr>
          <w:rFonts w:cs="Arial"/>
          <w:iCs/>
        </w:rPr>
        <w:t>Table of Contents</w:t>
      </w:r>
      <w:r w:rsidR="006A3F62">
        <w:tab/>
      </w:r>
      <w:r w:rsidR="006A3F62">
        <w:fldChar w:fldCharType="begin"/>
      </w:r>
      <w:r w:rsidR="006A3F62">
        <w:instrText xml:space="preserve"> PAGEREF _Toc76154938 \h </w:instrText>
      </w:r>
      <w:r w:rsidR="006A3F62">
        <w:fldChar w:fldCharType="separate"/>
      </w:r>
      <w:r w:rsidR="006A3F62">
        <w:t>2</w:t>
      </w:r>
      <w:r w:rsidR="006A3F62">
        <w:fldChar w:fldCharType="end"/>
      </w:r>
    </w:p>
    <w:p w14:paraId="26742956" w14:textId="4D10B22E" w:rsidR="006A3F62" w:rsidRDefault="006A3F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510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510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_Toc76154939 \h </w:instrText>
      </w:r>
      <w:r>
        <w:fldChar w:fldCharType="separate"/>
      </w:r>
      <w:r>
        <w:t>3</w:t>
      </w:r>
      <w:r>
        <w:fldChar w:fldCharType="end"/>
      </w:r>
    </w:p>
    <w:p w14:paraId="51628528" w14:textId="52246094" w:rsidR="006A3F62" w:rsidRDefault="006A3F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510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2510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_Toc76154940 \h </w:instrText>
      </w:r>
      <w:r>
        <w:fldChar w:fldCharType="separate"/>
      </w:r>
      <w:r>
        <w:t>3</w:t>
      </w:r>
      <w:r>
        <w:fldChar w:fldCharType="end"/>
      </w:r>
    </w:p>
    <w:p w14:paraId="4B9B4338" w14:textId="44E59371" w:rsidR="006A3F62" w:rsidRDefault="006A3F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510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510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_Toc76154941 \h </w:instrText>
      </w:r>
      <w:r>
        <w:fldChar w:fldCharType="separate"/>
      </w:r>
      <w:r>
        <w:t>3</w:t>
      </w:r>
      <w:r>
        <w:fldChar w:fldCharType="end"/>
      </w:r>
    </w:p>
    <w:p w14:paraId="1E6EA692" w14:textId="39F3A83A" w:rsidR="006A3F62" w:rsidRDefault="006A3F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5106">
        <w:rPr>
          <w:b/>
          <w:lang w:val="pt-BR"/>
        </w:rPr>
        <w:t xml:space="preserve">2.1 Change </w:t>
      </w:r>
      <w:r w:rsidRPr="00325106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_Toc76154942 \h </w:instrText>
      </w:r>
      <w:r>
        <w:fldChar w:fldCharType="separate"/>
      </w:r>
      <w:r>
        <w:t>3</w:t>
      </w:r>
      <w:r>
        <w:fldChar w:fldCharType="end"/>
      </w:r>
    </w:p>
    <w:p w14:paraId="15F8DFBF" w14:textId="5AC92066" w:rsidR="006A3F62" w:rsidRDefault="006A3F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5106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5106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_Toc76154943 \h </w:instrText>
      </w:r>
      <w:r>
        <w:fldChar w:fldCharType="separate"/>
      </w:r>
      <w:r>
        <w:t>6</w:t>
      </w:r>
      <w:r>
        <w:fldChar w:fldCharType="end"/>
      </w:r>
    </w:p>
    <w:p w14:paraId="07AC586A" w14:textId="1180EAAF" w:rsidR="006A3F62" w:rsidRDefault="006A3F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510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510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_Toc76154944 \h </w:instrText>
      </w:r>
      <w:r>
        <w:fldChar w:fldCharType="separate"/>
      </w:r>
      <w:r>
        <w:t>7</w:t>
      </w:r>
      <w:r>
        <w:fldChar w:fldCharType="end"/>
      </w:r>
    </w:p>
    <w:p w14:paraId="79C88C8F" w14:textId="13E80479" w:rsidR="006A3F62" w:rsidRDefault="006A3F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510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25106">
        <w:rPr>
          <w:rFonts w:cs="Arial"/>
          <w:b/>
        </w:rPr>
        <w:t>Qualcomm SM8350+SDX60</w:t>
      </w:r>
      <w:r>
        <w:tab/>
      </w:r>
      <w:r>
        <w:fldChar w:fldCharType="begin"/>
      </w:r>
      <w:r>
        <w:instrText xml:space="preserve"> PAGEREF _Toc76154945 \h </w:instrText>
      </w:r>
      <w:r>
        <w:fldChar w:fldCharType="separate"/>
      </w:r>
      <w:r>
        <w:t>7</w:t>
      </w:r>
      <w:r>
        <w:fldChar w:fldCharType="end"/>
      </w:r>
    </w:p>
    <w:p w14:paraId="1DC530AE" w14:textId="43A5B5F1" w:rsidR="006A3F62" w:rsidRDefault="006A3F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510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510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_Toc76154946 \h </w:instrText>
      </w:r>
      <w:r>
        <w:fldChar w:fldCharType="separate"/>
      </w:r>
      <w:r>
        <w:t>7</w:t>
      </w:r>
      <w:r>
        <w:fldChar w:fldCharType="end"/>
      </w:r>
    </w:p>
    <w:p w14:paraId="2E4D4796" w14:textId="30E937E3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6154939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150F53C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2F7484">
        <w:rPr>
          <w:rFonts w:cs="Arial"/>
        </w:rPr>
        <w:t xml:space="preserve">6.2 </w:t>
      </w:r>
      <w:r w:rsidRPr="00E5262B">
        <w:rPr>
          <w:rFonts w:cs="Arial"/>
        </w:rPr>
        <w:t>which is part of the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IMS</w:t>
      </w:r>
      <w:r w:rsidR="007B40DD" w:rsidRPr="00E5262B">
        <w:rPr>
          <w:rFonts w:cs="Arial"/>
        </w:rPr>
        <w:t xml:space="preserve">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4537B68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531C78" w:rsidRPr="00926F31">
          <w:rPr>
            <w:rStyle w:val="Hyperlink"/>
            <w:rFonts w:cs="Arial"/>
            <w:lang w:eastAsia="ja-JP"/>
          </w:rPr>
          <w:t>shaun.harry@keysight.com</w:t>
        </w:r>
      </w:hyperlink>
    </w:p>
    <w:p w14:paraId="06F1F47C" w14:textId="0B726F6D" w:rsidR="00531C78" w:rsidRDefault="00531C78" w:rsidP="002F74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0F886EEB" w14:textId="72505594" w:rsidR="00531C78" w:rsidRPr="00E5262B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6154940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206F7CED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2F7484">
        <w:rPr>
          <w:rFonts w:cs="Arial"/>
          <w:lang w:eastAsia="ja-JP"/>
        </w:rPr>
        <w:t>6.2</w:t>
      </w:r>
      <w:r w:rsidR="00410243" w:rsidRPr="00E5262B">
        <w:rPr>
          <w:rFonts w:cs="Arial"/>
          <w:lang w:eastAsia="ja-JP"/>
        </w:rPr>
        <w:t>.NR5GC</w:t>
      </w:r>
    </w:p>
    <w:p w14:paraId="30F24256" w14:textId="1E1A38D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2F7484">
        <w:rPr>
          <w:rFonts w:cs="Arial"/>
          <w:lang w:eastAsia="ja-JP"/>
        </w:rPr>
        <w:t>24</w:t>
      </w:r>
    </w:p>
    <w:p w14:paraId="58E7A1E0" w14:textId="48CCBD7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</w:t>
      </w:r>
      <w:r w:rsidR="002F7484">
        <w:rPr>
          <w:rFonts w:cs="Arial"/>
          <w:lang w:eastAsia="ja-JP"/>
        </w:rPr>
        <w:t>t</w:t>
      </w:r>
    </w:p>
    <w:p w14:paraId="4939F6E6" w14:textId="73E236D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A32967" w:rsidRPr="00A32967">
        <w:rPr>
          <w:rFonts w:cs="Arial"/>
          <w:bCs/>
          <w:lang w:eastAsia="ja-JP"/>
        </w:rPr>
        <w:t>Qualcomm SM8350+SDX60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624F20AE" w14:textId="6418FF19" w:rsidR="00C078C0" w:rsidRDefault="003A22C0" w:rsidP="00ED639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6154941"/>
      <w:r w:rsidRPr="00E5262B">
        <w:rPr>
          <w:b/>
        </w:rPr>
        <w:t>Corrections required</w:t>
      </w:r>
      <w:bookmarkEnd w:id="6"/>
      <w:bookmarkEnd w:id="7"/>
      <w:bookmarkEnd w:id="8"/>
    </w:p>
    <w:p w14:paraId="3AB94FF2" w14:textId="03CD64BD" w:rsidR="006A3F62" w:rsidRDefault="006A3F62" w:rsidP="006A3F6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9" w:name="_Toc76154942"/>
      <w:r>
        <w:rPr>
          <w:b/>
          <w:lang w:val="pt-BR"/>
        </w:rPr>
        <w:t xml:space="preserve">2.1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A3F62" w14:paraId="08F3FE5E" w14:textId="77777777" w:rsidTr="00967BBE">
        <w:trPr>
          <w:trHeight w:val="447"/>
        </w:trPr>
        <w:tc>
          <w:tcPr>
            <w:tcW w:w="1985" w:type="dxa"/>
          </w:tcPr>
          <w:p w14:paraId="723CB8D9" w14:textId="77777777" w:rsidR="006A3F62" w:rsidRDefault="006A3F62" w:rsidP="00967BB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E8C570B" w14:textId="77777777" w:rsidR="006A3F62" w:rsidRDefault="006A3F62" w:rsidP="00967BBE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>f_TC_6_2_NR5GC_IMS1</w:t>
            </w:r>
          </w:p>
        </w:tc>
      </w:tr>
      <w:tr w:rsidR="006A3F62" w14:paraId="256AA131" w14:textId="77777777" w:rsidTr="00967BBE">
        <w:trPr>
          <w:trHeight w:val="549"/>
        </w:trPr>
        <w:tc>
          <w:tcPr>
            <w:tcW w:w="1985" w:type="dxa"/>
          </w:tcPr>
          <w:p w14:paraId="13720690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8726E73" w14:textId="77777777" w:rsidR="006A3F62" w:rsidRDefault="006A3F62" w:rsidP="00967BB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1. Second P-CSCF address allocation was missing.</w:t>
            </w:r>
          </w:p>
          <w:p w14:paraId="7903E4BA" w14:textId="77777777" w:rsidR="006A3F62" w:rsidRDefault="006A3F62" w:rsidP="00967BB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2. Step 6 timer needs to consider RRC Release timer of 1.2 second.</w:t>
            </w:r>
          </w:p>
        </w:tc>
      </w:tr>
      <w:tr w:rsidR="006A3F62" w14:paraId="1E016A0A" w14:textId="77777777" w:rsidTr="00967BBE">
        <w:tc>
          <w:tcPr>
            <w:tcW w:w="1985" w:type="dxa"/>
          </w:tcPr>
          <w:p w14:paraId="06B6A4C1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7DB2C53" w14:textId="77777777" w:rsidR="006A3F62" w:rsidRDefault="006A3F62" w:rsidP="00967BB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</w:t>
            </w:r>
            <w:proofErr w:type="spellStart"/>
            <w:r w:rsidRPr="00604D83">
              <w:rPr>
                <w:rFonts w:cs="Arial"/>
                <w:color w:val="000000"/>
                <w:lang w:eastAsia="zh-CN"/>
              </w:rPr>
              <w:t>f_IMS_CC_Preamble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function call configured  </w:t>
            </w:r>
            <w:proofErr w:type="spellStart"/>
            <w:r w:rsidRPr="00604D83">
              <w:rPr>
                <w:rFonts w:cs="Arial"/>
                <w:color w:val="000000"/>
                <w:lang w:eastAsia="zh-CN"/>
              </w:rPr>
              <w:t>p_NumOfIPAddressesToAllocate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to 2 instead of 1.</w:t>
            </w:r>
          </w:p>
          <w:p w14:paraId="1E402613" w14:textId="77777777" w:rsidR="006A3F62" w:rsidRDefault="006A3F62" w:rsidP="00967BB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2. Corrected Step 6 timer as 8.8 second.</w:t>
            </w:r>
          </w:p>
        </w:tc>
      </w:tr>
      <w:tr w:rsidR="006A3F62" w14:paraId="361041E0" w14:textId="77777777" w:rsidTr="00967BBE">
        <w:tc>
          <w:tcPr>
            <w:tcW w:w="1985" w:type="dxa"/>
          </w:tcPr>
          <w:p w14:paraId="374DD1E2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79932F" w14:textId="77777777" w:rsidR="006A3F62" w:rsidRDefault="006A3F62" w:rsidP="00967BBE">
            <w:pPr>
              <w:spacing w:after="0"/>
              <w:rPr>
                <w:rFonts w:ascii="Arial" w:hAnsi="Arial" w:cs="Arial"/>
                <w:color w:val="000000"/>
              </w:rPr>
            </w:pPr>
            <w:r w:rsidRPr="00604D83">
              <w:rPr>
                <w:rFonts w:ascii="Arial" w:hAnsi="Arial" w:cs="Arial"/>
                <w:color w:val="000000"/>
              </w:rPr>
              <w:t>IMS_NR5GC_RegistrationTestcases</w:t>
            </w:r>
            <w:r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6A3F62" w14:paraId="6FB98BFF" w14:textId="77777777" w:rsidTr="00967BBE">
        <w:tc>
          <w:tcPr>
            <w:tcW w:w="1985" w:type="dxa"/>
          </w:tcPr>
          <w:p w14:paraId="28BBF303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D667C40" w14:textId="77777777" w:rsidR="006A3F62" w:rsidRDefault="006A3F62" w:rsidP="00967BBE">
            <w:pPr>
              <w:rPr>
                <w:rFonts w:ascii="Arial" w:hAnsi="Arial"/>
                <w:highlight w:val="cyan"/>
              </w:rPr>
            </w:pPr>
          </w:p>
        </w:tc>
      </w:tr>
    </w:tbl>
    <w:p w14:paraId="3C3CB34B" w14:textId="77777777" w:rsidR="006A3F62" w:rsidRDefault="006A3F62" w:rsidP="006A3F62"/>
    <w:p w14:paraId="7FB70F3F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3F62" w14:paraId="12918FF0" w14:textId="77777777" w:rsidTr="00967BBE">
        <w:tc>
          <w:tcPr>
            <w:tcW w:w="9855" w:type="dxa"/>
          </w:tcPr>
          <w:p w14:paraId="2CD0DD4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>function f_TC_6_2_NR5GC_IMS1() runs on IMS_PTC</w:t>
            </w:r>
          </w:p>
          <w:p w14:paraId="63C583C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2B5DF9E2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var IMS_DATA_REQ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F48259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REGISTER_Request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DD737E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IMS_RoutingInfo_Type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48839C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var template (omit)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RetryAfter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v_RetryAfterForREGISTER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91EB06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v_RetryAfterForPublish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:= 60;    // as per "503 Service Unavailable" default message contents (34.229-1 A.4.2)</w:t>
            </w:r>
          </w:p>
          <w:p w14:paraId="0963844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charstring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9D6EF4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v_Cseq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5A6ACA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63A09B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C5425">
              <w:rPr>
                <w:rFonts w:ascii="Arial" w:hAnsi="Arial"/>
                <w:bCs/>
                <w:highlight w:val="yellow"/>
                <w:lang w:val="en-US" w:eastAsia="en-GB"/>
              </w:rPr>
              <w:t>f_IMS_CC_Preamble</w:t>
            </w:r>
            <w:proofErr w:type="spellEnd"/>
            <w:r w:rsidRPr="000C5425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0C5425">
              <w:rPr>
                <w:rFonts w:ascii="Arial" w:hAnsi="Arial"/>
                <w:bCs/>
                <w:highlight w:val="yellow"/>
                <w:lang w:val="en-US" w:eastAsia="en-GB"/>
              </w:rPr>
              <w:t>IPCAN_SignallingOnly</w:t>
            </w:r>
            <w:proofErr w:type="spellEnd"/>
            <w:r w:rsidRPr="000C5425">
              <w:rPr>
                <w:rFonts w:ascii="Arial" w:hAnsi="Arial"/>
                <w:bCs/>
                <w:highlight w:val="yellow"/>
                <w:lang w:val="en-US" w:eastAsia="en-GB"/>
              </w:rPr>
              <w:t xml:space="preserve">, IMS_NULL, </w:t>
            </w:r>
            <w:proofErr w:type="spellStart"/>
            <w:r w:rsidRPr="000C5425">
              <w:rPr>
                <w:rFonts w:ascii="Arial" w:hAnsi="Arial"/>
                <w:bCs/>
                <w:highlight w:val="yellow"/>
                <w:lang w:val="en-US" w:eastAsia="en-GB"/>
              </w:rPr>
              <w:t>IMS_Security</w:t>
            </w:r>
            <w:proofErr w:type="spellEnd"/>
            <w:r w:rsidRPr="000C5425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</w:p>
          <w:p w14:paraId="2B9367CE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10217D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(true);</w:t>
            </w:r>
          </w:p>
          <w:p w14:paraId="585949F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476EDF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lastRenderedPageBreak/>
              <w:t xml:space="preserve">    // @siclog "Step 1"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19495F2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f_IMS_CC_StartSignalling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IPCAN_InitialRegistration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C491DC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C087CB0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2"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CA44F8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f_IMS_REGISTER_InitialRequest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();</w:t>
            </w:r>
          </w:p>
          <w:p w14:paraId="668B643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C90E6C8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f_IMS_RoutingInfo_ULtoDL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v_IMS_REGISTER_REQ.RoutingInfo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DF234B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FDE055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3"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37F837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v_RetryAfterForREGISTER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:= omit;</w:t>
            </w:r>
          </w:p>
          <w:p w14:paraId="0DE25FA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cas_IMS_DATA_RSP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(c_statusLine503, f_IMS_CommonResponse_503_MessageHeaderTX(v_RegisterReq.msgHeader,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v_RetryAfterForREGISTER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407CDFE3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1A5ED38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f_IMS_CC_ReleaseConnection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IPCAN_InitialRegistration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58A4A72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f_IMS_RestartPCSCF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(PDN_1, px_IPv4_Address2_NW, px_IPv6_Address2_NW);  /* @sic R5-213534: support of 2nd P-CSCF sic@</w:t>
            </w:r>
          </w:p>
          <w:p w14:paraId="4556CDB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NOTE: IP addresses need to be consistent with what is used as 2nd P-CSCF at NAS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signalling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*/</w:t>
            </w:r>
          </w:p>
          <w:p w14:paraId="2E1F625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f_IMS_CC_StartSignalling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IPCAN_MO_IMS_Signalling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50D650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DEA605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4"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537EC16C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f_IMS_REGISTER_InitialRequest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();</w:t>
            </w:r>
          </w:p>
          <w:p w14:paraId="40CF219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548005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f_IMS_PreliminaryPass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(__FILE__, __LINE__, "Step 4");</w:t>
            </w:r>
          </w:p>
          <w:p w14:paraId="1641A75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FBE05C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5"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7F18F1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v_RetryAfterForREGISTER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cs_RetryAfter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(10);</w:t>
            </w:r>
          </w:p>
          <w:p w14:paraId="390A7A4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cas_IMS_DATA_RSP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(c_statusLine503, f_IMS_CommonResponse_503_MessageHeaderTX(v_RegisterReq.msgHeader,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v_RetryAfterForREGISTER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620206B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f_IMS_CC_ReleaseConnection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IPCAN_MO_IMS_Signalling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2C80C7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F9332B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f_IMS_CC_StartSignalling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IPCAN_MO_IMS_Signalling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D0D1ECC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B636F2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6"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0ACB68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5470F4">
              <w:rPr>
                <w:rFonts w:ascii="Arial" w:hAnsi="Arial"/>
                <w:bCs/>
                <w:highlight w:val="yellow"/>
                <w:lang w:val="en-US" w:eastAsia="en-GB"/>
              </w:rPr>
              <w:t>f_Delay</w:t>
            </w:r>
            <w:proofErr w:type="spellEnd"/>
            <w:r w:rsidRPr="005470F4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5470F4">
              <w:rPr>
                <w:rFonts w:ascii="Arial" w:hAnsi="Arial"/>
                <w:bCs/>
                <w:highlight w:val="yellow"/>
                <w:lang w:val="en-US" w:eastAsia="en-GB"/>
              </w:rPr>
              <w:t>f_IMS_SetTimerToleranceMin</w:t>
            </w:r>
            <w:proofErr w:type="spellEnd"/>
            <w:r w:rsidRPr="005470F4">
              <w:rPr>
                <w:rFonts w:ascii="Arial" w:hAnsi="Arial"/>
                <w:bCs/>
                <w:highlight w:val="yellow"/>
                <w:lang w:val="en-US" w:eastAsia="en-GB"/>
              </w:rPr>
              <w:t>(10.0));</w:t>
            </w:r>
          </w:p>
          <w:p w14:paraId="4CE29D0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f_IMS_REGISTER_InitialRequest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();</w:t>
            </w:r>
          </w:p>
          <w:p w14:paraId="2CAEDC6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B4B14FE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v_Cseq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:= fl_TC_6_2_CheckGetCseq(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A71347C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f_IMS_PreliminaryPass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(__FILE__, __LINE__, "Step 6");</w:t>
            </w:r>
          </w:p>
          <w:p w14:paraId="03F73538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DC1535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7"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CA76B67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:= "800000";</w:t>
            </w:r>
          </w:p>
          <w:p w14:paraId="7DD021BC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cas_IMS_DATA_RSP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(c_statusLine423, f_IMS_RegisterResponse_423_MessageHeaderTX(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34AB28E7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54CE64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8"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22B331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f_IMS_REGISTER_InitialRequest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(-, -, -,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E54F35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C094573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fl_TC_6_2_CheckGetCseq(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v_Cseq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ABA209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f_IMS_PreliminaryPass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(__FILE__, __LINE__, "Step 8");</w:t>
            </w:r>
          </w:p>
          <w:p w14:paraId="6182576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0606DAC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9"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E5C5C7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f_IMS_Register_SecurityInit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8541A2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cas_IMS_DATA_RSP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(c_statusLine401, f_IMS_RegisterResponse_401_MessageHeaderTX(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7D7CD4D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8FE013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10"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3807A90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f_IMS_REGISTER_SubsequentRequest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(-, -, -, -,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2EA9DE8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f_IMS_RoutingInfo_ULtoDL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v_IMS_REGISTER_REQ.RoutingInfo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DB8C4F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4682E8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BCE279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11"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ED0D1CC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cas_IMS_DATA_RSP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(c_statusLine200, f_IMS_RegisterResponse_200_MessageHeaderTX(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-,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6C0D5D1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7B84CD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12 - 15"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54688AB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f_IMS_Register_SubscribeNotify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tsc_IMS_PublishDuringSubscribeForRegEvent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v_RetryAfterForPublish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99EEB5E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0B8614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(false);</w:t>
            </w:r>
          </w:p>
          <w:p w14:paraId="6C78720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3BB47F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f_IMS_CC_Postamble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IPCAN_MO_IMS_Signalling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2C59FD6" w14:textId="77777777" w:rsidR="006A3F62" w:rsidRDefault="006A3F62" w:rsidP="00967BBE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754BB0B1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</w:p>
    <w:p w14:paraId="73C67394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</w:p>
    <w:p w14:paraId="1F4CE995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3F62" w14:paraId="431090DD" w14:textId="77777777" w:rsidTr="00967BBE">
        <w:trPr>
          <w:trHeight w:val="279"/>
        </w:trPr>
        <w:tc>
          <w:tcPr>
            <w:tcW w:w="9855" w:type="dxa"/>
          </w:tcPr>
          <w:p w14:paraId="64A9B37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f_TC_6_2_NR5GC_IMS1() runs on IMS_PTC</w:t>
            </w:r>
          </w:p>
          <w:p w14:paraId="5D57FC1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136E8F8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IMS_DATA_REQ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384854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REGISTER_Request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DF9FC30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IMS_RoutingInfo_Type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A4C9FE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(omit)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RetryAfter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v_RetryAfterForREGISTER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489EE198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v_RetryAfterForPublish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60;    // as per "503 Service Unavailable" default message contents (34.229-1 A.4.2)</w:t>
            </w:r>
          </w:p>
          <w:p w14:paraId="1241500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charstring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EA8AF4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v_Cseq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85A201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48E3421" w14:textId="77777777" w:rsidR="006A3F62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0C5425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f_IMS_CC_Preamble</w:t>
            </w:r>
            <w:proofErr w:type="spellEnd"/>
            <w:r w:rsidRPr="000C5425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(</w:t>
            </w:r>
            <w:proofErr w:type="spellStart"/>
            <w:r w:rsidRPr="000C5425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IPCAN_SignallingOnly</w:t>
            </w:r>
            <w:proofErr w:type="spellEnd"/>
            <w:r w:rsidRPr="000C5425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, IMS_NULL, </w:t>
            </w:r>
            <w:proofErr w:type="spellStart"/>
            <w:r w:rsidRPr="000C5425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IMS_Security</w:t>
            </w:r>
            <w:proofErr w:type="spellEnd"/>
            <w:r w:rsidRPr="000C5425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, -,-,2);</w:t>
            </w:r>
          </w:p>
          <w:p w14:paraId="2E728FA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BFF012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(true);</w:t>
            </w:r>
          </w:p>
          <w:p w14:paraId="00DCAB3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CA1E3C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59AB3D7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f_IMS_CC_StartSignalling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IPCAN_InitialRegistration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96258E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CF9ADD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2"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41902BF0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f_IMS_REGISTER_InitialRequest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52F26DA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3964925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f_IMS_RoutingInfo_ULtoDL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v_IMS_REGISTER_REQ.RoutingInfo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24F70DE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CA9DD40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3"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3B99A99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v_RetryAfterForREGISTER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omit;</w:t>
            </w:r>
          </w:p>
          <w:p w14:paraId="110C727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cas_IMS_DATA_RSP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(c_statusLine503, f_IMS_CommonResponse_503_MessageHeaderTX(v_RegisterReq.msgHeader,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v_RetryAfterForREGISTER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2590A3F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8EFE97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f_IMS_CC_ReleaseConnection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IPCAN_InitialRegistration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6DB674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f_IMS_RestartPCSCF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(PDN_1, px_IPv4_Address2_NW, px_IPv6_Address2_NW);  /* @sic R5-213534: support of 2nd P-CSCF sic@</w:t>
            </w:r>
          </w:p>
          <w:p w14:paraId="0A16A0E2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                       NOTE: IP addresses need to be consistent with what is used as 2nd P-CSCF at NAS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signalling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*/</w:t>
            </w:r>
          </w:p>
          <w:p w14:paraId="2126C283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f_IMS_CC_StartSignalling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IPCAN_MO_IMS_Signalling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700EF3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29E5B95E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4"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6D052150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f_IMS_REGISTER_InitialRequest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78DBF5E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9761BF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f_IMS_PreliminaryPass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4");</w:t>
            </w:r>
          </w:p>
          <w:p w14:paraId="331B228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33095CEE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5"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93EEAE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v_RetryAfterForREGISTER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cs_RetryAfter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(10);</w:t>
            </w:r>
          </w:p>
          <w:p w14:paraId="4DC694F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cas_IMS_DATA_RSP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(c_statusLine503, f_IMS_CommonResponse_503_MessageHeaderTX(v_RegisterReq.msgHeader,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v_RetryAfterForREGISTER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564D4A3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f_IMS_CC_ReleaseConnection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IPCAN_MO_IMS_Signalling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E24868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A48E5F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f_IMS_CC_StartSignalling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IPCAN_MO_IMS_Signalling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9AC271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C64E48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6"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559F6E2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5470F4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f_Delay</w:t>
            </w:r>
            <w:proofErr w:type="spellEnd"/>
            <w:r w:rsidRPr="005470F4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(</w:t>
            </w:r>
            <w:proofErr w:type="spellStart"/>
            <w:r w:rsidRPr="005470F4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f_IMS_SetTimerToleranceMin</w:t>
            </w:r>
            <w:proofErr w:type="spellEnd"/>
            <w:r w:rsidRPr="005470F4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(</w:t>
            </w:r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8</w:t>
            </w:r>
            <w:r w:rsidRPr="005470F4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.</w:t>
            </w:r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8</w:t>
            </w:r>
            <w:r w:rsidRPr="005470F4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));</w:t>
            </w:r>
          </w:p>
          <w:p w14:paraId="60518B9C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f_IMS_REGISTER_InitialRequest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3365B76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03A2BE2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v_Cseq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fl_TC_6_2_CheckGetCseq(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2B256C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f_IMS_PreliminaryPass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6");</w:t>
            </w:r>
          </w:p>
          <w:p w14:paraId="7EB86D7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044CE952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7"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59F95F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"800000";</w:t>
            </w:r>
          </w:p>
          <w:p w14:paraId="2649719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cas_IMS_DATA_RSP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(c_statusLine423, f_IMS_RegisterResponse_423_MessageHeaderTX(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6A975232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4A3925A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8"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D672BB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f_IMS_REGISTER_InitialRequest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(-, -, -,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A04414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04A078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fl_TC_6_2_CheckGetCseq(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v_Cseq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310B198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f_IMS_PreliminaryPass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8");</w:t>
            </w:r>
          </w:p>
          <w:p w14:paraId="4279FA5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C85F1E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9"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99E5FB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f_IMS_Register_SecurityInit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BCAFB2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cas_IMS_DATA_RSP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(c_statusLine401, f_IMS_RegisterResponse_401_MessageHeaderTX(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6511AA7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71C5399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10"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364070E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f_IMS_REGISTER_SubsequentRequest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(-, -, -, -,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1388710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f_IMS_RoutingInfo_ULtoDL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v_IMS_REGISTER_REQ.RoutingInfo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0A26AA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1E2231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B6A144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11"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F99EF73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cas_IMS_DATA_RSP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(c_statusLine200, f_IMS_RegisterResponse_200_MessageHeaderTX(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-,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1F83C39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CF3C6F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12 - 15"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4F2480F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f_IMS_Register_SubscribeNotify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tsc_IMS_PublishDuringSubscribeForRegEvent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v_RetryAfterForPublish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673728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5FD3168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(false);</w:t>
            </w:r>
          </w:p>
          <w:p w14:paraId="6D5D3B7E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CC05360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f_IMS_CC_Postamble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IPCAN_MO_IMS_Signalling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94B546D" w14:textId="77777777" w:rsidR="006A3F62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  <w:p w14:paraId="09F2CF8A" w14:textId="77777777" w:rsidR="006A3F62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6D923CCF" w14:textId="77777777" w:rsidR="006A3F62" w:rsidRDefault="006A3F62" w:rsidP="006A3F62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2DFF3F38" w14:textId="342918B8" w:rsidR="00ED639C" w:rsidRDefault="00ED639C" w:rsidP="00ED639C"/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0EA682FF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0" w:name="_Toc122434493"/>
      <w:bookmarkStart w:id="11" w:name="_Toc295288970"/>
      <w:bookmarkStart w:id="12" w:name="_Toc325725665"/>
      <w:bookmarkStart w:id="13" w:name="_Toc76154943"/>
      <w:r w:rsidRPr="00E5262B">
        <w:rPr>
          <w:b/>
          <w:bCs/>
        </w:rPr>
        <w:t xml:space="preserve">Branches </w:t>
      </w:r>
      <w:bookmarkEnd w:id="10"/>
      <w:bookmarkEnd w:id="11"/>
      <w:bookmarkEnd w:id="12"/>
      <w:r w:rsidRPr="00E5262B">
        <w:rPr>
          <w:b/>
          <w:bCs/>
        </w:rPr>
        <w:t>executed</w:t>
      </w:r>
      <w:bookmarkEnd w:id="13"/>
    </w:p>
    <w:p w14:paraId="77EF4639" w14:textId="28103182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4" w:name="_Toc122434494"/>
      <w:bookmarkStart w:id="15" w:name="_Toc295288971"/>
      <w:bookmarkStart w:id="16" w:name="_Toc325725666"/>
      <w:r w:rsidR="00410243" w:rsidRPr="00E5262B">
        <w:rPr>
          <w:rFonts w:cs="Arial"/>
        </w:rPr>
        <w:t>NR band</w:t>
      </w:r>
      <w:r w:rsidR="007C124B">
        <w:rPr>
          <w:rFonts w:cs="Arial"/>
        </w:rPr>
        <w:t>s</w:t>
      </w:r>
      <w:r w:rsidR="00410243" w:rsidRPr="00E5262B">
        <w:rPr>
          <w:rFonts w:cs="Arial"/>
        </w:rPr>
        <w:t xml:space="preserve"> </w:t>
      </w:r>
      <w:r w:rsidR="00982C7A">
        <w:rPr>
          <w:rFonts w:cs="Arial"/>
        </w:rPr>
        <w:t>n78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76154944"/>
      <w:r w:rsidRPr="00E5262B">
        <w:rPr>
          <w:rFonts w:cs="Arial"/>
          <w:b/>
        </w:rPr>
        <w:lastRenderedPageBreak/>
        <w:t>Execution Log Files</w:t>
      </w:r>
      <w:bookmarkEnd w:id="14"/>
      <w:bookmarkEnd w:id="15"/>
      <w:bookmarkEnd w:id="16"/>
      <w:bookmarkEnd w:id="17"/>
    </w:p>
    <w:p w14:paraId="70223940" w14:textId="72F63BC3" w:rsidR="003A22C0" w:rsidRPr="00E5262B" w:rsidRDefault="00A32967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76154945"/>
      <w:r w:rsidRPr="00A32967">
        <w:rPr>
          <w:rFonts w:cs="Arial"/>
          <w:b/>
        </w:rPr>
        <w:t>Qualcomm SM8350+SDX60</w:t>
      </w:r>
      <w:bookmarkEnd w:id="18"/>
      <w:r w:rsidRPr="00A32967">
        <w:rPr>
          <w:rFonts w:cs="Arial"/>
          <w:b/>
        </w:rPr>
        <w:t xml:space="preserve"> </w:t>
      </w:r>
    </w:p>
    <w:p w14:paraId="6BFB4688" w14:textId="432F10C8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 xml:space="preserve">Qualcomm SM8350+SDX60 </w:t>
      </w:r>
      <w:r w:rsidR="0058002B" w:rsidRPr="0058002B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718F01BF" w:rsidR="00075921" w:rsidRPr="00E5262B" w:rsidRDefault="005C4F2A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2F7484">
        <w:rPr>
          <w:rFonts w:cs="Arial"/>
        </w:rPr>
        <w:t>6_2</w:t>
      </w:r>
      <w:r>
        <w:rPr>
          <w:rFonts w:cs="Arial"/>
        </w:rPr>
        <w:t>_</w:t>
      </w:r>
      <w:r w:rsidR="00075921" w:rsidRPr="00E5262B">
        <w:rPr>
          <w:rFonts w:cs="Arial"/>
        </w:rPr>
        <w:t>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25BE9183" w:rsidR="00075921" w:rsidRDefault="005C4F2A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2F7484">
        <w:rPr>
          <w:rFonts w:cs="Arial"/>
        </w:rPr>
        <w:t>6_2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76154946"/>
      <w:r w:rsidRPr="00E52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309CD21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2F7484">
              <w:rPr>
                <w:rFonts w:cs="Arial"/>
                <w:b/>
                <w:sz w:val="18"/>
              </w:rPr>
              <w:t>685</w:t>
            </w:r>
            <w:r w:rsidRPr="00E5262B">
              <w:rPr>
                <w:rFonts w:cs="Arial"/>
                <w:bCs/>
                <w:sz w:val="18"/>
              </w:rPr>
              <w:t xml:space="preserve">: Supporting information for addition of </w:t>
            </w:r>
            <w:r w:rsidR="005C4F2A">
              <w:rPr>
                <w:rFonts w:cs="Arial"/>
                <w:bCs/>
                <w:sz w:val="18"/>
              </w:rPr>
              <w:t xml:space="preserve">IMS 5GS </w:t>
            </w:r>
            <w:r w:rsidR="002F7484">
              <w:rPr>
                <w:rFonts w:cs="Arial"/>
                <w:bCs/>
                <w:sz w:val="18"/>
              </w:rPr>
              <w:t>registration test</w:t>
            </w:r>
            <w:r w:rsidR="005C4F2A">
              <w:rPr>
                <w:rFonts w:cs="Arial"/>
                <w:bCs/>
                <w:sz w:val="18"/>
              </w:rPr>
              <w:t xml:space="preserve"> case </w:t>
            </w:r>
            <w:r w:rsidR="002F7484">
              <w:rPr>
                <w:rFonts w:cs="Arial"/>
                <w:bCs/>
                <w:sz w:val="18"/>
              </w:rPr>
              <w:t>6.2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799EE7" w14:textId="77777777" w:rsidR="00C735E0" w:rsidRDefault="00C735E0">
      <w:r>
        <w:separator/>
      </w:r>
    </w:p>
  </w:endnote>
  <w:endnote w:type="continuationSeparator" w:id="0">
    <w:p w14:paraId="19821BC5" w14:textId="77777777" w:rsidR="00C735E0" w:rsidRDefault="00C73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407C07" w14:textId="77777777" w:rsidR="00C735E0" w:rsidRDefault="00C735E0">
      <w:r>
        <w:separator/>
      </w:r>
    </w:p>
  </w:footnote>
  <w:footnote w:type="continuationSeparator" w:id="0">
    <w:p w14:paraId="6E9143C9" w14:textId="77777777" w:rsidR="00C735E0" w:rsidRDefault="00C73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0"/>
  </w:num>
  <w:num w:numId="5">
    <w:abstractNumId w:val="4"/>
  </w:num>
  <w:num w:numId="6">
    <w:abstractNumId w:val="8"/>
  </w:num>
  <w:num w:numId="7">
    <w:abstractNumId w:val="10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7280D"/>
    <w:rsid w:val="00075921"/>
    <w:rsid w:val="00076773"/>
    <w:rsid w:val="000A6394"/>
    <w:rsid w:val="000B7FED"/>
    <w:rsid w:val="000C038A"/>
    <w:rsid w:val="000C6598"/>
    <w:rsid w:val="000D44B3"/>
    <w:rsid w:val="000D5761"/>
    <w:rsid w:val="00134C93"/>
    <w:rsid w:val="00145D43"/>
    <w:rsid w:val="00164E77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2F7484"/>
    <w:rsid w:val="002F780D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B1C05"/>
    <w:rsid w:val="003E1A36"/>
    <w:rsid w:val="00410243"/>
    <w:rsid w:val="00410371"/>
    <w:rsid w:val="004242F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21EA3"/>
    <w:rsid w:val="00531C78"/>
    <w:rsid w:val="00547111"/>
    <w:rsid w:val="0058002B"/>
    <w:rsid w:val="00587E49"/>
    <w:rsid w:val="00592D74"/>
    <w:rsid w:val="005C1392"/>
    <w:rsid w:val="005C4F2A"/>
    <w:rsid w:val="005D1D23"/>
    <w:rsid w:val="005E2C44"/>
    <w:rsid w:val="005E7A13"/>
    <w:rsid w:val="00621188"/>
    <w:rsid w:val="006257ED"/>
    <w:rsid w:val="0065523D"/>
    <w:rsid w:val="00655CDC"/>
    <w:rsid w:val="00665C47"/>
    <w:rsid w:val="006851FC"/>
    <w:rsid w:val="00695808"/>
    <w:rsid w:val="006A3F62"/>
    <w:rsid w:val="006B3C17"/>
    <w:rsid w:val="006B46FB"/>
    <w:rsid w:val="006E21FB"/>
    <w:rsid w:val="0074594D"/>
    <w:rsid w:val="00764917"/>
    <w:rsid w:val="00767B41"/>
    <w:rsid w:val="00792342"/>
    <w:rsid w:val="007977A8"/>
    <w:rsid w:val="007B40DD"/>
    <w:rsid w:val="007B512A"/>
    <w:rsid w:val="007C124B"/>
    <w:rsid w:val="007C2097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63B9"/>
    <w:rsid w:val="008A45A6"/>
    <w:rsid w:val="008C6AD8"/>
    <w:rsid w:val="008D0181"/>
    <w:rsid w:val="008F3789"/>
    <w:rsid w:val="008F686C"/>
    <w:rsid w:val="009148DE"/>
    <w:rsid w:val="009158F1"/>
    <w:rsid w:val="00937A5E"/>
    <w:rsid w:val="00941E30"/>
    <w:rsid w:val="009777D9"/>
    <w:rsid w:val="00982C7A"/>
    <w:rsid w:val="00983B17"/>
    <w:rsid w:val="00991B88"/>
    <w:rsid w:val="009A5753"/>
    <w:rsid w:val="009A579D"/>
    <w:rsid w:val="009B0C3B"/>
    <w:rsid w:val="009B0D99"/>
    <w:rsid w:val="009C3ADF"/>
    <w:rsid w:val="009E3297"/>
    <w:rsid w:val="009E3609"/>
    <w:rsid w:val="009F734F"/>
    <w:rsid w:val="00A1055C"/>
    <w:rsid w:val="00A246B6"/>
    <w:rsid w:val="00A2484A"/>
    <w:rsid w:val="00A32967"/>
    <w:rsid w:val="00A40312"/>
    <w:rsid w:val="00A42A90"/>
    <w:rsid w:val="00A47E70"/>
    <w:rsid w:val="00A50CF0"/>
    <w:rsid w:val="00A56DD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4EA9"/>
    <w:rsid w:val="00BB5DFC"/>
    <w:rsid w:val="00BD279D"/>
    <w:rsid w:val="00BD6BB8"/>
    <w:rsid w:val="00C078C0"/>
    <w:rsid w:val="00C462F9"/>
    <w:rsid w:val="00C64F5D"/>
    <w:rsid w:val="00C66BA2"/>
    <w:rsid w:val="00C735E0"/>
    <w:rsid w:val="00C95985"/>
    <w:rsid w:val="00CC2EED"/>
    <w:rsid w:val="00CC5026"/>
    <w:rsid w:val="00CC68D0"/>
    <w:rsid w:val="00CD6362"/>
    <w:rsid w:val="00D03794"/>
    <w:rsid w:val="00D03F9A"/>
    <w:rsid w:val="00D06D51"/>
    <w:rsid w:val="00D24991"/>
    <w:rsid w:val="00D50255"/>
    <w:rsid w:val="00D66520"/>
    <w:rsid w:val="00D93FE3"/>
    <w:rsid w:val="00DE34CF"/>
    <w:rsid w:val="00DE7626"/>
    <w:rsid w:val="00E13F3D"/>
    <w:rsid w:val="00E259B2"/>
    <w:rsid w:val="00E34898"/>
    <w:rsid w:val="00E5262B"/>
    <w:rsid w:val="00E621E8"/>
    <w:rsid w:val="00E97E50"/>
    <w:rsid w:val="00E97E58"/>
    <w:rsid w:val="00EA7E2E"/>
    <w:rsid w:val="00EB09B7"/>
    <w:rsid w:val="00EB708F"/>
    <w:rsid w:val="00ED639C"/>
    <w:rsid w:val="00EE167D"/>
    <w:rsid w:val="00EE7D7C"/>
    <w:rsid w:val="00F25D98"/>
    <w:rsid w:val="00F300FB"/>
    <w:rsid w:val="00F43211"/>
    <w:rsid w:val="00FB2BB4"/>
    <w:rsid w:val="00FB6386"/>
    <w:rsid w:val="00FC79FD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587</TotalTime>
  <Pages>7</Pages>
  <Words>1803</Words>
  <Characters>10282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38</cp:revision>
  <cp:lastPrinted>1900-01-01T00:00:00Z</cp:lastPrinted>
  <dcterms:created xsi:type="dcterms:W3CDTF">2020-12-08T10:56:00Z</dcterms:created>
  <dcterms:modified xsi:type="dcterms:W3CDTF">2021-07-02T20:55:00Z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