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6DE" w:rsidRDefault="001846DE" w:rsidP="00184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R5s210579</w:t>
      </w:r>
      <w:r>
        <w:rPr>
          <w:b/>
          <w:i/>
          <w:noProof/>
          <w:sz w:val="28"/>
        </w:rPr>
        <w:fldChar w:fldCharType="end"/>
      </w:r>
    </w:p>
    <w:p w:rsidR="001846DE" w:rsidRDefault="001846DE" w:rsidP="001846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6DE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46DE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6DE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220E43">
        <w:tc>
          <w:tcPr>
            <w:tcW w:w="142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846DE" w:rsidRPr="00410371" w:rsidRDefault="001846DE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46DE" w:rsidRPr="00410371" w:rsidRDefault="001846DE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846DE" w:rsidRDefault="001846DE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46DE" w:rsidRPr="00410371" w:rsidRDefault="001846DE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846DE" w:rsidRDefault="001846DE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46DE" w:rsidRPr="00410371" w:rsidRDefault="001846DE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46DE" w:rsidRPr="00F25D98" w:rsidRDefault="001846DE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6DE" w:rsidTr="00220E43">
        <w:tc>
          <w:tcPr>
            <w:tcW w:w="9641" w:type="dxa"/>
            <w:gridSpan w:val="9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846DE" w:rsidRDefault="001846DE" w:rsidP="00184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6DE" w:rsidTr="00220E43">
        <w:tc>
          <w:tcPr>
            <w:tcW w:w="2835" w:type="dxa"/>
          </w:tcPr>
          <w:p w:rsidR="001846DE" w:rsidRDefault="001846DE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46DE" w:rsidRDefault="001846DE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846DE" w:rsidRDefault="001846DE" w:rsidP="001846DE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6DE" w:rsidTr="001846DE">
        <w:tc>
          <w:tcPr>
            <w:tcW w:w="9640" w:type="dxa"/>
            <w:gridSpan w:val="11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7.1.3.1.2 (ENDC and NR5GC)</w:t>
            </w:r>
            <w:r>
              <w:fldChar w:fldCharType="end"/>
            </w: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46DE" w:rsidRDefault="001846DE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46DE" w:rsidRDefault="001846DE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46DE" w:rsidTr="001846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46DE" w:rsidRDefault="001846DE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846DE" w:rsidRDefault="001846DE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46DE" w:rsidRPr="007C2097" w:rsidRDefault="001846DE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46DE" w:rsidTr="001846DE">
        <w:tc>
          <w:tcPr>
            <w:tcW w:w="1843" w:type="dxa"/>
          </w:tcPr>
          <w:p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:rsidR="001846DE" w:rsidRPr="002F2D52" w:rsidRDefault="001846DE" w:rsidP="001846D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46DE" w:rsidRPr="002A201C" w:rsidRDefault="001846DE" w:rsidP="001846D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46DE" w:rsidRPr="006316B2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46DE" w:rsidRPr="00CF39F2" w:rsidRDefault="001846DE" w:rsidP="001846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Pr="00CF39F2" w:rsidRDefault="001846DE" w:rsidP="001846D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1846DE" w:rsidTr="001846DE">
        <w:tc>
          <w:tcPr>
            <w:tcW w:w="2694" w:type="dxa"/>
            <w:gridSpan w:val="2"/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7.1.3.1.2.ENDC and 7.1.3.1.2.NR5GC</w:t>
            </w: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46DE" w:rsidRDefault="001846DE" w:rsidP="001846DE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6DE" w:rsidRPr="008863B9" w:rsidTr="00184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46DE" w:rsidRPr="008863B9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846DE" w:rsidRPr="008863B9" w:rsidRDefault="001846DE" w:rsidP="001846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6DE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27844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1846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1846DE" w:rsidRPr="00877ACE">
        <w:rPr>
          <w:rFonts w:ascii="Arial" w:hAnsi="Arial" w:cs="Arial"/>
          <w:iCs/>
        </w:rPr>
        <w:t>Table of Contents</w:t>
      </w:r>
      <w:r w:rsidR="001846DE">
        <w:tab/>
      </w:r>
      <w:r w:rsidR="001846DE">
        <w:fldChar w:fldCharType="begin"/>
      </w:r>
      <w:r w:rsidR="001846DE">
        <w:instrText xml:space="preserve"> PAGEREF _Toc71278440 \h </w:instrText>
      </w:r>
      <w:r w:rsidR="001846DE">
        <w:fldChar w:fldCharType="separate"/>
      </w:r>
      <w:r w:rsidR="001846DE">
        <w:t>2</w:t>
      </w:r>
      <w:r w:rsidR="001846DE">
        <w:fldChar w:fldCharType="end"/>
      </w:r>
    </w:p>
    <w:p w:rsidR="001846DE" w:rsidRDefault="001846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77A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77A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_Toc71278441 \h </w:instrText>
      </w:r>
      <w:r>
        <w:fldChar w:fldCharType="separate"/>
      </w:r>
      <w:r>
        <w:t>2</w:t>
      </w:r>
      <w:r>
        <w:fldChar w:fldCharType="end"/>
      </w:r>
    </w:p>
    <w:p w:rsidR="001846DE" w:rsidRDefault="001846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77A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77ACE">
        <w:rPr>
          <w:rFonts w:cs="Arial"/>
          <w:b/>
          <w:color w:val="000000"/>
          <w:lang w:eastAsia="en-GB"/>
        </w:rPr>
        <w:t>Correction to function fl_TC_7_1_3_1_1and2</w:t>
      </w:r>
      <w:r>
        <w:tab/>
      </w:r>
      <w:r>
        <w:fldChar w:fldCharType="begin"/>
      </w:r>
      <w:r>
        <w:instrText xml:space="preserve"> PAGEREF _Toc71278442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1278441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127844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73536A">
        <w:rPr>
          <w:rFonts w:cs="Arial"/>
          <w:b/>
          <w:color w:val="000000"/>
          <w:lang w:eastAsia="en-GB"/>
        </w:rPr>
        <w:t xml:space="preserve">function </w:t>
      </w:r>
      <w:r w:rsidR="0073536A" w:rsidRPr="0073536A">
        <w:rPr>
          <w:rFonts w:cs="Arial"/>
          <w:b/>
          <w:color w:val="000000"/>
          <w:lang w:eastAsia="en-GB"/>
        </w:rPr>
        <w:t>fl_TC_7_1_3_1_1and2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2D438B" w:rsidRPr="00B2333F">
              <w:rPr>
                <w:noProof/>
              </w:rPr>
              <w:t>fl_TC_7_1_3_1_1and2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9B" w:rsidRDefault="0019779B" w:rsidP="00197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:rsidR="000C002D" w:rsidRPr="009D00B7" w:rsidRDefault="0019779B" w:rsidP="00824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Pr="006316B2" w:rsidRDefault="00891883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Pr="00CC39F9" w:rsidRDefault="00B87E14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87E14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87E14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B87E14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B87E14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B87E14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59" w:rsidRPr="006A3259" w:rsidRDefault="00E8417F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6A3259" w:rsidRDefault="007752C4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F07CCA" w:rsidRPr="00B31DA4" w:rsidRDefault="00F07CCA" w:rsidP="00F07C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861B0" w:rsidRPr="009861B0" w:rsidRDefault="00F07CCA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// EXCEPTION</w:t>
            </w:r>
            <w:proofErr w:type="gram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: :</w:t>
            </w:r>
            <w:proofErr w:type="gram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Steps 1 - 2 shall be repeated from j = 0 to j = FLOOR(</w:t>
            </w:r>
            <w:proofErr w:type="spell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j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j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several PDCP PDUs in a PDCP PDU list without header compression, the number of PDCP PDUs sent in each PDCP PDU list is defined by the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(p_NR_PDCP_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State,nr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_Cell1,v_PdcpPduList);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v_NR_L2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 //R5s210395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</w:t>
            </w: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" SN = " &amp;  int2str((j *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p_NR_PDCP_State,nr_Cell1,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A5195" w:rsidRPr="00B04335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b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DA4" w:rsidRPr="00B31DA4" w:rsidRDefault="00335C90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53043D" w:rsidRPr="007752C4" w:rsidRDefault="00B31DA4" w:rsidP="005304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3043D"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// EXCEPTION: In Step 2, SS may receive a PDCP PDU or several PDCP PDUs, then step 2 may be repeated multiple times until all PDCP PDUs with SN=j*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 //R5s210395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v_LenPDUList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1) //</w:t>
            </w:r>
            <w:r w:rsidR="00972845" w:rsidRPr="00EA17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Single NR_DRB_Common_IND with 32 PDCP SDU list </w:t>
            </w:r>
          </w:p>
          <w:p w:rsidR="00EA17C1" w:rsidRPr="00972845" w:rsidRDefault="00EA17C1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k;</w:t>
            </w:r>
          </w:p>
          <w:p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</w:t>
            </w:r>
          </w:p>
          <w:p w:rsidR="00BC6E8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//this condition is to receive </w:t>
            </w:r>
            <w:r w:rsidR="00FC3BD3" w:rsidRPr="00BC6E8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32 NR_DRB_Common_IND with 1 PDCP SDU</w:t>
            </w:r>
          </w:p>
          <w:p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k;   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p_NR_PDCP_State,nr_Cell1,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A2FA6" w:rsidRPr="00CD057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C295E" w:rsidRDefault="00EC295E" w:rsidP="007353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2B6" w:rsidRDefault="00ED32B6">
      <w:r>
        <w:separator/>
      </w:r>
    </w:p>
  </w:endnote>
  <w:endnote w:type="continuationSeparator" w:id="0">
    <w:p w:rsidR="00ED32B6" w:rsidRDefault="00ED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2B6" w:rsidRDefault="00ED32B6">
      <w:r>
        <w:separator/>
      </w:r>
    </w:p>
  </w:footnote>
  <w:footnote w:type="continuationSeparator" w:id="0">
    <w:p w:rsidR="00ED32B6" w:rsidRDefault="00ED3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04B1"/>
    <w:rsid w:val="0003629C"/>
    <w:rsid w:val="00036FE7"/>
    <w:rsid w:val="00041DA9"/>
    <w:rsid w:val="000509E3"/>
    <w:rsid w:val="00050CAC"/>
    <w:rsid w:val="00054E62"/>
    <w:rsid w:val="00057DBD"/>
    <w:rsid w:val="000614B3"/>
    <w:rsid w:val="0006562C"/>
    <w:rsid w:val="00065DA7"/>
    <w:rsid w:val="00065EC9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0543B"/>
    <w:rsid w:val="001101DD"/>
    <w:rsid w:val="001109AC"/>
    <w:rsid w:val="00112785"/>
    <w:rsid w:val="0011415B"/>
    <w:rsid w:val="001209DE"/>
    <w:rsid w:val="0012136E"/>
    <w:rsid w:val="00126237"/>
    <w:rsid w:val="001302CE"/>
    <w:rsid w:val="001373AB"/>
    <w:rsid w:val="0014123D"/>
    <w:rsid w:val="001444CF"/>
    <w:rsid w:val="00145D43"/>
    <w:rsid w:val="00146DCF"/>
    <w:rsid w:val="00155AFC"/>
    <w:rsid w:val="00157B5B"/>
    <w:rsid w:val="00162159"/>
    <w:rsid w:val="00164CFC"/>
    <w:rsid w:val="001709EA"/>
    <w:rsid w:val="00173835"/>
    <w:rsid w:val="00177D63"/>
    <w:rsid w:val="001840A4"/>
    <w:rsid w:val="001846DE"/>
    <w:rsid w:val="00185B4A"/>
    <w:rsid w:val="0018757C"/>
    <w:rsid w:val="001901A2"/>
    <w:rsid w:val="00192C46"/>
    <w:rsid w:val="00194949"/>
    <w:rsid w:val="0019779B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11882"/>
    <w:rsid w:val="00220349"/>
    <w:rsid w:val="00221C5A"/>
    <w:rsid w:val="00225FCF"/>
    <w:rsid w:val="00241A66"/>
    <w:rsid w:val="00243814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778B"/>
    <w:rsid w:val="002A201C"/>
    <w:rsid w:val="002A2CA9"/>
    <w:rsid w:val="002A4DCB"/>
    <w:rsid w:val="002B14D3"/>
    <w:rsid w:val="002B1E36"/>
    <w:rsid w:val="002B5741"/>
    <w:rsid w:val="002C40E5"/>
    <w:rsid w:val="002C7E01"/>
    <w:rsid w:val="002D2D41"/>
    <w:rsid w:val="002D438B"/>
    <w:rsid w:val="002D5291"/>
    <w:rsid w:val="002D6EA5"/>
    <w:rsid w:val="002D729B"/>
    <w:rsid w:val="002E008A"/>
    <w:rsid w:val="002E2AA4"/>
    <w:rsid w:val="002F1C4D"/>
    <w:rsid w:val="002F25C8"/>
    <w:rsid w:val="002F2D52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10986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A628A"/>
    <w:rsid w:val="003B510D"/>
    <w:rsid w:val="003C24B5"/>
    <w:rsid w:val="003C2766"/>
    <w:rsid w:val="003C2CE8"/>
    <w:rsid w:val="003C50FE"/>
    <w:rsid w:val="003D111D"/>
    <w:rsid w:val="003D1466"/>
    <w:rsid w:val="003D2B94"/>
    <w:rsid w:val="003D6BD4"/>
    <w:rsid w:val="003E12A4"/>
    <w:rsid w:val="003E1A36"/>
    <w:rsid w:val="003E51C2"/>
    <w:rsid w:val="003F232C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5F"/>
    <w:rsid w:val="004A2AED"/>
    <w:rsid w:val="004A3BE0"/>
    <w:rsid w:val="004B01A5"/>
    <w:rsid w:val="004B0EC7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043D"/>
    <w:rsid w:val="00532891"/>
    <w:rsid w:val="005412F6"/>
    <w:rsid w:val="00542EBB"/>
    <w:rsid w:val="00543A6E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B5DAB"/>
    <w:rsid w:val="005C6918"/>
    <w:rsid w:val="005D27CA"/>
    <w:rsid w:val="005D2ABE"/>
    <w:rsid w:val="005E18C6"/>
    <w:rsid w:val="005E2C44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33321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5853"/>
    <w:rsid w:val="006A6982"/>
    <w:rsid w:val="006A737E"/>
    <w:rsid w:val="006B00B1"/>
    <w:rsid w:val="006B46FB"/>
    <w:rsid w:val="006B7B2F"/>
    <w:rsid w:val="006C0A6B"/>
    <w:rsid w:val="006C1B27"/>
    <w:rsid w:val="006C78F2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536A"/>
    <w:rsid w:val="007368FA"/>
    <w:rsid w:val="0073742E"/>
    <w:rsid w:val="0073773F"/>
    <w:rsid w:val="00745AD2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52C4"/>
    <w:rsid w:val="007761E4"/>
    <w:rsid w:val="00776F2F"/>
    <w:rsid w:val="00780B1F"/>
    <w:rsid w:val="00781D62"/>
    <w:rsid w:val="00786E9B"/>
    <w:rsid w:val="00792342"/>
    <w:rsid w:val="00796CD3"/>
    <w:rsid w:val="007977A8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06ED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20D2F"/>
    <w:rsid w:val="00824395"/>
    <w:rsid w:val="00824C2C"/>
    <w:rsid w:val="00825391"/>
    <w:rsid w:val="00826FF0"/>
    <w:rsid w:val="008279FA"/>
    <w:rsid w:val="0084199B"/>
    <w:rsid w:val="00846BDA"/>
    <w:rsid w:val="008513E2"/>
    <w:rsid w:val="00853338"/>
    <w:rsid w:val="0085441A"/>
    <w:rsid w:val="008626E7"/>
    <w:rsid w:val="00870569"/>
    <w:rsid w:val="008705C1"/>
    <w:rsid w:val="00870EE7"/>
    <w:rsid w:val="008711B2"/>
    <w:rsid w:val="0087510D"/>
    <w:rsid w:val="00875D2F"/>
    <w:rsid w:val="008813F7"/>
    <w:rsid w:val="00883A39"/>
    <w:rsid w:val="008863B9"/>
    <w:rsid w:val="0089088C"/>
    <w:rsid w:val="00890D5A"/>
    <w:rsid w:val="00891883"/>
    <w:rsid w:val="00896345"/>
    <w:rsid w:val="008A2F7A"/>
    <w:rsid w:val="008A45A6"/>
    <w:rsid w:val="008B2743"/>
    <w:rsid w:val="008B2CD2"/>
    <w:rsid w:val="008B3B15"/>
    <w:rsid w:val="008B5E37"/>
    <w:rsid w:val="008B60E8"/>
    <w:rsid w:val="008C75E5"/>
    <w:rsid w:val="008D4141"/>
    <w:rsid w:val="008D55F2"/>
    <w:rsid w:val="008D6522"/>
    <w:rsid w:val="008D70C6"/>
    <w:rsid w:val="008E4EDC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70A"/>
    <w:rsid w:val="00943B96"/>
    <w:rsid w:val="00946424"/>
    <w:rsid w:val="009478EE"/>
    <w:rsid w:val="0095139C"/>
    <w:rsid w:val="00952420"/>
    <w:rsid w:val="0095347E"/>
    <w:rsid w:val="00956250"/>
    <w:rsid w:val="00956A50"/>
    <w:rsid w:val="0096292E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5251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F002F"/>
    <w:rsid w:val="009F1050"/>
    <w:rsid w:val="009F2E93"/>
    <w:rsid w:val="009F473D"/>
    <w:rsid w:val="009F6D6B"/>
    <w:rsid w:val="009F734F"/>
    <w:rsid w:val="009F7D81"/>
    <w:rsid w:val="00A00487"/>
    <w:rsid w:val="00A04F1C"/>
    <w:rsid w:val="00A05006"/>
    <w:rsid w:val="00A112C9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4BBA"/>
    <w:rsid w:val="00A57076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25C3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333F"/>
    <w:rsid w:val="00B258BB"/>
    <w:rsid w:val="00B3074E"/>
    <w:rsid w:val="00B31DA4"/>
    <w:rsid w:val="00B32774"/>
    <w:rsid w:val="00B444C0"/>
    <w:rsid w:val="00B45BFC"/>
    <w:rsid w:val="00B508D2"/>
    <w:rsid w:val="00B50A2B"/>
    <w:rsid w:val="00B51BA6"/>
    <w:rsid w:val="00B52828"/>
    <w:rsid w:val="00B5725C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C6E8D"/>
    <w:rsid w:val="00BC73B3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06627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758D"/>
    <w:rsid w:val="00D50255"/>
    <w:rsid w:val="00D52BD7"/>
    <w:rsid w:val="00D63444"/>
    <w:rsid w:val="00D65239"/>
    <w:rsid w:val="00D66520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A2A"/>
    <w:rsid w:val="00E31F6E"/>
    <w:rsid w:val="00E32E48"/>
    <w:rsid w:val="00E34898"/>
    <w:rsid w:val="00E37029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A17C1"/>
    <w:rsid w:val="00EA1BFB"/>
    <w:rsid w:val="00EA5B8E"/>
    <w:rsid w:val="00EA5EB9"/>
    <w:rsid w:val="00EA6BD9"/>
    <w:rsid w:val="00EA7E97"/>
    <w:rsid w:val="00EB09B7"/>
    <w:rsid w:val="00EB0DD2"/>
    <w:rsid w:val="00EB34B1"/>
    <w:rsid w:val="00EB40F5"/>
    <w:rsid w:val="00EB5B50"/>
    <w:rsid w:val="00EC030D"/>
    <w:rsid w:val="00EC295E"/>
    <w:rsid w:val="00EC34D8"/>
    <w:rsid w:val="00EC51B2"/>
    <w:rsid w:val="00EC67AF"/>
    <w:rsid w:val="00ED32B6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07CCA"/>
    <w:rsid w:val="00F11469"/>
    <w:rsid w:val="00F1259E"/>
    <w:rsid w:val="00F173A4"/>
    <w:rsid w:val="00F17E5C"/>
    <w:rsid w:val="00F25D98"/>
    <w:rsid w:val="00F300FB"/>
    <w:rsid w:val="00F31986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71C1AE"/>
  <w15:docId w15:val="{561EB52B-48BD-419A-B241-4EC2E6A9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7C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00D6-EEEA-4E98-9982-CAF33924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1586</Words>
  <Characters>9045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10610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2021-05-07T10:14:00Z</dcterms:created>
  <dcterms:modified xsi:type="dcterms:W3CDTF">2021-05-07T10:14:00Z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