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1E2098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3449DB">
          <w:rPr>
            <w:b/>
            <w:i/>
            <w:noProof/>
            <w:sz w:val="28"/>
          </w:rPr>
          <w:t>538</w:t>
        </w:r>
      </w:fldSimple>
    </w:p>
    <w:p w14:paraId="5D6FC58C" w14:textId="307A0302" w:rsidR="001A09A3" w:rsidRDefault="002F374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2F3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4D1572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75DD3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495F70B" w:rsidR="001E41F3" w:rsidRPr="00A1055C" w:rsidRDefault="003449D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D6E178F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</w:t>
            </w:r>
            <w:r w:rsidR="003449DB"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7362F41" w:rsidR="001E41F3" w:rsidRDefault="00275DD3" w:rsidP="007B40DD">
            <w:pPr>
              <w:pStyle w:val="CRCoverPage"/>
              <w:spacing w:after="0"/>
              <w:rPr>
                <w:noProof/>
              </w:rPr>
            </w:pPr>
            <w:r>
              <w:t>NR5GC FR1</w:t>
            </w:r>
            <w:r w:rsidR="00605E94" w:rsidRPr="00605E94">
              <w:t xml:space="preserve"> :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>, Rohde &amp; Scharwz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C5C702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D2084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0844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D20844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4785B9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275DD3">
              <w:rPr>
                <w:noProof/>
              </w:rPr>
              <w:t>NR5GC FR1</w:t>
            </w:r>
            <w:r w:rsidR="00D20844">
              <w:rPr>
                <w:noProof/>
              </w:rPr>
              <w:t xml:space="preserve"> </w:t>
            </w:r>
            <w:r>
              <w:rPr>
                <w:noProof/>
              </w:rPr>
              <w:t>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521E7A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</w:t>
            </w:r>
            <w:r w:rsidR="00275DD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743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1F836E0" w14:textId="2D87FFF4" w:rsidR="00157DA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7DA8" w:rsidRPr="007D7E19">
        <w:rPr>
          <w:rFonts w:cs="Arial"/>
          <w:iCs/>
        </w:rPr>
        <w:t>Table of Contents</w:t>
      </w:r>
      <w:r w:rsidR="00157DA8">
        <w:tab/>
      </w:r>
      <w:r w:rsidR="00157DA8">
        <w:fldChar w:fldCharType="begin"/>
      </w:r>
      <w:r w:rsidR="00157DA8">
        <w:instrText xml:space="preserve"> PAGEREF _Toc61274343 \h </w:instrText>
      </w:r>
      <w:r w:rsidR="00157DA8">
        <w:fldChar w:fldCharType="separate"/>
      </w:r>
      <w:r w:rsidR="00157DA8">
        <w:t>2</w:t>
      </w:r>
      <w:r w:rsidR="00157DA8">
        <w:fldChar w:fldCharType="end"/>
      </w:r>
    </w:p>
    <w:p w14:paraId="5A5E20BD" w14:textId="36438E87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_Toc61274344 \h </w:instrText>
      </w:r>
      <w:r>
        <w:fldChar w:fldCharType="separate"/>
      </w:r>
      <w:r>
        <w:t>3</w:t>
      </w:r>
      <w:r>
        <w:fldChar w:fldCharType="end"/>
      </w:r>
    </w:p>
    <w:p w14:paraId="681AEC1E" w14:textId="155986AB" w:rsidR="00157DA8" w:rsidRDefault="00157D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E1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7E1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_Toc61274345 \h </w:instrText>
      </w:r>
      <w:r>
        <w:fldChar w:fldCharType="separate"/>
      </w:r>
      <w:r>
        <w:t>3</w:t>
      </w:r>
      <w:r>
        <w:fldChar w:fldCharType="end"/>
      </w:r>
    </w:p>
    <w:p w14:paraId="6BE12598" w14:textId="1BDD6BAF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_Toc61274346 \h </w:instrText>
      </w:r>
      <w:r>
        <w:fldChar w:fldCharType="separate"/>
      </w:r>
      <w:r>
        <w:t>3</w:t>
      </w:r>
      <w:r>
        <w:fldChar w:fldCharType="end"/>
      </w:r>
    </w:p>
    <w:p w14:paraId="376C2B3C" w14:textId="66BCC267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_Toc61274347 \h </w:instrText>
      </w:r>
      <w:r>
        <w:fldChar w:fldCharType="separate"/>
      </w:r>
      <w:r>
        <w:t>3</w:t>
      </w:r>
      <w:r>
        <w:fldChar w:fldCharType="end"/>
      </w:r>
    </w:p>
    <w:p w14:paraId="4BC36FBE" w14:textId="422F521D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_Toc61274348 \h </w:instrText>
      </w:r>
      <w:r>
        <w:fldChar w:fldCharType="separate"/>
      </w:r>
      <w:r>
        <w:t>3</w:t>
      </w:r>
      <w:r>
        <w:fldChar w:fldCharType="end"/>
      </w:r>
    </w:p>
    <w:p w14:paraId="23A2A8C9" w14:textId="48243721" w:rsidR="00157DA8" w:rsidRDefault="00157D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E1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7E19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_Toc61274349 \h </w:instrText>
      </w:r>
      <w:r>
        <w:fldChar w:fldCharType="separate"/>
      </w:r>
      <w:r>
        <w:t>3</w:t>
      </w:r>
      <w:r>
        <w:fldChar w:fldCharType="end"/>
      </w:r>
    </w:p>
    <w:p w14:paraId="3231FBEA" w14:textId="1DB476A8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_Toc61274350 \h </w:instrText>
      </w:r>
      <w:r>
        <w:fldChar w:fldCharType="separate"/>
      </w:r>
      <w:r>
        <w:t>4</w:t>
      </w:r>
      <w:r>
        <w:fldChar w:fldCharType="end"/>
      </w:r>
    </w:p>
    <w:p w14:paraId="2E4D4796" w14:textId="429A122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274344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D444BB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275DD3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274345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0A76AA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2.3.4</w:t>
      </w:r>
      <w:r w:rsidR="007B40DD" w:rsidRPr="007B40DD">
        <w:rPr>
          <w:rFonts w:cs="Arial"/>
          <w:lang w:eastAsia="ja-JP"/>
        </w:rPr>
        <w:t>.</w:t>
      </w:r>
      <w:r w:rsidR="00275DD3">
        <w:rPr>
          <w:rFonts w:cs="Arial"/>
          <w:lang w:eastAsia="ja-JP"/>
        </w:rPr>
        <w:t>NR5GC</w:t>
      </w:r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215475F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274346"/>
      <w:r w:rsidRPr="00854C55">
        <w:rPr>
          <w:b/>
        </w:rPr>
        <w:t>Corrections required</w:t>
      </w:r>
      <w:bookmarkEnd w:id="5"/>
      <w:bookmarkEnd w:id="6"/>
      <w:bookmarkEnd w:id="7"/>
    </w:p>
    <w:p w14:paraId="403E9438" w14:textId="419C1829" w:rsidR="00D20844" w:rsidRDefault="00157DA8" w:rsidP="00D20844">
      <w:r>
        <w:t>Change 1 from</w:t>
      </w:r>
      <w:r w:rsidR="00D20844">
        <w:t xml:space="preserve"> CR R5s210052</w:t>
      </w:r>
      <w:r>
        <w:t xml:space="preserve"> is required and applied.</w:t>
      </w:r>
    </w:p>
    <w:p w14:paraId="287CC139" w14:textId="77777777" w:rsidR="00D20844" w:rsidRPr="00D20844" w:rsidRDefault="00D20844" w:rsidP="00D20844"/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8" w:name="_Toc122434493"/>
      <w:bookmarkStart w:id="9" w:name="_Toc295288970"/>
      <w:bookmarkStart w:id="10" w:name="_Toc325725665"/>
      <w:bookmarkStart w:id="11" w:name="_Toc61274347"/>
      <w:r w:rsidRPr="00AE20F6">
        <w:rPr>
          <w:b/>
          <w:bCs/>
        </w:rPr>
        <w:t xml:space="preserve">Branches </w:t>
      </w:r>
      <w:bookmarkEnd w:id="8"/>
      <w:bookmarkEnd w:id="9"/>
      <w:bookmarkEnd w:id="10"/>
      <w:r w:rsidRPr="00AE20F6">
        <w:rPr>
          <w:b/>
          <w:bCs/>
        </w:rPr>
        <w:t>executed</w:t>
      </w:r>
      <w:bookmarkEnd w:id="11"/>
    </w:p>
    <w:p w14:paraId="77EF4639" w14:textId="53FAA0EC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2" w:name="_Toc122434494"/>
      <w:bookmarkStart w:id="13" w:name="_Toc295288971"/>
      <w:bookmarkStart w:id="14" w:name="_Toc325725666"/>
      <w:r w:rsidR="00275DD3">
        <w:rPr>
          <w:rFonts w:cs="Arial"/>
        </w:rPr>
        <w:t>NR band n3.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6127434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61274349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6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5A7DF536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R&amp;S/</w:t>
      </w:r>
      <w:r w:rsidRPr="00051C5A">
        <w:t xml:space="preserve"> </w:t>
      </w:r>
      <w:r w:rsidRPr="00051C5A">
        <w:rPr>
          <w:rFonts w:cs="Arial"/>
        </w:rPr>
        <w:t>tc_7_1_2_3_4</w:t>
      </w:r>
      <w:r w:rsidR="00275DD3">
        <w:rPr>
          <w:rFonts w:cs="Arial"/>
        </w:rPr>
        <w:t>_NR5GC_FR1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6127435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F909BE9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75DD3">
              <w:rPr>
                <w:rFonts w:cs="Arial"/>
                <w:b/>
                <w:sz w:val="18"/>
              </w:rPr>
              <w:t xml:space="preserve">122 : </w:t>
            </w:r>
            <w:r w:rsidR="00275DD3" w:rsidRPr="00275DD3">
              <w:rPr>
                <w:rFonts w:cs="Arial"/>
                <w:bCs/>
                <w:sz w:val="18"/>
              </w:rPr>
              <w:t>NR5GC FR1 :</w:t>
            </w:r>
            <w:r w:rsidRPr="006851FC">
              <w:rPr>
                <w:rFonts w:cs="Arial"/>
                <w:bCs/>
                <w:sz w:val="18"/>
              </w:rPr>
              <w:t xml:space="preserve">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CA5C3" w14:textId="77777777" w:rsidR="002F374A" w:rsidRDefault="002F374A">
      <w:r>
        <w:separator/>
      </w:r>
    </w:p>
  </w:endnote>
  <w:endnote w:type="continuationSeparator" w:id="0">
    <w:p w14:paraId="425A2325" w14:textId="77777777" w:rsidR="002F374A" w:rsidRDefault="002F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5B06" w14:textId="77777777" w:rsidR="002F374A" w:rsidRDefault="002F374A">
      <w:r>
        <w:separator/>
      </w:r>
    </w:p>
  </w:footnote>
  <w:footnote w:type="continuationSeparator" w:id="0">
    <w:p w14:paraId="44343465" w14:textId="77777777" w:rsidR="002F374A" w:rsidRDefault="002F3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A6394"/>
    <w:rsid w:val="000B7FED"/>
    <w:rsid w:val="000C038A"/>
    <w:rsid w:val="000C6598"/>
    <w:rsid w:val="000D44B3"/>
    <w:rsid w:val="00134C93"/>
    <w:rsid w:val="00145D43"/>
    <w:rsid w:val="00157DA8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5DD3"/>
    <w:rsid w:val="00284FEB"/>
    <w:rsid w:val="002860C4"/>
    <w:rsid w:val="002B5741"/>
    <w:rsid w:val="002D362B"/>
    <w:rsid w:val="002E472E"/>
    <w:rsid w:val="002F374A"/>
    <w:rsid w:val="00305409"/>
    <w:rsid w:val="00317F09"/>
    <w:rsid w:val="003449DB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4DAD"/>
    <w:rsid w:val="0051580D"/>
    <w:rsid w:val="00547111"/>
    <w:rsid w:val="00592D74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169AA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0844"/>
    <w:rsid w:val="00D24991"/>
    <w:rsid w:val="00D34EE0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D1F35"/>
    <w:rsid w:val="00EE7D7C"/>
    <w:rsid w:val="00F10F60"/>
    <w:rsid w:val="00F25D98"/>
    <w:rsid w:val="00F300FB"/>
    <w:rsid w:val="00F402E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9E383-48EA-428D-9E63-E34F2072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4</Pages>
  <Words>508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18</cp:revision>
  <cp:lastPrinted>1900-01-01T00:00:00Z</cp:lastPrinted>
  <dcterms:created xsi:type="dcterms:W3CDTF">2020-12-08T10:56:00Z</dcterms:created>
  <dcterms:modified xsi:type="dcterms:W3CDTF">2021-05-04T13:51:00Z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