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FA3" w:rsidRDefault="003B5FA3" w:rsidP="003B5F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R5s210278</w:t>
      </w:r>
      <w:r>
        <w:rPr>
          <w:b/>
          <w:i/>
          <w:noProof/>
          <w:sz w:val="28"/>
        </w:rPr>
        <w:fldChar w:fldCharType="end"/>
      </w:r>
    </w:p>
    <w:p w:rsidR="003B5FA3" w:rsidRDefault="003B5FA3" w:rsidP="003B5F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5FA3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B5FA3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5FA3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FA3" w:rsidTr="00D66877">
        <w:tc>
          <w:tcPr>
            <w:tcW w:w="142" w:type="dxa"/>
            <w:tcBorders>
              <w:lef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B5FA3" w:rsidRPr="00410371" w:rsidRDefault="003B5FA3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B5FA3" w:rsidRDefault="003B5FA3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5FA3" w:rsidRPr="00410371" w:rsidRDefault="003B5FA3" w:rsidP="00D6687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4592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B5FA3" w:rsidRDefault="003B5FA3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B5FA3" w:rsidRPr="00410371" w:rsidRDefault="003B5FA3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B5FA3" w:rsidRDefault="003B5FA3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B5FA3" w:rsidRPr="00410371" w:rsidRDefault="003B5FA3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3B5FA3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3B5FA3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5FA3" w:rsidRPr="00F25D98" w:rsidRDefault="003B5FA3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5FA3" w:rsidTr="00D66877">
        <w:tc>
          <w:tcPr>
            <w:tcW w:w="9641" w:type="dxa"/>
            <w:gridSpan w:val="9"/>
          </w:tcPr>
          <w:p w:rsidR="003B5FA3" w:rsidRDefault="003B5FA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B5FA3" w:rsidRDefault="003B5FA3" w:rsidP="003B5F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5FA3" w:rsidTr="00D66877">
        <w:tc>
          <w:tcPr>
            <w:tcW w:w="2835" w:type="dxa"/>
          </w:tcPr>
          <w:p w:rsidR="003B5FA3" w:rsidRDefault="003B5FA3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B5FA3" w:rsidRDefault="003B5FA3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5FA3" w:rsidRDefault="003B5FA3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FA3" w:rsidRDefault="003B5FA3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B5FA3" w:rsidRDefault="003B5FA3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5FA3" w:rsidRDefault="003B5FA3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B5FA3" w:rsidRDefault="003B5FA3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FA3" w:rsidRDefault="003B5FA3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B5FA3" w:rsidRDefault="003B5FA3" w:rsidP="003B5F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5FA3" w:rsidTr="00D66877">
        <w:tc>
          <w:tcPr>
            <w:tcW w:w="9640" w:type="dxa"/>
            <w:gridSpan w:val="11"/>
          </w:tcPr>
          <w:p w:rsidR="003B5FA3" w:rsidRDefault="003B5FA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FA3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5FA3" w:rsidRDefault="003B5FA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FA3" w:rsidRDefault="003B5FA3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f_NBIOT_InitBandFrequency_MFBI</w:t>
            </w:r>
            <w:proofErr w:type="spellEnd"/>
            <w:r>
              <w:fldChar w:fldCharType="end"/>
            </w:r>
          </w:p>
        </w:tc>
      </w:tr>
      <w:tr w:rsidR="003B5FA3" w:rsidTr="00D66877">
        <w:tc>
          <w:tcPr>
            <w:tcW w:w="1843" w:type="dxa"/>
            <w:tcBorders>
              <w:lef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FA3" w:rsidTr="00D66877">
        <w:tc>
          <w:tcPr>
            <w:tcW w:w="1843" w:type="dxa"/>
            <w:tcBorders>
              <w:left w:val="single" w:sz="4" w:space="0" w:color="auto"/>
            </w:tcBorders>
          </w:tcPr>
          <w:p w:rsidR="003B5FA3" w:rsidRDefault="003B5FA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FA3" w:rsidRDefault="003B5FA3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B5FA3" w:rsidTr="00D66877">
        <w:tc>
          <w:tcPr>
            <w:tcW w:w="1843" w:type="dxa"/>
            <w:tcBorders>
              <w:left w:val="single" w:sz="4" w:space="0" w:color="auto"/>
            </w:tcBorders>
          </w:tcPr>
          <w:p w:rsidR="003B5FA3" w:rsidRDefault="003B5FA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FA3" w:rsidRDefault="00485D29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B5FA3">
              <w:fldChar w:fldCharType="begin"/>
            </w:r>
            <w:r w:rsidR="003B5FA3">
              <w:instrText xml:space="preserve"> DOCPROPERTY  SourceIfTsg  \* MERGEFORMAT </w:instrText>
            </w:r>
            <w:r w:rsidR="003B5FA3">
              <w:fldChar w:fldCharType="separate"/>
            </w:r>
            <w:r w:rsidR="003B5FA3">
              <w:fldChar w:fldCharType="end"/>
            </w:r>
          </w:p>
        </w:tc>
      </w:tr>
      <w:tr w:rsidR="003B5FA3" w:rsidTr="00D66877">
        <w:tc>
          <w:tcPr>
            <w:tcW w:w="1843" w:type="dxa"/>
            <w:tcBorders>
              <w:lef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FA3" w:rsidTr="00D66877">
        <w:tc>
          <w:tcPr>
            <w:tcW w:w="1843" w:type="dxa"/>
            <w:tcBorders>
              <w:left w:val="single" w:sz="4" w:space="0" w:color="auto"/>
            </w:tcBorders>
          </w:tcPr>
          <w:p w:rsidR="003B5FA3" w:rsidRDefault="003B5FA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B5FA3" w:rsidRDefault="003B5FA3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B5FA3" w:rsidRDefault="003B5FA3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FA3" w:rsidRDefault="003B5FA3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FA3" w:rsidRDefault="003B5FA3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2021-02-24</w:t>
            </w:r>
            <w:r>
              <w:rPr>
                <w:noProof/>
              </w:rPr>
              <w:fldChar w:fldCharType="end"/>
            </w:r>
          </w:p>
        </w:tc>
      </w:tr>
      <w:tr w:rsidR="003B5FA3" w:rsidTr="00D66877">
        <w:tc>
          <w:tcPr>
            <w:tcW w:w="1843" w:type="dxa"/>
            <w:tcBorders>
              <w:lef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B5FA3" w:rsidRDefault="003B5FA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B5FA3" w:rsidRDefault="003B5FA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B5FA3" w:rsidRDefault="003B5FA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FA3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5FA3" w:rsidRDefault="003B5FA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B5FA3" w:rsidRDefault="003B5FA3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B5FA3" w:rsidRDefault="003B5FA3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FA3" w:rsidRDefault="003B5FA3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FA3" w:rsidRDefault="003B5FA3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B5FA3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B5FA3" w:rsidRDefault="003B5FA3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5FA3" w:rsidRPr="007C2097" w:rsidRDefault="003B5FA3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B5FA3" w:rsidTr="00D66877">
        <w:tc>
          <w:tcPr>
            <w:tcW w:w="1843" w:type="dxa"/>
          </w:tcPr>
          <w:p w:rsidR="003B5FA3" w:rsidRDefault="003B5FA3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B5FA3" w:rsidRDefault="003B5FA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According to ASN.1 definition of </w:t>
            </w:r>
            <w:r w:rsidRPr="009A762A">
              <w:rPr>
                <w:noProof/>
              </w:rPr>
              <w:t>MultiBandInfo-NB-r13</w:t>
            </w:r>
            <w:r>
              <w:rPr>
                <w:noProof/>
                <w:lang w:val="en-US"/>
              </w:rPr>
              <w:t>:</w:t>
            </w:r>
          </w:p>
          <w:p w:rsidR="00485D29" w:rsidRDefault="00485D29" w:rsidP="00485D29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485D29" w:rsidRPr="009A762A" w:rsidRDefault="00485D29" w:rsidP="00485D29">
            <w:pPr>
              <w:pStyle w:val="CRCoverPage"/>
              <w:spacing w:after="0"/>
              <w:rPr>
                <w:noProof/>
                <w:lang w:val="en-US"/>
              </w:rPr>
            </w:pPr>
            <w:r w:rsidRPr="009A762A">
              <w:rPr>
                <w:noProof/>
                <w:lang w:val="en-US"/>
              </w:rPr>
              <w:t>MultiBandInfo-NB-r13 ::=</w:t>
            </w:r>
            <w:r w:rsidRPr="009A762A">
              <w:rPr>
                <w:noProof/>
                <w:lang w:val="en-US"/>
              </w:rPr>
              <w:tab/>
            </w:r>
            <w:r w:rsidRPr="009A762A">
              <w:rPr>
                <w:noProof/>
                <w:lang w:val="en-US"/>
              </w:rPr>
              <w:tab/>
              <w:t>SEQUENCE {</w:t>
            </w:r>
          </w:p>
          <w:p w:rsidR="00485D29" w:rsidRPr="009A762A" w:rsidRDefault="00485D29" w:rsidP="00485D29">
            <w:pPr>
              <w:pStyle w:val="CRCoverPage"/>
              <w:spacing w:after="0"/>
              <w:rPr>
                <w:noProof/>
                <w:lang w:val="en-US"/>
              </w:rPr>
            </w:pPr>
            <w:r w:rsidRPr="009A762A">
              <w:rPr>
                <w:noProof/>
                <w:lang w:val="en-US"/>
              </w:rPr>
              <w:tab/>
              <w:t>freqBandIndicator-r13</w:t>
            </w:r>
            <w:r w:rsidRPr="009A762A">
              <w:rPr>
                <w:noProof/>
                <w:lang w:val="en-US"/>
              </w:rPr>
              <w:tab/>
            </w:r>
            <w:r w:rsidRPr="009A762A">
              <w:rPr>
                <w:noProof/>
                <w:lang w:val="en-US"/>
              </w:rPr>
              <w:tab/>
            </w:r>
            <w:r w:rsidRPr="009A762A">
              <w:rPr>
                <w:noProof/>
                <w:lang w:val="en-US"/>
              </w:rPr>
              <w:tab/>
              <w:t>FreqBandIndicator-NB-r13</w:t>
            </w:r>
            <w:r w:rsidRPr="009A762A">
              <w:rPr>
                <w:noProof/>
                <w:lang w:val="en-US"/>
              </w:rPr>
              <w:tab/>
            </w:r>
            <w:r w:rsidRPr="009A762A">
              <w:rPr>
                <w:noProof/>
                <w:lang w:val="en-US"/>
              </w:rPr>
              <w:tab/>
              <w:t>OPTIONAL,</w:t>
            </w:r>
            <w:r w:rsidRPr="009A762A">
              <w:rPr>
                <w:noProof/>
                <w:lang w:val="en-US"/>
              </w:rPr>
              <w:tab/>
              <w:t>-- Need OR</w:t>
            </w:r>
          </w:p>
          <w:p w:rsidR="00485D29" w:rsidRPr="009A762A" w:rsidRDefault="00485D29" w:rsidP="00485D29">
            <w:pPr>
              <w:pStyle w:val="CRCoverPage"/>
              <w:spacing w:after="0"/>
              <w:rPr>
                <w:noProof/>
                <w:lang w:val="en-US"/>
              </w:rPr>
            </w:pPr>
            <w:r w:rsidRPr="009A762A">
              <w:rPr>
                <w:noProof/>
                <w:lang w:val="en-US"/>
              </w:rPr>
              <w:tab/>
              <w:t>freqBandInfo-r13</w:t>
            </w:r>
            <w:r w:rsidRPr="009A762A">
              <w:rPr>
                <w:noProof/>
                <w:lang w:val="en-US"/>
              </w:rPr>
              <w:tab/>
            </w:r>
            <w:r w:rsidRPr="009A762A">
              <w:rPr>
                <w:noProof/>
                <w:lang w:val="en-US"/>
              </w:rPr>
              <w:tab/>
            </w:r>
            <w:r w:rsidRPr="009A762A">
              <w:rPr>
                <w:noProof/>
                <w:lang w:val="en-US"/>
              </w:rPr>
              <w:tab/>
            </w:r>
            <w:r w:rsidRPr="009A762A">
              <w:rPr>
                <w:noProof/>
                <w:lang w:val="en-US"/>
              </w:rPr>
              <w:tab/>
              <w:t>NS-PmaxList-NB-r13</w:t>
            </w:r>
            <w:r w:rsidRPr="009A762A">
              <w:rPr>
                <w:noProof/>
                <w:lang w:val="en-US"/>
              </w:rPr>
              <w:tab/>
            </w:r>
            <w:r w:rsidRPr="009A762A">
              <w:rPr>
                <w:noProof/>
                <w:lang w:val="en-US"/>
              </w:rPr>
              <w:tab/>
            </w:r>
            <w:r w:rsidRPr="009A762A">
              <w:rPr>
                <w:noProof/>
                <w:lang w:val="en-US"/>
              </w:rPr>
              <w:tab/>
            </w:r>
            <w:r w:rsidRPr="009A762A">
              <w:rPr>
                <w:noProof/>
                <w:lang w:val="en-US"/>
              </w:rPr>
              <w:tab/>
              <w:t>OPTIONAL</w:t>
            </w:r>
            <w:r w:rsidRPr="009A762A">
              <w:rPr>
                <w:noProof/>
                <w:lang w:val="en-US"/>
              </w:rPr>
              <w:tab/>
              <w:t>-- Need OR</w:t>
            </w:r>
          </w:p>
          <w:p w:rsidR="00485D29" w:rsidRDefault="00485D29" w:rsidP="00485D29">
            <w:pPr>
              <w:pStyle w:val="CRCoverPage"/>
              <w:spacing w:after="0"/>
              <w:rPr>
                <w:noProof/>
                <w:lang w:val="en-US"/>
              </w:rPr>
            </w:pPr>
            <w:r w:rsidRPr="009A762A">
              <w:rPr>
                <w:noProof/>
                <w:lang w:val="en-US"/>
              </w:rPr>
              <w:t>}</w:t>
            </w:r>
          </w:p>
          <w:p w:rsidR="00485D29" w:rsidRDefault="00485D29" w:rsidP="00485D29">
            <w:pPr>
              <w:pStyle w:val="CRCoverPage"/>
              <w:spacing w:after="0"/>
              <w:rPr>
                <w:noProof/>
              </w:rPr>
            </w:pPr>
          </w:p>
          <w:p w:rsidR="00485D29" w:rsidRPr="0032541E" w:rsidRDefault="00485D29" w:rsidP="00485D2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In function, </w:t>
            </w:r>
            <w:r w:rsidRPr="00A304B3">
              <w:rPr>
                <w:noProof/>
              </w:rPr>
              <w:t>f_NBIOT_InitBandFrequency_MFBI</w:t>
            </w:r>
            <w:r>
              <w:rPr>
                <w:noProof/>
              </w:rPr>
              <w:t xml:space="preserve">, </w:t>
            </w:r>
            <w:r w:rsidRPr="00A304B3">
              <w:rPr>
                <w:noProof/>
              </w:rPr>
              <w:t>freqBandIndicator_r13</w:t>
            </w:r>
            <w:r>
              <w:rPr>
                <w:noProof/>
              </w:rPr>
              <w:t xml:space="preserve"> is initialized but not </w:t>
            </w:r>
            <w:r w:rsidRPr="00A304B3">
              <w:rPr>
                <w:noProof/>
              </w:rPr>
              <w:t>freqBandInfo_r13</w:t>
            </w:r>
            <w:r>
              <w:rPr>
                <w:noProof/>
              </w:rPr>
              <w:t xml:space="preserve"> this can provoke runtime issues when later at </w:t>
            </w:r>
            <w:r w:rsidRPr="00A304B3">
              <w:rPr>
                <w:noProof/>
              </w:rPr>
              <w:t>f_NBIOT_CellInfo_SetSIB1</w:t>
            </w:r>
            <w:r>
              <w:rPr>
                <w:noProof/>
              </w:rPr>
              <w:t xml:space="preserve"> -&gt; </w:t>
            </w:r>
            <w:r w:rsidRPr="00A304B3">
              <w:rPr>
                <w:noProof/>
              </w:rPr>
              <w:t>f_NBIOT_CellInfo_Set</w:t>
            </w:r>
            <w:r>
              <w:rPr>
                <w:noProof/>
              </w:rPr>
              <w:t xml:space="preserve"> operation </w:t>
            </w:r>
            <w:r>
              <w:rPr>
                <w:b/>
                <w:noProof/>
              </w:rPr>
              <w:t>val</w:t>
            </w:r>
            <w:r w:rsidRPr="00A304B3">
              <w:rPr>
                <w:b/>
                <w:noProof/>
              </w:rPr>
              <w:t>ueof</w:t>
            </w:r>
            <w:r>
              <w:rPr>
                <w:b/>
                <w:noProof/>
              </w:rPr>
              <w:t xml:space="preserve"> </w:t>
            </w:r>
            <w:r w:rsidRPr="00A304B3">
              <w:rPr>
                <w:noProof/>
              </w:rPr>
              <w:t>is called.</w:t>
            </w: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85D29" w:rsidRPr="00300C5B" w:rsidRDefault="00485D29" w:rsidP="00485D2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Initialized </w:t>
            </w:r>
            <w:r w:rsidRPr="00A304B3">
              <w:rPr>
                <w:noProof/>
              </w:rPr>
              <w:t>freqBandInfo_r13</w:t>
            </w:r>
            <w:r>
              <w:rPr>
                <w:noProof/>
              </w:rPr>
              <w:t xml:space="preserve"> field.</w:t>
            </w: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5D29" w:rsidRDefault="00485D29" w:rsidP="00485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485D29" w:rsidTr="00D66877">
        <w:tc>
          <w:tcPr>
            <w:tcW w:w="2694" w:type="dxa"/>
            <w:gridSpan w:val="2"/>
          </w:tcPr>
          <w:p w:rsidR="00485D29" w:rsidRDefault="00485D29" w:rsidP="00485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85D29" w:rsidRDefault="00485D29" w:rsidP="00485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22.2.10</w:t>
            </w: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85D29" w:rsidRDefault="00485D29" w:rsidP="00485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85D29" w:rsidRDefault="00485D29" w:rsidP="00485D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85D29" w:rsidRDefault="00485D29" w:rsidP="00485D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5D29" w:rsidRDefault="00485D29" w:rsidP="00485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85D29" w:rsidRDefault="00485D29" w:rsidP="00485D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5D29" w:rsidRDefault="00485D29" w:rsidP="00485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85D29" w:rsidRDefault="00485D29" w:rsidP="00485D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5D29" w:rsidRDefault="00485D29" w:rsidP="00485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85D29" w:rsidRDefault="00485D29" w:rsidP="00485D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rPr>
                <w:noProof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5D29" w:rsidRDefault="00485D29" w:rsidP="00485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5D29" w:rsidRPr="008863B9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5D29" w:rsidRPr="008863B9" w:rsidRDefault="00485D29" w:rsidP="00485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85D29" w:rsidRPr="008863B9" w:rsidRDefault="00485D29" w:rsidP="00485D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D29" w:rsidRDefault="00485D29" w:rsidP="00485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506585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D84BF8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D84BF8" w:rsidRPr="00FA7964">
        <w:rPr>
          <w:rFonts w:ascii="Arial" w:hAnsi="Arial" w:cs="Arial"/>
          <w:iCs/>
        </w:rPr>
        <w:t>Table of Contents</w:t>
      </w:r>
      <w:r w:rsidR="00D84BF8">
        <w:tab/>
      </w:r>
      <w:r w:rsidR="00D84BF8">
        <w:fldChar w:fldCharType="begin"/>
      </w:r>
      <w:r w:rsidR="00D84BF8">
        <w:instrText xml:space="preserve"> PAGEREF _Toc65065854 \h </w:instrText>
      </w:r>
      <w:r w:rsidR="00D84BF8">
        <w:fldChar w:fldCharType="separate"/>
      </w:r>
      <w:r w:rsidR="00D84BF8">
        <w:t>2</w:t>
      </w:r>
      <w:r w:rsidR="00D84BF8">
        <w:fldChar w:fldCharType="end"/>
      </w:r>
    </w:p>
    <w:p w:rsidR="00D84BF8" w:rsidRDefault="00D84B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A796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A796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_Toc65065855 \h </w:instrText>
      </w:r>
      <w:r>
        <w:fldChar w:fldCharType="separate"/>
      </w:r>
      <w:r>
        <w:t>3</w:t>
      </w:r>
      <w:r>
        <w:fldChar w:fldCharType="end"/>
      </w:r>
    </w:p>
    <w:p w:rsidR="00D84BF8" w:rsidRDefault="00D84B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A7964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A7964">
        <w:rPr>
          <w:b/>
        </w:rPr>
        <w:t>Correction to function </w:t>
      </w:r>
      <w:r w:rsidRPr="00FA7964">
        <w:rPr>
          <w:b/>
          <w:bCs/>
        </w:rPr>
        <w:t>f_NBIOT_InitBandFrequency_MFBI</w:t>
      </w:r>
      <w:r>
        <w:tab/>
      </w:r>
      <w:r>
        <w:fldChar w:fldCharType="begin"/>
      </w:r>
      <w:r>
        <w:instrText xml:space="preserve"> PAGEREF _Toc65065856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5065855"/>
      <w:r w:rsidRPr="00854C55">
        <w:rPr>
          <w:b/>
        </w:rPr>
        <w:t>Corrections required</w:t>
      </w:r>
      <w:bookmarkEnd w:id="3"/>
      <w:bookmarkEnd w:id="4"/>
      <w:bookmarkEnd w:id="5"/>
    </w:p>
    <w:p w:rsidR="00446488" w:rsidRDefault="006239C2" w:rsidP="004031F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65065856"/>
      <w:r w:rsidRPr="006239C2">
        <w:rPr>
          <w:b/>
        </w:rPr>
        <w:t>Correction to function </w:t>
      </w:r>
      <w:proofErr w:type="spellStart"/>
      <w:r w:rsidRPr="006239C2">
        <w:rPr>
          <w:b/>
          <w:bCs/>
        </w:rPr>
        <w:t>f_NBIOT_InitBandFrequency_MFBI</w:t>
      </w:r>
      <w:bookmarkEnd w:id="6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6239C2" w:rsidP="006239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Default="00780EE2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780EE2">
              <w:rPr>
                <w:noProof/>
                <w:lang w:val="en-US"/>
              </w:rPr>
              <w:t>f_NBIOT_InitBandFrequency_MFBI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C576A" w:rsidRPr="005C576A" w:rsidRDefault="00A304B3" w:rsidP="005C576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304B3">
              <w:t xml:space="preserve">In function, </w:t>
            </w:r>
            <w:proofErr w:type="spellStart"/>
            <w:r w:rsidRPr="00A304B3">
              <w:t>f_NBIOT_InitBandFrequency_MFBI</w:t>
            </w:r>
            <w:proofErr w:type="spellEnd"/>
            <w:r w:rsidRPr="00A304B3">
              <w:t xml:space="preserve">, freqBandIndicator_r13 is initialized but not freqBandInfo_r13 this can provoke runtime issues when later at f_NBIOT_CellInfo_SetSIB1 -&gt; </w:t>
            </w:r>
            <w:proofErr w:type="spellStart"/>
            <w:r w:rsidRPr="00A304B3">
              <w:t>f_NBIOT_CellInfo_Set</w:t>
            </w:r>
            <w:proofErr w:type="spellEnd"/>
            <w:r w:rsidRPr="00A304B3">
              <w:t xml:space="preserve"> operation </w:t>
            </w:r>
            <w:proofErr w:type="spellStart"/>
            <w:r w:rsidRPr="00A304B3">
              <w:rPr>
                <w:b/>
              </w:rPr>
              <w:t>valueof</w:t>
            </w:r>
            <w:proofErr w:type="spellEnd"/>
            <w:r w:rsidRPr="00A304B3">
              <w:rPr>
                <w:b/>
              </w:rPr>
              <w:t xml:space="preserve"> </w:t>
            </w:r>
            <w:r w:rsidRPr="00A304B3">
              <w:t>is called.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C576A" w:rsidRPr="00300C5B" w:rsidRDefault="00A304B3" w:rsidP="005C57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304B3">
              <w:rPr>
                <w:noProof/>
                <w:lang w:val="en-US"/>
              </w:rPr>
              <w:t xml:space="preserve">Initialited </w:t>
            </w:r>
            <w:r w:rsidRPr="00A304B3">
              <w:rPr>
                <w:noProof/>
              </w:rPr>
              <w:t>freqBandInfo_r13 field.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5C576A" w:rsidRPr="00F0313E" w:rsidRDefault="00516DDE" w:rsidP="005C576A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NBIOT/22_2</w:t>
            </w:r>
            <w:r w:rsidR="00F0313E">
              <w:rPr>
                <w:rFonts w:ascii="Arial" w:hAnsi="Arial" w:cs="Arial"/>
                <w:noProof/>
                <w:lang w:val="en-US"/>
              </w:rPr>
              <w:t>/</w:t>
            </w:r>
            <w:r w:rsidRPr="00516DDE">
              <w:rPr>
                <w:rFonts w:ascii="Arial" w:hAnsi="Arial" w:cs="Arial"/>
                <w:noProof/>
                <w:lang w:val="en-US"/>
              </w:rPr>
              <w:t>NBIOT_Idle_CellReselection</w:t>
            </w:r>
            <w:r w:rsidR="00F0313E">
              <w:rPr>
                <w:rFonts w:ascii="Arial" w:hAnsi="Arial" w:cs="Arial"/>
                <w:noProof/>
                <w:lang w:val="en-US"/>
              </w:rPr>
              <w:t>.ttc</w:t>
            </w:r>
            <w:r w:rsidR="00F0313E" w:rsidRPr="00F0313E">
              <w:rPr>
                <w:rFonts w:ascii="Arial" w:hAnsi="Arial" w:cs="Arial"/>
                <w:noProof/>
                <w:lang w:val="en-US"/>
              </w:rPr>
              <w:t>n3</w:t>
            </w:r>
          </w:p>
        </w:tc>
      </w:tr>
      <w:tr w:rsidR="005C576A" w:rsidRPr="00E751F5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5C576A" w:rsidRPr="00E751F5" w:rsidRDefault="005C576A" w:rsidP="005C576A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function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f_NBIOT_InitBandFrequency_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>MFBI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NBIOT_CellId_Type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 xml:space="preserve">integer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</w:t>
            </w:r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_Band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 xml:space="preserve">integer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</w:t>
            </w:r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_OverlapingBand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NB_OperationMode_Type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p_NB_OperationMode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) runs on NBIOT_PTC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var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NBIOT_Frequency_fList_Type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v_Freq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239C2">
              <w:rPr>
                <w:rFonts w:ascii="Courier New" w:hAnsi="Courier New" w:cs="Courier New"/>
                <w:lang w:val="de-DE" w:eastAsia="en-GB"/>
              </w:rPr>
              <w:t>var</w:t>
            </w:r>
            <w:proofErr w:type="spellEnd"/>
            <w:r w:rsidRPr="006239C2">
              <w:rPr>
                <w:rFonts w:ascii="Courier New" w:hAnsi="Courier New" w:cs="Courier New"/>
                <w:lang w:val="de-DE" w:eastAsia="en-GB"/>
              </w:rPr>
              <w:t xml:space="preserve"> SystemInformationBlockType1_NB v_SIB1;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6239C2">
              <w:rPr>
                <w:rFonts w:ascii="Courier New" w:hAnsi="Courier New" w:cs="Courier New"/>
                <w:lang w:val="de-DE" w:eastAsia="en-GB"/>
              </w:rPr>
              <w:t xml:space="preserve">    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de-DE" w:eastAsia="en-GB"/>
              </w:rPr>
              <w:t xml:space="preserve">    </w:t>
            </w:r>
            <w:r w:rsidRPr="006239C2">
              <w:rPr>
                <w:rFonts w:ascii="Courier New" w:hAnsi="Courier New" w:cs="Courier New"/>
                <w:lang w:val="en-US" w:eastAsia="en-GB"/>
              </w:rPr>
              <w:t xml:space="preserve">//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Initialise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Frequencies f1/f2/f3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>Freq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= f_NBIOT_InitFrequency_f1Tof3_MFBI(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p_OverlapingBand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p_NB_OperationMode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Initialised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Frequency per cell. See 36.508 Table 8.1.4.2-1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 Cell 1/2/4/11 -&gt; Frequency f1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 Cell 3/12 -&gt; Frequency f2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 Cell 6/13 -&gt; Frequency f3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 Cell 14 -&gt; Frequency f4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select 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)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case (nbiot_Cell1,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nbiot_Cell2,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nbiot_Cell4,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nbiot_Cell5,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nbiot_Cell11,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nbiot_Cell18)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f_NBIOT_CellInfo_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>SetEARFCN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 v_Freq.f1);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case (nbiot_Cell3,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nbiot_Cell12,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nbiot_Cell23)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f_NBIOT_CellInfo_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>SetEARFCN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 v_Freq.f2);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case (nbiot_Cell6,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nbiot_Cell13)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f_NBIOT_CellInfo_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>SetEARFCN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 v_Freq.f3);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case else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  </w:t>
            </w:r>
            <w:proofErr w:type="spellStart"/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>FatalError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__FILE__, __LINE__, "invalid cell Identity");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//Set the frequency band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f_NBIOT_CellInfo_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>SetBand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//Set MFBI band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v_SIB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>1 :</w:t>
            </w:r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= f_NBIOT_CellInfo_GetSIB1(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v_SIB1.multiBandInfoList_r13[0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>].freqBandIndicator</w:t>
            </w:r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_r13 :=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p_OverlapingBand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f_NBIOT_CellInfo_SetSIB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 xml:space="preserve">1(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</w:t>
            </w:r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 v_SIB1 );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}</w:t>
            </w:r>
          </w:p>
          <w:p w:rsidR="00300C5B" w:rsidRPr="004031F3" w:rsidRDefault="00300C5B" w:rsidP="006239C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function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f_NBIOT_InitBandFrequency_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>MFBI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NBIOT_CellId_Type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 xml:space="preserve">integer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</w:t>
            </w:r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_Band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 xml:space="preserve">integer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</w:t>
            </w:r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_OverlapingBand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NB_OperationMode_Type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p_NB_OperationMode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) runs on NBIOT_PTC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var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NBIOT_Frequency_fList_Type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v_Freq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239C2">
              <w:rPr>
                <w:rFonts w:ascii="Courier New" w:hAnsi="Courier New" w:cs="Courier New"/>
                <w:lang w:val="de-DE" w:eastAsia="en-GB"/>
              </w:rPr>
              <w:t>var</w:t>
            </w:r>
            <w:proofErr w:type="spellEnd"/>
            <w:r w:rsidRPr="006239C2">
              <w:rPr>
                <w:rFonts w:ascii="Courier New" w:hAnsi="Courier New" w:cs="Courier New"/>
                <w:lang w:val="de-DE" w:eastAsia="en-GB"/>
              </w:rPr>
              <w:t xml:space="preserve"> SystemInformationBlockType1_NB v_SIB1;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6239C2">
              <w:rPr>
                <w:rFonts w:ascii="Courier New" w:hAnsi="Courier New" w:cs="Courier New"/>
                <w:lang w:val="de-DE" w:eastAsia="en-GB"/>
              </w:rPr>
              <w:t xml:space="preserve">    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de-DE" w:eastAsia="en-GB"/>
              </w:rPr>
              <w:t xml:space="preserve">    </w:t>
            </w:r>
            <w:r w:rsidRPr="006239C2">
              <w:rPr>
                <w:rFonts w:ascii="Courier New" w:hAnsi="Courier New" w:cs="Courier New"/>
                <w:lang w:val="en-US" w:eastAsia="en-GB"/>
              </w:rPr>
              <w:t xml:space="preserve">//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Initialise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Frequencies f1/f2/f3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>Freq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= f_NBIOT_InitFrequency_f1Tof3_MFBI(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p_OverlapingBand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p_NB_OperationMode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Initialised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Frequency per cell. See 36.508 Table 8.1.4.2-1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 Cell 1/2/4/11 -&gt; Frequency f1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 Cell 3/12 -&gt; Frequency f2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 Cell 6/13 -&gt; Frequency f3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 Cell 14 -&gt; Frequency f4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select 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)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case (nbiot_Cell1,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nbiot_Cell2,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nbiot_Cell4,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nbiot_Cell5,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nbiot_Cell11,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nbiot_Cell18)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f_NBIOT_CellInfo_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>SetEARFCN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 v_Freq.f1);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case (nbiot_Cell3,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nbiot_Cell12,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nbiot_Cell23)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f_NBIOT_CellInfo_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>SetEARFCN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 v_Freq.f2);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case (nbiot_Cell6,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nbiot_Cell13)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f_NBIOT_CellInfo_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>SetEARFCN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 v_Freq.f3);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case else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>FatalError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__FILE__, __LINE__, "invalid cell Identity");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//Set the frequency band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f_NBIOT_CellInfo_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>SetBand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//Set MFBI band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v_SIB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>1 :</w:t>
            </w:r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= f_NBIOT_CellInfo_GetSIB1(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v_SIB1.multiBandInfoList_r13[0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>].freqBandIndicator</w:t>
            </w:r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_r13 :=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p_OverlapingBand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</w:t>
            </w:r>
            <w:r w:rsidRPr="006239C2">
              <w:rPr>
                <w:rFonts w:ascii="Courier New" w:hAnsi="Courier New" w:cs="Courier New"/>
                <w:highlight w:val="yellow"/>
                <w:lang w:val="en-US" w:eastAsia="en-GB"/>
              </w:rPr>
              <w:t>v_SIB1.multiBandInfoList_r13[0</w:t>
            </w:r>
            <w:proofErr w:type="gramStart"/>
            <w:r w:rsidRPr="006239C2">
              <w:rPr>
                <w:rFonts w:ascii="Courier New" w:hAnsi="Courier New" w:cs="Courier New"/>
                <w:highlight w:val="yellow"/>
                <w:lang w:val="en-US" w:eastAsia="en-GB"/>
              </w:rPr>
              <w:t>].freqBandInfo</w:t>
            </w:r>
            <w:proofErr w:type="gramEnd"/>
            <w:r w:rsidRPr="006239C2">
              <w:rPr>
                <w:rFonts w:ascii="Courier New" w:hAnsi="Courier New" w:cs="Courier New"/>
                <w:highlight w:val="yellow"/>
                <w:lang w:val="en-US" w:eastAsia="en-GB"/>
              </w:rPr>
              <w:t>_r13 := omit;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f_NBIOT_CellInfo_SetSIB</w:t>
            </w:r>
            <w:proofErr w:type="gramStart"/>
            <w:r w:rsidRPr="006239C2">
              <w:rPr>
                <w:rFonts w:ascii="Courier New" w:hAnsi="Courier New" w:cs="Courier New"/>
                <w:lang w:val="en-US" w:eastAsia="en-GB"/>
              </w:rPr>
              <w:t xml:space="preserve">1(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</w:t>
            </w:r>
            <w:proofErr w:type="gramEnd"/>
            <w:r w:rsidRPr="006239C2">
              <w:rPr>
                <w:rFonts w:ascii="Courier New" w:hAnsi="Courier New" w:cs="Courier New"/>
                <w:lang w:val="en-US" w:eastAsia="en-GB"/>
              </w:rPr>
              <w:t>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 v_SIB1 );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}</w:t>
            </w:r>
          </w:p>
          <w:p w:rsidR="00300C5B" w:rsidRPr="004031F3" w:rsidRDefault="00300C5B" w:rsidP="006239C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Pr="00446488" w:rsidRDefault="00300C5B" w:rsidP="006239C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7456" w:rsidRDefault="00327456">
      <w:r>
        <w:separator/>
      </w:r>
    </w:p>
  </w:endnote>
  <w:endnote w:type="continuationSeparator" w:id="0">
    <w:p w:rsidR="00327456" w:rsidRDefault="00327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7456" w:rsidRDefault="00327456">
      <w:r>
        <w:separator/>
      </w:r>
    </w:p>
  </w:footnote>
  <w:footnote w:type="continuationSeparator" w:id="0">
    <w:p w:rsidR="00327456" w:rsidRDefault="00327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06"/>
    <w:rsid w:val="00022E4A"/>
    <w:rsid w:val="00040026"/>
    <w:rsid w:val="000441DD"/>
    <w:rsid w:val="00046FE4"/>
    <w:rsid w:val="00063675"/>
    <w:rsid w:val="00067C29"/>
    <w:rsid w:val="000914DA"/>
    <w:rsid w:val="000A1C38"/>
    <w:rsid w:val="000A3AC1"/>
    <w:rsid w:val="000A6394"/>
    <w:rsid w:val="000A73D5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D4B38"/>
    <w:rsid w:val="001E41F3"/>
    <w:rsid w:val="00217D9A"/>
    <w:rsid w:val="0026004D"/>
    <w:rsid w:val="002640DD"/>
    <w:rsid w:val="00275D12"/>
    <w:rsid w:val="00284C95"/>
    <w:rsid w:val="00284FEB"/>
    <w:rsid w:val="002860C4"/>
    <w:rsid w:val="002B5741"/>
    <w:rsid w:val="00300C5B"/>
    <w:rsid w:val="00304F33"/>
    <w:rsid w:val="00305409"/>
    <w:rsid w:val="0032541E"/>
    <w:rsid w:val="00327456"/>
    <w:rsid w:val="003609EF"/>
    <w:rsid w:val="0036231A"/>
    <w:rsid w:val="00374DD4"/>
    <w:rsid w:val="003B5FA3"/>
    <w:rsid w:val="003C6C80"/>
    <w:rsid w:val="003E1A36"/>
    <w:rsid w:val="003E49B6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85D29"/>
    <w:rsid w:val="004B14BC"/>
    <w:rsid w:val="004B39C4"/>
    <w:rsid w:val="004B75B7"/>
    <w:rsid w:val="004D63AB"/>
    <w:rsid w:val="004E2639"/>
    <w:rsid w:val="004E709B"/>
    <w:rsid w:val="00501FBE"/>
    <w:rsid w:val="0051580D"/>
    <w:rsid w:val="00516DDE"/>
    <w:rsid w:val="0052248D"/>
    <w:rsid w:val="00535ABD"/>
    <w:rsid w:val="00547111"/>
    <w:rsid w:val="005608A5"/>
    <w:rsid w:val="005916DF"/>
    <w:rsid w:val="00592D74"/>
    <w:rsid w:val="005C576A"/>
    <w:rsid w:val="005D4E20"/>
    <w:rsid w:val="005E2C44"/>
    <w:rsid w:val="00617D68"/>
    <w:rsid w:val="00621188"/>
    <w:rsid w:val="006239C2"/>
    <w:rsid w:val="006257ED"/>
    <w:rsid w:val="00681541"/>
    <w:rsid w:val="00695808"/>
    <w:rsid w:val="006B46FB"/>
    <w:rsid w:val="006E21FB"/>
    <w:rsid w:val="006E6703"/>
    <w:rsid w:val="0071206F"/>
    <w:rsid w:val="007631E5"/>
    <w:rsid w:val="00772610"/>
    <w:rsid w:val="00780EBA"/>
    <w:rsid w:val="00780EE2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279FA"/>
    <w:rsid w:val="00855B12"/>
    <w:rsid w:val="008626E7"/>
    <w:rsid w:val="008639B7"/>
    <w:rsid w:val="00870EE7"/>
    <w:rsid w:val="008863B9"/>
    <w:rsid w:val="008A45A6"/>
    <w:rsid w:val="008C03D4"/>
    <w:rsid w:val="008D3D26"/>
    <w:rsid w:val="008F686C"/>
    <w:rsid w:val="009148DE"/>
    <w:rsid w:val="00941E30"/>
    <w:rsid w:val="009452AD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A762A"/>
    <w:rsid w:val="009E3297"/>
    <w:rsid w:val="009F734F"/>
    <w:rsid w:val="00A11FAC"/>
    <w:rsid w:val="00A21166"/>
    <w:rsid w:val="00A246B6"/>
    <w:rsid w:val="00A27A06"/>
    <w:rsid w:val="00A304B3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C5820"/>
    <w:rsid w:val="00AC77AD"/>
    <w:rsid w:val="00AD1CD8"/>
    <w:rsid w:val="00AF2172"/>
    <w:rsid w:val="00B00E66"/>
    <w:rsid w:val="00B00FC3"/>
    <w:rsid w:val="00B258BB"/>
    <w:rsid w:val="00B43DB1"/>
    <w:rsid w:val="00B67B97"/>
    <w:rsid w:val="00B75E77"/>
    <w:rsid w:val="00B926B2"/>
    <w:rsid w:val="00B968C8"/>
    <w:rsid w:val="00BA3EC5"/>
    <w:rsid w:val="00BA51D9"/>
    <w:rsid w:val="00BA6344"/>
    <w:rsid w:val="00BB5DFC"/>
    <w:rsid w:val="00BD279D"/>
    <w:rsid w:val="00BD282F"/>
    <w:rsid w:val="00BD6BB8"/>
    <w:rsid w:val="00BD7B89"/>
    <w:rsid w:val="00BF395A"/>
    <w:rsid w:val="00C01E37"/>
    <w:rsid w:val="00C259BF"/>
    <w:rsid w:val="00C452B3"/>
    <w:rsid w:val="00C51E37"/>
    <w:rsid w:val="00C6540F"/>
    <w:rsid w:val="00C66BA2"/>
    <w:rsid w:val="00C76694"/>
    <w:rsid w:val="00C86D54"/>
    <w:rsid w:val="00C93D5F"/>
    <w:rsid w:val="00C95985"/>
    <w:rsid w:val="00C979AE"/>
    <w:rsid w:val="00CC5026"/>
    <w:rsid w:val="00CC68D0"/>
    <w:rsid w:val="00CE3B53"/>
    <w:rsid w:val="00D03F9A"/>
    <w:rsid w:val="00D06D51"/>
    <w:rsid w:val="00D24991"/>
    <w:rsid w:val="00D25980"/>
    <w:rsid w:val="00D27DD1"/>
    <w:rsid w:val="00D30E2E"/>
    <w:rsid w:val="00D50255"/>
    <w:rsid w:val="00D62158"/>
    <w:rsid w:val="00D64114"/>
    <w:rsid w:val="00D66520"/>
    <w:rsid w:val="00D84BF8"/>
    <w:rsid w:val="00DC4BFF"/>
    <w:rsid w:val="00DD11FD"/>
    <w:rsid w:val="00DE26B2"/>
    <w:rsid w:val="00DE34CF"/>
    <w:rsid w:val="00DF7933"/>
    <w:rsid w:val="00E13F3D"/>
    <w:rsid w:val="00E14D7D"/>
    <w:rsid w:val="00E34898"/>
    <w:rsid w:val="00E37029"/>
    <w:rsid w:val="00E615BE"/>
    <w:rsid w:val="00E87E94"/>
    <w:rsid w:val="00EB09B7"/>
    <w:rsid w:val="00EB7057"/>
    <w:rsid w:val="00EC55A5"/>
    <w:rsid w:val="00EE7D7C"/>
    <w:rsid w:val="00F0313E"/>
    <w:rsid w:val="00F124A3"/>
    <w:rsid w:val="00F25D98"/>
    <w:rsid w:val="00F300FB"/>
    <w:rsid w:val="00F35BDB"/>
    <w:rsid w:val="00F86140"/>
    <w:rsid w:val="00F90DF6"/>
    <w:rsid w:val="00FA7EE8"/>
    <w:rsid w:val="00FB6386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42BC7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69AA4-89A0-47D9-B993-E9560FF9E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1049</Words>
  <Characters>5981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7016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2021-02-24T13:30:00Z</dcterms:created>
  <dcterms:modified xsi:type="dcterms:W3CDTF">2021-02-24T13:30:00Z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