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F7ADC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C49BE">
        <w:fldChar w:fldCharType="begin"/>
      </w:r>
      <w:r w:rsidR="002C49BE">
        <w:instrText xml:space="preserve"> DOCPROPERTY  Tdoc#  \* MERGEFORMAT </w:instrText>
      </w:r>
      <w:r w:rsidR="002C49B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2C49BE">
        <w:rPr>
          <w:b/>
          <w:i/>
          <w:noProof/>
          <w:sz w:val="28"/>
        </w:rPr>
        <w:t>257</w:t>
      </w:r>
      <w:r w:rsidR="002C49BE">
        <w:rPr>
          <w:b/>
          <w:i/>
          <w:noProof/>
          <w:sz w:val="28"/>
        </w:rPr>
        <w:fldChar w:fldCharType="end"/>
      </w:r>
    </w:p>
    <w:p w14:paraId="5D6FC58C" w14:textId="307A0302" w:rsidR="001A09A3" w:rsidRDefault="002C49B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77916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878CE">
              <w:rPr>
                <w:b/>
                <w:noProof/>
                <w:sz w:val="28"/>
              </w:rPr>
              <w:t>7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8B5E6EB" w:rsidR="001E41F3" w:rsidRPr="00A1055C" w:rsidRDefault="002C49B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13ACD6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49BE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49D886F" w:rsidR="001E41F3" w:rsidRDefault="003278BE" w:rsidP="00715499">
            <w:pPr>
              <w:pStyle w:val="CRCoverPage"/>
              <w:spacing w:after="0"/>
            </w:pPr>
            <w:r>
              <w:t>Correction to NR5GC idle mode test case 6.3.1.9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71538B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49BE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60DCC7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r>
              <w:rPr>
                <w:rFonts w:cs="Arial"/>
                <w:color w:val="000000"/>
                <w:lang w:val="en-US"/>
              </w:rPr>
              <w:t>recieved</w:t>
            </w:r>
            <w:r w:rsidRPr="00D878CE">
              <w:rPr>
                <w:rFonts w:cs="Arial"/>
                <w:color w:val="000000"/>
                <w:lang w:val="en-US"/>
              </w:rPr>
              <w:t xml:space="preserve"> on cell 12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84B848D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cell ID at step 5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4848D4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6.3.1.9.NR5GC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0D2A5FD1" w14:textId="5C184217" w:rsidR="00D878CE" w:rsidRDefault="00D878CE" w:rsidP="00D878CE"/>
    <w:p w14:paraId="5191F7E3" w14:textId="77777777" w:rsidR="00D878CE" w:rsidRDefault="00D878CE" w:rsidP="00D878C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" w:name="_Toc37249095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rFonts w:cs="Arial"/>
          <w:b/>
          <w:color w:val="000000"/>
          <w:lang w:val="en-US" w:eastAsia="en-GB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cs="Arial"/>
          <w:b/>
          <w:color w:val="000000"/>
          <w:lang w:val="en-US" w:eastAsia="en-GB"/>
        </w:rPr>
        <w:t xml:space="preserve"> </w:t>
      </w:r>
      <w:bookmarkStart w:id="14" w:name="_Toc25383"/>
      <w:r>
        <w:rPr>
          <w:rFonts w:cs="Arial"/>
          <w:b/>
          <w:color w:val="000000"/>
          <w:lang w:eastAsia="en-GB"/>
        </w:rPr>
        <w:t>Correction to fl_TC_6_3_1_</w:t>
      </w:r>
      <w:r>
        <w:rPr>
          <w:rFonts w:cs="Arial"/>
          <w:b/>
          <w:color w:val="000000"/>
          <w:lang w:val="en-US" w:eastAsia="en-GB"/>
        </w:rPr>
        <w:t>9</w:t>
      </w:r>
      <w:r>
        <w:rPr>
          <w:rFonts w:cs="Arial"/>
          <w:b/>
          <w:color w:val="000000"/>
          <w:lang w:eastAsia="en-GB"/>
        </w:rPr>
        <w:t>_TestBody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D878CE" w14:paraId="365E6E7E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B1A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3E8" w14:textId="77777777" w:rsidR="00D878CE" w:rsidRDefault="00D878CE" w:rsidP="00A307F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fl_TC_6_3_1_9_TestBody</w:t>
            </w:r>
          </w:p>
        </w:tc>
      </w:tr>
      <w:tr w:rsidR="00D878CE" w14:paraId="068C6FF9" w14:textId="77777777" w:rsidTr="00A307FF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EFD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A3C" w14:textId="201BCC67" w:rsidR="00D878CE" w:rsidRDefault="00D878CE" w:rsidP="00A307FF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r>
              <w:rPr>
                <w:rFonts w:cs="Arial"/>
                <w:color w:val="000000"/>
                <w:lang w:val="en-US"/>
              </w:rPr>
              <w:t>receieved</w:t>
            </w:r>
            <w:r w:rsidRPr="00D878CE">
              <w:rPr>
                <w:rFonts w:cs="Arial"/>
                <w:color w:val="000000"/>
                <w:lang w:val="en-US"/>
              </w:rPr>
              <w:t xml:space="preserve"> on cell 12 </w:t>
            </w:r>
          </w:p>
        </w:tc>
      </w:tr>
      <w:tr w:rsidR="00D878CE" w14:paraId="71D789A0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492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8F6" w14:textId="5462170B" w:rsidR="00D878CE" w:rsidRDefault="00D878CE" w:rsidP="00A307F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Correct cell id at step 5</w:t>
            </w:r>
          </w:p>
        </w:tc>
      </w:tr>
      <w:tr w:rsidR="00D878CE" w14:paraId="029F450F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B2B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E21" w14:textId="77777777" w:rsidR="00D878CE" w:rsidRDefault="00D878CE" w:rsidP="00A307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D878CE" w14:paraId="06FB8DE3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55A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0A51" w14:textId="77777777" w:rsidR="00D878CE" w:rsidRDefault="00D878CE" w:rsidP="00A307F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B7EE360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4DE5D6A1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78CE" w14:paraId="4AB13DBB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8F7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7995637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3161E8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329F025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19293B24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5" siclog@</w:t>
            </w:r>
          </w:p>
          <w:p w14:paraId="5DCE99C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59EDA4D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SRB.receive(car_NR_SRB_NasPdu_IND(nr_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Cell13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, tsc_NR_RbId_SRB2, cr_NG_NAS_Ind(tsc_SHT_IntegrityProtected_Ciphered))) -&gt; value v_ReceivedAsp; // @sic R5s201387 Baseline Moving sic@</w:t>
            </w:r>
          </w:p>
          <w:p w14:paraId="0CD954C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896F2A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1E78A4C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0C9A0AA6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0C97425F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21D9F59A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78CE" w14:paraId="21F21868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C8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15122A9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4F804F8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9E38771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8CFE2E0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5" siclog@</w:t>
            </w:r>
          </w:p>
          <w:p w14:paraId="3A3F8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328FF90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SRB.receive(car_NR_SRB_NasPdu_IND(nr_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Cell12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, tsc_NR_RbId_SRB2, cr_NG_NAS_Ind(tsc_SHT_IntegrityProtected_Ciphered))) -&gt; value v_ReceivedAsp; // @sic R5s201387 Baseline Moving sic@</w:t>
            </w:r>
          </w:p>
          <w:p w14:paraId="5851279B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3C694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E3AD45F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5F9F03BA" w14:textId="77777777" w:rsidR="00D878CE" w:rsidRDefault="00D878CE" w:rsidP="00D878CE"/>
    <w:p w14:paraId="725EEE61" w14:textId="77777777" w:rsidR="00D878CE" w:rsidRDefault="00D878CE" w:rsidP="00D878CE"/>
    <w:p w14:paraId="29AC49A5" w14:textId="77777777" w:rsidR="00D878CE" w:rsidRPr="00D878CE" w:rsidRDefault="00D878CE" w:rsidP="00D878CE"/>
    <w:sectPr w:rsidR="00D878CE" w:rsidRPr="00D878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BAC8B" w14:textId="77777777" w:rsidR="008E264C" w:rsidRDefault="008E264C">
      <w:r>
        <w:separator/>
      </w:r>
    </w:p>
  </w:endnote>
  <w:endnote w:type="continuationSeparator" w:id="0">
    <w:p w14:paraId="5A1447AB" w14:textId="77777777" w:rsidR="008E264C" w:rsidRDefault="008E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2EF03" w14:textId="77777777" w:rsidR="008E264C" w:rsidRDefault="008E264C">
      <w:r>
        <w:separator/>
      </w:r>
    </w:p>
  </w:footnote>
  <w:footnote w:type="continuationSeparator" w:id="0">
    <w:p w14:paraId="7D1EFE5A" w14:textId="77777777" w:rsidR="008E264C" w:rsidRDefault="008E2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C49BE"/>
    <w:rsid w:val="002D362B"/>
    <w:rsid w:val="002D39A7"/>
    <w:rsid w:val="002E472E"/>
    <w:rsid w:val="002F6BAD"/>
    <w:rsid w:val="00305409"/>
    <w:rsid w:val="00317F09"/>
    <w:rsid w:val="003278BE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264C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090C-60EC-408E-BAFC-79F985FA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408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2020-12-08T10:56:00Z</dcterms:created>
  <dcterms:modified xsi:type="dcterms:W3CDTF">2021-02-12T15:17:00Z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