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011D">
        <w:fldChar w:fldCharType="begin"/>
      </w:r>
      <w:r w:rsidR="0084011D">
        <w:instrText xml:space="preserve"> DOCPROPERTY  TSG/WGRef  \* MERGEFORMAT </w:instrText>
      </w:r>
      <w:r w:rsidR="0084011D">
        <w:fldChar w:fldCharType="separate"/>
      </w:r>
      <w:r w:rsidR="003609EF">
        <w:rPr>
          <w:b/>
          <w:noProof/>
          <w:sz w:val="24"/>
        </w:rPr>
        <w:t>RAN5</w:t>
      </w:r>
      <w:r w:rsidR="008401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011D">
        <w:fldChar w:fldCharType="begin"/>
      </w:r>
      <w:r w:rsidR="0084011D">
        <w:instrText xml:space="preserve"> DOCPROPERTY  MtgSeq  \* MERGEFORMAT </w:instrText>
      </w:r>
      <w:r w:rsidR="0084011D">
        <w:fldChar w:fldCharType="separate"/>
      </w:r>
      <w:r w:rsidR="00EB09B7" w:rsidRPr="00EB09B7">
        <w:rPr>
          <w:b/>
          <w:noProof/>
          <w:sz w:val="24"/>
        </w:rPr>
        <w:t>106</w:t>
      </w:r>
      <w:r w:rsidR="0084011D">
        <w:rPr>
          <w:b/>
          <w:noProof/>
          <w:sz w:val="24"/>
        </w:rPr>
        <w:fldChar w:fldCharType="end"/>
      </w:r>
      <w:r w:rsidR="0084011D">
        <w:fldChar w:fldCharType="begin"/>
      </w:r>
      <w:r w:rsidR="0084011D">
        <w:instrText xml:space="preserve"> DOCPROPERTY  MtgTitle  \* MERGEFORMAT </w:instrText>
      </w:r>
      <w:r w:rsidR="0084011D">
        <w:fldChar w:fldCharType="separate"/>
      </w:r>
      <w:r w:rsidR="0084011D">
        <w:fldChar w:fldCharType="end"/>
      </w:r>
      <w:r>
        <w:rPr>
          <w:b/>
          <w:i/>
          <w:noProof/>
          <w:sz w:val="28"/>
        </w:rPr>
        <w:tab/>
      </w:r>
      <w:r w:rsidR="0084011D">
        <w:fldChar w:fldCharType="begin"/>
      </w:r>
      <w:r w:rsidR="0084011D">
        <w:instrText xml:space="preserve"> DOCPROPERTY  Tdoc#  \* MERGEFORMAT </w:instrText>
      </w:r>
      <w:r w:rsidR="0084011D">
        <w:fldChar w:fldCharType="separate"/>
      </w:r>
      <w:r w:rsidR="00E13F3D" w:rsidRPr="00E13F3D">
        <w:rPr>
          <w:b/>
          <w:i/>
          <w:noProof/>
          <w:sz w:val="28"/>
        </w:rPr>
        <w:t>R5-250031</w:t>
      </w:r>
      <w:r w:rsidR="0084011D">
        <w:rPr>
          <w:b/>
          <w:i/>
          <w:noProof/>
          <w:sz w:val="28"/>
        </w:rPr>
        <w:fldChar w:fldCharType="end"/>
      </w:r>
    </w:p>
    <w:p w14:paraId="7CB45193" w14:textId="77777777" w:rsidR="001E41F3" w:rsidRDefault="008401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01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01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01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0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01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TT ANA for test case 13.3.1.1_1 &amp; 13.3.1.2_1 for NB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01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B70223" w:rsidR="001E41F3" w:rsidRDefault="008401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01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01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01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01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2601D" w:rsidR="001E41F3" w:rsidRDefault="00840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 TT analysis to NB-IoT NTN </w:t>
            </w:r>
            <w:proofErr w:type="spellStart"/>
            <w:r>
              <w:rPr>
                <w:lang w:val="en-US" w:eastAsia="zh-CN"/>
              </w:rPr>
              <w:t>reselction</w:t>
            </w:r>
            <w:proofErr w:type="spellEnd"/>
            <w:r>
              <w:rPr>
                <w:lang w:val="en-US" w:eastAsia="zh-CN"/>
              </w:rPr>
              <w:t xml:space="preserve"> TCs under GSO/NGSO condition according to the WP.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B32B5" w:rsidR="001E41F3" w:rsidRDefault="00840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Remove the existing zip file “</w:t>
            </w:r>
            <w:r>
              <w:rPr>
                <w:rFonts w:eastAsia="??"/>
                <w:szCs w:val="32"/>
              </w:rPr>
              <w:t>13.3.1.1 TT</w:t>
            </w:r>
            <w:r>
              <w:rPr>
                <w:lang w:val="en-US" w:eastAsia="zh-CN"/>
              </w:rPr>
              <w:t>” from TR 36.903 and replace with the zip file “</w:t>
            </w:r>
            <w:r>
              <w:rPr>
                <w:rFonts w:eastAsia="??"/>
                <w:szCs w:val="32"/>
              </w:rPr>
              <w:t>13.3.1.1+13.3.1.1_1 TT v1</w:t>
            </w:r>
            <w:r>
              <w:rPr>
                <w:lang w:val="en-US"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23578" w:rsidR="001E41F3" w:rsidRDefault="00840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F8273" w:rsidR="001E41F3" w:rsidRDefault="0084011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analysis zip files are updated in TR 36.903.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ACCAE" w:rsidR="001E41F3" w:rsidRDefault="0084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6AE4C8" w:rsidR="001E41F3" w:rsidRDefault="0084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DE37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4011D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84011D">
              <w:rPr>
                <w:noProof/>
              </w:rPr>
              <w:t>5530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7C7FD" w:rsidR="001E41F3" w:rsidRDefault="0084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98CE1" w14:textId="77777777" w:rsidR="0084011D" w:rsidRDefault="0084011D" w:rsidP="0084011D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lastRenderedPageBreak/>
        <w:t>&lt;&lt; Start of changes 1&gt;&gt;</w:t>
      </w:r>
    </w:p>
    <w:p w14:paraId="5B0E6A94" w14:textId="77777777" w:rsidR="0084011D" w:rsidRDefault="0084011D" w:rsidP="0084011D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Add the following attached .zip files to TR 36.903:</w:t>
      </w:r>
    </w:p>
    <w:p w14:paraId="531B9D9C" w14:textId="77777777" w:rsidR="0084011D" w:rsidRDefault="0084011D" w:rsidP="0084011D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“13.3.1.1+13.3.1.1_1 TT v1”</w:t>
      </w:r>
    </w:p>
    <w:p w14:paraId="657A4E73" w14:textId="77777777" w:rsidR="0084011D" w:rsidRDefault="0084011D" w:rsidP="0084011D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“13.3.1.2+13.3.1.2_1 TT v1”</w:t>
      </w:r>
    </w:p>
    <w:p w14:paraId="20207762" w14:textId="77777777" w:rsidR="0084011D" w:rsidRDefault="0084011D" w:rsidP="0084011D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Please remove the existing .zip file:</w:t>
      </w:r>
    </w:p>
    <w:p w14:paraId="1890A9C5" w14:textId="77777777" w:rsidR="0084011D" w:rsidRDefault="0084011D" w:rsidP="0084011D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“13.3.1.1 TT”</w:t>
      </w:r>
    </w:p>
    <w:p w14:paraId="00CDA2C4" w14:textId="77777777" w:rsidR="0084011D" w:rsidRDefault="0084011D" w:rsidP="0084011D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“13.3.1.2 TT”</w:t>
      </w:r>
    </w:p>
    <w:p w14:paraId="6BE9F585" w14:textId="77777777" w:rsidR="0084011D" w:rsidRDefault="0084011D" w:rsidP="0084011D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&lt;&lt; End of changes 1&gt;&gt;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11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01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4011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288</Words>
  <Characters>2628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12</cp:revision>
  <cp:lastPrinted>1899-12-31T23:00:00Z</cp:lastPrinted>
  <dcterms:created xsi:type="dcterms:W3CDTF">2020-02-03T08:32:00Z</dcterms:created>
  <dcterms:modified xsi:type="dcterms:W3CDTF">2025-01-20T14:48:00Z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R5-250031</vt:lpwstr>
  </property>
  <property fmtid="{D5CDD505-2E9C-101B-9397-08002B2CF9AE}" pid="10" name="Spec#">
    <vt:lpwstr>36.903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new TT ANA for test case 13.3.1.1_1 &amp; 13.3.1.2_1 for NB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</Properties>
</file>