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05E96F2D"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9A0570">
              <w:rPr>
                <w:sz w:val="64"/>
              </w:rPr>
              <w:t>7</w:t>
            </w:r>
            <w:bookmarkEnd w:id="2"/>
            <w:r w:rsidRPr="00074501">
              <w:rPr>
                <w:sz w:val="64"/>
              </w:rPr>
              <w:t xml:space="preserve"> </w:t>
            </w:r>
            <w:r w:rsidRPr="00074501">
              <w:t>V</w:t>
            </w:r>
            <w:bookmarkStart w:id="3" w:name="specVersion"/>
            <w:r w:rsidRPr="00074501">
              <w:t>0.</w:t>
            </w:r>
            <w:r w:rsidR="006C533B">
              <w:t>1</w:t>
            </w:r>
            <w:r w:rsidRPr="00074501">
              <w:t>.</w:t>
            </w:r>
            <w:bookmarkEnd w:id="3"/>
            <w:r w:rsidR="006C533B">
              <w:t>0</w:t>
            </w:r>
            <w:r w:rsidRPr="00074501">
              <w:t xml:space="preserve"> </w:t>
            </w:r>
            <w:r w:rsidRPr="00074501">
              <w:rPr>
                <w:sz w:val="32"/>
              </w:rPr>
              <w:t>(</w:t>
            </w:r>
            <w:bookmarkStart w:id="4" w:name="issueDate"/>
            <w:r w:rsidRPr="00074501">
              <w:rPr>
                <w:sz w:val="32"/>
              </w:rPr>
              <w:t>202</w:t>
            </w:r>
            <w:r>
              <w:rPr>
                <w:sz w:val="32"/>
              </w:rPr>
              <w:t>4-1</w:t>
            </w:r>
            <w:bookmarkEnd w:id="4"/>
            <w:r w:rsidR="006C533B">
              <w:rPr>
                <w:sz w:val="32"/>
              </w:rPr>
              <w:t>2</w:t>
            </w:r>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9E3E20">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4BDEB847" w14:textId="77777777" w:rsidR="00CB6E99" w:rsidRDefault="00CB6E99" w:rsidP="00CB6E99">
            <w:pPr>
              <w:pStyle w:val="ZT"/>
              <w:framePr w:wrap="auto" w:hAnchor="text" w:yAlign="inline"/>
              <w:rPr>
                <w:lang w:eastAsia="en-GB"/>
              </w:rPr>
            </w:pPr>
            <w:r>
              <w:t>Part 7: Mission Critical Data (MCData) User Equipment (UE) Protocol conformance specification</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670CF4" w:rsidRPr="00AE6164" w14:paraId="0B3A7FFE" w14:textId="77777777" w:rsidTr="009E3E20">
        <w:trPr>
          <w:cantSplit/>
        </w:trPr>
        <w:tc>
          <w:tcPr>
            <w:tcW w:w="10423" w:type="dxa"/>
            <w:gridSpan w:val="2"/>
            <w:tcBorders>
              <w:top w:val="single" w:sz="12" w:space="0" w:color="auto"/>
            </w:tcBorders>
            <w:shd w:val="clear" w:color="auto" w:fill="auto"/>
          </w:tcPr>
          <w:p w14:paraId="05619269" w14:textId="25E544A9" w:rsidR="00670CF4" w:rsidRPr="00AE6164" w:rsidRDefault="00670CF4" w:rsidP="00670CF4">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5.55pt" o:ole="">
                  <v:imagedata r:id="rId9" o:title=""/>
                </v:shape>
                <o:OLEObject Type="Embed" ProgID="Word.Picture.8" ShapeID="_x0000_i1025" DrawAspect="Content" ObjectID="_1794684567"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7.9pt;height:75.2pt" o:ole="">
                  <v:imagedata r:id="rId11" o:title=""/>
                </v:shape>
                <o:OLEObject Type="Embed" ProgID="Word.Picture.8" ShapeID="_x0000_i1026" DrawAspect="Content" ObjectID="_1794684568"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15BCFA7"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r w:rsidR="008214DB" w:rsidRPr="00711107">
              <w:rPr>
                <w:noProof/>
                <w:sz w:val="18"/>
              </w:rPr>
              <w:t>4</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738C968B" w14:textId="1F317BE4" w:rsidR="00CF5E3C" w:rsidRDefault="004D3578">
      <w:pPr>
        <w:pStyle w:val="TOC1"/>
        <w:rPr>
          <w:rFonts w:asciiTheme="minorHAnsi" w:eastAsiaTheme="minorEastAsia" w:hAnsiTheme="minorHAnsi" w:cstheme="minorBidi"/>
          <w:noProof/>
          <w:kern w:val="2"/>
          <w:szCs w:val="22"/>
          <w:lang w:val="en-SE" w:eastAsia="en-SE"/>
          <w14:ligatures w14:val="standardContextual"/>
        </w:rPr>
      </w:pPr>
      <w:r w:rsidRPr="004D3578">
        <w:fldChar w:fldCharType="begin"/>
      </w:r>
      <w:r w:rsidRPr="004D3578">
        <w:instrText xml:space="preserve"> TOC \o "1-9" </w:instrText>
      </w:r>
      <w:r w:rsidRPr="004D3578">
        <w:fldChar w:fldCharType="separate"/>
      </w:r>
      <w:r w:rsidR="00CF5E3C">
        <w:rPr>
          <w:noProof/>
        </w:rPr>
        <w:t>Foreword</w:t>
      </w:r>
      <w:r w:rsidR="00CF5E3C">
        <w:rPr>
          <w:noProof/>
        </w:rPr>
        <w:tab/>
      </w:r>
      <w:r w:rsidR="00CF5E3C">
        <w:rPr>
          <w:noProof/>
        </w:rPr>
        <w:fldChar w:fldCharType="begin"/>
      </w:r>
      <w:r w:rsidR="00CF5E3C">
        <w:rPr>
          <w:noProof/>
        </w:rPr>
        <w:instrText xml:space="preserve"> PAGEREF _Toc181109048 \h </w:instrText>
      </w:r>
      <w:r w:rsidR="00CF5E3C">
        <w:rPr>
          <w:noProof/>
        </w:rPr>
      </w:r>
      <w:r w:rsidR="00CF5E3C">
        <w:rPr>
          <w:noProof/>
        </w:rPr>
        <w:fldChar w:fldCharType="separate"/>
      </w:r>
      <w:r w:rsidR="00CF5E3C">
        <w:rPr>
          <w:noProof/>
        </w:rPr>
        <w:t>6</w:t>
      </w:r>
      <w:r w:rsidR="00CF5E3C">
        <w:rPr>
          <w:noProof/>
        </w:rPr>
        <w:fldChar w:fldCharType="end"/>
      </w:r>
    </w:p>
    <w:p w14:paraId="7378394B" w14:textId="508BA1DC"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1</w:t>
      </w:r>
      <w:r>
        <w:rPr>
          <w:rFonts w:asciiTheme="minorHAnsi" w:eastAsiaTheme="minorEastAsia"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_Toc181109049 \h </w:instrText>
      </w:r>
      <w:r>
        <w:rPr>
          <w:noProof/>
        </w:rPr>
      </w:r>
      <w:r>
        <w:rPr>
          <w:noProof/>
        </w:rPr>
        <w:fldChar w:fldCharType="separate"/>
      </w:r>
      <w:r>
        <w:rPr>
          <w:noProof/>
        </w:rPr>
        <w:t>8</w:t>
      </w:r>
      <w:r>
        <w:rPr>
          <w:noProof/>
        </w:rPr>
        <w:fldChar w:fldCharType="end"/>
      </w:r>
    </w:p>
    <w:p w14:paraId="663AFA8A" w14:textId="55106D9A"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2</w:t>
      </w:r>
      <w:r>
        <w:rPr>
          <w:rFonts w:asciiTheme="minorHAnsi" w:eastAsiaTheme="minorEastAsia"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_Toc181109050 \h </w:instrText>
      </w:r>
      <w:r>
        <w:rPr>
          <w:noProof/>
        </w:rPr>
      </w:r>
      <w:r>
        <w:rPr>
          <w:noProof/>
        </w:rPr>
        <w:fldChar w:fldCharType="separate"/>
      </w:r>
      <w:r>
        <w:rPr>
          <w:noProof/>
        </w:rPr>
        <w:t>8</w:t>
      </w:r>
      <w:r>
        <w:rPr>
          <w:noProof/>
        </w:rPr>
        <w:fldChar w:fldCharType="end"/>
      </w:r>
    </w:p>
    <w:p w14:paraId="7FAA698E" w14:textId="6E38CDDA"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3</w:t>
      </w:r>
      <w:r>
        <w:rPr>
          <w:rFonts w:asciiTheme="minorHAnsi" w:eastAsiaTheme="minorEastAsia"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_Toc181109051 \h </w:instrText>
      </w:r>
      <w:r>
        <w:rPr>
          <w:noProof/>
        </w:rPr>
      </w:r>
      <w:r>
        <w:rPr>
          <w:noProof/>
        </w:rPr>
        <w:fldChar w:fldCharType="separate"/>
      </w:r>
      <w:r>
        <w:rPr>
          <w:noProof/>
        </w:rPr>
        <w:t>10</w:t>
      </w:r>
      <w:r>
        <w:rPr>
          <w:noProof/>
        </w:rPr>
        <w:fldChar w:fldCharType="end"/>
      </w:r>
    </w:p>
    <w:p w14:paraId="47A05C3B" w14:textId="5A0559D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3.1</w:t>
      </w:r>
      <w:r>
        <w:rPr>
          <w:rFonts w:asciiTheme="minorHAnsi" w:eastAsiaTheme="minorEastAsia"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_Toc181109052 \h </w:instrText>
      </w:r>
      <w:r>
        <w:rPr>
          <w:noProof/>
        </w:rPr>
      </w:r>
      <w:r>
        <w:rPr>
          <w:noProof/>
        </w:rPr>
        <w:fldChar w:fldCharType="separate"/>
      </w:r>
      <w:r>
        <w:rPr>
          <w:noProof/>
        </w:rPr>
        <w:t>10</w:t>
      </w:r>
      <w:r>
        <w:rPr>
          <w:noProof/>
        </w:rPr>
        <w:fldChar w:fldCharType="end"/>
      </w:r>
    </w:p>
    <w:p w14:paraId="6DFF0FC8" w14:textId="213A4DD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3.2</w:t>
      </w:r>
      <w:r>
        <w:rPr>
          <w:rFonts w:asciiTheme="minorHAnsi" w:eastAsiaTheme="minorEastAsia"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_Toc181109053 \h </w:instrText>
      </w:r>
      <w:r>
        <w:rPr>
          <w:noProof/>
        </w:rPr>
      </w:r>
      <w:r>
        <w:rPr>
          <w:noProof/>
        </w:rPr>
        <w:fldChar w:fldCharType="separate"/>
      </w:r>
      <w:r>
        <w:rPr>
          <w:noProof/>
        </w:rPr>
        <w:t>11</w:t>
      </w:r>
      <w:r>
        <w:rPr>
          <w:noProof/>
        </w:rPr>
        <w:fldChar w:fldCharType="end"/>
      </w:r>
    </w:p>
    <w:p w14:paraId="6D0D6F61" w14:textId="618C57EA"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3.3</w:t>
      </w:r>
      <w:r>
        <w:rPr>
          <w:rFonts w:asciiTheme="minorHAnsi" w:eastAsiaTheme="minorEastAsia"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_Toc181109054 \h </w:instrText>
      </w:r>
      <w:r>
        <w:rPr>
          <w:noProof/>
        </w:rPr>
      </w:r>
      <w:r>
        <w:rPr>
          <w:noProof/>
        </w:rPr>
        <w:fldChar w:fldCharType="separate"/>
      </w:r>
      <w:r>
        <w:rPr>
          <w:noProof/>
        </w:rPr>
        <w:t>11</w:t>
      </w:r>
      <w:r>
        <w:rPr>
          <w:noProof/>
        </w:rPr>
        <w:fldChar w:fldCharType="end"/>
      </w:r>
    </w:p>
    <w:p w14:paraId="3776C2AB" w14:textId="16C28A13"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4</w:t>
      </w:r>
      <w:r>
        <w:rPr>
          <w:rFonts w:asciiTheme="minorHAnsi" w:eastAsiaTheme="minorEastAsia" w:hAnsiTheme="minorHAnsi" w:cstheme="minorBidi"/>
          <w:noProof/>
          <w:kern w:val="2"/>
          <w:szCs w:val="22"/>
          <w:lang w:val="en-SE" w:eastAsia="en-SE"/>
          <w14:ligatures w14:val="standardContextual"/>
        </w:rPr>
        <w:tab/>
      </w:r>
      <w:r>
        <w:rPr>
          <w:noProof/>
        </w:rPr>
        <w:t>General</w:t>
      </w:r>
      <w:r>
        <w:rPr>
          <w:noProof/>
        </w:rPr>
        <w:tab/>
      </w:r>
      <w:r>
        <w:rPr>
          <w:noProof/>
        </w:rPr>
        <w:fldChar w:fldCharType="begin"/>
      </w:r>
      <w:r>
        <w:rPr>
          <w:noProof/>
        </w:rPr>
        <w:instrText xml:space="preserve"> PAGEREF _Toc181109055 \h </w:instrText>
      </w:r>
      <w:r>
        <w:rPr>
          <w:noProof/>
        </w:rPr>
      </w:r>
      <w:r>
        <w:rPr>
          <w:noProof/>
        </w:rPr>
        <w:fldChar w:fldCharType="separate"/>
      </w:r>
      <w:r>
        <w:rPr>
          <w:noProof/>
        </w:rPr>
        <w:t>12</w:t>
      </w:r>
      <w:r>
        <w:rPr>
          <w:noProof/>
        </w:rPr>
        <w:fldChar w:fldCharType="end"/>
      </w:r>
    </w:p>
    <w:p w14:paraId="6216D949" w14:textId="26C1A31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4.1</w:t>
      </w:r>
      <w:r>
        <w:rPr>
          <w:rFonts w:asciiTheme="minorHAnsi" w:eastAsiaTheme="minorEastAsia" w:hAnsiTheme="minorHAnsi" w:cstheme="minorBidi"/>
          <w:noProof/>
          <w:kern w:val="2"/>
          <w:sz w:val="22"/>
          <w:szCs w:val="22"/>
          <w:lang w:val="en-SE" w:eastAsia="en-SE"/>
          <w14:ligatures w14:val="standardContextual"/>
        </w:rPr>
        <w:tab/>
      </w:r>
      <w:r>
        <w:rPr>
          <w:noProof/>
        </w:rPr>
        <w:t>Test methodology</w:t>
      </w:r>
      <w:r>
        <w:rPr>
          <w:noProof/>
        </w:rPr>
        <w:tab/>
      </w:r>
      <w:r>
        <w:rPr>
          <w:noProof/>
        </w:rPr>
        <w:fldChar w:fldCharType="begin"/>
      </w:r>
      <w:r>
        <w:rPr>
          <w:noProof/>
        </w:rPr>
        <w:instrText xml:space="preserve"> PAGEREF _Toc181109056 \h </w:instrText>
      </w:r>
      <w:r>
        <w:rPr>
          <w:noProof/>
        </w:rPr>
      </w:r>
      <w:r>
        <w:rPr>
          <w:noProof/>
        </w:rPr>
        <w:fldChar w:fldCharType="separate"/>
      </w:r>
      <w:r>
        <w:rPr>
          <w:noProof/>
        </w:rPr>
        <w:t>12</w:t>
      </w:r>
      <w:r>
        <w:rPr>
          <w:noProof/>
        </w:rPr>
        <w:fldChar w:fldCharType="end"/>
      </w:r>
    </w:p>
    <w:p w14:paraId="219AA415" w14:textId="00E2570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4.1.1</w:t>
      </w:r>
      <w:r>
        <w:rPr>
          <w:rFonts w:asciiTheme="minorHAnsi" w:eastAsiaTheme="minorEastAsia" w:hAnsiTheme="minorHAnsi" w:cstheme="minorBidi"/>
          <w:noProof/>
          <w:kern w:val="2"/>
          <w:sz w:val="22"/>
          <w:szCs w:val="22"/>
          <w:lang w:val="en-SE" w:eastAsia="en-SE"/>
          <w14:ligatures w14:val="standardContextual"/>
        </w:rPr>
        <w:tab/>
      </w:r>
      <w:r>
        <w:rPr>
          <w:noProof/>
        </w:rPr>
        <w:t>Testing of optional functions and procedures</w:t>
      </w:r>
      <w:r>
        <w:rPr>
          <w:noProof/>
        </w:rPr>
        <w:tab/>
      </w:r>
      <w:r>
        <w:rPr>
          <w:noProof/>
        </w:rPr>
        <w:fldChar w:fldCharType="begin"/>
      </w:r>
      <w:r>
        <w:rPr>
          <w:noProof/>
        </w:rPr>
        <w:instrText xml:space="preserve"> PAGEREF _Toc181109057 \h </w:instrText>
      </w:r>
      <w:r>
        <w:rPr>
          <w:noProof/>
        </w:rPr>
      </w:r>
      <w:r>
        <w:rPr>
          <w:noProof/>
        </w:rPr>
        <w:fldChar w:fldCharType="separate"/>
      </w:r>
      <w:r>
        <w:rPr>
          <w:noProof/>
        </w:rPr>
        <w:t>12</w:t>
      </w:r>
      <w:r>
        <w:rPr>
          <w:noProof/>
        </w:rPr>
        <w:fldChar w:fldCharType="end"/>
      </w:r>
    </w:p>
    <w:p w14:paraId="449575F2" w14:textId="118719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4.1.2</w:t>
      </w:r>
      <w:r>
        <w:rPr>
          <w:rFonts w:asciiTheme="minorHAnsi" w:eastAsiaTheme="minorEastAsia" w:hAnsiTheme="minorHAnsi" w:cstheme="minorBidi"/>
          <w:noProof/>
          <w:kern w:val="2"/>
          <w:sz w:val="22"/>
          <w:szCs w:val="22"/>
          <w:lang w:val="en-SE" w:eastAsia="en-SE"/>
          <w14:ligatures w14:val="standardContextual"/>
        </w:rPr>
        <w:tab/>
      </w:r>
      <w:r>
        <w:rPr>
          <w:noProof/>
        </w:rPr>
        <w:t>Test interfaces and facilities</w:t>
      </w:r>
      <w:r>
        <w:rPr>
          <w:noProof/>
        </w:rPr>
        <w:tab/>
      </w:r>
      <w:r>
        <w:rPr>
          <w:noProof/>
        </w:rPr>
        <w:fldChar w:fldCharType="begin"/>
      </w:r>
      <w:r>
        <w:rPr>
          <w:noProof/>
        </w:rPr>
        <w:instrText xml:space="preserve"> PAGEREF _Toc181109058 \h </w:instrText>
      </w:r>
      <w:r>
        <w:rPr>
          <w:noProof/>
        </w:rPr>
      </w:r>
      <w:r>
        <w:rPr>
          <w:noProof/>
        </w:rPr>
        <w:fldChar w:fldCharType="separate"/>
      </w:r>
      <w:r>
        <w:rPr>
          <w:noProof/>
        </w:rPr>
        <w:t>12</w:t>
      </w:r>
      <w:r>
        <w:rPr>
          <w:noProof/>
        </w:rPr>
        <w:fldChar w:fldCharType="end"/>
      </w:r>
    </w:p>
    <w:p w14:paraId="34DAA739" w14:textId="58AB9342"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4.2</w:t>
      </w:r>
      <w:r>
        <w:rPr>
          <w:rFonts w:asciiTheme="minorHAnsi" w:eastAsiaTheme="minorEastAsia" w:hAnsiTheme="minorHAnsi" w:cstheme="minorBidi"/>
          <w:noProof/>
          <w:kern w:val="2"/>
          <w:sz w:val="22"/>
          <w:szCs w:val="22"/>
          <w:lang w:val="en-SE" w:eastAsia="en-SE"/>
          <w14:ligatures w14:val="standardContextual"/>
        </w:rPr>
        <w:tab/>
      </w:r>
      <w:r>
        <w:rPr>
          <w:noProof/>
        </w:rPr>
        <w:t>Implicit testing</w:t>
      </w:r>
      <w:r>
        <w:rPr>
          <w:noProof/>
        </w:rPr>
        <w:tab/>
      </w:r>
      <w:r>
        <w:rPr>
          <w:noProof/>
        </w:rPr>
        <w:fldChar w:fldCharType="begin"/>
      </w:r>
      <w:r>
        <w:rPr>
          <w:noProof/>
        </w:rPr>
        <w:instrText xml:space="preserve"> PAGEREF _Toc181109059 \h </w:instrText>
      </w:r>
      <w:r>
        <w:rPr>
          <w:noProof/>
        </w:rPr>
      </w:r>
      <w:r>
        <w:rPr>
          <w:noProof/>
        </w:rPr>
        <w:fldChar w:fldCharType="separate"/>
      </w:r>
      <w:r>
        <w:rPr>
          <w:noProof/>
        </w:rPr>
        <w:t>12</w:t>
      </w:r>
      <w:r>
        <w:rPr>
          <w:noProof/>
        </w:rPr>
        <w:fldChar w:fldCharType="end"/>
      </w:r>
    </w:p>
    <w:p w14:paraId="434DF52C" w14:textId="5E305806"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4.3</w:t>
      </w:r>
      <w:r>
        <w:rPr>
          <w:rFonts w:asciiTheme="minorHAnsi" w:eastAsiaTheme="minorEastAsia" w:hAnsiTheme="minorHAnsi" w:cstheme="minorBidi"/>
          <w:noProof/>
          <w:kern w:val="2"/>
          <w:sz w:val="22"/>
          <w:szCs w:val="22"/>
          <w:lang w:val="en-SE" w:eastAsia="en-SE"/>
          <w14:ligatures w14:val="standardContextual"/>
        </w:rPr>
        <w:tab/>
      </w:r>
      <w:r>
        <w:rPr>
          <w:noProof/>
        </w:rPr>
        <w:t>Repetition of tests</w:t>
      </w:r>
      <w:r>
        <w:rPr>
          <w:noProof/>
        </w:rPr>
        <w:tab/>
      </w:r>
      <w:r>
        <w:rPr>
          <w:noProof/>
        </w:rPr>
        <w:fldChar w:fldCharType="begin"/>
      </w:r>
      <w:r>
        <w:rPr>
          <w:noProof/>
        </w:rPr>
        <w:instrText xml:space="preserve"> PAGEREF _Toc181109060 \h </w:instrText>
      </w:r>
      <w:r>
        <w:rPr>
          <w:noProof/>
        </w:rPr>
      </w:r>
      <w:r>
        <w:rPr>
          <w:noProof/>
        </w:rPr>
        <w:fldChar w:fldCharType="separate"/>
      </w:r>
      <w:r>
        <w:rPr>
          <w:noProof/>
        </w:rPr>
        <w:t>12</w:t>
      </w:r>
      <w:r>
        <w:rPr>
          <w:noProof/>
        </w:rPr>
        <w:fldChar w:fldCharType="end"/>
      </w:r>
    </w:p>
    <w:p w14:paraId="20C36D0E" w14:textId="1889C328"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4.4</w:t>
      </w:r>
      <w:r>
        <w:rPr>
          <w:rFonts w:asciiTheme="minorHAnsi" w:eastAsiaTheme="minorEastAsia" w:hAnsiTheme="minorHAnsi" w:cstheme="minorBidi"/>
          <w:noProof/>
          <w:kern w:val="2"/>
          <w:sz w:val="22"/>
          <w:szCs w:val="22"/>
          <w:lang w:val="en-SE" w:eastAsia="en-SE"/>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_Toc181109061 \h </w:instrText>
      </w:r>
      <w:r>
        <w:rPr>
          <w:noProof/>
        </w:rPr>
      </w:r>
      <w:r>
        <w:rPr>
          <w:noProof/>
        </w:rPr>
        <w:fldChar w:fldCharType="separate"/>
      </w:r>
      <w:r>
        <w:rPr>
          <w:noProof/>
        </w:rPr>
        <w:t>12</w:t>
      </w:r>
      <w:r>
        <w:rPr>
          <w:noProof/>
        </w:rPr>
        <w:fldChar w:fldCharType="end"/>
      </w:r>
    </w:p>
    <w:p w14:paraId="043B8449" w14:textId="0E497A1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4.5</w:t>
      </w:r>
      <w:r>
        <w:rPr>
          <w:rFonts w:asciiTheme="minorHAnsi" w:eastAsiaTheme="minorEastAsia" w:hAnsiTheme="minorHAnsi" w:cstheme="minorBidi"/>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_Toc181109062 \h </w:instrText>
      </w:r>
      <w:r>
        <w:rPr>
          <w:noProof/>
        </w:rPr>
      </w:r>
      <w:r>
        <w:rPr>
          <w:noProof/>
        </w:rPr>
        <w:fldChar w:fldCharType="separate"/>
      </w:r>
      <w:r>
        <w:rPr>
          <w:noProof/>
        </w:rPr>
        <w:t>13</w:t>
      </w:r>
      <w:r>
        <w:rPr>
          <w:noProof/>
        </w:rPr>
        <w:fldChar w:fldCharType="end"/>
      </w:r>
    </w:p>
    <w:p w14:paraId="7A4EA1F5" w14:textId="1712B98E"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4.6</w:t>
      </w:r>
      <w:r>
        <w:rPr>
          <w:rFonts w:asciiTheme="minorHAnsi" w:eastAsiaTheme="minorEastAsia" w:hAnsiTheme="minorHAnsi" w:cstheme="minorBidi"/>
          <w:noProof/>
          <w:kern w:val="2"/>
          <w:sz w:val="22"/>
          <w:szCs w:val="22"/>
          <w:lang w:val="en-SE" w:eastAsia="en-SE"/>
          <w14:ligatures w14:val="standardContextual"/>
        </w:rPr>
        <w:tab/>
      </w:r>
      <w:r>
        <w:rPr>
          <w:noProof/>
        </w:rPr>
        <w:t>Generic setup procedures</w:t>
      </w:r>
      <w:r>
        <w:rPr>
          <w:noProof/>
        </w:rPr>
        <w:tab/>
      </w:r>
      <w:r>
        <w:rPr>
          <w:noProof/>
        </w:rPr>
        <w:fldChar w:fldCharType="begin"/>
      </w:r>
      <w:r>
        <w:rPr>
          <w:noProof/>
        </w:rPr>
        <w:instrText xml:space="preserve"> PAGEREF _Toc181109063 \h </w:instrText>
      </w:r>
      <w:r>
        <w:rPr>
          <w:noProof/>
        </w:rPr>
      </w:r>
      <w:r>
        <w:rPr>
          <w:noProof/>
        </w:rPr>
        <w:fldChar w:fldCharType="separate"/>
      </w:r>
      <w:r>
        <w:rPr>
          <w:noProof/>
        </w:rPr>
        <w:t>13</w:t>
      </w:r>
      <w:r>
        <w:rPr>
          <w:noProof/>
        </w:rPr>
        <w:fldChar w:fldCharType="end"/>
      </w:r>
    </w:p>
    <w:p w14:paraId="35A8321C" w14:textId="7373C7F7"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5</w:t>
      </w:r>
      <w:r>
        <w:rPr>
          <w:rFonts w:asciiTheme="minorHAnsi" w:eastAsiaTheme="minorEastAsia" w:hAnsiTheme="minorHAnsi" w:cstheme="minorBidi"/>
          <w:noProof/>
          <w:kern w:val="2"/>
          <w:szCs w:val="22"/>
          <w:lang w:val="en-SE" w:eastAsia="en-SE"/>
          <w14:ligatures w14:val="standardContextual"/>
        </w:rPr>
        <w:tab/>
      </w:r>
      <w:r>
        <w:rPr>
          <w:noProof/>
        </w:rPr>
        <w:t>MCData Client Configuration</w:t>
      </w:r>
      <w:r>
        <w:rPr>
          <w:noProof/>
        </w:rPr>
        <w:tab/>
      </w:r>
      <w:r>
        <w:rPr>
          <w:noProof/>
        </w:rPr>
        <w:fldChar w:fldCharType="begin"/>
      </w:r>
      <w:r>
        <w:rPr>
          <w:noProof/>
        </w:rPr>
        <w:instrText xml:space="preserve"> PAGEREF _Toc181109064 \h </w:instrText>
      </w:r>
      <w:r>
        <w:rPr>
          <w:noProof/>
        </w:rPr>
      </w:r>
      <w:r>
        <w:rPr>
          <w:noProof/>
        </w:rPr>
        <w:fldChar w:fldCharType="separate"/>
      </w:r>
      <w:r>
        <w:rPr>
          <w:noProof/>
        </w:rPr>
        <w:t>13</w:t>
      </w:r>
      <w:r>
        <w:rPr>
          <w:noProof/>
        </w:rPr>
        <w:fldChar w:fldCharType="end"/>
      </w:r>
    </w:p>
    <w:p w14:paraId="10972AA0" w14:textId="4B778EE6"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5.1</w:t>
      </w:r>
      <w:r>
        <w:rPr>
          <w:rFonts w:asciiTheme="minorHAnsi" w:eastAsiaTheme="minorEastAsia" w:hAnsiTheme="minorHAnsi" w:cstheme="minorBidi"/>
          <w:noProof/>
          <w:kern w:val="2"/>
          <w:sz w:val="22"/>
          <w:szCs w:val="22"/>
          <w:lang w:val="en-SE" w:eastAsia="en-SE"/>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_Toc181109065 \h </w:instrText>
      </w:r>
      <w:r>
        <w:rPr>
          <w:noProof/>
        </w:rPr>
      </w:r>
      <w:r>
        <w:rPr>
          <w:noProof/>
        </w:rPr>
        <w:fldChar w:fldCharType="separate"/>
      </w:r>
      <w:r>
        <w:rPr>
          <w:noProof/>
        </w:rPr>
        <w:t>13</w:t>
      </w:r>
      <w:r>
        <w:rPr>
          <w:noProof/>
        </w:rPr>
        <w:fldChar w:fldCharType="end"/>
      </w:r>
    </w:p>
    <w:p w14:paraId="124AF66C" w14:textId="0C69F2F4"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5.2</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_Toc181109066 \h </w:instrText>
      </w:r>
      <w:r>
        <w:rPr>
          <w:noProof/>
        </w:rPr>
      </w:r>
      <w:r>
        <w:rPr>
          <w:noProof/>
        </w:rPr>
        <w:fldChar w:fldCharType="separate"/>
      </w:r>
      <w:r>
        <w:rPr>
          <w:noProof/>
        </w:rPr>
        <w:t>28</w:t>
      </w:r>
      <w:r>
        <w:rPr>
          <w:noProof/>
        </w:rPr>
        <w:fldChar w:fldCharType="end"/>
      </w:r>
    </w:p>
    <w:p w14:paraId="60DC4CD9" w14:textId="32ED0450"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5.3</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Affiliation / Remote change / De-affiliation / Home MCData system</w:t>
      </w:r>
      <w:r>
        <w:rPr>
          <w:noProof/>
        </w:rPr>
        <w:tab/>
      </w:r>
      <w:r>
        <w:rPr>
          <w:noProof/>
        </w:rPr>
        <w:fldChar w:fldCharType="begin"/>
      </w:r>
      <w:r>
        <w:rPr>
          <w:noProof/>
        </w:rPr>
        <w:instrText xml:space="preserve"> PAGEREF _Toc181109067 \h </w:instrText>
      </w:r>
      <w:r>
        <w:rPr>
          <w:noProof/>
        </w:rPr>
      </w:r>
      <w:r>
        <w:rPr>
          <w:noProof/>
        </w:rPr>
        <w:fldChar w:fldCharType="separate"/>
      </w:r>
      <w:r>
        <w:rPr>
          <w:noProof/>
        </w:rPr>
        <w:t>30</w:t>
      </w:r>
      <w:r>
        <w:rPr>
          <w:noProof/>
        </w:rPr>
        <w:fldChar w:fldCharType="end"/>
      </w:r>
    </w:p>
    <w:p w14:paraId="7E7D02D6" w14:textId="30DAC590"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5.4</w:t>
      </w:r>
      <w:r>
        <w:rPr>
          <w:rFonts w:asciiTheme="minorHAnsi" w:eastAsiaTheme="minorEastAsia" w:hAnsiTheme="minorHAnsi" w:cstheme="minorBidi"/>
          <w:noProof/>
          <w:kern w:val="2"/>
          <w:sz w:val="22"/>
          <w:szCs w:val="22"/>
          <w:lang w:val="en-SE" w:eastAsia="en-SE"/>
          <w14:ligatures w14:val="standardContextual"/>
        </w:rPr>
        <w:tab/>
      </w:r>
      <w:r>
        <w:rPr>
          <w:noProof/>
        </w:rPr>
        <w:t>Configuration / Determination of MCData Service Settings / Current Active MCData Settings / De-subscribe</w:t>
      </w:r>
      <w:r>
        <w:rPr>
          <w:noProof/>
        </w:rPr>
        <w:tab/>
      </w:r>
      <w:r>
        <w:rPr>
          <w:noProof/>
        </w:rPr>
        <w:fldChar w:fldCharType="begin"/>
      </w:r>
      <w:r>
        <w:rPr>
          <w:noProof/>
        </w:rPr>
        <w:instrText xml:space="preserve"> PAGEREF _Toc181109068 \h </w:instrText>
      </w:r>
      <w:r>
        <w:rPr>
          <w:noProof/>
        </w:rPr>
      </w:r>
      <w:r>
        <w:rPr>
          <w:noProof/>
        </w:rPr>
        <w:fldChar w:fldCharType="separate"/>
      </w:r>
      <w:r>
        <w:rPr>
          <w:noProof/>
        </w:rPr>
        <w:t>34</w:t>
      </w:r>
      <w:r>
        <w:rPr>
          <w:noProof/>
        </w:rPr>
        <w:fldChar w:fldCharType="end"/>
      </w:r>
    </w:p>
    <w:p w14:paraId="1CE2BC10" w14:textId="4A1E4017"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5.5</w:t>
      </w:r>
      <w:r>
        <w:rPr>
          <w:rFonts w:asciiTheme="minorHAnsi" w:eastAsiaTheme="minorEastAsia" w:hAnsiTheme="minorHAnsi" w:cstheme="minorBidi"/>
          <w:noProof/>
          <w:kern w:val="2"/>
          <w:sz w:val="22"/>
          <w:szCs w:val="22"/>
          <w:lang w:val="en-SE" w:eastAsia="en-SE"/>
          <w14:ligatures w14:val="standardContextual"/>
        </w:rPr>
        <w:tab/>
      </w:r>
      <w:r>
        <w:rPr>
          <w:noProof/>
        </w:rPr>
        <w:t>Configuration / Pre-established Session Establishment / Pre-established Session Release</w:t>
      </w:r>
      <w:r>
        <w:rPr>
          <w:noProof/>
        </w:rPr>
        <w:tab/>
      </w:r>
      <w:r>
        <w:rPr>
          <w:noProof/>
        </w:rPr>
        <w:fldChar w:fldCharType="begin"/>
      </w:r>
      <w:r>
        <w:rPr>
          <w:noProof/>
        </w:rPr>
        <w:instrText xml:space="preserve"> PAGEREF _Toc181109069 \h </w:instrText>
      </w:r>
      <w:r>
        <w:rPr>
          <w:noProof/>
        </w:rPr>
      </w:r>
      <w:r>
        <w:rPr>
          <w:noProof/>
        </w:rPr>
        <w:fldChar w:fldCharType="separate"/>
      </w:r>
      <w:r>
        <w:rPr>
          <w:noProof/>
        </w:rPr>
        <w:t>36</w:t>
      </w:r>
      <w:r>
        <w:rPr>
          <w:noProof/>
        </w:rPr>
        <w:fldChar w:fldCharType="end"/>
      </w:r>
    </w:p>
    <w:p w14:paraId="41557014" w14:textId="29B0B3F5"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5.7</w:t>
      </w:r>
      <w:r>
        <w:rPr>
          <w:rFonts w:asciiTheme="minorHAnsi" w:eastAsiaTheme="minorEastAsia" w:hAnsiTheme="minorHAnsi" w:cstheme="minorBidi"/>
          <w:noProof/>
          <w:kern w:val="2"/>
          <w:sz w:val="22"/>
          <w:szCs w:val="22"/>
          <w:lang w:val="en-SE" w:eastAsia="en-SE"/>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r>
      <w:r>
        <w:rPr>
          <w:noProof/>
        </w:rPr>
        <w:instrText xml:space="preserve"> PAGEREF _Toc181109070 \h </w:instrText>
      </w:r>
      <w:r>
        <w:rPr>
          <w:noProof/>
        </w:rPr>
      </w:r>
      <w:r>
        <w:rPr>
          <w:noProof/>
        </w:rPr>
        <w:fldChar w:fldCharType="separate"/>
      </w:r>
      <w:r>
        <w:rPr>
          <w:noProof/>
        </w:rPr>
        <w:t>44</w:t>
      </w:r>
      <w:r>
        <w:rPr>
          <w:noProof/>
        </w:rPr>
        <w:fldChar w:fldCharType="end"/>
      </w:r>
    </w:p>
    <w:p w14:paraId="05B986F0" w14:textId="7E97998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5.8</w:t>
      </w:r>
      <w:r>
        <w:rPr>
          <w:rFonts w:asciiTheme="minorHAnsi" w:eastAsiaTheme="minorEastAsia" w:hAnsiTheme="minorHAnsi" w:cstheme="minorBidi"/>
          <w:noProof/>
          <w:kern w:val="2"/>
          <w:sz w:val="22"/>
          <w:szCs w:val="22"/>
          <w:lang w:val="en-SE" w:eastAsia="en-SE"/>
          <w14:ligatures w14:val="standardContextual"/>
        </w:rPr>
        <w:tab/>
      </w:r>
      <w:r>
        <w:rPr>
          <w:noProof/>
        </w:rPr>
        <w:t>Configuration / Rules based affiliation status change</w:t>
      </w:r>
      <w:r>
        <w:rPr>
          <w:noProof/>
        </w:rPr>
        <w:tab/>
      </w:r>
      <w:r>
        <w:rPr>
          <w:noProof/>
        </w:rPr>
        <w:fldChar w:fldCharType="begin"/>
      </w:r>
      <w:r>
        <w:rPr>
          <w:noProof/>
        </w:rPr>
        <w:instrText xml:space="preserve"> PAGEREF _Toc181109071 \h </w:instrText>
      </w:r>
      <w:r>
        <w:rPr>
          <w:noProof/>
        </w:rPr>
      </w:r>
      <w:r>
        <w:rPr>
          <w:noProof/>
        </w:rPr>
        <w:fldChar w:fldCharType="separate"/>
      </w:r>
      <w:r>
        <w:rPr>
          <w:noProof/>
        </w:rPr>
        <w:t>47</w:t>
      </w:r>
      <w:r>
        <w:rPr>
          <w:noProof/>
        </w:rPr>
        <w:fldChar w:fldCharType="end"/>
      </w:r>
    </w:p>
    <w:p w14:paraId="397A463B" w14:textId="6D35F00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5.9</w:t>
      </w:r>
      <w:r>
        <w:rPr>
          <w:rFonts w:asciiTheme="minorHAnsi" w:eastAsiaTheme="minorEastAsia" w:hAnsiTheme="minorHAnsi" w:cstheme="minorBidi"/>
          <w:noProof/>
          <w:kern w:val="2"/>
          <w:sz w:val="22"/>
          <w:szCs w:val="22"/>
          <w:lang w:val="en-SE" w:eastAsia="en-SE"/>
          <w14:ligatures w14:val="standardContextual"/>
        </w:rPr>
        <w:tab/>
      </w:r>
      <w:r>
        <w:rPr>
          <w:noProof/>
        </w:rPr>
        <w:t>Configuration / Functional Alias / Location based functional alias status change</w:t>
      </w:r>
      <w:r>
        <w:rPr>
          <w:noProof/>
        </w:rPr>
        <w:tab/>
      </w:r>
      <w:r>
        <w:rPr>
          <w:noProof/>
        </w:rPr>
        <w:fldChar w:fldCharType="begin"/>
      </w:r>
      <w:r>
        <w:rPr>
          <w:noProof/>
        </w:rPr>
        <w:instrText xml:space="preserve"> PAGEREF _Toc181109072 \h </w:instrText>
      </w:r>
      <w:r>
        <w:rPr>
          <w:noProof/>
        </w:rPr>
      </w:r>
      <w:r>
        <w:rPr>
          <w:noProof/>
        </w:rPr>
        <w:fldChar w:fldCharType="separate"/>
      </w:r>
      <w:r>
        <w:rPr>
          <w:noProof/>
        </w:rPr>
        <w:t>51</w:t>
      </w:r>
      <w:r>
        <w:rPr>
          <w:noProof/>
        </w:rPr>
        <w:fldChar w:fldCharType="end"/>
      </w:r>
    </w:p>
    <w:p w14:paraId="22E5233F" w14:textId="601F7AB0"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6</w:t>
      </w:r>
      <w:r>
        <w:rPr>
          <w:rFonts w:asciiTheme="minorHAnsi" w:eastAsiaTheme="minorEastAsia" w:hAnsiTheme="minorHAnsi" w:cstheme="minorBidi"/>
          <w:noProof/>
          <w:kern w:val="2"/>
          <w:szCs w:val="22"/>
          <w:lang w:val="en-SE" w:eastAsia="en-SE"/>
          <w14:ligatures w14:val="standardContextual"/>
        </w:rPr>
        <w:tab/>
      </w:r>
      <w:r>
        <w:rPr>
          <w:noProof/>
        </w:rPr>
        <w:t>On-Network Test Scenarios</w:t>
      </w:r>
      <w:r>
        <w:rPr>
          <w:noProof/>
        </w:rPr>
        <w:tab/>
      </w:r>
      <w:r>
        <w:rPr>
          <w:noProof/>
        </w:rPr>
        <w:fldChar w:fldCharType="begin"/>
      </w:r>
      <w:r>
        <w:rPr>
          <w:noProof/>
        </w:rPr>
        <w:instrText xml:space="preserve"> PAGEREF _Toc181109073 \h </w:instrText>
      </w:r>
      <w:r>
        <w:rPr>
          <w:noProof/>
        </w:rPr>
      </w:r>
      <w:r>
        <w:rPr>
          <w:noProof/>
        </w:rPr>
        <w:fldChar w:fldCharType="separate"/>
      </w:r>
      <w:r>
        <w:rPr>
          <w:noProof/>
        </w:rPr>
        <w:t>54</w:t>
      </w:r>
      <w:r>
        <w:rPr>
          <w:noProof/>
        </w:rPr>
        <w:fldChar w:fldCharType="end"/>
      </w:r>
    </w:p>
    <w:p w14:paraId="4B85EB3F" w14:textId="47094767"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6.1</w:t>
      </w:r>
      <w:r>
        <w:rPr>
          <w:rFonts w:asciiTheme="minorHAnsi" w:eastAsiaTheme="minorEastAsia" w:hAnsiTheme="minorHAnsi" w:cstheme="minorBidi"/>
          <w:noProof/>
          <w:kern w:val="2"/>
          <w:sz w:val="22"/>
          <w:szCs w:val="22"/>
          <w:lang w:val="en-SE" w:eastAsia="en-SE"/>
          <w14:ligatures w14:val="standardContextual"/>
        </w:rPr>
        <w:tab/>
      </w:r>
      <w:r>
        <w:rPr>
          <w:noProof/>
        </w:rPr>
        <w:t>Short Data Service</w:t>
      </w:r>
      <w:r>
        <w:rPr>
          <w:noProof/>
        </w:rPr>
        <w:tab/>
      </w:r>
      <w:r>
        <w:rPr>
          <w:noProof/>
        </w:rPr>
        <w:fldChar w:fldCharType="begin"/>
      </w:r>
      <w:r>
        <w:rPr>
          <w:noProof/>
        </w:rPr>
        <w:instrText xml:space="preserve"> PAGEREF _Toc181109074 \h </w:instrText>
      </w:r>
      <w:r>
        <w:rPr>
          <w:noProof/>
        </w:rPr>
      </w:r>
      <w:r>
        <w:rPr>
          <w:noProof/>
        </w:rPr>
        <w:fldChar w:fldCharType="separate"/>
      </w:r>
      <w:r>
        <w:rPr>
          <w:noProof/>
        </w:rPr>
        <w:t>54</w:t>
      </w:r>
      <w:r>
        <w:rPr>
          <w:noProof/>
        </w:rPr>
        <w:fldChar w:fldCharType="end"/>
      </w:r>
    </w:p>
    <w:p w14:paraId="6B9EB50A" w14:textId="1124630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Client Originated (CO)</w:t>
      </w:r>
      <w:r>
        <w:rPr>
          <w:noProof/>
        </w:rPr>
        <w:tab/>
      </w:r>
      <w:r>
        <w:rPr>
          <w:noProof/>
        </w:rPr>
        <w:fldChar w:fldCharType="begin"/>
      </w:r>
      <w:r>
        <w:rPr>
          <w:noProof/>
        </w:rPr>
        <w:instrText xml:space="preserve"> PAGEREF _Toc181109075 \h </w:instrText>
      </w:r>
      <w:r>
        <w:rPr>
          <w:noProof/>
        </w:rPr>
      </w:r>
      <w:r>
        <w:rPr>
          <w:noProof/>
        </w:rPr>
        <w:fldChar w:fldCharType="separate"/>
      </w:r>
      <w:r>
        <w:rPr>
          <w:noProof/>
        </w:rPr>
        <w:t>54</w:t>
      </w:r>
      <w:r>
        <w:rPr>
          <w:noProof/>
        </w:rPr>
        <w:fldChar w:fldCharType="end"/>
      </w:r>
    </w:p>
    <w:p w14:paraId="429422B7" w14:textId="63CA19B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Client Terminated (CT)</w:t>
      </w:r>
      <w:r>
        <w:rPr>
          <w:noProof/>
        </w:rPr>
        <w:tab/>
      </w:r>
      <w:r>
        <w:rPr>
          <w:noProof/>
        </w:rPr>
        <w:fldChar w:fldCharType="begin"/>
      </w:r>
      <w:r>
        <w:rPr>
          <w:noProof/>
        </w:rPr>
        <w:instrText xml:space="preserve"> PAGEREF _Toc181109076 \h </w:instrText>
      </w:r>
      <w:r>
        <w:rPr>
          <w:noProof/>
        </w:rPr>
      </w:r>
      <w:r>
        <w:rPr>
          <w:noProof/>
        </w:rPr>
        <w:fldChar w:fldCharType="separate"/>
      </w:r>
      <w:r>
        <w:rPr>
          <w:noProof/>
        </w:rPr>
        <w:t>62</w:t>
      </w:r>
      <w:r>
        <w:rPr>
          <w:noProof/>
        </w:rPr>
        <w:fldChar w:fldCharType="end"/>
      </w:r>
    </w:p>
    <w:p w14:paraId="4804977A" w14:textId="3AB7A8E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6.1.3</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Group Standalone SDS / Client Originated (CO)</w:t>
      </w:r>
      <w:r>
        <w:rPr>
          <w:noProof/>
        </w:rPr>
        <w:tab/>
      </w:r>
      <w:r>
        <w:rPr>
          <w:noProof/>
        </w:rPr>
        <w:fldChar w:fldCharType="begin"/>
      </w:r>
      <w:r>
        <w:rPr>
          <w:noProof/>
        </w:rPr>
        <w:instrText xml:space="preserve"> PAGEREF _Toc181109077 \h </w:instrText>
      </w:r>
      <w:r>
        <w:rPr>
          <w:noProof/>
        </w:rPr>
      </w:r>
      <w:r>
        <w:rPr>
          <w:noProof/>
        </w:rPr>
        <w:fldChar w:fldCharType="separate"/>
      </w:r>
      <w:r>
        <w:rPr>
          <w:noProof/>
        </w:rPr>
        <w:t>74</w:t>
      </w:r>
      <w:r>
        <w:rPr>
          <w:noProof/>
        </w:rPr>
        <w:fldChar w:fldCharType="end"/>
      </w:r>
    </w:p>
    <w:p w14:paraId="73340AB8" w14:textId="14530AA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6.1.4</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Group Standalone SDS / Client Terminated (CT)</w:t>
      </w:r>
      <w:r>
        <w:rPr>
          <w:noProof/>
        </w:rPr>
        <w:tab/>
      </w:r>
      <w:r>
        <w:rPr>
          <w:noProof/>
        </w:rPr>
        <w:fldChar w:fldCharType="begin"/>
      </w:r>
      <w:r>
        <w:rPr>
          <w:noProof/>
        </w:rPr>
        <w:instrText xml:space="preserve"> PAGEREF _Toc181109078 \h </w:instrText>
      </w:r>
      <w:r>
        <w:rPr>
          <w:noProof/>
        </w:rPr>
      </w:r>
      <w:r>
        <w:rPr>
          <w:noProof/>
        </w:rPr>
        <w:fldChar w:fldCharType="separate"/>
      </w:r>
      <w:r>
        <w:rPr>
          <w:noProof/>
        </w:rPr>
        <w:t>79</w:t>
      </w:r>
      <w:r>
        <w:rPr>
          <w:noProof/>
        </w:rPr>
        <w:fldChar w:fldCharType="end"/>
      </w:r>
    </w:p>
    <w:p w14:paraId="2E8C2829" w14:textId="24BF003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6.1.5</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Client Originated (CO)</w:t>
      </w:r>
      <w:r>
        <w:rPr>
          <w:noProof/>
        </w:rPr>
        <w:tab/>
      </w:r>
      <w:r>
        <w:rPr>
          <w:noProof/>
        </w:rPr>
        <w:fldChar w:fldCharType="begin"/>
      </w:r>
      <w:r>
        <w:rPr>
          <w:noProof/>
        </w:rPr>
        <w:instrText xml:space="preserve"> PAGEREF _Toc181109079 \h </w:instrText>
      </w:r>
      <w:r>
        <w:rPr>
          <w:noProof/>
        </w:rPr>
      </w:r>
      <w:r>
        <w:rPr>
          <w:noProof/>
        </w:rPr>
        <w:fldChar w:fldCharType="separate"/>
      </w:r>
      <w:r>
        <w:rPr>
          <w:noProof/>
        </w:rPr>
        <w:t>84</w:t>
      </w:r>
      <w:r>
        <w:rPr>
          <w:noProof/>
        </w:rPr>
        <w:fldChar w:fldCharType="end"/>
      </w:r>
    </w:p>
    <w:p w14:paraId="51ED7559" w14:textId="6D8BAC3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6.1.6</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Client Terminated (CT)</w:t>
      </w:r>
      <w:r>
        <w:rPr>
          <w:noProof/>
        </w:rPr>
        <w:tab/>
      </w:r>
      <w:r>
        <w:rPr>
          <w:noProof/>
        </w:rPr>
        <w:fldChar w:fldCharType="begin"/>
      </w:r>
      <w:r>
        <w:rPr>
          <w:noProof/>
        </w:rPr>
        <w:instrText xml:space="preserve"> PAGEREF _Toc181109080 \h </w:instrText>
      </w:r>
      <w:r>
        <w:rPr>
          <w:noProof/>
        </w:rPr>
      </w:r>
      <w:r>
        <w:rPr>
          <w:noProof/>
        </w:rPr>
        <w:fldChar w:fldCharType="separate"/>
      </w:r>
      <w:r>
        <w:rPr>
          <w:noProof/>
        </w:rPr>
        <w:t>93</w:t>
      </w:r>
      <w:r>
        <w:rPr>
          <w:noProof/>
        </w:rPr>
        <w:fldChar w:fldCharType="end"/>
      </w:r>
    </w:p>
    <w:p w14:paraId="1DBBC9FA" w14:textId="3610D2C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6.1.7</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Client Originated (CO)</w:t>
      </w:r>
      <w:r>
        <w:rPr>
          <w:noProof/>
        </w:rPr>
        <w:tab/>
      </w:r>
      <w:r>
        <w:rPr>
          <w:noProof/>
        </w:rPr>
        <w:fldChar w:fldCharType="begin"/>
      </w:r>
      <w:r>
        <w:rPr>
          <w:noProof/>
        </w:rPr>
        <w:instrText xml:space="preserve"> PAGEREF _Toc181109081 \h </w:instrText>
      </w:r>
      <w:r>
        <w:rPr>
          <w:noProof/>
        </w:rPr>
      </w:r>
      <w:r>
        <w:rPr>
          <w:noProof/>
        </w:rPr>
        <w:fldChar w:fldCharType="separate"/>
      </w:r>
      <w:r>
        <w:rPr>
          <w:noProof/>
        </w:rPr>
        <w:t>102</w:t>
      </w:r>
      <w:r>
        <w:rPr>
          <w:noProof/>
        </w:rPr>
        <w:fldChar w:fldCharType="end"/>
      </w:r>
    </w:p>
    <w:p w14:paraId="48402BD9" w14:textId="4A11169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6.1.8</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Client Terminated (CT)</w:t>
      </w:r>
      <w:r>
        <w:rPr>
          <w:noProof/>
        </w:rPr>
        <w:tab/>
      </w:r>
      <w:r>
        <w:rPr>
          <w:noProof/>
        </w:rPr>
        <w:fldChar w:fldCharType="begin"/>
      </w:r>
      <w:r>
        <w:rPr>
          <w:noProof/>
        </w:rPr>
        <w:instrText xml:space="preserve"> PAGEREF _Toc181109082 \h </w:instrText>
      </w:r>
      <w:r>
        <w:rPr>
          <w:noProof/>
        </w:rPr>
      </w:r>
      <w:r>
        <w:rPr>
          <w:noProof/>
        </w:rPr>
        <w:fldChar w:fldCharType="separate"/>
      </w:r>
      <w:r>
        <w:rPr>
          <w:noProof/>
        </w:rPr>
        <w:t>111</w:t>
      </w:r>
      <w:r>
        <w:rPr>
          <w:noProof/>
        </w:rPr>
        <w:fldChar w:fldCharType="end"/>
      </w:r>
    </w:p>
    <w:p w14:paraId="60DF0E3B" w14:textId="18C1A15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6.1.9</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Client Originated (CO)</w:t>
      </w:r>
      <w:r>
        <w:rPr>
          <w:noProof/>
        </w:rPr>
        <w:tab/>
      </w:r>
      <w:r>
        <w:rPr>
          <w:noProof/>
        </w:rPr>
        <w:fldChar w:fldCharType="begin"/>
      </w:r>
      <w:r>
        <w:rPr>
          <w:noProof/>
        </w:rPr>
        <w:instrText xml:space="preserve"> PAGEREF _Toc181109083 \h </w:instrText>
      </w:r>
      <w:r>
        <w:rPr>
          <w:noProof/>
        </w:rPr>
      </w:r>
      <w:r>
        <w:rPr>
          <w:noProof/>
        </w:rPr>
        <w:fldChar w:fldCharType="separate"/>
      </w:r>
      <w:r>
        <w:rPr>
          <w:noProof/>
        </w:rPr>
        <w:t>121</w:t>
      </w:r>
      <w:r>
        <w:rPr>
          <w:noProof/>
        </w:rPr>
        <w:fldChar w:fldCharType="end"/>
      </w:r>
    </w:p>
    <w:p w14:paraId="6831C493" w14:textId="3F8F0C3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6.1.10</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Client Terminated (CT)</w:t>
      </w:r>
      <w:r>
        <w:rPr>
          <w:noProof/>
        </w:rPr>
        <w:tab/>
      </w:r>
      <w:r>
        <w:rPr>
          <w:noProof/>
        </w:rPr>
        <w:fldChar w:fldCharType="begin"/>
      </w:r>
      <w:r>
        <w:rPr>
          <w:noProof/>
        </w:rPr>
        <w:instrText xml:space="preserve"> PAGEREF _Toc181109084 \h </w:instrText>
      </w:r>
      <w:r>
        <w:rPr>
          <w:noProof/>
        </w:rPr>
      </w:r>
      <w:r>
        <w:rPr>
          <w:noProof/>
        </w:rPr>
        <w:fldChar w:fldCharType="separate"/>
      </w:r>
      <w:r>
        <w:rPr>
          <w:noProof/>
        </w:rPr>
        <w:t>131</w:t>
      </w:r>
      <w:r>
        <w:rPr>
          <w:noProof/>
        </w:rPr>
        <w:fldChar w:fldCharType="end"/>
      </w:r>
    </w:p>
    <w:p w14:paraId="584F1EC2" w14:textId="0900CD1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Client Originated (CO)</w:t>
      </w:r>
      <w:r>
        <w:rPr>
          <w:noProof/>
        </w:rPr>
        <w:tab/>
      </w:r>
      <w:r>
        <w:rPr>
          <w:noProof/>
        </w:rPr>
        <w:fldChar w:fldCharType="begin"/>
      </w:r>
      <w:r>
        <w:rPr>
          <w:noProof/>
        </w:rPr>
        <w:instrText xml:space="preserve"> PAGEREF _Toc181109085 \h </w:instrText>
      </w:r>
      <w:r>
        <w:rPr>
          <w:noProof/>
        </w:rPr>
      </w:r>
      <w:r>
        <w:rPr>
          <w:noProof/>
        </w:rPr>
        <w:fldChar w:fldCharType="separate"/>
      </w:r>
      <w:r>
        <w:rPr>
          <w:noProof/>
        </w:rPr>
        <w:t>141</w:t>
      </w:r>
      <w:r>
        <w:rPr>
          <w:noProof/>
        </w:rPr>
        <w:fldChar w:fldCharType="end"/>
      </w:r>
    </w:p>
    <w:p w14:paraId="6E5BCCC5" w14:textId="68FCD4F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Client Terminated (CT)</w:t>
      </w:r>
      <w:r>
        <w:rPr>
          <w:noProof/>
        </w:rPr>
        <w:tab/>
      </w:r>
      <w:r>
        <w:rPr>
          <w:noProof/>
        </w:rPr>
        <w:fldChar w:fldCharType="begin"/>
      </w:r>
      <w:r>
        <w:rPr>
          <w:noProof/>
        </w:rPr>
        <w:instrText xml:space="preserve"> PAGEREF _Toc181109086 \h </w:instrText>
      </w:r>
      <w:r>
        <w:rPr>
          <w:noProof/>
        </w:rPr>
      </w:r>
      <w:r>
        <w:rPr>
          <w:noProof/>
        </w:rPr>
        <w:fldChar w:fldCharType="separate"/>
      </w:r>
      <w:r>
        <w:rPr>
          <w:noProof/>
        </w:rPr>
        <w:t>153</w:t>
      </w:r>
      <w:r>
        <w:rPr>
          <w:noProof/>
        </w:rPr>
        <w:fldChar w:fldCharType="end"/>
      </w:r>
    </w:p>
    <w:p w14:paraId="52CB88AB" w14:textId="45570D7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6.1.13</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Pre-established session / Client Originated (CO)</w:t>
      </w:r>
      <w:r>
        <w:rPr>
          <w:noProof/>
        </w:rPr>
        <w:tab/>
      </w:r>
      <w:r>
        <w:rPr>
          <w:noProof/>
        </w:rPr>
        <w:fldChar w:fldCharType="begin"/>
      </w:r>
      <w:r>
        <w:rPr>
          <w:noProof/>
        </w:rPr>
        <w:instrText xml:space="preserve"> PAGEREF _Toc181109087 \h </w:instrText>
      </w:r>
      <w:r>
        <w:rPr>
          <w:noProof/>
        </w:rPr>
      </w:r>
      <w:r>
        <w:rPr>
          <w:noProof/>
        </w:rPr>
        <w:fldChar w:fldCharType="separate"/>
      </w:r>
      <w:r>
        <w:rPr>
          <w:noProof/>
        </w:rPr>
        <w:t>163</w:t>
      </w:r>
      <w:r>
        <w:rPr>
          <w:noProof/>
        </w:rPr>
        <w:fldChar w:fldCharType="end"/>
      </w:r>
    </w:p>
    <w:p w14:paraId="6546DF8F" w14:textId="6708EED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6.1.14</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Pre-established session / Client Terminated (CT)</w:t>
      </w:r>
      <w:r>
        <w:rPr>
          <w:noProof/>
        </w:rPr>
        <w:tab/>
      </w:r>
      <w:r>
        <w:rPr>
          <w:noProof/>
        </w:rPr>
        <w:fldChar w:fldCharType="begin"/>
      </w:r>
      <w:r>
        <w:rPr>
          <w:noProof/>
        </w:rPr>
        <w:instrText xml:space="preserve"> PAGEREF _Toc181109088 \h </w:instrText>
      </w:r>
      <w:r>
        <w:rPr>
          <w:noProof/>
        </w:rPr>
      </w:r>
      <w:r>
        <w:rPr>
          <w:noProof/>
        </w:rPr>
        <w:fldChar w:fldCharType="separate"/>
      </w:r>
      <w:r>
        <w:rPr>
          <w:noProof/>
        </w:rPr>
        <w:t>173</w:t>
      </w:r>
      <w:r>
        <w:rPr>
          <w:noProof/>
        </w:rPr>
        <w:fldChar w:fldCharType="end"/>
      </w:r>
    </w:p>
    <w:p w14:paraId="6AFB702D" w14:textId="5C7A585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6.1.15</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Pre-established session / Client Originated (CO)</w:t>
      </w:r>
      <w:r>
        <w:rPr>
          <w:noProof/>
        </w:rPr>
        <w:tab/>
      </w:r>
      <w:r>
        <w:rPr>
          <w:noProof/>
        </w:rPr>
        <w:fldChar w:fldCharType="begin"/>
      </w:r>
      <w:r>
        <w:rPr>
          <w:noProof/>
        </w:rPr>
        <w:instrText xml:space="preserve"> PAGEREF _Toc181109089 \h </w:instrText>
      </w:r>
      <w:r>
        <w:rPr>
          <w:noProof/>
        </w:rPr>
      </w:r>
      <w:r>
        <w:rPr>
          <w:noProof/>
        </w:rPr>
        <w:fldChar w:fldCharType="separate"/>
      </w:r>
      <w:r>
        <w:rPr>
          <w:noProof/>
        </w:rPr>
        <w:t>182</w:t>
      </w:r>
      <w:r>
        <w:rPr>
          <w:noProof/>
        </w:rPr>
        <w:fldChar w:fldCharType="end"/>
      </w:r>
    </w:p>
    <w:p w14:paraId="4B0B5885" w14:textId="601013E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sidRPr="00234FB1">
        <w:rPr>
          <w:noProof/>
          <w:color w:val="000000" w:themeColor="text1"/>
        </w:rPr>
        <w:t>6.1.16</w:t>
      </w:r>
      <w:r>
        <w:rPr>
          <w:rFonts w:asciiTheme="minorHAnsi" w:eastAsiaTheme="minorEastAsia" w:hAnsiTheme="minorHAnsi" w:cstheme="minorBidi"/>
          <w:noProof/>
          <w:kern w:val="2"/>
          <w:sz w:val="22"/>
          <w:szCs w:val="22"/>
          <w:lang w:val="en-SE" w:eastAsia="en-SE"/>
          <w14:ligatures w14:val="standardContextual"/>
        </w:rPr>
        <w:tab/>
      </w:r>
      <w:r w:rsidRPr="00234FB1">
        <w:rPr>
          <w:noProof/>
          <w:color w:val="000000" w:themeColor="text1"/>
        </w:rPr>
        <w:t>On-network / Short Data Service (SDS) / SDS Session / One-to-one SDS Session / Pre-established session / Client Terminated (CT)</w:t>
      </w:r>
      <w:r>
        <w:rPr>
          <w:noProof/>
        </w:rPr>
        <w:tab/>
      </w:r>
      <w:r>
        <w:rPr>
          <w:noProof/>
        </w:rPr>
        <w:fldChar w:fldCharType="begin"/>
      </w:r>
      <w:r>
        <w:rPr>
          <w:noProof/>
        </w:rPr>
        <w:instrText xml:space="preserve"> PAGEREF _Toc181109090 \h </w:instrText>
      </w:r>
      <w:r>
        <w:rPr>
          <w:noProof/>
        </w:rPr>
      </w:r>
      <w:r>
        <w:rPr>
          <w:noProof/>
        </w:rPr>
        <w:fldChar w:fldCharType="separate"/>
      </w:r>
      <w:r>
        <w:rPr>
          <w:noProof/>
        </w:rPr>
        <w:t>191</w:t>
      </w:r>
      <w:r>
        <w:rPr>
          <w:noProof/>
        </w:rPr>
        <w:fldChar w:fldCharType="end"/>
      </w:r>
    </w:p>
    <w:p w14:paraId="0D4FCEFF" w14:textId="2E773B4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6.1.17</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Pre-established session / Client Originated (CO)</w:t>
      </w:r>
      <w:r>
        <w:rPr>
          <w:noProof/>
        </w:rPr>
        <w:tab/>
      </w:r>
      <w:r>
        <w:rPr>
          <w:noProof/>
        </w:rPr>
        <w:fldChar w:fldCharType="begin"/>
      </w:r>
      <w:r>
        <w:rPr>
          <w:noProof/>
        </w:rPr>
        <w:instrText xml:space="preserve"> PAGEREF _Toc181109091 \h </w:instrText>
      </w:r>
      <w:r>
        <w:rPr>
          <w:noProof/>
        </w:rPr>
      </w:r>
      <w:r>
        <w:rPr>
          <w:noProof/>
        </w:rPr>
        <w:fldChar w:fldCharType="separate"/>
      </w:r>
      <w:r>
        <w:rPr>
          <w:noProof/>
        </w:rPr>
        <w:t>199</w:t>
      </w:r>
      <w:r>
        <w:rPr>
          <w:noProof/>
        </w:rPr>
        <w:fldChar w:fldCharType="end"/>
      </w:r>
    </w:p>
    <w:p w14:paraId="49C4B699" w14:textId="530512A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6.1.18</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Pre-established session / Client Terminated (CT)</w:t>
      </w:r>
      <w:r>
        <w:rPr>
          <w:noProof/>
        </w:rPr>
        <w:tab/>
      </w:r>
      <w:r>
        <w:rPr>
          <w:noProof/>
        </w:rPr>
        <w:fldChar w:fldCharType="begin"/>
      </w:r>
      <w:r>
        <w:rPr>
          <w:noProof/>
        </w:rPr>
        <w:instrText xml:space="preserve"> PAGEREF _Toc181109092 \h </w:instrText>
      </w:r>
      <w:r>
        <w:rPr>
          <w:noProof/>
        </w:rPr>
      </w:r>
      <w:r>
        <w:rPr>
          <w:noProof/>
        </w:rPr>
        <w:fldChar w:fldCharType="separate"/>
      </w:r>
      <w:r>
        <w:rPr>
          <w:noProof/>
        </w:rPr>
        <w:t>209</w:t>
      </w:r>
      <w:r>
        <w:rPr>
          <w:noProof/>
        </w:rPr>
        <w:fldChar w:fldCharType="end"/>
      </w:r>
    </w:p>
    <w:p w14:paraId="1A9DDAA2" w14:textId="727F2E8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6.1.19</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Pre-established session / Client Originated (CO)</w:t>
      </w:r>
      <w:r>
        <w:rPr>
          <w:noProof/>
        </w:rPr>
        <w:tab/>
      </w:r>
      <w:r>
        <w:rPr>
          <w:noProof/>
        </w:rPr>
        <w:fldChar w:fldCharType="begin"/>
      </w:r>
      <w:r>
        <w:rPr>
          <w:noProof/>
        </w:rPr>
        <w:instrText xml:space="preserve"> PAGEREF _Toc181109093 \h </w:instrText>
      </w:r>
      <w:r>
        <w:rPr>
          <w:noProof/>
        </w:rPr>
      </w:r>
      <w:r>
        <w:rPr>
          <w:noProof/>
        </w:rPr>
        <w:fldChar w:fldCharType="separate"/>
      </w:r>
      <w:r>
        <w:rPr>
          <w:noProof/>
        </w:rPr>
        <w:t>218</w:t>
      </w:r>
      <w:r>
        <w:rPr>
          <w:noProof/>
        </w:rPr>
        <w:fldChar w:fldCharType="end"/>
      </w:r>
    </w:p>
    <w:p w14:paraId="34D94488" w14:textId="1A7C533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sidRPr="00234FB1">
        <w:rPr>
          <w:noProof/>
          <w:color w:val="000000" w:themeColor="text1"/>
        </w:rPr>
        <w:t>6.1.20</w:t>
      </w:r>
      <w:r>
        <w:rPr>
          <w:rFonts w:asciiTheme="minorHAnsi" w:eastAsiaTheme="minorEastAsia" w:hAnsiTheme="minorHAnsi" w:cstheme="minorBidi"/>
          <w:noProof/>
          <w:kern w:val="2"/>
          <w:sz w:val="22"/>
          <w:szCs w:val="22"/>
          <w:lang w:val="en-SE" w:eastAsia="en-SE"/>
          <w14:ligatures w14:val="standardContextual"/>
        </w:rPr>
        <w:tab/>
      </w:r>
      <w:r w:rsidRPr="00234FB1">
        <w:rPr>
          <w:noProof/>
          <w:color w:val="000000" w:themeColor="text1"/>
        </w:rPr>
        <w:t>On-network / Short Data Service (SDS) / SDS Session / Group SDS Session / Pre-established session / Client Terminated (CT)</w:t>
      </w:r>
      <w:r>
        <w:rPr>
          <w:noProof/>
        </w:rPr>
        <w:tab/>
      </w:r>
      <w:r>
        <w:rPr>
          <w:noProof/>
        </w:rPr>
        <w:fldChar w:fldCharType="begin"/>
      </w:r>
      <w:r>
        <w:rPr>
          <w:noProof/>
        </w:rPr>
        <w:instrText xml:space="preserve"> PAGEREF _Toc181109094 \h </w:instrText>
      </w:r>
      <w:r>
        <w:rPr>
          <w:noProof/>
        </w:rPr>
      </w:r>
      <w:r>
        <w:rPr>
          <w:noProof/>
        </w:rPr>
        <w:fldChar w:fldCharType="separate"/>
      </w:r>
      <w:r>
        <w:rPr>
          <w:noProof/>
        </w:rPr>
        <w:t>226</w:t>
      </w:r>
      <w:r>
        <w:rPr>
          <w:noProof/>
        </w:rPr>
        <w:fldChar w:fldCharType="end"/>
      </w:r>
    </w:p>
    <w:p w14:paraId="0E26DA6B" w14:textId="336D1AE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Active functional alias / Client Originated (CO)</w:t>
      </w:r>
      <w:r>
        <w:rPr>
          <w:noProof/>
        </w:rPr>
        <w:tab/>
      </w:r>
      <w:r>
        <w:rPr>
          <w:noProof/>
        </w:rPr>
        <w:fldChar w:fldCharType="begin"/>
      </w:r>
      <w:r>
        <w:rPr>
          <w:noProof/>
        </w:rPr>
        <w:instrText xml:space="preserve"> PAGEREF _Toc181109095 \h </w:instrText>
      </w:r>
      <w:r>
        <w:rPr>
          <w:noProof/>
        </w:rPr>
      </w:r>
      <w:r>
        <w:rPr>
          <w:noProof/>
        </w:rPr>
        <w:fldChar w:fldCharType="separate"/>
      </w:r>
      <w:r>
        <w:rPr>
          <w:noProof/>
        </w:rPr>
        <w:t>234</w:t>
      </w:r>
      <w:r>
        <w:rPr>
          <w:noProof/>
        </w:rPr>
        <w:fldChar w:fldCharType="end"/>
      </w:r>
    </w:p>
    <w:p w14:paraId="0395F984" w14:textId="6A0880D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Active functional alias / Client Originated (CO)</w:t>
      </w:r>
      <w:r>
        <w:rPr>
          <w:noProof/>
        </w:rPr>
        <w:tab/>
      </w:r>
      <w:r>
        <w:rPr>
          <w:noProof/>
        </w:rPr>
        <w:fldChar w:fldCharType="begin"/>
      </w:r>
      <w:r>
        <w:rPr>
          <w:noProof/>
        </w:rPr>
        <w:instrText xml:space="preserve"> PAGEREF _Toc181109096 \h </w:instrText>
      </w:r>
      <w:r>
        <w:rPr>
          <w:noProof/>
        </w:rPr>
      </w:r>
      <w:r>
        <w:rPr>
          <w:noProof/>
        </w:rPr>
        <w:fldChar w:fldCharType="separate"/>
      </w:r>
      <w:r>
        <w:rPr>
          <w:noProof/>
        </w:rPr>
        <w:t>240</w:t>
      </w:r>
      <w:r>
        <w:rPr>
          <w:noProof/>
        </w:rPr>
        <w:fldChar w:fldCharType="end"/>
      </w:r>
    </w:p>
    <w:p w14:paraId="2B91EABC" w14:textId="128AEC78"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6.2</w:t>
      </w:r>
      <w:r>
        <w:rPr>
          <w:rFonts w:asciiTheme="minorHAnsi" w:eastAsiaTheme="minorEastAsia" w:hAnsiTheme="minorHAnsi" w:cstheme="minorBidi"/>
          <w:noProof/>
          <w:kern w:val="2"/>
          <w:sz w:val="22"/>
          <w:szCs w:val="22"/>
          <w:lang w:val="en-SE" w:eastAsia="en-SE"/>
          <w14:ligatures w14:val="standardContextual"/>
        </w:rPr>
        <w:tab/>
      </w:r>
      <w:r>
        <w:rPr>
          <w:noProof/>
        </w:rPr>
        <w:t>File Distribution</w:t>
      </w:r>
      <w:r>
        <w:rPr>
          <w:noProof/>
        </w:rPr>
        <w:tab/>
      </w:r>
      <w:r>
        <w:rPr>
          <w:noProof/>
        </w:rPr>
        <w:fldChar w:fldCharType="begin"/>
      </w:r>
      <w:r>
        <w:rPr>
          <w:noProof/>
        </w:rPr>
        <w:instrText xml:space="preserve"> PAGEREF _Toc181109097 \h </w:instrText>
      </w:r>
      <w:r>
        <w:rPr>
          <w:noProof/>
        </w:rPr>
      </w:r>
      <w:r>
        <w:rPr>
          <w:noProof/>
        </w:rPr>
        <w:fldChar w:fldCharType="separate"/>
      </w:r>
      <w:r>
        <w:rPr>
          <w:noProof/>
        </w:rPr>
        <w:t>249</w:t>
      </w:r>
      <w:r>
        <w:rPr>
          <w:noProof/>
        </w:rPr>
        <w:fldChar w:fldCharType="end"/>
      </w:r>
    </w:p>
    <w:p w14:paraId="17E70777" w14:textId="3B899B39"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FILE DOWNLOAD REQUEST ACCEPTED / FILE DOWNLOAD COMPLETED / FILE DOWNLOAD REQUEST REJECTED / FILE DOWNLOAD DEFERRED / Client Originated (CO)</w:t>
      </w:r>
      <w:r>
        <w:rPr>
          <w:noProof/>
        </w:rPr>
        <w:tab/>
      </w:r>
      <w:r>
        <w:rPr>
          <w:noProof/>
        </w:rPr>
        <w:fldChar w:fldCharType="begin"/>
      </w:r>
      <w:r>
        <w:rPr>
          <w:noProof/>
        </w:rPr>
        <w:instrText xml:space="preserve"> PAGEREF _Toc181109098 \h </w:instrText>
      </w:r>
      <w:r>
        <w:rPr>
          <w:noProof/>
        </w:rPr>
      </w:r>
      <w:r>
        <w:rPr>
          <w:noProof/>
        </w:rPr>
        <w:fldChar w:fldCharType="separate"/>
      </w:r>
      <w:r>
        <w:rPr>
          <w:noProof/>
        </w:rPr>
        <w:t>249</w:t>
      </w:r>
      <w:r>
        <w:rPr>
          <w:noProof/>
        </w:rPr>
        <w:fldChar w:fldCharType="end"/>
      </w:r>
    </w:p>
    <w:p w14:paraId="1516198E" w14:textId="32850CD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6.2.2</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Before TDU2 Timers Expires / FILE DOWNLOAD REQUEST ACCEPTED / FILE DOWNLOAD COMPLETED / FILE DOWNLOAD REQUEST REJECTED / FILE DOWNLOAD DEFERRED / FD Client Terminated (CT)</w:t>
      </w:r>
      <w:r>
        <w:rPr>
          <w:noProof/>
        </w:rPr>
        <w:tab/>
      </w:r>
      <w:r>
        <w:rPr>
          <w:noProof/>
        </w:rPr>
        <w:fldChar w:fldCharType="begin"/>
      </w:r>
      <w:r>
        <w:rPr>
          <w:noProof/>
        </w:rPr>
        <w:instrText xml:space="preserve"> PAGEREF _Toc181109099 \h </w:instrText>
      </w:r>
      <w:r>
        <w:rPr>
          <w:noProof/>
        </w:rPr>
      </w:r>
      <w:r>
        <w:rPr>
          <w:noProof/>
        </w:rPr>
        <w:fldChar w:fldCharType="separate"/>
      </w:r>
      <w:r>
        <w:rPr>
          <w:noProof/>
        </w:rPr>
        <w:t>258</w:t>
      </w:r>
      <w:r>
        <w:rPr>
          <w:noProof/>
        </w:rPr>
        <w:fldChar w:fldCharType="end"/>
      </w:r>
    </w:p>
    <w:p w14:paraId="0BDF0E58" w14:textId="51520C1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6.2.3</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Non-Mandatory Download / FILE DOWNLOAD REQUEST ACCEPTED / FILE DOWNLOAD COMPLETED / FILE DOWNLOAD REQUEST REJECTED / Client Originated (CO)</w:t>
      </w:r>
      <w:r>
        <w:rPr>
          <w:noProof/>
        </w:rPr>
        <w:tab/>
      </w:r>
      <w:r>
        <w:rPr>
          <w:noProof/>
        </w:rPr>
        <w:fldChar w:fldCharType="begin"/>
      </w:r>
      <w:r>
        <w:rPr>
          <w:noProof/>
        </w:rPr>
        <w:instrText xml:space="preserve"> PAGEREF _Toc181109100 \h </w:instrText>
      </w:r>
      <w:r>
        <w:rPr>
          <w:noProof/>
        </w:rPr>
      </w:r>
      <w:r>
        <w:rPr>
          <w:noProof/>
        </w:rPr>
        <w:fldChar w:fldCharType="separate"/>
      </w:r>
      <w:r>
        <w:rPr>
          <w:noProof/>
        </w:rPr>
        <w:t>268</w:t>
      </w:r>
      <w:r>
        <w:rPr>
          <w:noProof/>
        </w:rPr>
        <w:fldChar w:fldCharType="end"/>
      </w:r>
    </w:p>
    <w:p w14:paraId="0735EA76" w14:textId="2D060C04"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6.2.4</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Non-Mandatory Download / After TDU2 Timers Expires / FILE DOWNLOAD REQUEST ACCEPTED / FILE DOWNLOAD COMPLETED / FILE DOWNLOAD REQUEST REJECTED / Client Terminated (CT)</w:t>
      </w:r>
      <w:r>
        <w:rPr>
          <w:noProof/>
        </w:rPr>
        <w:tab/>
      </w:r>
      <w:r>
        <w:rPr>
          <w:noProof/>
        </w:rPr>
        <w:fldChar w:fldCharType="begin"/>
      </w:r>
      <w:r>
        <w:rPr>
          <w:noProof/>
        </w:rPr>
        <w:instrText xml:space="preserve"> PAGEREF _Toc181109101 \h </w:instrText>
      </w:r>
      <w:r>
        <w:rPr>
          <w:noProof/>
        </w:rPr>
      </w:r>
      <w:r>
        <w:rPr>
          <w:noProof/>
        </w:rPr>
        <w:fldChar w:fldCharType="separate"/>
      </w:r>
      <w:r>
        <w:rPr>
          <w:noProof/>
        </w:rPr>
        <w:t>277</w:t>
      </w:r>
      <w:r>
        <w:rPr>
          <w:noProof/>
        </w:rPr>
        <w:fldChar w:fldCharType="end"/>
      </w:r>
    </w:p>
    <w:p w14:paraId="3A7075F4" w14:textId="1849BE2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6.2.5</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Mandatory Download / With Disposition Request / Client Originated (CO)</w:t>
      </w:r>
      <w:r>
        <w:rPr>
          <w:noProof/>
        </w:rPr>
        <w:tab/>
      </w:r>
      <w:r>
        <w:rPr>
          <w:noProof/>
        </w:rPr>
        <w:fldChar w:fldCharType="begin"/>
      </w:r>
      <w:r>
        <w:rPr>
          <w:noProof/>
        </w:rPr>
        <w:instrText xml:space="preserve"> PAGEREF _Toc181109102 \h </w:instrText>
      </w:r>
      <w:r>
        <w:rPr>
          <w:noProof/>
        </w:rPr>
      </w:r>
      <w:r>
        <w:rPr>
          <w:noProof/>
        </w:rPr>
        <w:fldChar w:fldCharType="separate"/>
      </w:r>
      <w:r>
        <w:rPr>
          <w:noProof/>
        </w:rPr>
        <w:t>284</w:t>
      </w:r>
      <w:r>
        <w:rPr>
          <w:noProof/>
        </w:rPr>
        <w:fldChar w:fldCharType="end"/>
      </w:r>
    </w:p>
    <w:p w14:paraId="0769D741" w14:textId="6A9DD56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6.2.6</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Mandatory Download / With Disposition Request / Client Terminated (CT)</w:t>
      </w:r>
      <w:r>
        <w:rPr>
          <w:noProof/>
        </w:rPr>
        <w:tab/>
      </w:r>
      <w:r>
        <w:rPr>
          <w:noProof/>
        </w:rPr>
        <w:fldChar w:fldCharType="begin"/>
      </w:r>
      <w:r>
        <w:rPr>
          <w:noProof/>
        </w:rPr>
        <w:instrText xml:space="preserve"> PAGEREF _Toc181109103 \h </w:instrText>
      </w:r>
      <w:r>
        <w:rPr>
          <w:noProof/>
        </w:rPr>
      </w:r>
      <w:r>
        <w:rPr>
          <w:noProof/>
        </w:rPr>
        <w:fldChar w:fldCharType="separate"/>
      </w:r>
      <w:r>
        <w:rPr>
          <w:noProof/>
        </w:rPr>
        <w:t>290</w:t>
      </w:r>
      <w:r>
        <w:rPr>
          <w:noProof/>
        </w:rPr>
        <w:fldChar w:fldCharType="end"/>
      </w:r>
    </w:p>
    <w:p w14:paraId="02738247" w14:textId="6899F8A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6.2.7</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Mandatory Download / Without Disposition Request / Client Originated (CO)</w:t>
      </w:r>
      <w:r>
        <w:rPr>
          <w:noProof/>
        </w:rPr>
        <w:tab/>
      </w:r>
      <w:r>
        <w:rPr>
          <w:noProof/>
        </w:rPr>
        <w:fldChar w:fldCharType="begin"/>
      </w:r>
      <w:r>
        <w:rPr>
          <w:noProof/>
        </w:rPr>
        <w:instrText xml:space="preserve"> PAGEREF _Toc181109104 \h </w:instrText>
      </w:r>
      <w:r>
        <w:rPr>
          <w:noProof/>
        </w:rPr>
      </w:r>
      <w:r>
        <w:rPr>
          <w:noProof/>
        </w:rPr>
        <w:fldChar w:fldCharType="separate"/>
      </w:r>
      <w:r>
        <w:rPr>
          <w:noProof/>
        </w:rPr>
        <w:t>296</w:t>
      </w:r>
      <w:r>
        <w:rPr>
          <w:noProof/>
        </w:rPr>
        <w:fldChar w:fldCharType="end"/>
      </w:r>
    </w:p>
    <w:p w14:paraId="245990F9" w14:textId="0F119D4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6.2.8</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Mandatory Download / Without Disposition Request / Client Terminated (CT)</w:t>
      </w:r>
      <w:r>
        <w:rPr>
          <w:noProof/>
        </w:rPr>
        <w:tab/>
      </w:r>
      <w:r>
        <w:rPr>
          <w:noProof/>
        </w:rPr>
        <w:fldChar w:fldCharType="begin"/>
      </w:r>
      <w:r>
        <w:rPr>
          <w:noProof/>
        </w:rPr>
        <w:instrText xml:space="preserve"> PAGEREF _Toc181109105 \h </w:instrText>
      </w:r>
      <w:r>
        <w:rPr>
          <w:noProof/>
        </w:rPr>
      </w:r>
      <w:r>
        <w:rPr>
          <w:noProof/>
        </w:rPr>
        <w:fldChar w:fldCharType="separate"/>
      </w:r>
      <w:r>
        <w:rPr>
          <w:noProof/>
        </w:rPr>
        <w:t>302</w:t>
      </w:r>
      <w:r>
        <w:rPr>
          <w:noProof/>
        </w:rPr>
        <w:fldChar w:fldCharType="end"/>
      </w:r>
    </w:p>
    <w:p w14:paraId="1B1B5643" w14:textId="6744F014"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6.2.9</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Client Originated (CO)</w:t>
      </w:r>
      <w:r>
        <w:rPr>
          <w:noProof/>
        </w:rPr>
        <w:tab/>
      </w:r>
      <w:r>
        <w:rPr>
          <w:noProof/>
        </w:rPr>
        <w:fldChar w:fldCharType="begin"/>
      </w:r>
      <w:r>
        <w:rPr>
          <w:noProof/>
        </w:rPr>
        <w:instrText xml:space="preserve"> PAGEREF _Toc181109106 \h </w:instrText>
      </w:r>
      <w:r>
        <w:rPr>
          <w:noProof/>
        </w:rPr>
      </w:r>
      <w:r>
        <w:rPr>
          <w:noProof/>
        </w:rPr>
        <w:fldChar w:fldCharType="separate"/>
      </w:r>
      <w:r>
        <w:rPr>
          <w:noProof/>
        </w:rPr>
        <w:t>308</w:t>
      </w:r>
      <w:r>
        <w:rPr>
          <w:noProof/>
        </w:rPr>
        <w:fldChar w:fldCharType="end"/>
      </w:r>
    </w:p>
    <w:p w14:paraId="02C8FC7E" w14:textId="3510B94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6.2.10</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Client Terminated (CT)</w:t>
      </w:r>
      <w:r>
        <w:rPr>
          <w:noProof/>
        </w:rPr>
        <w:tab/>
      </w:r>
      <w:r>
        <w:rPr>
          <w:noProof/>
        </w:rPr>
        <w:fldChar w:fldCharType="begin"/>
      </w:r>
      <w:r>
        <w:rPr>
          <w:noProof/>
        </w:rPr>
        <w:instrText xml:space="preserve"> PAGEREF _Toc181109107 \h </w:instrText>
      </w:r>
      <w:r>
        <w:rPr>
          <w:noProof/>
        </w:rPr>
      </w:r>
      <w:r>
        <w:rPr>
          <w:noProof/>
        </w:rPr>
        <w:fldChar w:fldCharType="separate"/>
      </w:r>
      <w:r>
        <w:rPr>
          <w:noProof/>
        </w:rPr>
        <w:t>317</w:t>
      </w:r>
      <w:r>
        <w:rPr>
          <w:noProof/>
        </w:rPr>
        <w:fldChar w:fldCharType="end"/>
      </w:r>
    </w:p>
    <w:p w14:paraId="738B316E" w14:textId="1A639EF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6.2.11</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Group Standalone FD / Client Originated (CO)</w:t>
      </w:r>
      <w:r>
        <w:rPr>
          <w:noProof/>
        </w:rPr>
        <w:tab/>
      </w:r>
      <w:r>
        <w:rPr>
          <w:noProof/>
        </w:rPr>
        <w:fldChar w:fldCharType="begin"/>
      </w:r>
      <w:r>
        <w:rPr>
          <w:noProof/>
        </w:rPr>
        <w:instrText xml:space="preserve"> PAGEREF _Toc181109108 \h </w:instrText>
      </w:r>
      <w:r>
        <w:rPr>
          <w:noProof/>
        </w:rPr>
      </w:r>
      <w:r>
        <w:rPr>
          <w:noProof/>
        </w:rPr>
        <w:fldChar w:fldCharType="separate"/>
      </w:r>
      <w:r>
        <w:rPr>
          <w:noProof/>
        </w:rPr>
        <w:t>323</w:t>
      </w:r>
      <w:r>
        <w:rPr>
          <w:noProof/>
        </w:rPr>
        <w:fldChar w:fldCharType="end"/>
      </w:r>
    </w:p>
    <w:p w14:paraId="3DF449FE" w14:textId="262765B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6.2.12</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Group Standalone FD / Client Terminated (CT)</w:t>
      </w:r>
      <w:r>
        <w:rPr>
          <w:noProof/>
        </w:rPr>
        <w:tab/>
      </w:r>
      <w:r>
        <w:rPr>
          <w:noProof/>
        </w:rPr>
        <w:fldChar w:fldCharType="begin"/>
      </w:r>
      <w:r>
        <w:rPr>
          <w:noProof/>
        </w:rPr>
        <w:instrText xml:space="preserve"> PAGEREF _Toc181109109 \h </w:instrText>
      </w:r>
      <w:r>
        <w:rPr>
          <w:noProof/>
        </w:rPr>
      </w:r>
      <w:r>
        <w:rPr>
          <w:noProof/>
        </w:rPr>
        <w:fldChar w:fldCharType="separate"/>
      </w:r>
      <w:r>
        <w:rPr>
          <w:noProof/>
        </w:rPr>
        <w:t>332</w:t>
      </w:r>
      <w:r>
        <w:rPr>
          <w:noProof/>
        </w:rPr>
        <w:fldChar w:fldCharType="end"/>
      </w:r>
    </w:p>
    <w:p w14:paraId="5FC75795" w14:textId="4F6FE6A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6.2.13</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Accessing list of deferred data group communications / Client Originated (CO)</w:t>
      </w:r>
      <w:r>
        <w:rPr>
          <w:noProof/>
        </w:rPr>
        <w:tab/>
      </w:r>
      <w:r>
        <w:rPr>
          <w:noProof/>
        </w:rPr>
        <w:fldChar w:fldCharType="begin"/>
      </w:r>
      <w:r>
        <w:rPr>
          <w:noProof/>
        </w:rPr>
        <w:instrText xml:space="preserve"> PAGEREF _Toc181109110 \h </w:instrText>
      </w:r>
      <w:r>
        <w:rPr>
          <w:noProof/>
        </w:rPr>
      </w:r>
      <w:r>
        <w:rPr>
          <w:noProof/>
        </w:rPr>
        <w:fldChar w:fldCharType="separate"/>
      </w:r>
      <w:r>
        <w:rPr>
          <w:noProof/>
        </w:rPr>
        <w:t>339</w:t>
      </w:r>
      <w:r>
        <w:rPr>
          <w:noProof/>
        </w:rPr>
        <w:fldChar w:fldCharType="end"/>
      </w:r>
    </w:p>
    <w:p w14:paraId="7D77E5D0" w14:textId="4CE1C8A1"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6.2.14</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Active functional alias / Client Originated (CO)</w:t>
      </w:r>
      <w:r>
        <w:rPr>
          <w:noProof/>
        </w:rPr>
        <w:tab/>
      </w:r>
      <w:r>
        <w:rPr>
          <w:noProof/>
        </w:rPr>
        <w:fldChar w:fldCharType="begin"/>
      </w:r>
      <w:r>
        <w:rPr>
          <w:noProof/>
        </w:rPr>
        <w:instrText xml:space="preserve"> PAGEREF _Toc181109111 \h </w:instrText>
      </w:r>
      <w:r>
        <w:rPr>
          <w:noProof/>
        </w:rPr>
      </w:r>
      <w:r>
        <w:rPr>
          <w:noProof/>
        </w:rPr>
        <w:fldChar w:fldCharType="separate"/>
      </w:r>
      <w:r>
        <w:rPr>
          <w:noProof/>
        </w:rPr>
        <w:t>347</w:t>
      </w:r>
      <w:r>
        <w:rPr>
          <w:noProof/>
        </w:rPr>
        <w:fldChar w:fldCharType="end"/>
      </w:r>
    </w:p>
    <w:p w14:paraId="7BB851F9" w14:textId="60B0243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6.2.15</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Active Functional Alias / Client Originated (CO)</w:t>
      </w:r>
      <w:r>
        <w:rPr>
          <w:noProof/>
        </w:rPr>
        <w:tab/>
      </w:r>
      <w:r>
        <w:rPr>
          <w:noProof/>
        </w:rPr>
        <w:fldChar w:fldCharType="begin"/>
      </w:r>
      <w:r>
        <w:rPr>
          <w:noProof/>
        </w:rPr>
        <w:instrText xml:space="preserve"> PAGEREF _Toc181109112 \h </w:instrText>
      </w:r>
      <w:r>
        <w:rPr>
          <w:noProof/>
        </w:rPr>
      </w:r>
      <w:r>
        <w:rPr>
          <w:noProof/>
        </w:rPr>
        <w:fldChar w:fldCharType="separate"/>
      </w:r>
      <w:r>
        <w:rPr>
          <w:noProof/>
        </w:rPr>
        <w:t>354</w:t>
      </w:r>
      <w:r>
        <w:rPr>
          <w:noProof/>
        </w:rPr>
        <w:fldChar w:fldCharType="end"/>
      </w:r>
    </w:p>
    <w:p w14:paraId="692DAF92" w14:textId="6AD146B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6.3</w:t>
      </w:r>
      <w:r>
        <w:rPr>
          <w:rFonts w:asciiTheme="minorHAnsi" w:eastAsiaTheme="minorEastAsia" w:hAnsiTheme="minorHAnsi" w:cstheme="minorBidi"/>
          <w:noProof/>
          <w:kern w:val="2"/>
          <w:sz w:val="22"/>
          <w:szCs w:val="22"/>
          <w:lang w:val="en-SE" w:eastAsia="en-SE"/>
          <w14:ligatures w14:val="standardContextual"/>
        </w:rPr>
        <w:tab/>
      </w:r>
      <w:r>
        <w:rPr>
          <w:noProof/>
        </w:rPr>
        <w:t>Enhanced Status (ES)</w:t>
      </w:r>
      <w:r>
        <w:rPr>
          <w:noProof/>
        </w:rPr>
        <w:tab/>
      </w:r>
      <w:r>
        <w:rPr>
          <w:noProof/>
        </w:rPr>
        <w:fldChar w:fldCharType="begin"/>
      </w:r>
      <w:r>
        <w:rPr>
          <w:noProof/>
        </w:rPr>
        <w:instrText xml:space="preserve"> PAGEREF _Toc181109113 \h </w:instrText>
      </w:r>
      <w:r>
        <w:rPr>
          <w:noProof/>
        </w:rPr>
      </w:r>
      <w:r>
        <w:rPr>
          <w:noProof/>
        </w:rPr>
        <w:fldChar w:fldCharType="separate"/>
      </w:r>
      <w:r>
        <w:rPr>
          <w:noProof/>
        </w:rPr>
        <w:t>361</w:t>
      </w:r>
      <w:r>
        <w:rPr>
          <w:noProof/>
        </w:rPr>
        <w:fldChar w:fldCharType="end"/>
      </w:r>
    </w:p>
    <w:p w14:paraId="18B56675" w14:textId="413217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6.3.1</w:t>
      </w:r>
      <w:r>
        <w:rPr>
          <w:rFonts w:asciiTheme="minorHAnsi" w:eastAsiaTheme="minorEastAsia" w:hAnsiTheme="minorHAnsi" w:cstheme="minorBidi"/>
          <w:noProof/>
          <w:kern w:val="2"/>
          <w:sz w:val="22"/>
          <w:szCs w:val="22"/>
          <w:lang w:val="en-SE" w:eastAsia="en-SE"/>
          <w14:ligatures w14:val="standardContextual"/>
        </w:rPr>
        <w:tab/>
      </w:r>
      <w:r>
        <w:rPr>
          <w:noProof/>
        </w:rPr>
        <w:t>On-network / Enhanced Status (ES) / Client Originated (CO)</w:t>
      </w:r>
      <w:r>
        <w:rPr>
          <w:noProof/>
        </w:rPr>
        <w:tab/>
      </w:r>
      <w:r>
        <w:rPr>
          <w:noProof/>
        </w:rPr>
        <w:fldChar w:fldCharType="begin"/>
      </w:r>
      <w:r>
        <w:rPr>
          <w:noProof/>
        </w:rPr>
        <w:instrText xml:space="preserve"> PAGEREF _Toc181109114 \h </w:instrText>
      </w:r>
      <w:r>
        <w:rPr>
          <w:noProof/>
        </w:rPr>
      </w:r>
      <w:r>
        <w:rPr>
          <w:noProof/>
        </w:rPr>
        <w:fldChar w:fldCharType="separate"/>
      </w:r>
      <w:r>
        <w:rPr>
          <w:noProof/>
        </w:rPr>
        <w:t>361</w:t>
      </w:r>
      <w:r>
        <w:rPr>
          <w:noProof/>
        </w:rPr>
        <w:fldChar w:fldCharType="end"/>
      </w:r>
    </w:p>
    <w:p w14:paraId="022857FF" w14:textId="31F129A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6.3.2</w:t>
      </w:r>
      <w:r>
        <w:rPr>
          <w:rFonts w:asciiTheme="minorHAnsi" w:eastAsiaTheme="minorEastAsia" w:hAnsiTheme="minorHAnsi" w:cstheme="minorBidi"/>
          <w:noProof/>
          <w:kern w:val="2"/>
          <w:sz w:val="22"/>
          <w:szCs w:val="22"/>
          <w:lang w:val="en-SE" w:eastAsia="en-SE"/>
          <w14:ligatures w14:val="standardContextual"/>
        </w:rPr>
        <w:tab/>
      </w:r>
      <w:r>
        <w:rPr>
          <w:noProof/>
        </w:rPr>
        <w:t>On-network / Enhanced Status (ES) / Client Terminated (CT)</w:t>
      </w:r>
      <w:r>
        <w:rPr>
          <w:noProof/>
        </w:rPr>
        <w:tab/>
      </w:r>
      <w:r>
        <w:rPr>
          <w:noProof/>
        </w:rPr>
        <w:fldChar w:fldCharType="begin"/>
      </w:r>
      <w:r>
        <w:rPr>
          <w:noProof/>
        </w:rPr>
        <w:instrText xml:space="preserve"> PAGEREF _Toc181109115 \h </w:instrText>
      </w:r>
      <w:r>
        <w:rPr>
          <w:noProof/>
        </w:rPr>
      </w:r>
      <w:r>
        <w:rPr>
          <w:noProof/>
        </w:rPr>
        <w:fldChar w:fldCharType="separate"/>
      </w:r>
      <w:r>
        <w:rPr>
          <w:noProof/>
        </w:rPr>
        <w:t>367</w:t>
      </w:r>
      <w:r>
        <w:rPr>
          <w:noProof/>
        </w:rPr>
        <w:fldChar w:fldCharType="end"/>
      </w:r>
    </w:p>
    <w:p w14:paraId="60C47BAB" w14:textId="5748938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6.4</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_Toc181109116 \h </w:instrText>
      </w:r>
      <w:r>
        <w:rPr>
          <w:noProof/>
        </w:rPr>
      </w:r>
      <w:r>
        <w:rPr>
          <w:noProof/>
        </w:rPr>
        <w:fldChar w:fldCharType="separate"/>
      </w:r>
      <w:r>
        <w:rPr>
          <w:noProof/>
        </w:rPr>
        <w:t>373</w:t>
      </w:r>
      <w:r>
        <w:rPr>
          <w:noProof/>
        </w:rPr>
        <w:fldChar w:fldCharType="end"/>
      </w:r>
    </w:p>
    <w:p w14:paraId="6CC94B81" w14:textId="5856467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6.4.1</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_Toc181109117 \h </w:instrText>
      </w:r>
      <w:r>
        <w:rPr>
          <w:noProof/>
        </w:rPr>
      </w:r>
      <w:r>
        <w:rPr>
          <w:noProof/>
        </w:rPr>
        <w:fldChar w:fldCharType="separate"/>
      </w:r>
      <w:r>
        <w:rPr>
          <w:noProof/>
        </w:rPr>
        <w:t>373</w:t>
      </w:r>
      <w:r>
        <w:rPr>
          <w:noProof/>
        </w:rPr>
        <w:fldChar w:fldCharType="end"/>
      </w:r>
    </w:p>
    <w:p w14:paraId="0162726D" w14:textId="188D8D4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6.4.2</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Client Terminated (CT)</w:t>
      </w:r>
      <w:r>
        <w:rPr>
          <w:noProof/>
        </w:rPr>
        <w:tab/>
      </w:r>
      <w:r>
        <w:rPr>
          <w:noProof/>
        </w:rPr>
        <w:fldChar w:fldCharType="begin"/>
      </w:r>
      <w:r>
        <w:rPr>
          <w:noProof/>
        </w:rPr>
        <w:instrText xml:space="preserve"> PAGEREF _Toc181109118 \h </w:instrText>
      </w:r>
      <w:r>
        <w:rPr>
          <w:noProof/>
        </w:rPr>
      </w:r>
      <w:r>
        <w:rPr>
          <w:noProof/>
        </w:rPr>
        <w:fldChar w:fldCharType="separate"/>
      </w:r>
      <w:r>
        <w:rPr>
          <w:noProof/>
        </w:rPr>
        <w:t>379</w:t>
      </w:r>
      <w:r>
        <w:rPr>
          <w:noProof/>
        </w:rPr>
        <w:fldChar w:fldCharType="end"/>
      </w:r>
    </w:p>
    <w:p w14:paraId="38CC7C11" w14:textId="6218139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6.5</w:t>
      </w:r>
      <w:r>
        <w:rPr>
          <w:rFonts w:asciiTheme="minorHAnsi" w:eastAsiaTheme="minorEastAsia" w:hAnsiTheme="minorHAnsi" w:cstheme="minorBidi"/>
          <w:noProof/>
          <w:kern w:val="2"/>
          <w:sz w:val="22"/>
          <w:szCs w:val="22"/>
          <w:lang w:val="en-SE" w:eastAsia="en-SE"/>
          <w14:ligatures w14:val="standardContextual"/>
        </w:rPr>
        <w:tab/>
      </w:r>
      <w:r>
        <w:rPr>
          <w:noProof/>
        </w:rPr>
        <w:t>Location</w:t>
      </w:r>
      <w:r>
        <w:rPr>
          <w:noProof/>
        </w:rPr>
        <w:tab/>
      </w:r>
      <w:r>
        <w:rPr>
          <w:noProof/>
        </w:rPr>
        <w:fldChar w:fldCharType="begin"/>
      </w:r>
      <w:r>
        <w:rPr>
          <w:noProof/>
        </w:rPr>
        <w:instrText xml:space="preserve"> PAGEREF _Toc181109119 \h </w:instrText>
      </w:r>
      <w:r>
        <w:rPr>
          <w:noProof/>
        </w:rPr>
      </w:r>
      <w:r>
        <w:rPr>
          <w:noProof/>
        </w:rPr>
        <w:fldChar w:fldCharType="separate"/>
      </w:r>
      <w:r>
        <w:rPr>
          <w:noProof/>
        </w:rPr>
        <w:t>384</w:t>
      </w:r>
      <w:r>
        <w:rPr>
          <w:noProof/>
        </w:rPr>
        <w:fldChar w:fldCharType="end"/>
      </w:r>
    </w:p>
    <w:p w14:paraId="17C0620F" w14:textId="197D4CCD"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6.6</w:t>
      </w:r>
      <w:r>
        <w:rPr>
          <w:rFonts w:asciiTheme="minorHAnsi" w:eastAsiaTheme="minorEastAsia" w:hAnsiTheme="minorHAnsi" w:cstheme="minorBidi"/>
          <w:noProof/>
          <w:kern w:val="2"/>
          <w:sz w:val="22"/>
          <w:szCs w:val="22"/>
          <w:lang w:val="en-SE" w:eastAsia="en-SE"/>
          <w14:ligatures w14:val="standardContextual"/>
        </w:rPr>
        <w:tab/>
      </w:r>
      <w:r>
        <w:rPr>
          <w:noProof/>
        </w:rPr>
        <w:t>MBMS</w:t>
      </w:r>
      <w:r>
        <w:rPr>
          <w:noProof/>
        </w:rPr>
        <w:tab/>
      </w:r>
      <w:r>
        <w:rPr>
          <w:noProof/>
        </w:rPr>
        <w:fldChar w:fldCharType="begin"/>
      </w:r>
      <w:r>
        <w:rPr>
          <w:noProof/>
        </w:rPr>
        <w:instrText xml:space="preserve"> PAGEREF _Toc181109120 \h </w:instrText>
      </w:r>
      <w:r>
        <w:rPr>
          <w:noProof/>
        </w:rPr>
      </w:r>
      <w:r>
        <w:rPr>
          <w:noProof/>
        </w:rPr>
        <w:fldChar w:fldCharType="separate"/>
      </w:r>
      <w:r>
        <w:rPr>
          <w:noProof/>
        </w:rPr>
        <w:t>404</w:t>
      </w:r>
      <w:r>
        <w:rPr>
          <w:noProof/>
        </w:rPr>
        <w:fldChar w:fldCharType="end"/>
      </w:r>
    </w:p>
    <w:p w14:paraId="4A7E9C23" w14:textId="77690A0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6.6.1</w:t>
      </w:r>
      <w:r>
        <w:rPr>
          <w:rFonts w:asciiTheme="minorHAnsi" w:eastAsiaTheme="minorEastAsia" w:hAnsiTheme="minorHAnsi" w:cstheme="minorBidi"/>
          <w:noProof/>
          <w:kern w:val="2"/>
          <w:sz w:val="22"/>
          <w:szCs w:val="22"/>
          <w:lang w:val="en-SE" w:eastAsia="en-SE"/>
          <w14:ligatures w14:val="standardContextual"/>
        </w:rPr>
        <w:tab/>
      </w:r>
      <w:r>
        <w:rPr>
          <w:noProof/>
        </w:rPr>
        <w:t>On-network / MBMS / MBMS Bearer Announcement / MBMS Bearer Listening Status / Transition to MBMS from Unicast</w:t>
      </w:r>
      <w:r>
        <w:rPr>
          <w:noProof/>
        </w:rPr>
        <w:tab/>
      </w:r>
      <w:r>
        <w:rPr>
          <w:noProof/>
        </w:rPr>
        <w:fldChar w:fldCharType="begin"/>
      </w:r>
      <w:r>
        <w:rPr>
          <w:noProof/>
        </w:rPr>
        <w:instrText xml:space="preserve"> PAGEREF _Toc181109121 \h </w:instrText>
      </w:r>
      <w:r>
        <w:rPr>
          <w:noProof/>
        </w:rPr>
      </w:r>
      <w:r>
        <w:rPr>
          <w:noProof/>
        </w:rPr>
        <w:fldChar w:fldCharType="separate"/>
      </w:r>
      <w:r>
        <w:rPr>
          <w:noProof/>
        </w:rPr>
        <w:t>404</w:t>
      </w:r>
      <w:r>
        <w:rPr>
          <w:noProof/>
        </w:rPr>
        <w:fldChar w:fldCharType="end"/>
      </w:r>
    </w:p>
    <w:p w14:paraId="7638B783" w14:textId="733AB835"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6.7</w:t>
      </w:r>
      <w:r>
        <w:rPr>
          <w:rFonts w:asciiTheme="minorHAnsi" w:eastAsiaTheme="minorEastAsia" w:hAnsiTheme="minorHAnsi" w:cstheme="minorBidi"/>
          <w:noProof/>
          <w:kern w:val="2"/>
          <w:sz w:val="22"/>
          <w:szCs w:val="22"/>
          <w:lang w:val="en-SE" w:eastAsia="en-SE"/>
          <w14:ligatures w14:val="standardContextual"/>
        </w:rPr>
        <w:tab/>
      </w:r>
      <w:r>
        <w:rPr>
          <w:noProof/>
        </w:rPr>
        <w:t>IP Connectivity</w:t>
      </w:r>
      <w:r>
        <w:rPr>
          <w:noProof/>
        </w:rPr>
        <w:tab/>
      </w:r>
      <w:r>
        <w:rPr>
          <w:noProof/>
        </w:rPr>
        <w:fldChar w:fldCharType="begin"/>
      </w:r>
      <w:r>
        <w:rPr>
          <w:noProof/>
        </w:rPr>
        <w:instrText xml:space="preserve"> PAGEREF _Toc181109122 \h </w:instrText>
      </w:r>
      <w:r>
        <w:rPr>
          <w:noProof/>
        </w:rPr>
      </w:r>
      <w:r>
        <w:rPr>
          <w:noProof/>
        </w:rPr>
        <w:fldChar w:fldCharType="separate"/>
      </w:r>
      <w:r>
        <w:rPr>
          <w:noProof/>
        </w:rPr>
        <w:t>425</w:t>
      </w:r>
      <w:r>
        <w:rPr>
          <w:noProof/>
        </w:rPr>
        <w:fldChar w:fldCharType="end"/>
      </w:r>
    </w:p>
    <w:p w14:paraId="78E523C2" w14:textId="4AC8FCF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6.7.1</w:t>
      </w:r>
      <w:r>
        <w:rPr>
          <w:rFonts w:asciiTheme="minorHAnsi" w:eastAsiaTheme="minorEastAsia" w:hAnsiTheme="minorHAnsi" w:cstheme="minorBidi"/>
          <w:noProof/>
          <w:kern w:val="2"/>
          <w:sz w:val="22"/>
          <w:szCs w:val="22"/>
          <w:lang w:val="en-SE" w:eastAsia="en-SE"/>
          <w14:ligatures w14:val="standardContextual"/>
        </w:rPr>
        <w:tab/>
      </w:r>
      <w:r>
        <w:rPr>
          <w:noProof/>
        </w:rPr>
        <w:t>On-network / IP Connectivity / Client Originated (CO)</w:t>
      </w:r>
      <w:r>
        <w:rPr>
          <w:noProof/>
        </w:rPr>
        <w:tab/>
      </w:r>
      <w:r>
        <w:rPr>
          <w:noProof/>
        </w:rPr>
        <w:fldChar w:fldCharType="begin"/>
      </w:r>
      <w:r>
        <w:rPr>
          <w:noProof/>
        </w:rPr>
        <w:instrText xml:space="preserve"> PAGEREF _Toc181109123 \h </w:instrText>
      </w:r>
      <w:r>
        <w:rPr>
          <w:noProof/>
        </w:rPr>
      </w:r>
      <w:r>
        <w:rPr>
          <w:noProof/>
        </w:rPr>
        <w:fldChar w:fldCharType="separate"/>
      </w:r>
      <w:r>
        <w:rPr>
          <w:noProof/>
        </w:rPr>
        <w:t>425</w:t>
      </w:r>
      <w:r>
        <w:rPr>
          <w:noProof/>
        </w:rPr>
        <w:fldChar w:fldCharType="end"/>
      </w:r>
    </w:p>
    <w:p w14:paraId="0999BD65" w14:textId="5149111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6.7.2</w:t>
      </w:r>
      <w:r>
        <w:rPr>
          <w:rFonts w:asciiTheme="minorHAnsi" w:eastAsiaTheme="minorEastAsia" w:hAnsiTheme="minorHAnsi" w:cstheme="minorBidi"/>
          <w:noProof/>
          <w:kern w:val="2"/>
          <w:sz w:val="22"/>
          <w:szCs w:val="22"/>
          <w:lang w:val="en-SE" w:eastAsia="en-SE"/>
          <w14:ligatures w14:val="standardContextual"/>
        </w:rPr>
        <w:tab/>
      </w:r>
      <w:r>
        <w:rPr>
          <w:noProof/>
        </w:rPr>
        <w:t>On-network / IP Connectivity / Client Terminated (CT)</w:t>
      </w:r>
      <w:r>
        <w:rPr>
          <w:noProof/>
        </w:rPr>
        <w:tab/>
      </w:r>
      <w:r>
        <w:rPr>
          <w:noProof/>
        </w:rPr>
        <w:fldChar w:fldCharType="begin"/>
      </w:r>
      <w:r>
        <w:rPr>
          <w:noProof/>
        </w:rPr>
        <w:instrText xml:space="preserve"> PAGEREF _Toc181109124 \h </w:instrText>
      </w:r>
      <w:r>
        <w:rPr>
          <w:noProof/>
        </w:rPr>
      </w:r>
      <w:r>
        <w:rPr>
          <w:noProof/>
        </w:rPr>
        <w:fldChar w:fldCharType="separate"/>
      </w:r>
      <w:r>
        <w:rPr>
          <w:noProof/>
        </w:rPr>
        <w:t>431</w:t>
      </w:r>
      <w:r>
        <w:rPr>
          <w:noProof/>
        </w:rPr>
        <w:fldChar w:fldCharType="end"/>
      </w:r>
    </w:p>
    <w:p w14:paraId="6A037F2A" w14:textId="0D8DCBBC"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6.8</w:t>
      </w:r>
      <w:r>
        <w:rPr>
          <w:rFonts w:asciiTheme="minorHAnsi" w:eastAsiaTheme="minorEastAsia" w:hAnsiTheme="minorHAnsi" w:cstheme="minorBidi"/>
          <w:noProof/>
          <w:kern w:val="2"/>
          <w:sz w:val="22"/>
          <w:szCs w:val="22"/>
          <w:lang w:val="en-SE" w:eastAsia="en-SE"/>
          <w14:ligatures w14:val="standardContextual"/>
        </w:rPr>
        <w:tab/>
      </w:r>
      <w:r>
        <w:rPr>
          <w:noProof/>
        </w:rPr>
        <w:t>MCData Message Store</w:t>
      </w:r>
      <w:r>
        <w:rPr>
          <w:noProof/>
        </w:rPr>
        <w:tab/>
      </w:r>
      <w:r>
        <w:rPr>
          <w:noProof/>
        </w:rPr>
        <w:fldChar w:fldCharType="begin"/>
      </w:r>
      <w:r>
        <w:rPr>
          <w:noProof/>
        </w:rPr>
        <w:instrText xml:space="preserve"> PAGEREF _Toc181109125 \h </w:instrText>
      </w:r>
      <w:r>
        <w:rPr>
          <w:noProof/>
        </w:rPr>
      </w:r>
      <w:r>
        <w:rPr>
          <w:noProof/>
        </w:rPr>
        <w:fldChar w:fldCharType="separate"/>
      </w:r>
      <w:r>
        <w:rPr>
          <w:noProof/>
        </w:rPr>
        <w:t>436</w:t>
      </w:r>
      <w:r>
        <w:rPr>
          <w:noProof/>
        </w:rPr>
        <w:fldChar w:fldCharType="end"/>
      </w:r>
    </w:p>
    <w:p w14:paraId="2332664C" w14:textId="2D9E76F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6.8.1</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Objects / Object upload / Object search / Update Object / Object retrieval / Delete stored object</w:t>
      </w:r>
      <w:r>
        <w:rPr>
          <w:noProof/>
        </w:rPr>
        <w:tab/>
      </w:r>
      <w:r>
        <w:rPr>
          <w:noProof/>
        </w:rPr>
        <w:fldChar w:fldCharType="begin"/>
      </w:r>
      <w:r>
        <w:rPr>
          <w:noProof/>
        </w:rPr>
        <w:instrText xml:space="preserve"> PAGEREF _Toc181109126 \h </w:instrText>
      </w:r>
      <w:r>
        <w:rPr>
          <w:noProof/>
        </w:rPr>
      </w:r>
      <w:r>
        <w:rPr>
          <w:noProof/>
        </w:rPr>
        <w:fldChar w:fldCharType="separate"/>
      </w:r>
      <w:r>
        <w:rPr>
          <w:noProof/>
        </w:rPr>
        <w:t>436</w:t>
      </w:r>
      <w:r>
        <w:rPr>
          <w:noProof/>
        </w:rPr>
        <w:fldChar w:fldCharType="end"/>
      </w:r>
    </w:p>
    <w:p w14:paraId="5F8B24A2" w14:textId="1A4F148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6.8.2</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Folders / Discover a folder / Create a folder / Object and folder copy / Search a folder / Move a folder / Delete a folder</w:t>
      </w:r>
      <w:r>
        <w:rPr>
          <w:noProof/>
        </w:rPr>
        <w:tab/>
      </w:r>
      <w:r>
        <w:rPr>
          <w:noProof/>
        </w:rPr>
        <w:fldChar w:fldCharType="begin"/>
      </w:r>
      <w:r>
        <w:rPr>
          <w:noProof/>
        </w:rPr>
        <w:instrText xml:space="preserve"> PAGEREF _Toc181109127 \h </w:instrText>
      </w:r>
      <w:r>
        <w:rPr>
          <w:noProof/>
        </w:rPr>
      </w:r>
      <w:r>
        <w:rPr>
          <w:noProof/>
        </w:rPr>
        <w:fldChar w:fldCharType="separate"/>
      </w:r>
      <w:r>
        <w:rPr>
          <w:noProof/>
        </w:rPr>
        <w:t>444</w:t>
      </w:r>
      <w:r>
        <w:rPr>
          <w:noProof/>
        </w:rPr>
        <w:fldChar w:fldCharType="end"/>
      </w:r>
    </w:p>
    <w:p w14:paraId="78094F70" w14:textId="447323C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6.8.3</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Subscription / Create a subscription to notifications / Update a subscription to notifications / Delete a subscription to notifications</w:t>
      </w:r>
      <w:r>
        <w:rPr>
          <w:noProof/>
        </w:rPr>
        <w:tab/>
      </w:r>
      <w:r>
        <w:rPr>
          <w:noProof/>
        </w:rPr>
        <w:fldChar w:fldCharType="begin"/>
      </w:r>
      <w:r>
        <w:rPr>
          <w:noProof/>
        </w:rPr>
        <w:instrText xml:space="preserve"> PAGEREF _Toc181109128 \h </w:instrText>
      </w:r>
      <w:r>
        <w:rPr>
          <w:noProof/>
        </w:rPr>
      </w:r>
      <w:r>
        <w:rPr>
          <w:noProof/>
        </w:rPr>
        <w:fldChar w:fldCharType="separate"/>
      </w:r>
      <w:r>
        <w:rPr>
          <w:noProof/>
        </w:rPr>
        <w:t>460</w:t>
      </w:r>
      <w:r>
        <w:rPr>
          <w:noProof/>
        </w:rPr>
        <w:fldChar w:fldCharType="end"/>
      </w:r>
    </w:p>
    <w:p w14:paraId="18396DCE" w14:textId="483BE23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6.8.4</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Synchronization / Synchronization notifications / Search-based synchronization</w:t>
      </w:r>
      <w:r>
        <w:rPr>
          <w:noProof/>
        </w:rPr>
        <w:tab/>
      </w:r>
      <w:r>
        <w:rPr>
          <w:noProof/>
        </w:rPr>
        <w:fldChar w:fldCharType="begin"/>
      </w:r>
      <w:r>
        <w:rPr>
          <w:noProof/>
        </w:rPr>
        <w:instrText xml:space="preserve"> PAGEREF _Toc181109129 \h </w:instrText>
      </w:r>
      <w:r>
        <w:rPr>
          <w:noProof/>
        </w:rPr>
      </w:r>
      <w:r>
        <w:rPr>
          <w:noProof/>
        </w:rPr>
        <w:fldChar w:fldCharType="separate"/>
      </w:r>
      <w:r>
        <w:rPr>
          <w:noProof/>
        </w:rPr>
        <w:t>465</w:t>
      </w:r>
      <w:r>
        <w:rPr>
          <w:noProof/>
        </w:rPr>
        <w:fldChar w:fldCharType="end"/>
      </w:r>
    </w:p>
    <w:p w14:paraId="6E3643E3" w14:textId="1FAB2BAC"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7</w:t>
      </w:r>
      <w:r>
        <w:rPr>
          <w:rFonts w:asciiTheme="minorHAnsi" w:eastAsiaTheme="minorEastAsia" w:hAnsiTheme="minorHAnsi" w:cstheme="minorBidi"/>
          <w:noProof/>
          <w:kern w:val="2"/>
          <w:szCs w:val="22"/>
          <w:lang w:val="en-SE" w:eastAsia="en-SE"/>
          <w14:ligatures w14:val="standardContextual"/>
        </w:rPr>
        <w:tab/>
      </w:r>
      <w:r>
        <w:rPr>
          <w:noProof/>
        </w:rPr>
        <w:t>Off-Network Test Scenarios</w:t>
      </w:r>
      <w:r>
        <w:rPr>
          <w:noProof/>
        </w:rPr>
        <w:tab/>
      </w:r>
      <w:r>
        <w:rPr>
          <w:noProof/>
        </w:rPr>
        <w:fldChar w:fldCharType="begin"/>
      </w:r>
      <w:r>
        <w:rPr>
          <w:noProof/>
        </w:rPr>
        <w:instrText xml:space="preserve"> PAGEREF _Toc181109130 \h </w:instrText>
      </w:r>
      <w:r>
        <w:rPr>
          <w:noProof/>
        </w:rPr>
      </w:r>
      <w:r>
        <w:rPr>
          <w:noProof/>
        </w:rPr>
        <w:fldChar w:fldCharType="separate"/>
      </w:r>
      <w:r>
        <w:rPr>
          <w:noProof/>
        </w:rPr>
        <w:t>472</w:t>
      </w:r>
      <w:r>
        <w:rPr>
          <w:noProof/>
        </w:rPr>
        <w:fldChar w:fldCharType="end"/>
      </w:r>
    </w:p>
    <w:p w14:paraId="32D74351" w14:textId="12B610CF"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7.1</w:t>
      </w:r>
      <w:r>
        <w:rPr>
          <w:rFonts w:asciiTheme="minorHAnsi" w:eastAsiaTheme="minorEastAsia" w:hAnsiTheme="minorHAnsi" w:cstheme="minorBidi"/>
          <w:noProof/>
          <w:kern w:val="2"/>
          <w:sz w:val="22"/>
          <w:szCs w:val="22"/>
          <w:lang w:val="en-SE" w:eastAsia="en-SE"/>
          <w14:ligatures w14:val="standardContextual"/>
        </w:rPr>
        <w:tab/>
      </w:r>
      <w:r>
        <w:rPr>
          <w:noProof/>
        </w:rPr>
        <w:t>Short Data Service (SDS)</w:t>
      </w:r>
      <w:r>
        <w:rPr>
          <w:noProof/>
        </w:rPr>
        <w:tab/>
      </w:r>
      <w:r>
        <w:rPr>
          <w:noProof/>
        </w:rPr>
        <w:fldChar w:fldCharType="begin"/>
      </w:r>
      <w:r>
        <w:rPr>
          <w:noProof/>
        </w:rPr>
        <w:instrText xml:space="preserve"> PAGEREF _Toc181109131 \h </w:instrText>
      </w:r>
      <w:r>
        <w:rPr>
          <w:noProof/>
        </w:rPr>
      </w:r>
      <w:r>
        <w:rPr>
          <w:noProof/>
        </w:rPr>
        <w:fldChar w:fldCharType="separate"/>
      </w:r>
      <w:r>
        <w:rPr>
          <w:noProof/>
        </w:rPr>
        <w:t>472</w:t>
      </w:r>
      <w:r>
        <w:rPr>
          <w:noProof/>
        </w:rPr>
        <w:fldChar w:fldCharType="end"/>
      </w:r>
    </w:p>
    <w:p w14:paraId="073E4AFA" w14:textId="4AD650C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7.1.1</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One-to-one SDS message / Client Originated (CO)</w:t>
      </w:r>
      <w:r>
        <w:rPr>
          <w:noProof/>
        </w:rPr>
        <w:tab/>
      </w:r>
      <w:r>
        <w:rPr>
          <w:noProof/>
        </w:rPr>
        <w:fldChar w:fldCharType="begin"/>
      </w:r>
      <w:r>
        <w:rPr>
          <w:noProof/>
        </w:rPr>
        <w:instrText xml:space="preserve"> PAGEREF _Toc181109132 \h </w:instrText>
      </w:r>
      <w:r>
        <w:rPr>
          <w:noProof/>
        </w:rPr>
      </w:r>
      <w:r>
        <w:rPr>
          <w:noProof/>
        </w:rPr>
        <w:fldChar w:fldCharType="separate"/>
      </w:r>
      <w:r>
        <w:rPr>
          <w:noProof/>
        </w:rPr>
        <w:t>472</w:t>
      </w:r>
      <w:r>
        <w:rPr>
          <w:noProof/>
        </w:rPr>
        <w:fldChar w:fldCharType="end"/>
      </w:r>
    </w:p>
    <w:p w14:paraId="7BCF1668" w14:textId="2A4BA5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7.1.2</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One-to-one SDS message / Client Terminated (CT)</w:t>
      </w:r>
      <w:r>
        <w:rPr>
          <w:noProof/>
        </w:rPr>
        <w:tab/>
      </w:r>
      <w:r>
        <w:rPr>
          <w:noProof/>
        </w:rPr>
        <w:fldChar w:fldCharType="begin"/>
      </w:r>
      <w:r>
        <w:rPr>
          <w:noProof/>
        </w:rPr>
        <w:instrText xml:space="preserve"> PAGEREF _Toc181109133 \h </w:instrText>
      </w:r>
      <w:r>
        <w:rPr>
          <w:noProof/>
        </w:rPr>
      </w:r>
      <w:r>
        <w:rPr>
          <w:noProof/>
        </w:rPr>
        <w:fldChar w:fldCharType="separate"/>
      </w:r>
      <w:r>
        <w:rPr>
          <w:noProof/>
        </w:rPr>
        <w:t>481</w:t>
      </w:r>
      <w:r>
        <w:rPr>
          <w:noProof/>
        </w:rPr>
        <w:fldChar w:fldCharType="end"/>
      </w:r>
    </w:p>
    <w:p w14:paraId="529B9FD2" w14:textId="39BE483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7.1.3</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Group SDS message / Client Originated (CO)</w:t>
      </w:r>
      <w:r>
        <w:rPr>
          <w:noProof/>
        </w:rPr>
        <w:tab/>
      </w:r>
      <w:r>
        <w:rPr>
          <w:noProof/>
        </w:rPr>
        <w:fldChar w:fldCharType="begin"/>
      </w:r>
      <w:r>
        <w:rPr>
          <w:noProof/>
        </w:rPr>
        <w:instrText xml:space="preserve"> PAGEREF _Toc181109134 \h </w:instrText>
      </w:r>
      <w:r>
        <w:rPr>
          <w:noProof/>
        </w:rPr>
      </w:r>
      <w:r>
        <w:rPr>
          <w:noProof/>
        </w:rPr>
        <w:fldChar w:fldCharType="separate"/>
      </w:r>
      <w:r>
        <w:rPr>
          <w:noProof/>
        </w:rPr>
        <w:t>491</w:t>
      </w:r>
      <w:r>
        <w:rPr>
          <w:noProof/>
        </w:rPr>
        <w:fldChar w:fldCharType="end"/>
      </w:r>
    </w:p>
    <w:p w14:paraId="374F27DC" w14:textId="6CA37DB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7.1.4</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Group SDS message / Client Terminated (CT)</w:t>
      </w:r>
      <w:r>
        <w:rPr>
          <w:noProof/>
        </w:rPr>
        <w:tab/>
      </w:r>
      <w:r>
        <w:rPr>
          <w:noProof/>
        </w:rPr>
        <w:fldChar w:fldCharType="begin"/>
      </w:r>
      <w:r>
        <w:rPr>
          <w:noProof/>
        </w:rPr>
        <w:instrText xml:space="preserve"> PAGEREF _Toc181109135 \h </w:instrText>
      </w:r>
      <w:r>
        <w:rPr>
          <w:noProof/>
        </w:rPr>
      </w:r>
      <w:r>
        <w:rPr>
          <w:noProof/>
        </w:rPr>
        <w:fldChar w:fldCharType="separate"/>
      </w:r>
      <w:r>
        <w:rPr>
          <w:noProof/>
        </w:rPr>
        <w:t>500</w:t>
      </w:r>
      <w:r>
        <w:rPr>
          <w:noProof/>
        </w:rPr>
        <w:fldChar w:fldCharType="end"/>
      </w:r>
    </w:p>
    <w:p w14:paraId="72B90453" w14:textId="76C92FB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7.2</w:t>
      </w:r>
      <w:r>
        <w:rPr>
          <w:rFonts w:asciiTheme="minorHAnsi" w:eastAsiaTheme="minorEastAsia" w:hAnsiTheme="minorHAnsi" w:cstheme="minorBidi"/>
          <w:noProof/>
          <w:kern w:val="2"/>
          <w:sz w:val="22"/>
          <w:szCs w:val="22"/>
          <w:lang w:val="en-SE" w:eastAsia="en-SE"/>
          <w14:ligatures w14:val="standardContextual"/>
        </w:rPr>
        <w:tab/>
      </w:r>
      <w:r>
        <w:rPr>
          <w:noProof/>
        </w:rPr>
        <w:t>Enhanced Status (ES)</w:t>
      </w:r>
      <w:r>
        <w:rPr>
          <w:noProof/>
        </w:rPr>
        <w:tab/>
      </w:r>
      <w:r>
        <w:rPr>
          <w:noProof/>
        </w:rPr>
        <w:fldChar w:fldCharType="begin"/>
      </w:r>
      <w:r>
        <w:rPr>
          <w:noProof/>
        </w:rPr>
        <w:instrText xml:space="preserve"> PAGEREF _Toc181109136 \h </w:instrText>
      </w:r>
      <w:r>
        <w:rPr>
          <w:noProof/>
        </w:rPr>
      </w:r>
      <w:r>
        <w:rPr>
          <w:noProof/>
        </w:rPr>
        <w:fldChar w:fldCharType="separate"/>
      </w:r>
      <w:r>
        <w:rPr>
          <w:noProof/>
        </w:rPr>
        <w:t>510</w:t>
      </w:r>
      <w:r>
        <w:rPr>
          <w:noProof/>
        </w:rPr>
        <w:fldChar w:fldCharType="end"/>
      </w:r>
    </w:p>
    <w:p w14:paraId="3EE7E973" w14:textId="1447220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7.2.1</w:t>
      </w:r>
      <w:r>
        <w:rPr>
          <w:rFonts w:asciiTheme="minorHAnsi" w:eastAsiaTheme="minorEastAsia" w:hAnsiTheme="minorHAnsi" w:cstheme="minorBidi"/>
          <w:noProof/>
          <w:kern w:val="2"/>
          <w:sz w:val="22"/>
          <w:szCs w:val="22"/>
          <w:lang w:val="en-SE" w:eastAsia="en-SE"/>
          <w14:ligatures w14:val="standardContextual"/>
        </w:rPr>
        <w:tab/>
      </w:r>
      <w:r>
        <w:rPr>
          <w:noProof/>
        </w:rPr>
        <w:t>Off-network / Enhanced Status (ES) / Client Originated (CO)</w:t>
      </w:r>
      <w:r>
        <w:rPr>
          <w:noProof/>
        </w:rPr>
        <w:tab/>
      </w:r>
      <w:r>
        <w:rPr>
          <w:noProof/>
        </w:rPr>
        <w:fldChar w:fldCharType="begin"/>
      </w:r>
      <w:r>
        <w:rPr>
          <w:noProof/>
        </w:rPr>
        <w:instrText xml:space="preserve"> PAGEREF _Toc181109137 \h </w:instrText>
      </w:r>
      <w:r>
        <w:rPr>
          <w:noProof/>
        </w:rPr>
      </w:r>
      <w:r>
        <w:rPr>
          <w:noProof/>
        </w:rPr>
        <w:fldChar w:fldCharType="separate"/>
      </w:r>
      <w:r>
        <w:rPr>
          <w:noProof/>
        </w:rPr>
        <w:t>510</w:t>
      </w:r>
      <w:r>
        <w:rPr>
          <w:noProof/>
        </w:rPr>
        <w:fldChar w:fldCharType="end"/>
      </w:r>
    </w:p>
    <w:p w14:paraId="61F3C002" w14:textId="690018D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7.2.2</w:t>
      </w:r>
      <w:r>
        <w:rPr>
          <w:rFonts w:asciiTheme="minorHAnsi" w:eastAsiaTheme="minorEastAsia" w:hAnsiTheme="minorHAnsi" w:cstheme="minorBidi"/>
          <w:noProof/>
          <w:kern w:val="2"/>
          <w:sz w:val="22"/>
          <w:szCs w:val="22"/>
          <w:lang w:val="en-SE" w:eastAsia="en-SE"/>
          <w14:ligatures w14:val="standardContextual"/>
        </w:rPr>
        <w:tab/>
      </w:r>
      <w:r>
        <w:rPr>
          <w:noProof/>
        </w:rPr>
        <w:t>Off-network / Enhanced Status (ES) / Client Terminated (CT)</w:t>
      </w:r>
      <w:r>
        <w:rPr>
          <w:noProof/>
        </w:rPr>
        <w:tab/>
      </w:r>
      <w:r>
        <w:rPr>
          <w:noProof/>
        </w:rPr>
        <w:fldChar w:fldCharType="begin"/>
      </w:r>
      <w:r>
        <w:rPr>
          <w:noProof/>
        </w:rPr>
        <w:instrText xml:space="preserve"> PAGEREF _Toc181109138 \h </w:instrText>
      </w:r>
      <w:r>
        <w:rPr>
          <w:noProof/>
        </w:rPr>
      </w:r>
      <w:r>
        <w:rPr>
          <w:noProof/>
        </w:rPr>
        <w:fldChar w:fldCharType="separate"/>
      </w:r>
      <w:r>
        <w:rPr>
          <w:noProof/>
        </w:rPr>
        <w:t>517</w:t>
      </w:r>
      <w:r>
        <w:rPr>
          <w:noProof/>
        </w:rPr>
        <w:fldChar w:fldCharType="end"/>
      </w:r>
    </w:p>
    <w:p w14:paraId="5F1A07C2" w14:textId="6FE2B999"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_Toc181109139 \h </w:instrText>
      </w:r>
      <w:r>
        <w:rPr>
          <w:noProof/>
        </w:rPr>
      </w:r>
      <w:r>
        <w:rPr>
          <w:noProof/>
        </w:rPr>
        <w:fldChar w:fldCharType="separate"/>
      </w:r>
      <w:r>
        <w:rPr>
          <w:noProof/>
        </w:rPr>
        <w:t>522</w:t>
      </w:r>
      <w:r>
        <w:rPr>
          <w:noProof/>
        </w:rPr>
        <w:fldChar w:fldCharType="end"/>
      </w:r>
    </w:p>
    <w:p w14:paraId="04A8810F" w14:textId="6101677B"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7.3.1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Alert / Emergency Alert Retransmission / Cancel Emergency Alert / Client Originated (CO)</w:t>
      </w:r>
      <w:r>
        <w:rPr>
          <w:noProof/>
        </w:rPr>
        <w:tab/>
      </w:r>
      <w:r>
        <w:rPr>
          <w:noProof/>
        </w:rPr>
        <w:fldChar w:fldCharType="begin"/>
      </w:r>
      <w:r>
        <w:rPr>
          <w:noProof/>
        </w:rPr>
        <w:instrText xml:space="preserve"> PAGEREF _Toc181109140 \h </w:instrText>
      </w:r>
      <w:r>
        <w:rPr>
          <w:noProof/>
        </w:rPr>
      </w:r>
      <w:r>
        <w:rPr>
          <w:noProof/>
        </w:rPr>
        <w:fldChar w:fldCharType="separate"/>
      </w:r>
      <w:r>
        <w:rPr>
          <w:noProof/>
        </w:rPr>
        <w:t>522</w:t>
      </w:r>
      <w:r>
        <w:rPr>
          <w:noProof/>
        </w:rPr>
        <w:fldChar w:fldCharType="end"/>
      </w:r>
    </w:p>
    <w:p w14:paraId="4F6BDF49" w14:textId="072BD7C1"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7.3.2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Alert / Emergency Alert Retransmission / Cancel Emergency Alert / Client Terminated (CT)</w:t>
      </w:r>
      <w:r>
        <w:rPr>
          <w:noProof/>
        </w:rPr>
        <w:tab/>
      </w:r>
      <w:r>
        <w:rPr>
          <w:noProof/>
        </w:rPr>
        <w:fldChar w:fldCharType="begin"/>
      </w:r>
      <w:r>
        <w:rPr>
          <w:noProof/>
        </w:rPr>
        <w:instrText xml:space="preserve"> PAGEREF _Toc181109141 \h </w:instrText>
      </w:r>
      <w:r>
        <w:rPr>
          <w:noProof/>
        </w:rPr>
      </w:r>
      <w:r>
        <w:rPr>
          <w:noProof/>
        </w:rPr>
        <w:fldChar w:fldCharType="separate"/>
      </w:r>
      <w:r>
        <w:rPr>
          <w:noProof/>
        </w:rPr>
        <w:t>527</w:t>
      </w:r>
      <w:r>
        <w:rPr>
          <w:noProof/>
        </w:rPr>
        <w:fldChar w:fldCharType="end"/>
      </w:r>
    </w:p>
    <w:p w14:paraId="7861CE41" w14:textId="1758E6AC" w:rsidR="00CF5E3C" w:rsidRDefault="00CF5E3C">
      <w:pPr>
        <w:pStyle w:val="TOC8"/>
        <w:rPr>
          <w:rFonts w:asciiTheme="minorHAnsi" w:eastAsiaTheme="minorEastAsia" w:hAnsiTheme="minorHAnsi" w:cstheme="minorBidi"/>
          <w:b w:val="0"/>
          <w:noProof/>
          <w:kern w:val="2"/>
          <w:szCs w:val="22"/>
          <w:lang w:val="en-SE" w:eastAsia="en-SE"/>
          <w14:ligatures w14:val="standardContextual"/>
        </w:rPr>
      </w:pPr>
      <w:r>
        <w:rPr>
          <w:noProof/>
        </w:rPr>
        <w:t>Annex A (normative): Test Files</w:t>
      </w:r>
      <w:r>
        <w:rPr>
          <w:noProof/>
        </w:rPr>
        <w:tab/>
      </w:r>
      <w:r>
        <w:rPr>
          <w:noProof/>
        </w:rPr>
        <w:fldChar w:fldCharType="begin"/>
      </w:r>
      <w:r>
        <w:rPr>
          <w:noProof/>
        </w:rPr>
        <w:instrText xml:space="preserve"> PAGEREF _Toc181109142 \h </w:instrText>
      </w:r>
      <w:r>
        <w:rPr>
          <w:noProof/>
        </w:rPr>
      </w:r>
      <w:r>
        <w:rPr>
          <w:noProof/>
        </w:rPr>
        <w:fldChar w:fldCharType="separate"/>
      </w:r>
      <w:r>
        <w:rPr>
          <w:noProof/>
        </w:rPr>
        <w:t>532</w:t>
      </w:r>
      <w:r>
        <w:rPr>
          <w:noProof/>
        </w:rPr>
        <w:fldChar w:fldCharType="end"/>
      </w:r>
    </w:p>
    <w:p w14:paraId="5B32928A" w14:textId="7D0E2527"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A.1</w:t>
      </w:r>
      <w:r>
        <w:rPr>
          <w:rFonts w:asciiTheme="minorHAnsi" w:eastAsiaTheme="minorEastAsia" w:hAnsiTheme="minorHAnsi" w:cstheme="minorBidi"/>
          <w:noProof/>
          <w:kern w:val="2"/>
          <w:szCs w:val="22"/>
          <w:lang w:val="en-SE" w:eastAsia="en-SE"/>
          <w14:ligatures w14:val="standardContextual"/>
        </w:rPr>
        <w:tab/>
      </w:r>
      <w:r>
        <w:rPr>
          <w:noProof/>
        </w:rPr>
        <w:t>Introduction</w:t>
      </w:r>
      <w:r>
        <w:rPr>
          <w:noProof/>
        </w:rPr>
        <w:tab/>
      </w:r>
      <w:r>
        <w:rPr>
          <w:noProof/>
        </w:rPr>
        <w:fldChar w:fldCharType="begin"/>
      </w:r>
      <w:r>
        <w:rPr>
          <w:noProof/>
        </w:rPr>
        <w:instrText xml:space="preserve"> PAGEREF _Toc181109143 \h </w:instrText>
      </w:r>
      <w:r>
        <w:rPr>
          <w:noProof/>
        </w:rPr>
      </w:r>
      <w:r>
        <w:rPr>
          <w:noProof/>
        </w:rPr>
        <w:fldChar w:fldCharType="separate"/>
      </w:r>
      <w:r>
        <w:rPr>
          <w:noProof/>
        </w:rPr>
        <w:t>532</w:t>
      </w:r>
      <w:r>
        <w:rPr>
          <w:noProof/>
        </w:rPr>
        <w:fldChar w:fldCharType="end"/>
      </w:r>
    </w:p>
    <w:p w14:paraId="3E2CACF2" w14:textId="2D324109"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A.2</w:t>
      </w:r>
      <w:r>
        <w:rPr>
          <w:rFonts w:asciiTheme="minorHAnsi" w:eastAsiaTheme="minorEastAsia" w:hAnsiTheme="minorHAnsi" w:cstheme="minorBidi"/>
          <w:noProof/>
          <w:kern w:val="2"/>
          <w:szCs w:val="22"/>
          <w:lang w:val="en-SE" w:eastAsia="en-SE"/>
          <w14:ligatures w14:val="standardContextual"/>
        </w:rPr>
        <w:tab/>
      </w:r>
      <w:r>
        <w:rPr>
          <w:noProof/>
        </w:rPr>
        <w:t>Test files for client originated file distribution</w:t>
      </w:r>
      <w:r>
        <w:rPr>
          <w:noProof/>
        </w:rPr>
        <w:tab/>
      </w:r>
      <w:r>
        <w:rPr>
          <w:noProof/>
        </w:rPr>
        <w:fldChar w:fldCharType="begin"/>
      </w:r>
      <w:r>
        <w:rPr>
          <w:noProof/>
        </w:rPr>
        <w:instrText xml:space="preserve"> PAGEREF _Toc181109144 \h </w:instrText>
      </w:r>
      <w:r>
        <w:rPr>
          <w:noProof/>
        </w:rPr>
      </w:r>
      <w:r>
        <w:rPr>
          <w:noProof/>
        </w:rPr>
        <w:fldChar w:fldCharType="separate"/>
      </w:r>
      <w:r>
        <w:rPr>
          <w:noProof/>
        </w:rPr>
        <w:t>532</w:t>
      </w:r>
      <w:r>
        <w:rPr>
          <w:noProof/>
        </w:rPr>
        <w:fldChar w:fldCharType="end"/>
      </w:r>
    </w:p>
    <w:p w14:paraId="52F3A092" w14:textId="1EC3B1A2"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A.2.1</w:t>
      </w:r>
      <w:r>
        <w:rPr>
          <w:rFonts w:asciiTheme="minorHAnsi" w:eastAsiaTheme="minorEastAsia" w:hAnsiTheme="minorHAnsi" w:cstheme="minorBidi"/>
          <w:noProof/>
          <w:kern w:val="2"/>
          <w:sz w:val="22"/>
          <w:szCs w:val="22"/>
          <w:lang w:val="en-SE" w:eastAsia="en-SE"/>
          <w14:ligatures w14:val="standardContextual"/>
        </w:rPr>
        <w:tab/>
      </w:r>
      <w:r>
        <w:rPr>
          <w:noProof/>
        </w:rPr>
        <w:t>Test File 1 for CO FD</w:t>
      </w:r>
      <w:r>
        <w:rPr>
          <w:noProof/>
        </w:rPr>
        <w:tab/>
      </w:r>
      <w:r>
        <w:rPr>
          <w:noProof/>
        </w:rPr>
        <w:fldChar w:fldCharType="begin"/>
      </w:r>
      <w:r>
        <w:rPr>
          <w:noProof/>
        </w:rPr>
        <w:instrText xml:space="preserve"> PAGEREF _Toc181109145 \h </w:instrText>
      </w:r>
      <w:r>
        <w:rPr>
          <w:noProof/>
        </w:rPr>
      </w:r>
      <w:r>
        <w:rPr>
          <w:noProof/>
        </w:rPr>
        <w:fldChar w:fldCharType="separate"/>
      </w:r>
      <w:r>
        <w:rPr>
          <w:noProof/>
        </w:rPr>
        <w:t>532</w:t>
      </w:r>
      <w:r>
        <w:rPr>
          <w:noProof/>
        </w:rPr>
        <w:fldChar w:fldCharType="end"/>
      </w:r>
    </w:p>
    <w:p w14:paraId="6763E704" w14:textId="70CC899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A.2.2</w:t>
      </w:r>
      <w:r>
        <w:rPr>
          <w:rFonts w:asciiTheme="minorHAnsi" w:eastAsiaTheme="minorEastAsia" w:hAnsiTheme="minorHAnsi" w:cstheme="minorBidi"/>
          <w:noProof/>
          <w:kern w:val="2"/>
          <w:sz w:val="22"/>
          <w:szCs w:val="22"/>
          <w:lang w:val="en-SE" w:eastAsia="en-SE"/>
          <w14:ligatures w14:val="standardContextual"/>
        </w:rPr>
        <w:tab/>
      </w:r>
      <w:r>
        <w:rPr>
          <w:noProof/>
        </w:rPr>
        <w:t>Test File 2 for CO FD</w:t>
      </w:r>
      <w:r>
        <w:rPr>
          <w:noProof/>
        </w:rPr>
        <w:tab/>
      </w:r>
      <w:r>
        <w:rPr>
          <w:noProof/>
        </w:rPr>
        <w:fldChar w:fldCharType="begin"/>
      </w:r>
      <w:r>
        <w:rPr>
          <w:noProof/>
        </w:rPr>
        <w:instrText xml:space="preserve"> PAGEREF _Toc181109146 \h </w:instrText>
      </w:r>
      <w:r>
        <w:rPr>
          <w:noProof/>
        </w:rPr>
      </w:r>
      <w:r>
        <w:rPr>
          <w:noProof/>
        </w:rPr>
        <w:fldChar w:fldCharType="separate"/>
      </w:r>
      <w:r>
        <w:rPr>
          <w:noProof/>
        </w:rPr>
        <w:t>532</w:t>
      </w:r>
      <w:r>
        <w:rPr>
          <w:noProof/>
        </w:rPr>
        <w:fldChar w:fldCharType="end"/>
      </w:r>
    </w:p>
    <w:p w14:paraId="7EA26675" w14:textId="366D1B24"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A.3</w:t>
      </w:r>
      <w:r>
        <w:rPr>
          <w:rFonts w:asciiTheme="minorHAnsi" w:eastAsiaTheme="minorEastAsia" w:hAnsiTheme="minorHAnsi" w:cstheme="minorBidi"/>
          <w:noProof/>
          <w:kern w:val="2"/>
          <w:szCs w:val="22"/>
          <w:lang w:val="en-SE" w:eastAsia="en-SE"/>
          <w14:ligatures w14:val="standardContextual"/>
        </w:rPr>
        <w:tab/>
      </w:r>
      <w:r>
        <w:rPr>
          <w:noProof/>
        </w:rPr>
        <w:t>Test files for client terminated file distribution</w:t>
      </w:r>
      <w:r>
        <w:rPr>
          <w:noProof/>
        </w:rPr>
        <w:tab/>
      </w:r>
      <w:r>
        <w:rPr>
          <w:noProof/>
        </w:rPr>
        <w:fldChar w:fldCharType="begin"/>
      </w:r>
      <w:r>
        <w:rPr>
          <w:noProof/>
        </w:rPr>
        <w:instrText xml:space="preserve"> PAGEREF _Toc181109147 \h </w:instrText>
      </w:r>
      <w:r>
        <w:rPr>
          <w:noProof/>
        </w:rPr>
      </w:r>
      <w:r>
        <w:rPr>
          <w:noProof/>
        </w:rPr>
        <w:fldChar w:fldCharType="separate"/>
      </w:r>
      <w:r>
        <w:rPr>
          <w:noProof/>
        </w:rPr>
        <w:t>532</w:t>
      </w:r>
      <w:r>
        <w:rPr>
          <w:noProof/>
        </w:rPr>
        <w:fldChar w:fldCharType="end"/>
      </w:r>
    </w:p>
    <w:p w14:paraId="374186D3" w14:textId="320FC63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A.3.1</w:t>
      </w:r>
      <w:r>
        <w:rPr>
          <w:rFonts w:asciiTheme="minorHAnsi" w:eastAsiaTheme="minorEastAsia" w:hAnsiTheme="minorHAnsi" w:cstheme="minorBidi"/>
          <w:noProof/>
          <w:kern w:val="2"/>
          <w:sz w:val="22"/>
          <w:szCs w:val="22"/>
          <w:lang w:val="en-SE" w:eastAsia="en-SE"/>
          <w14:ligatures w14:val="standardContextual"/>
        </w:rPr>
        <w:tab/>
      </w:r>
      <w:r>
        <w:rPr>
          <w:noProof/>
        </w:rPr>
        <w:t>Test File 1 for CT FD</w:t>
      </w:r>
      <w:r>
        <w:rPr>
          <w:noProof/>
        </w:rPr>
        <w:tab/>
      </w:r>
      <w:r>
        <w:rPr>
          <w:noProof/>
        </w:rPr>
        <w:fldChar w:fldCharType="begin"/>
      </w:r>
      <w:r>
        <w:rPr>
          <w:noProof/>
        </w:rPr>
        <w:instrText xml:space="preserve"> PAGEREF _Toc181109148 \h </w:instrText>
      </w:r>
      <w:r>
        <w:rPr>
          <w:noProof/>
        </w:rPr>
      </w:r>
      <w:r>
        <w:rPr>
          <w:noProof/>
        </w:rPr>
        <w:fldChar w:fldCharType="separate"/>
      </w:r>
      <w:r>
        <w:rPr>
          <w:noProof/>
        </w:rPr>
        <w:t>532</w:t>
      </w:r>
      <w:r>
        <w:rPr>
          <w:noProof/>
        </w:rPr>
        <w:fldChar w:fldCharType="end"/>
      </w:r>
    </w:p>
    <w:p w14:paraId="67DE0AEA" w14:textId="4E32EBAE"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A.3.2</w:t>
      </w:r>
      <w:r>
        <w:rPr>
          <w:rFonts w:asciiTheme="minorHAnsi" w:eastAsiaTheme="minorEastAsia" w:hAnsiTheme="minorHAnsi" w:cstheme="minorBidi"/>
          <w:noProof/>
          <w:kern w:val="2"/>
          <w:sz w:val="22"/>
          <w:szCs w:val="22"/>
          <w:lang w:val="en-SE" w:eastAsia="en-SE"/>
          <w14:ligatures w14:val="standardContextual"/>
        </w:rPr>
        <w:tab/>
      </w:r>
      <w:r>
        <w:rPr>
          <w:noProof/>
        </w:rPr>
        <w:t>Test File 2 for CT FD</w:t>
      </w:r>
      <w:r>
        <w:rPr>
          <w:noProof/>
        </w:rPr>
        <w:tab/>
      </w:r>
      <w:r>
        <w:rPr>
          <w:noProof/>
        </w:rPr>
        <w:fldChar w:fldCharType="begin"/>
      </w:r>
      <w:r>
        <w:rPr>
          <w:noProof/>
        </w:rPr>
        <w:instrText xml:space="preserve"> PAGEREF _Toc181109149 \h </w:instrText>
      </w:r>
      <w:r>
        <w:rPr>
          <w:noProof/>
        </w:rPr>
      </w:r>
      <w:r>
        <w:rPr>
          <w:noProof/>
        </w:rPr>
        <w:fldChar w:fldCharType="separate"/>
      </w:r>
      <w:r>
        <w:rPr>
          <w:noProof/>
        </w:rPr>
        <w:t>533</w:t>
      </w:r>
      <w:r>
        <w:rPr>
          <w:noProof/>
        </w:rPr>
        <w:fldChar w:fldCharType="end"/>
      </w:r>
    </w:p>
    <w:p w14:paraId="4C55B109" w14:textId="42A44E1D" w:rsidR="00CF5E3C" w:rsidRDefault="00CF5E3C">
      <w:pPr>
        <w:pStyle w:val="TOC8"/>
        <w:rPr>
          <w:rFonts w:asciiTheme="minorHAnsi" w:eastAsiaTheme="minorEastAsia" w:hAnsiTheme="minorHAnsi" w:cstheme="minorBidi"/>
          <w:b w:val="0"/>
          <w:noProof/>
          <w:kern w:val="2"/>
          <w:szCs w:val="22"/>
          <w:lang w:val="en-SE" w:eastAsia="en-SE"/>
          <w14:ligatures w14:val="standardContextual"/>
        </w:rPr>
      </w:pPr>
      <w:r>
        <w:rPr>
          <w:noProof/>
        </w:rPr>
        <w:t>Annex B (informative): Change history</w:t>
      </w:r>
      <w:r>
        <w:rPr>
          <w:noProof/>
        </w:rPr>
        <w:tab/>
      </w:r>
      <w:r>
        <w:rPr>
          <w:noProof/>
        </w:rPr>
        <w:fldChar w:fldCharType="begin"/>
      </w:r>
      <w:r>
        <w:rPr>
          <w:noProof/>
        </w:rPr>
        <w:instrText xml:space="preserve"> PAGEREF _Toc181109150 \h </w:instrText>
      </w:r>
      <w:r>
        <w:rPr>
          <w:noProof/>
        </w:rPr>
      </w:r>
      <w:r>
        <w:rPr>
          <w:noProof/>
        </w:rPr>
        <w:fldChar w:fldCharType="separate"/>
      </w:r>
      <w:r>
        <w:rPr>
          <w:noProof/>
        </w:rPr>
        <w:t>534</w:t>
      </w:r>
      <w:r>
        <w:rPr>
          <w:noProof/>
        </w:rPr>
        <w:fldChar w:fldCharType="end"/>
      </w:r>
    </w:p>
    <w:p w14:paraId="0B9E3498" w14:textId="0E75940B"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16" w:name="foreword"/>
      <w:bookmarkStart w:id="17" w:name="_Toc181109048"/>
      <w:bookmarkEnd w:id="16"/>
      <w:r w:rsidRPr="004D3578">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2BADFBD5" w:rsidR="00711107" w:rsidRPr="00C152FE" w:rsidRDefault="00711107" w:rsidP="00711107">
      <w:pPr>
        <w:pStyle w:val="B1"/>
      </w:pPr>
      <w:r w:rsidRPr="006640C0">
        <w:tab/>
      </w:r>
      <w:r w:rsidRPr="00C152FE">
        <w:t>3GPP TS 37.579-6</w:t>
      </w:r>
      <w:r w:rsidR="00C152FE" w:rsidRPr="00C152FE">
        <w:t xml:space="preserve"> [25]</w:t>
      </w:r>
      <w:r w:rsidRPr="00C152FE">
        <w:t>: "Mission Critical (MC) services: Mission Critical Video (MCVideo) User Equipment (UE) Protocol conformance specification"</w:t>
      </w:r>
    </w:p>
    <w:p w14:paraId="59033686" w14:textId="03C8D9F5" w:rsidR="00711107" w:rsidRPr="00C152FE" w:rsidRDefault="00711107" w:rsidP="00711107">
      <w:pPr>
        <w:pStyle w:val="B1"/>
        <w:rPr>
          <w:b/>
          <w:bCs/>
        </w:rPr>
      </w:pPr>
      <w:r w:rsidRPr="006640C0">
        <w:tab/>
      </w:r>
      <w:r w:rsidRPr="00C152FE">
        <w:rPr>
          <w:b/>
          <w:bCs/>
        </w:rPr>
        <w:t>3GPP TS 37.579-7: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181109049"/>
      <w:bookmarkEnd w:id="20"/>
      <w:r w:rsidRPr="004D3578">
        <w:t>1</w:t>
      </w:r>
      <w:r w:rsidRPr="004D3578">
        <w:tab/>
        <w:t>Scope</w:t>
      </w:r>
      <w:bookmarkEnd w:id="21"/>
    </w:p>
    <w:p w14:paraId="6A18FA6F" w14:textId="40C87FD7" w:rsidR="00AE351E" w:rsidRPr="001C0FC4" w:rsidRDefault="00AE351E" w:rsidP="00AE351E">
      <w:bookmarkStart w:id="22" w:name="references"/>
      <w:bookmarkEnd w:id="22"/>
      <w:r w:rsidRPr="001C0FC4">
        <w:t>The present document specifies the protocol conformance testing for testing a MCData Client for compliance to the Mission Critical Data (MCData)  protocol requirements defined by 3GPP.</w:t>
      </w:r>
    </w:p>
    <w:p w14:paraId="5B4C5D39" w14:textId="77777777" w:rsidR="00AE351E" w:rsidRPr="001C0FC4" w:rsidRDefault="00AE351E" w:rsidP="00AE351E">
      <w:r w:rsidRPr="001C0FC4">
        <w:t>In particular the present document contains:</w:t>
      </w:r>
    </w:p>
    <w:p w14:paraId="1BA138F0" w14:textId="77777777" w:rsidR="00AE351E" w:rsidRPr="001C0FC4" w:rsidRDefault="00AE351E" w:rsidP="00AE351E">
      <w:pPr>
        <w:pStyle w:val="B1"/>
      </w:pPr>
      <w:r w:rsidRPr="001C0FC4">
        <w:t>-</w:t>
      </w:r>
      <w:r w:rsidRPr="001C0FC4">
        <w:tab/>
        <w:t>the overall test structure;</w:t>
      </w:r>
    </w:p>
    <w:p w14:paraId="131211E0" w14:textId="77777777" w:rsidR="00AE351E" w:rsidRPr="001C0FC4" w:rsidRDefault="00AE351E" w:rsidP="00AE351E">
      <w:pPr>
        <w:pStyle w:val="B1"/>
      </w:pPr>
      <w:r w:rsidRPr="001C0FC4">
        <w:t>-</w:t>
      </w:r>
      <w:r w:rsidRPr="001C0FC4">
        <w:tab/>
        <w:t>the test configurations;</w:t>
      </w:r>
    </w:p>
    <w:p w14:paraId="37448B2D" w14:textId="77777777" w:rsidR="00AE351E" w:rsidRPr="001C0FC4" w:rsidRDefault="00AE351E" w:rsidP="00AE351E">
      <w:pPr>
        <w:pStyle w:val="B1"/>
      </w:pPr>
      <w:r w:rsidRPr="001C0FC4">
        <w:t>-</w:t>
      </w:r>
      <w:r w:rsidRPr="001C0FC4">
        <w:tab/>
        <w:t>the conformance requirement and reference to the core specifications;</w:t>
      </w:r>
    </w:p>
    <w:p w14:paraId="5B9C1E27" w14:textId="77777777" w:rsidR="00AE351E" w:rsidRPr="001C0FC4" w:rsidRDefault="00AE351E" w:rsidP="00AE351E">
      <w:pPr>
        <w:pStyle w:val="B1"/>
      </w:pPr>
      <w:r w:rsidRPr="001C0FC4">
        <w:t>-</w:t>
      </w:r>
      <w:r w:rsidRPr="001C0FC4">
        <w:tab/>
        <w:t>the test purposes; and</w:t>
      </w:r>
    </w:p>
    <w:p w14:paraId="0F3DB216" w14:textId="77777777" w:rsidR="00AE351E" w:rsidRPr="001C0FC4" w:rsidRDefault="00AE351E" w:rsidP="00AE351E">
      <w:pPr>
        <w:pStyle w:val="B1"/>
      </w:pPr>
      <w:r w:rsidRPr="001C0FC4">
        <w:t>-</w:t>
      </w:r>
      <w:r w:rsidRPr="001C0FC4">
        <w:tab/>
        <w:t>a brief description of the test procedure, the specific test requirements and short message exchange table.</w:t>
      </w:r>
    </w:p>
    <w:p w14:paraId="4CE5A964" w14:textId="77777777" w:rsidR="00AE351E" w:rsidRPr="001C0FC4" w:rsidRDefault="00AE351E" w:rsidP="00AE351E">
      <w:r w:rsidRPr="001C0FC4">
        <w:t>The present document is valid for MCData Clients implemented according to 3GPP releases starting from Release 13 up to the Release indicated on the cover page of the present document.</w:t>
      </w:r>
    </w:p>
    <w:p w14:paraId="21A05266" w14:textId="77777777" w:rsidR="00AE351E" w:rsidRPr="001C0FC4" w:rsidRDefault="00AE351E" w:rsidP="00AE351E">
      <w:r w:rsidRPr="001C0FC4">
        <w:t>The following information relevant to testing specified in the present document could be found in accompanying specifications:</w:t>
      </w:r>
    </w:p>
    <w:p w14:paraId="1E85CA34" w14:textId="2E8DC714" w:rsidR="00AE351E" w:rsidRPr="001C0FC4" w:rsidRDefault="00AE351E" w:rsidP="00AE351E">
      <w:pPr>
        <w:pStyle w:val="B1"/>
      </w:pPr>
      <w:r w:rsidRPr="001C0FC4">
        <w:t>-</w:t>
      </w:r>
      <w:r w:rsidRPr="001C0FC4">
        <w:tab/>
        <w:t>default setting of the test parameters TS </w:t>
      </w:r>
      <w:r w:rsidR="009E3E20">
        <w:t>37.579</w:t>
      </w:r>
      <w:r w:rsidRPr="001C0FC4">
        <w:t>-1 [2];</w:t>
      </w:r>
    </w:p>
    <w:p w14:paraId="0DAAFABF" w14:textId="11BD523F" w:rsidR="00AE351E" w:rsidRPr="001C0FC4" w:rsidRDefault="00AE351E" w:rsidP="00AE351E">
      <w:pPr>
        <w:pStyle w:val="B1"/>
      </w:pPr>
      <w:r w:rsidRPr="001C0FC4">
        <w:t>-</w:t>
      </w:r>
      <w:r w:rsidRPr="001C0FC4">
        <w:tab/>
        <w:t>Implementation Conformance Statement (ICS) TS </w:t>
      </w:r>
      <w:r w:rsidR="009E3E20">
        <w:t>37.579</w:t>
      </w:r>
      <w:r w:rsidRPr="001C0FC4">
        <w:t>-4 [4] and Implementation eXtra Information for Testing (IXIT) TS </w:t>
      </w:r>
      <w:r w:rsidR="009E3E20">
        <w:t>37.579</w:t>
      </w:r>
      <w:r w:rsidRPr="001C0FC4">
        <w:t>-5 [5];</w:t>
      </w:r>
    </w:p>
    <w:p w14:paraId="73621A4B" w14:textId="1F9E5593" w:rsidR="00AE351E" w:rsidRPr="001C0FC4" w:rsidRDefault="00AE351E" w:rsidP="00AE351E">
      <w:pPr>
        <w:pStyle w:val="B1"/>
      </w:pPr>
      <w:r w:rsidRPr="001C0FC4">
        <w:t>-</w:t>
      </w:r>
      <w:r w:rsidRPr="001C0FC4">
        <w:tab/>
        <w:t>the applicability of each test case TS </w:t>
      </w:r>
      <w:r w:rsidR="009E3E20">
        <w:t>37.579</w:t>
      </w:r>
      <w:r w:rsidRPr="001C0FC4">
        <w:t>-4 [4].</w:t>
      </w:r>
    </w:p>
    <w:p w14:paraId="1597B632" w14:textId="77777777" w:rsidR="00AE351E" w:rsidRPr="001C0FC4" w:rsidRDefault="00AE351E" w:rsidP="00AE351E">
      <w:r w:rsidRPr="001C0FC4">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783554E2" w14:textId="77777777" w:rsidR="00AE351E" w:rsidRPr="001C0FC4" w:rsidRDefault="00AE351E" w:rsidP="00AE351E">
      <w:r w:rsidRPr="001C0FC4">
        <w:t>According to 3GPP drafting rules, the references clause shall list only documents that are explicitly mentioned in the deliverable. This reference is not used within the document and thus shall be removed from references clause.</w:t>
      </w:r>
    </w:p>
    <w:p w14:paraId="5A68F8C6" w14:textId="77777777" w:rsidR="00711107" w:rsidRPr="004D3578" w:rsidRDefault="00711107" w:rsidP="00711107">
      <w:pPr>
        <w:pStyle w:val="Heading1"/>
      </w:pPr>
      <w:bookmarkStart w:id="23" w:name="_Toc181109050"/>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7833CFD" w14:textId="77777777" w:rsidR="00B922F4" w:rsidRPr="001C0FC4" w:rsidRDefault="00B922F4" w:rsidP="00B922F4">
      <w:pPr>
        <w:pStyle w:val="EX"/>
      </w:pPr>
      <w:r w:rsidRPr="001C0FC4">
        <w:t>[1]</w:t>
      </w:r>
      <w:r w:rsidRPr="001C0FC4">
        <w:tab/>
        <w:t>3GPP TR 21.905: "Vocabulary for 3GPP Specifications".</w:t>
      </w:r>
    </w:p>
    <w:p w14:paraId="40C79452" w14:textId="4653A08B" w:rsidR="00B922F4" w:rsidRPr="001C0FC4" w:rsidRDefault="00B922F4" w:rsidP="00B922F4">
      <w:pPr>
        <w:pStyle w:val="EX"/>
      </w:pPr>
      <w:r w:rsidRPr="001C0FC4">
        <w:t>[2]</w:t>
      </w:r>
      <w:r w:rsidRPr="001C0FC4">
        <w:tab/>
        <w:t>3GPP TS </w:t>
      </w:r>
      <w:r w:rsidR="009E3E20">
        <w:t>37.579</w:t>
      </w:r>
      <w:r w:rsidRPr="001C0FC4">
        <w:t>-1: "Mission Critical (MC) services; Part 1: Common test environment".</w:t>
      </w:r>
    </w:p>
    <w:p w14:paraId="4391E288" w14:textId="4C1F5F1D" w:rsidR="00B922F4" w:rsidRPr="001C0FC4" w:rsidRDefault="00B922F4" w:rsidP="00B922F4">
      <w:pPr>
        <w:pStyle w:val="EX"/>
      </w:pPr>
      <w:r w:rsidRPr="001C0FC4">
        <w:t>[3]</w:t>
      </w:r>
      <w:r w:rsidRPr="001C0FC4">
        <w:tab/>
      </w:r>
      <w:r>
        <w:t>Void.</w:t>
      </w:r>
    </w:p>
    <w:p w14:paraId="4EAC65F4" w14:textId="488B6697" w:rsidR="00B922F4" w:rsidRPr="001C0FC4" w:rsidRDefault="00B922F4" w:rsidP="00B922F4">
      <w:pPr>
        <w:pStyle w:val="EX"/>
      </w:pPr>
      <w:r w:rsidRPr="001C0FC4">
        <w:t>[4]</w:t>
      </w:r>
      <w:r w:rsidRPr="001C0FC4">
        <w:tab/>
        <w:t>3GPP TS </w:t>
      </w:r>
      <w:r w:rsidR="009E3E20">
        <w:t>37.579</w:t>
      </w:r>
      <w:r w:rsidRPr="001C0FC4">
        <w:t>-4: " Mission Critical (MC) services; Part 4: Test Applicability and Implementation Conformance Statement (ICS).</w:t>
      </w:r>
    </w:p>
    <w:p w14:paraId="46D026B8" w14:textId="34C567E4" w:rsidR="00B922F4" w:rsidRPr="001C0FC4" w:rsidRDefault="00B922F4" w:rsidP="00B922F4">
      <w:pPr>
        <w:pStyle w:val="EX"/>
      </w:pPr>
      <w:r w:rsidRPr="001C0FC4">
        <w:t>[5]</w:t>
      </w:r>
      <w:r w:rsidRPr="001C0FC4">
        <w:tab/>
        <w:t>3GPP TS </w:t>
      </w:r>
      <w:r w:rsidR="009E3E20">
        <w:t>37.579</w:t>
      </w:r>
      <w:r w:rsidRPr="001C0FC4">
        <w:t>-5: "Mission Critical (MC) services; Part 5: Abstract test suite (ATS)".</w:t>
      </w:r>
    </w:p>
    <w:p w14:paraId="3A6A3BF5" w14:textId="77777777" w:rsidR="00B922F4" w:rsidRPr="001C0FC4" w:rsidRDefault="00B922F4" w:rsidP="00B922F4">
      <w:pPr>
        <w:pStyle w:val="EX"/>
      </w:pPr>
      <w:r w:rsidRPr="001C0FC4">
        <w:t>[6]</w:t>
      </w:r>
      <w:r w:rsidRPr="001C0FC4">
        <w:tab/>
        <w:t>3GPP TS 36.523-1: "Evolved Universal Terrestrial Radio Access (E-UTRA) and Evolved Packet Core (EPC); User Equipment (UE) conformance specification; Part 1: Protocol conformance specification".</w:t>
      </w:r>
    </w:p>
    <w:p w14:paraId="188AFB0D" w14:textId="77777777" w:rsidR="00B922F4" w:rsidRPr="001C0FC4" w:rsidRDefault="00B922F4" w:rsidP="00B922F4">
      <w:pPr>
        <w:pStyle w:val="EX"/>
      </w:pPr>
      <w:r w:rsidRPr="001C0FC4">
        <w:t>[7]</w:t>
      </w:r>
      <w:r w:rsidRPr="001C0FC4">
        <w:tab/>
        <w:t>Void</w:t>
      </w:r>
    </w:p>
    <w:p w14:paraId="26CDDB6B" w14:textId="77777777" w:rsidR="00B922F4" w:rsidRPr="001C0FC4" w:rsidRDefault="00B922F4" w:rsidP="00B922F4">
      <w:pPr>
        <w:pStyle w:val="EX"/>
      </w:pPr>
      <w:r w:rsidRPr="001C0FC4">
        <w:t>[8]</w:t>
      </w:r>
      <w:r w:rsidRPr="001C0FC4">
        <w:tab/>
        <w:t>Void</w:t>
      </w:r>
    </w:p>
    <w:p w14:paraId="42676C77" w14:textId="77777777" w:rsidR="00B922F4" w:rsidRPr="001C0FC4" w:rsidRDefault="00B922F4" w:rsidP="00B922F4">
      <w:pPr>
        <w:pStyle w:val="EX"/>
      </w:pPr>
      <w:r w:rsidRPr="001C0FC4">
        <w:t>[9]</w:t>
      </w:r>
      <w:r w:rsidRPr="001C0FC4">
        <w:tab/>
        <w:t>3GPP TS 24.379: "Mission Critical Push To Talk (MCPTT) call control; Protocol specification".</w:t>
      </w:r>
    </w:p>
    <w:p w14:paraId="14B8EDD8" w14:textId="77777777" w:rsidR="00B922F4" w:rsidRPr="001C0FC4" w:rsidRDefault="00B922F4" w:rsidP="00B922F4">
      <w:pPr>
        <w:pStyle w:val="EX"/>
      </w:pPr>
      <w:r w:rsidRPr="001C0FC4">
        <w:t>[10]</w:t>
      </w:r>
      <w:r w:rsidRPr="001C0FC4">
        <w:tab/>
        <w:t>Void</w:t>
      </w:r>
    </w:p>
    <w:p w14:paraId="15893E6E" w14:textId="77777777" w:rsidR="00B922F4" w:rsidRPr="001C0FC4" w:rsidRDefault="00B922F4" w:rsidP="00B922F4">
      <w:pPr>
        <w:pStyle w:val="EX"/>
      </w:pPr>
      <w:r w:rsidRPr="001C0FC4">
        <w:t>[11]</w:t>
      </w:r>
      <w:r w:rsidRPr="001C0FC4">
        <w:tab/>
        <w:t>3GPP TS 24.481: "Mission Critical Services (MCS) group management; Protocol specification".</w:t>
      </w:r>
    </w:p>
    <w:p w14:paraId="4D2CB5F6" w14:textId="77777777" w:rsidR="00B922F4" w:rsidRPr="001C0FC4" w:rsidRDefault="00B922F4" w:rsidP="00B922F4">
      <w:pPr>
        <w:pStyle w:val="EX"/>
      </w:pPr>
      <w:r w:rsidRPr="001C0FC4">
        <w:t>[12]</w:t>
      </w:r>
      <w:r w:rsidRPr="001C0FC4">
        <w:tab/>
        <w:t>3GPP TS 24.482: "Mission Critical Services (MCS) identity management; Protocol specification".</w:t>
      </w:r>
    </w:p>
    <w:p w14:paraId="474D7A74" w14:textId="77777777" w:rsidR="00B922F4" w:rsidRPr="001C0FC4" w:rsidRDefault="00B922F4" w:rsidP="00B922F4">
      <w:pPr>
        <w:pStyle w:val="EX"/>
      </w:pPr>
      <w:r w:rsidRPr="001C0FC4">
        <w:t>[13]</w:t>
      </w:r>
      <w:r w:rsidRPr="001C0FC4">
        <w:tab/>
        <w:t>3GPP TS 24.483: "Mission Critical Services (MCS) Management Object (MO)".</w:t>
      </w:r>
    </w:p>
    <w:p w14:paraId="025F970D" w14:textId="77777777" w:rsidR="00B922F4" w:rsidRPr="001C0FC4" w:rsidRDefault="00B922F4" w:rsidP="00B922F4">
      <w:pPr>
        <w:pStyle w:val="EX"/>
      </w:pPr>
      <w:r w:rsidRPr="001C0FC4">
        <w:t>[14]</w:t>
      </w:r>
      <w:r w:rsidRPr="001C0FC4">
        <w:tab/>
        <w:t>3GPP TS 24.484: "Mission Critical Services (MCS) configuration management; Protocol specification".</w:t>
      </w:r>
    </w:p>
    <w:p w14:paraId="28327835" w14:textId="77777777" w:rsidR="00B922F4" w:rsidRPr="001C0FC4" w:rsidRDefault="00B922F4" w:rsidP="00B922F4">
      <w:pPr>
        <w:pStyle w:val="EX"/>
      </w:pPr>
      <w:r w:rsidRPr="001C0FC4">
        <w:t>[15]</w:t>
      </w:r>
      <w:r w:rsidRPr="001C0FC4">
        <w:tab/>
        <w:t>3GPP TS 33.179: " Security of Mission Critical Push To Talk (MCPTT) over LTE</w:t>
      </w:r>
      <w:r w:rsidRPr="001C0FC4" w:rsidDel="00FF4333">
        <w:t xml:space="preserve"> </w:t>
      </w:r>
      <w:r w:rsidRPr="001C0FC4">
        <w:t>".</w:t>
      </w:r>
    </w:p>
    <w:p w14:paraId="333A62B9" w14:textId="77777777" w:rsidR="00B922F4" w:rsidRPr="001C0FC4" w:rsidRDefault="00B922F4" w:rsidP="00B922F4">
      <w:pPr>
        <w:pStyle w:val="EX"/>
      </w:pPr>
      <w:r w:rsidRPr="001C0FC4">
        <w:t>[16]</w:t>
      </w:r>
      <w:r w:rsidRPr="001C0FC4">
        <w:tab/>
        <w:t>3GPP TS 24.229: "IP multimedia call control protocol based on Session Initiation Protocol (SIP) and Session Description Protocol (SDP); Stage 3".</w:t>
      </w:r>
    </w:p>
    <w:p w14:paraId="61EA190A" w14:textId="77777777" w:rsidR="00B922F4" w:rsidRPr="001C0FC4" w:rsidRDefault="00B922F4" w:rsidP="00B922F4">
      <w:pPr>
        <w:pStyle w:val="EX"/>
      </w:pPr>
      <w:r w:rsidRPr="001C0FC4">
        <w:t>[17]</w:t>
      </w:r>
      <w:r w:rsidRPr="001C0FC4">
        <w:tab/>
        <w:t>3GPP TS 24.301: "Non-Access-Stratum (NAS) protocol for Evolved Packet System (EPS); Stage 3".</w:t>
      </w:r>
    </w:p>
    <w:p w14:paraId="6CCF798F" w14:textId="77777777" w:rsidR="00B922F4" w:rsidRPr="001C0FC4" w:rsidRDefault="00B922F4" w:rsidP="00B922F4">
      <w:pPr>
        <w:pStyle w:val="EX"/>
      </w:pPr>
      <w:r w:rsidRPr="001C0FC4">
        <w:t>[18]</w:t>
      </w:r>
      <w:r w:rsidRPr="001C0FC4">
        <w:tab/>
        <w:t>Void</w:t>
      </w:r>
    </w:p>
    <w:p w14:paraId="6E77567C" w14:textId="77777777" w:rsidR="00B922F4" w:rsidRPr="001C0FC4" w:rsidRDefault="00B922F4" w:rsidP="00B922F4">
      <w:pPr>
        <w:pStyle w:val="EX"/>
      </w:pPr>
      <w:r w:rsidRPr="001C0FC4">
        <w:t>[19]</w:t>
      </w:r>
      <w:r w:rsidRPr="001C0FC4">
        <w:tab/>
        <w:t>3GPP TS 36.509: "Evolved Universal Terrestrial Radio Access (E-UTRA) and Evolved Universal Terrestrial Radio Access Network (E-UTRAN); Special conformance testing functions for User Equipment (UE)".</w:t>
      </w:r>
    </w:p>
    <w:p w14:paraId="733DD6D8" w14:textId="77777777" w:rsidR="00B922F4" w:rsidRPr="001C0FC4" w:rsidRDefault="00B922F4" w:rsidP="00B922F4">
      <w:pPr>
        <w:pStyle w:val="EX"/>
      </w:pPr>
      <w:r w:rsidRPr="001C0FC4">
        <w:t>[20]</w:t>
      </w:r>
      <w:r w:rsidRPr="001C0FC4">
        <w:tab/>
        <w:t>3GPP TS 36.508: "Evolved Universal Terrestrial Radio Access (E-UTRA) and Evolved Universal Terrestrial Radio Access (E-UTRAN); Common Test Environments for User Equipment (UE) Conformance Testing".</w:t>
      </w:r>
    </w:p>
    <w:p w14:paraId="266809CB" w14:textId="77777777" w:rsidR="00B922F4" w:rsidRPr="001C0FC4" w:rsidRDefault="00B922F4" w:rsidP="00B922F4">
      <w:pPr>
        <w:pStyle w:val="EX"/>
      </w:pPr>
      <w:r w:rsidRPr="001C0FC4">
        <w:t>[21]</w:t>
      </w:r>
      <w:r w:rsidRPr="001C0FC4">
        <w:tab/>
        <w:t>OpenID Connect 1.0: "OpenID Connect Core 1.0 incorporating errata set 1", http://openid.net/specs/openid-connect-core-1_0.html.</w:t>
      </w:r>
    </w:p>
    <w:p w14:paraId="004C64D3" w14:textId="77777777" w:rsidR="00B922F4" w:rsidRPr="001C0FC4" w:rsidRDefault="00B922F4" w:rsidP="00B922F4">
      <w:pPr>
        <w:pStyle w:val="EX"/>
      </w:pPr>
      <w:r w:rsidRPr="001C0FC4">
        <w:t>[22]</w:t>
      </w:r>
      <w:r w:rsidRPr="001C0FC4">
        <w:tab/>
        <w:t>3GPP TS 33.310: "Network Domain Security (NDS); Authentication Framework (AF)".</w:t>
      </w:r>
    </w:p>
    <w:p w14:paraId="0DC4AF59" w14:textId="77777777" w:rsidR="00B922F4" w:rsidRPr="001C0FC4" w:rsidRDefault="00B922F4" w:rsidP="00B922F4">
      <w:pPr>
        <w:pStyle w:val="EX"/>
      </w:pPr>
      <w:r w:rsidRPr="001C0FC4">
        <w:t>[23]</w:t>
      </w:r>
      <w:r w:rsidRPr="001C0FC4">
        <w:tab/>
        <w:t>Void</w:t>
      </w:r>
    </w:p>
    <w:p w14:paraId="4D87A1C1" w14:textId="76B434A4" w:rsidR="00B922F4" w:rsidRPr="001C0FC4" w:rsidRDefault="00B922F4" w:rsidP="00B922F4">
      <w:pPr>
        <w:pStyle w:val="EX"/>
      </w:pPr>
      <w:r w:rsidRPr="001C0FC4">
        <w:t>[24]</w:t>
      </w:r>
      <w:r w:rsidRPr="001C0FC4">
        <w:tab/>
        <w:t>3GPP TS </w:t>
      </w:r>
      <w:r w:rsidR="009E3E20">
        <w:t>37.579</w:t>
      </w:r>
      <w:r w:rsidRPr="001C0FC4">
        <w:t>-2: "Mission Critical (MC) services; Part 2: Mission Critical Push To Talk (MCPTT) User Equipment (UE) Protocol conformance specification".</w:t>
      </w:r>
    </w:p>
    <w:p w14:paraId="675548B3" w14:textId="13FD16FF" w:rsidR="00B922F4" w:rsidRPr="001C0FC4" w:rsidRDefault="00B922F4" w:rsidP="00B922F4">
      <w:pPr>
        <w:pStyle w:val="EX"/>
      </w:pPr>
      <w:r w:rsidRPr="001C0FC4">
        <w:t>[25]</w:t>
      </w:r>
      <w:r w:rsidRPr="001C0FC4">
        <w:tab/>
        <w:t>3GPP TS </w:t>
      </w:r>
      <w:r w:rsidR="009E3E20">
        <w:t>37.579</w:t>
      </w:r>
      <w:r w:rsidRPr="001C0FC4">
        <w:t>-6: "Mission Critical (MC) services; Part 6: Mission Critical Video (MCVideo) User Equipment (UE) Protocol conformance specification ".</w:t>
      </w:r>
    </w:p>
    <w:p w14:paraId="4DD2FA68" w14:textId="77777777" w:rsidR="00B922F4" w:rsidRPr="001C0FC4" w:rsidRDefault="00B922F4" w:rsidP="00B922F4">
      <w:pPr>
        <w:pStyle w:val="EX"/>
      </w:pPr>
      <w:r w:rsidRPr="001C0FC4">
        <w:t>[26]</w:t>
      </w:r>
      <w:r w:rsidRPr="001C0FC4">
        <w:tab/>
        <w:t>Void</w:t>
      </w:r>
    </w:p>
    <w:p w14:paraId="31DD3987" w14:textId="77777777" w:rsidR="00B922F4" w:rsidRPr="001C0FC4" w:rsidRDefault="00B922F4" w:rsidP="00B922F4">
      <w:pPr>
        <w:pStyle w:val="EX"/>
      </w:pPr>
      <w:r w:rsidRPr="001C0FC4">
        <w:t>[27]</w:t>
      </w:r>
      <w:r w:rsidRPr="001C0FC4">
        <w:tab/>
        <w:t>Void</w:t>
      </w:r>
    </w:p>
    <w:p w14:paraId="0EF4D067" w14:textId="77777777" w:rsidR="00B922F4" w:rsidRPr="001C0FC4" w:rsidRDefault="00B922F4" w:rsidP="00B922F4">
      <w:pPr>
        <w:pStyle w:val="EX"/>
      </w:pPr>
      <w:r w:rsidRPr="001C0FC4">
        <w:t>[28]</w:t>
      </w:r>
      <w:r w:rsidRPr="001C0FC4">
        <w:tab/>
        <w:t>Void</w:t>
      </w:r>
    </w:p>
    <w:p w14:paraId="60EBC985" w14:textId="77777777" w:rsidR="00B922F4" w:rsidRPr="001C0FC4" w:rsidRDefault="00B922F4" w:rsidP="00B922F4">
      <w:pPr>
        <w:pStyle w:val="EX"/>
      </w:pPr>
      <w:r w:rsidRPr="001C0FC4">
        <w:t>[29]</w:t>
      </w:r>
      <w:r w:rsidRPr="001C0FC4">
        <w:tab/>
        <w:t>Void</w:t>
      </w:r>
    </w:p>
    <w:p w14:paraId="509EE5CE" w14:textId="77777777" w:rsidR="00B922F4" w:rsidRPr="001C0FC4" w:rsidRDefault="00B922F4" w:rsidP="00B922F4">
      <w:pPr>
        <w:pStyle w:val="EX"/>
      </w:pPr>
      <w:r w:rsidRPr="001C0FC4">
        <w:t>[30]</w:t>
      </w:r>
      <w:r w:rsidRPr="001C0FC4">
        <w:tab/>
        <w:t>3GPP TS 33.180: "Security of the mission critical service".</w:t>
      </w:r>
    </w:p>
    <w:p w14:paraId="7AE2FEA7" w14:textId="77777777" w:rsidR="00B922F4" w:rsidRPr="001C0FC4" w:rsidRDefault="00B922F4" w:rsidP="00B922F4">
      <w:pPr>
        <w:pStyle w:val="EX"/>
      </w:pPr>
      <w:r w:rsidRPr="001C0FC4">
        <w:t>[31]</w:t>
      </w:r>
      <w:r w:rsidRPr="001C0FC4">
        <w:tab/>
        <w:t>3GPP TS 24.282: "Mission Critical Data (MCData) signalling control; Protocol specification".</w:t>
      </w:r>
    </w:p>
    <w:p w14:paraId="71503F4E" w14:textId="77777777" w:rsidR="00B922F4" w:rsidRPr="001C0FC4" w:rsidRDefault="00B922F4" w:rsidP="00B922F4">
      <w:pPr>
        <w:pStyle w:val="EX"/>
      </w:pPr>
      <w:r w:rsidRPr="001C0FC4">
        <w:t>[32]</w:t>
      </w:r>
      <w:r w:rsidRPr="001C0FC4">
        <w:tab/>
        <w:t>3GPP TS 24.582: "Mission Critical Data (MCData) media plane control; Protocol specification".</w:t>
      </w:r>
    </w:p>
    <w:p w14:paraId="2E99903E" w14:textId="77777777" w:rsidR="00B922F4" w:rsidRPr="001C0FC4" w:rsidRDefault="00B922F4" w:rsidP="00B922F4">
      <w:pPr>
        <w:pStyle w:val="EX"/>
      </w:pPr>
      <w:r w:rsidRPr="001C0FC4">
        <w:t>[33]</w:t>
      </w:r>
      <w:r w:rsidRPr="001C0FC4">
        <w:tab/>
        <w:t>3GPP TS 23.282: "Functional architecture and information flows to support Mission Critical Data (MCData); Stage 2".</w:t>
      </w:r>
    </w:p>
    <w:p w14:paraId="543F6C92" w14:textId="77777777" w:rsidR="00B922F4" w:rsidRPr="001C0FC4" w:rsidRDefault="00B922F4" w:rsidP="00B922F4">
      <w:pPr>
        <w:pStyle w:val="EX"/>
      </w:pPr>
      <w:r w:rsidRPr="001C0FC4">
        <w:t>[34]</w:t>
      </w:r>
      <w:r w:rsidRPr="001C0FC4">
        <w:tab/>
        <w:t>3GPP TS 22.282: "Mission Critical Data over LTE. Status: Under change control".</w:t>
      </w:r>
    </w:p>
    <w:p w14:paraId="2034F2E9" w14:textId="77777777" w:rsidR="00B922F4" w:rsidRPr="001C0FC4" w:rsidRDefault="00B922F4" w:rsidP="00B922F4">
      <w:pPr>
        <w:pStyle w:val="EX"/>
      </w:pPr>
      <w:r w:rsidRPr="001C0FC4">
        <w:t>[35]</w:t>
      </w:r>
      <w:r w:rsidRPr="001C0FC4">
        <w:tab/>
        <w:t>Void</w:t>
      </w:r>
    </w:p>
    <w:p w14:paraId="2A578E44" w14:textId="77777777" w:rsidR="00B922F4" w:rsidRPr="001C0FC4" w:rsidRDefault="00B922F4" w:rsidP="00B922F4">
      <w:pPr>
        <w:pStyle w:val="EX"/>
      </w:pPr>
      <w:r w:rsidRPr="001C0FC4">
        <w:t>[36]</w:t>
      </w:r>
      <w:r w:rsidRPr="001C0FC4">
        <w:tab/>
        <w:t>IETF RFC 4826 (May 2007): "Extensible Markup Language (XML) Formats for Representing Resource Lists".</w:t>
      </w:r>
    </w:p>
    <w:p w14:paraId="7BF99453" w14:textId="77777777" w:rsidR="00B922F4" w:rsidRPr="001C0FC4" w:rsidRDefault="00B922F4" w:rsidP="00B922F4">
      <w:pPr>
        <w:pStyle w:val="EX"/>
      </w:pPr>
      <w:r w:rsidRPr="001C0FC4">
        <w:t>[37]</w:t>
      </w:r>
      <w:r w:rsidRPr="001C0FC4">
        <w:tab/>
        <w:t>IETF RFC 4122 (July 2005): "A Universally Unique IDentifier (UUID) URN Namespace".</w:t>
      </w:r>
    </w:p>
    <w:p w14:paraId="30BC3B40" w14:textId="77777777" w:rsidR="00B922F4" w:rsidRPr="001C0FC4" w:rsidRDefault="00B922F4" w:rsidP="00B922F4">
      <w:pPr>
        <w:pStyle w:val="EX"/>
      </w:pPr>
      <w:r w:rsidRPr="001C0FC4">
        <w:t>[38]</w:t>
      </w:r>
      <w:r w:rsidRPr="001C0FC4">
        <w:tab/>
        <w:t>IETF RFC 2046: "Multipurpose Internet Mail Extensions (MIME) Part Two: Media Types".</w:t>
      </w:r>
    </w:p>
    <w:p w14:paraId="4039CCE8" w14:textId="77777777" w:rsidR="00B922F4" w:rsidRDefault="00B922F4" w:rsidP="00B922F4">
      <w:pPr>
        <w:pStyle w:val="EX"/>
      </w:pPr>
      <w:r w:rsidRPr="001C0FC4">
        <w:t>[39]</w:t>
      </w:r>
      <w:r w:rsidRPr="001C0FC4">
        <w:tab/>
        <w:t>3GPP TS 23.032: "Universal Geographical Area Description (GAD)".</w:t>
      </w:r>
    </w:p>
    <w:p w14:paraId="0476C524" w14:textId="77777777" w:rsidR="00B922F4" w:rsidRDefault="00B922F4" w:rsidP="00B922F4">
      <w:pPr>
        <w:pStyle w:val="EX"/>
      </w:pPr>
      <w:r>
        <w:t>[40]</w:t>
      </w:r>
      <w:r>
        <w:tab/>
        <w:t>OMA-TS-REST_NetAPI_NMS-V1_0-20190528-C: "RESTful Network API for Network Message Storage".</w:t>
      </w:r>
    </w:p>
    <w:p w14:paraId="5B7595EC" w14:textId="77777777" w:rsidR="00B922F4" w:rsidRDefault="00B922F4" w:rsidP="00B922F4">
      <w:pPr>
        <w:pStyle w:val="EX"/>
      </w:pPr>
      <w:r>
        <w:t>[41]</w:t>
      </w:r>
      <w:r>
        <w:tab/>
        <w:t>IETF RFC 4567: "Key Management Extensions for Session Description Protocol (SDP) and Real Time Streaming Protocol (RTSP)"</w:t>
      </w:r>
    </w:p>
    <w:p w14:paraId="49056024" w14:textId="77777777" w:rsidR="00B922F4" w:rsidRDefault="00B922F4" w:rsidP="00B922F4">
      <w:pPr>
        <w:pStyle w:val="EX"/>
      </w:pPr>
      <w:r>
        <w:t>[42]</w:t>
      </w:r>
      <w:r>
        <w:tab/>
        <w:t>OMA-TS-REST_NetAPI_Common-V1_0-20120417-C: "Common definitions for RESTful Network APIs"</w:t>
      </w:r>
    </w:p>
    <w:p w14:paraId="6E462403" w14:textId="77777777" w:rsidR="00B922F4" w:rsidRDefault="00B922F4" w:rsidP="00B922F4">
      <w:pPr>
        <w:pStyle w:val="EX"/>
      </w:pPr>
      <w:r>
        <w:t>[43]</w:t>
      </w:r>
      <w:r>
        <w:tab/>
        <w:t>IETF RFC 2388: "Returning Values from Forms: multipart/form-data".</w:t>
      </w:r>
    </w:p>
    <w:p w14:paraId="13E06640" w14:textId="77777777" w:rsidR="00B922F4" w:rsidRPr="001C0FC4" w:rsidRDefault="00B922F4" w:rsidP="00B922F4">
      <w:pPr>
        <w:pStyle w:val="EX"/>
      </w:pPr>
      <w:r>
        <w:t>[44]</w:t>
      </w:r>
      <w:r>
        <w:tab/>
        <w:t>IETF RFC 2616: "Hypertext Transfer Protocol -- HTTP/1.1".</w:t>
      </w:r>
    </w:p>
    <w:p w14:paraId="7E44FABC" w14:textId="77777777" w:rsidR="00711107" w:rsidRPr="004D3578" w:rsidRDefault="00711107" w:rsidP="00711107">
      <w:pPr>
        <w:pStyle w:val="Heading1"/>
      </w:pPr>
      <w:bookmarkStart w:id="24" w:name="_Toc181109051"/>
      <w:r w:rsidRPr="004D3578">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181109052"/>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1A26CEB4" w14:textId="77777777" w:rsidR="00241891" w:rsidRPr="001C0FC4" w:rsidRDefault="00241891" w:rsidP="00241891">
      <w:r w:rsidRPr="001C0FC4">
        <w:t>For the purpose of the present document, the following terms given in TS 23.282 [33] apply:</w:t>
      </w:r>
    </w:p>
    <w:p w14:paraId="5DD48111" w14:textId="77777777" w:rsidR="00241891" w:rsidRPr="00241891" w:rsidRDefault="00241891" w:rsidP="00241891">
      <w:pPr>
        <w:pStyle w:val="EW"/>
        <w:rPr>
          <w:b/>
          <w:bCs/>
        </w:rPr>
      </w:pPr>
      <w:r w:rsidRPr="00241891">
        <w:rPr>
          <w:b/>
          <w:bCs/>
        </w:rPr>
        <w:t>Auto-receive</w:t>
      </w:r>
    </w:p>
    <w:p w14:paraId="3C68536D" w14:textId="77777777" w:rsidR="00241891" w:rsidRPr="00241891" w:rsidRDefault="00241891" w:rsidP="00241891">
      <w:pPr>
        <w:pStyle w:val="EW"/>
        <w:rPr>
          <w:b/>
          <w:bCs/>
        </w:rPr>
      </w:pPr>
      <w:r w:rsidRPr="00241891">
        <w:rPr>
          <w:b/>
          <w:bCs/>
        </w:rPr>
        <w:t>Conversation identifier</w:t>
      </w:r>
    </w:p>
    <w:p w14:paraId="095545CE" w14:textId="77777777" w:rsidR="00241891" w:rsidRPr="00241891" w:rsidRDefault="00241891" w:rsidP="00241891">
      <w:pPr>
        <w:pStyle w:val="EW"/>
        <w:rPr>
          <w:b/>
          <w:bCs/>
        </w:rPr>
      </w:pPr>
      <w:r w:rsidRPr="00241891">
        <w:rPr>
          <w:b/>
          <w:bCs/>
        </w:rPr>
        <w:t>Data stream</w:t>
      </w:r>
    </w:p>
    <w:p w14:paraId="2763B512" w14:textId="77777777" w:rsidR="00241891" w:rsidRPr="00241891" w:rsidRDefault="00241891" w:rsidP="00241891">
      <w:pPr>
        <w:pStyle w:val="EW"/>
        <w:rPr>
          <w:b/>
          <w:bCs/>
        </w:rPr>
      </w:pPr>
      <w:r w:rsidRPr="00241891">
        <w:rPr>
          <w:b/>
          <w:bCs/>
        </w:rPr>
        <w:t>FD disposition</w:t>
      </w:r>
    </w:p>
    <w:p w14:paraId="37264716" w14:textId="77777777" w:rsidR="00241891" w:rsidRPr="00241891" w:rsidRDefault="00241891" w:rsidP="00241891">
      <w:pPr>
        <w:pStyle w:val="EW"/>
        <w:rPr>
          <w:b/>
          <w:bCs/>
        </w:rPr>
      </w:pPr>
      <w:r w:rsidRPr="00241891">
        <w:rPr>
          <w:b/>
          <w:bCs/>
        </w:rPr>
        <w:t>MCData client</w:t>
      </w:r>
    </w:p>
    <w:p w14:paraId="5281DEC6" w14:textId="77777777" w:rsidR="00241891" w:rsidRPr="00241891" w:rsidRDefault="00241891" w:rsidP="00241891">
      <w:pPr>
        <w:pStyle w:val="EW"/>
        <w:rPr>
          <w:b/>
          <w:bCs/>
        </w:rPr>
      </w:pPr>
      <w:r w:rsidRPr="00241891">
        <w:rPr>
          <w:b/>
          <w:bCs/>
        </w:rPr>
        <w:t>MCData group</w:t>
      </w:r>
    </w:p>
    <w:p w14:paraId="5B4C2C38" w14:textId="77777777" w:rsidR="00241891" w:rsidRPr="00241891" w:rsidRDefault="00241891" w:rsidP="00241891">
      <w:pPr>
        <w:pStyle w:val="EW"/>
        <w:rPr>
          <w:b/>
          <w:bCs/>
        </w:rPr>
      </w:pPr>
      <w:r w:rsidRPr="00241891">
        <w:rPr>
          <w:b/>
          <w:bCs/>
        </w:rPr>
        <w:t>MCData group affiliation</w:t>
      </w:r>
    </w:p>
    <w:p w14:paraId="14493577" w14:textId="77777777" w:rsidR="00241891" w:rsidRPr="00241891" w:rsidRDefault="00241891" w:rsidP="00241891">
      <w:pPr>
        <w:pStyle w:val="EW"/>
        <w:rPr>
          <w:b/>
          <w:bCs/>
        </w:rPr>
      </w:pPr>
      <w:r w:rsidRPr="00241891">
        <w:rPr>
          <w:b/>
          <w:bCs/>
        </w:rPr>
        <w:t>MCData group communication</w:t>
      </w:r>
    </w:p>
    <w:p w14:paraId="5794D6E4" w14:textId="77777777" w:rsidR="00241891" w:rsidRPr="00241891" w:rsidRDefault="00241891" w:rsidP="00241891">
      <w:pPr>
        <w:pStyle w:val="EW"/>
        <w:rPr>
          <w:b/>
          <w:bCs/>
          <w:lang w:val="sv-SE"/>
        </w:rPr>
      </w:pPr>
      <w:r w:rsidRPr="00241891">
        <w:rPr>
          <w:b/>
          <w:bCs/>
          <w:lang w:val="sv-SE"/>
        </w:rPr>
        <w:t>MCData group de-affiliation</w:t>
      </w:r>
    </w:p>
    <w:p w14:paraId="0404DFAB" w14:textId="77777777" w:rsidR="00241891" w:rsidRPr="00241891" w:rsidRDefault="00241891" w:rsidP="00241891">
      <w:pPr>
        <w:pStyle w:val="EW"/>
        <w:rPr>
          <w:b/>
          <w:bCs/>
          <w:lang w:val="sv-SE"/>
        </w:rPr>
      </w:pPr>
      <w:r w:rsidRPr="00241891">
        <w:rPr>
          <w:b/>
          <w:bCs/>
          <w:lang w:val="sv-SE"/>
        </w:rPr>
        <w:t>MCData ID</w:t>
      </w:r>
    </w:p>
    <w:p w14:paraId="4A0559BE" w14:textId="77777777" w:rsidR="00241891" w:rsidRPr="00241891" w:rsidRDefault="00241891" w:rsidP="00241891">
      <w:pPr>
        <w:pStyle w:val="EW"/>
        <w:rPr>
          <w:b/>
          <w:bCs/>
          <w:lang w:val="sv-SE"/>
        </w:rPr>
      </w:pPr>
      <w:r w:rsidRPr="00241891">
        <w:rPr>
          <w:b/>
          <w:bCs/>
          <w:lang w:val="sv-SE"/>
        </w:rPr>
        <w:t>MCData server</w:t>
      </w:r>
    </w:p>
    <w:p w14:paraId="4A50B7D2" w14:textId="77777777" w:rsidR="00241891" w:rsidRPr="00241891" w:rsidRDefault="00241891" w:rsidP="00241891">
      <w:pPr>
        <w:pStyle w:val="EW"/>
        <w:rPr>
          <w:b/>
          <w:bCs/>
          <w:lang w:val="sv-SE"/>
        </w:rPr>
      </w:pPr>
      <w:r w:rsidRPr="00241891">
        <w:rPr>
          <w:b/>
          <w:bCs/>
          <w:lang w:val="sv-SE"/>
        </w:rPr>
        <w:t>MCData service</w:t>
      </w:r>
    </w:p>
    <w:p w14:paraId="15A8DF6A" w14:textId="77777777" w:rsidR="00241891" w:rsidRPr="00241891" w:rsidRDefault="00241891" w:rsidP="00241891">
      <w:pPr>
        <w:pStyle w:val="EW"/>
        <w:rPr>
          <w:b/>
          <w:bCs/>
          <w:lang w:val="sv-SE"/>
        </w:rPr>
      </w:pPr>
      <w:r w:rsidRPr="00241891">
        <w:rPr>
          <w:b/>
          <w:bCs/>
          <w:lang w:val="sv-SE"/>
        </w:rPr>
        <w:t>MCData UE</w:t>
      </w:r>
    </w:p>
    <w:p w14:paraId="0A8F9D1C" w14:textId="77777777" w:rsidR="00241891" w:rsidRPr="00241891" w:rsidRDefault="00241891" w:rsidP="00241891">
      <w:pPr>
        <w:pStyle w:val="EW"/>
        <w:rPr>
          <w:b/>
          <w:bCs/>
        </w:rPr>
      </w:pPr>
      <w:r w:rsidRPr="00241891">
        <w:rPr>
          <w:b/>
          <w:bCs/>
        </w:rPr>
        <w:t>MCData user</w:t>
      </w:r>
    </w:p>
    <w:p w14:paraId="428AE61B" w14:textId="77777777" w:rsidR="00241891" w:rsidRPr="00241891" w:rsidRDefault="00241891" w:rsidP="00241891">
      <w:pPr>
        <w:pStyle w:val="EW"/>
        <w:rPr>
          <w:b/>
          <w:bCs/>
        </w:rPr>
      </w:pPr>
      <w:r w:rsidRPr="00241891">
        <w:rPr>
          <w:b/>
          <w:bCs/>
        </w:rPr>
        <w:t>Reception control</w:t>
      </w:r>
    </w:p>
    <w:p w14:paraId="65AA76B8" w14:textId="77777777" w:rsidR="00241891" w:rsidRPr="00241891" w:rsidRDefault="00241891" w:rsidP="00241891">
      <w:pPr>
        <w:pStyle w:val="EW"/>
        <w:rPr>
          <w:b/>
          <w:bCs/>
        </w:rPr>
      </w:pPr>
      <w:r w:rsidRPr="00241891">
        <w:rPr>
          <w:b/>
          <w:bCs/>
        </w:rPr>
        <w:t>Reply identifier</w:t>
      </w:r>
    </w:p>
    <w:p w14:paraId="579953AC" w14:textId="77777777" w:rsidR="00241891" w:rsidRPr="00241891" w:rsidRDefault="00241891" w:rsidP="00241891">
      <w:pPr>
        <w:pStyle w:val="EW"/>
        <w:rPr>
          <w:b/>
          <w:bCs/>
        </w:rPr>
      </w:pPr>
      <w:r w:rsidRPr="00241891">
        <w:rPr>
          <w:b/>
          <w:bCs/>
        </w:rPr>
        <w:t>SDS data</w:t>
      </w:r>
    </w:p>
    <w:p w14:paraId="302BDDBA" w14:textId="77777777" w:rsidR="00241891" w:rsidRPr="00241891" w:rsidRDefault="00241891" w:rsidP="00241891">
      <w:pPr>
        <w:pStyle w:val="EW"/>
        <w:rPr>
          <w:b/>
          <w:bCs/>
        </w:rPr>
      </w:pPr>
      <w:r w:rsidRPr="00241891">
        <w:rPr>
          <w:b/>
          <w:bCs/>
        </w:rPr>
        <w:t>SDS disposition</w:t>
      </w:r>
    </w:p>
    <w:p w14:paraId="1DE60628" w14:textId="77777777" w:rsidR="00241891" w:rsidRPr="00241891" w:rsidRDefault="00241891" w:rsidP="00241891">
      <w:pPr>
        <w:pStyle w:val="EW"/>
        <w:rPr>
          <w:b/>
          <w:bCs/>
        </w:rPr>
      </w:pPr>
      <w:r w:rsidRPr="00241891">
        <w:rPr>
          <w:b/>
          <w:bCs/>
        </w:rPr>
        <w:t>Standalone communication</w:t>
      </w:r>
    </w:p>
    <w:p w14:paraId="1C87015A" w14:textId="77777777" w:rsidR="00241891" w:rsidRPr="00241891" w:rsidRDefault="00241891" w:rsidP="00241891">
      <w:pPr>
        <w:pStyle w:val="EW"/>
        <w:rPr>
          <w:b/>
          <w:bCs/>
        </w:rPr>
      </w:pPr>
      <w:r w:rsidRPr="00241891">
        <w:rPr>
          <w:b/>
          <w:bCs/>
        </w:rPr>
        <w:t>Transaction identifier</w:t>
      </w:r>
    </w:p>
    <w:p w14:paraId="024BA4DA" w14:textId="77777777" w:rsidR="00241891" w:rsidRPr="00241891" w:rsidRDefault="00241891" w:rsidP="00241891">
      <w:pPr>
        <w:pStyle w:val="EW"/>
        <w:rPr>
          <w:b/>
          <w:bCs/>
        </w:rPr>
      </w:pPr>
      <w:r w:rsidRPr="00241891">
        <w:rPr>
          <w:b/>
          <w:bCs/>
        </w:rPr>
        <w:t>Transmission control</w:t>
      </w:r>
    </w:p>
    <w:p w14:paraId="2AFFF9CA" w14:textId="77777777" w:rsidR="00241891" w:rsidRPr="001C0FC4" w:rsidRDefault="00241891" w:rsidP="00241891"/>
    <w:p w14:paraId="391E95E0" w14:textId="77777777" w:rsidR="00241891" w:rsidRPr="001C0FC4" w:rsidRDefault="00241891" w:rsidP="00241891">
      <w:r w:rsidRPr="001C0FC4">
        <w:t>For the purpose of the present document, the following terms given in TS 22.282 [34] apply:</w:t>
      </w:r>
    </w:p>
    <w:p w14:paraId="65687489" w14:textId="77777777" w:rsidR="00241891" w:rsidRPr="00241891" w:rsidRDefault="00241891" w:rsidP="00241891">
      <w:pPr>
        <w:pStyle w:val="EW"/>
        <w:rPr>
          <w:b/>
          <w:bCs/>
        </w:rPr>
      </w:pPr>
      <w:r w:rsidRPr="00241891">
        <w:rPr>
          <w:b/>
          <w:bCs/>
        </w:rPr>
        <w:t>Conversation</w:t>
      </w:r>
    </w:p>
    <w:p w14:paraId="734B9484" w14:textId="77777777" w:rsidR="00241891" w:rsidRPr="00241891" w:rsidRDefault="00241891" w:rsidP="00241891">
      <w:pPr>
        <w:pStyle w:val="EW"/>
        <w:rPr>
          <w:b/>
          <w:bCs/>
        </w:rPr>
      </w:pPr>
      <w:r w:rsidRPr="00241891">
        <w:rPr>
          <w:b/>
          <w:bCs/>
        </w:rPr>
        <w:t>Conversation ID</w:t>
      </w:r>
    </w:p>
    <w:p w14:paraId="358D899C" w14:textId="77777777" w:rsidR="00241891" w:rsidRPr="00241891" w:rsidRDefault="00241891" w:rsidP="00241891">
      <w:pPr>
        <w:pStyle w:val="EW"/>
        <w:rPr>
          <w:b/>
          <w:bCs/>
        </w:rPr>
      </w:pPr>
      <w:r w:rsidRPr="00241891">
        <w:rPr>
          <w:b/>
          <w:bCs/>
        </w:rPr>
        <w:t>MCData Conversation Hang Time</w:t>
      </w:r>
    </w:p>
    <w:p w14:paraId="11E4F0AE" w14:textId="77777777" w:rsidR="00241891" w:rsidRPr="00241891" w:rsidRDefault="00241891" w:rsidP="00241891">
      <w:pPr>
        <w:pStyle w:val="EW"/>
        <w:rPr>
          <w:b/>
          <w:bCs/>
        </w:rPr>
      </w:pPr>
      <w:r w:rsidRPr="00241891">
        <w:rPr>
          <w:b/>
          <w:bCs/>
        </w:rPr>
        <w:t>MCData System</w:t>
      </w:r>
    </w:p>
    <w:p w14:paraId="16F1EFDF" w14:textId="77777777" w:rsidR="00241891" w:rsidRPr="001C0FC4" w:rsidRDefault="00241891" w:rsidP="00241891"/>
    <w:p w14:paraId="5A8BFB60" w14:textId="77777777" w:rsidR="00241891" w:rsidRPr="001C0FC4" w:rsidRDefault="00241891" w:rsidP="00241891">
      <w:r w:rsidRPr="001C0FC4">
        <w:t>For the purpose of the present document, the following terms given in 3GPP TS 33.180 [30] apply:</w:t>
      </w:r>
    </w:p>
    <w:p w14:paraId="47378903" w14:textId="77777777" w:rsidR="00241891" w:rsidRPr="00241891" w:rsidRDefault="00241891" w:rsidP="00241891">
      <w:pPr>
        <w:pStyle w:val="EW"/>
        <w:rPr>
          <w:b/>
          <w:bCs/>
        </w:rPr>
      </w:pPr>
      <w:r w:rsidRPr="00241891">
        <w:rPr>
          <w:b/>
          <w:bCs/>
        </w:rPr>
        <w:t>Client Server Key (CSK)</w:t>
      </w:r>
    </w:p>
    <w:p w14:paraId="38900A96" w14:textId="77777777" w:rsidR="00241891" w:rsidRPr="00241891" w:rsidRDefault="00241891" w:rsidP="00241891">
      <w:pPr>
        <w:pStyle w:val="EW"/>
        <w:rPr>
          <w:b/>
          <w:bCs/>
        </w:rPr>
      </w:pPr>
      <w:r w:rsidRPr="00241891">
        <w:rPr>
          <w:b/>
          <w:bCs/>
        </w:rPr>
        <w:t>Private Call Key (PCK)</w:t>
      </w:r>
    </w:p>
    <w:p w14:paraId="08F2F5CF" w14:textId="77777777" w:rsidR="00241891" w:rsidRPr="00241891" w:rsidRDefault="00241891" w:rsidP="00241891">
      <w:pPr>
        <w:pStyle w:val="EW"/>
        <w:rPr>
          <w:b/>
          <w:bCs/>
        </w:rPr>
      </w:pPr>
      <w:r w:rsidRPr="00241891">
        <w:rPr>
          <w:b/>
          <w:bCs/>
        </w:rPr>
        <w:t>Signalling Protection Key (SPK)</w:t>
      </w:r>
    </w:p>
    <w:p w14:paraId="6BCCCD74" w14:textId="77777777" w:rsidR="00241891" w:rsidRPr="00241891" w:rsidRDefault="00241891" w:rsidP="00241891">
      <w:pPr>
        <w:pStyle w:val="EW"/>
        <w:rPr>
          <w:b/>
          <w:bCs/>
        </w:rPr>
      </w:pPr>
      <w:r w:rsidRPr="00241891">
        <w:rPr>
          <w:b/>
          <w:bCs/>
        </w:rPr>
        <w:t>XML Protection Key (XPK)</w:t>
      </w:r>
    </w:p>
    <w:p w14:paraId="2EC5F924" w14:textId="5B706FB1" w:rsidR="00711107" w:rsidRPr="004D3578" w:rsidRDefault="00711107" w:rsidP="00C15DCA">
      <w:pPr>
        <w:pStyle w:val="Heading2"/>
      </w:pPr>
      <w:bookmarkStart w:id="26" w:name="_Toc181109053"/>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181109054"/>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084BB1A" w14:textId="77777777" w:rsidR="0007444D" w:rsidRPr="001C0FC4" w:rsidRDefault="0007444D" w:rsidP="0007444D">
      <w:pPr>
        <w:pStyle w:val="EW"/>
      </w:pPr>
      <w:bookmarkStart w:id="28" w:name="_Toc52787441"/>
      <w:bookmarkStart w:id="29" w:name="_Toc52787621"/>
      <w:bookmarkStart w:id="30" w:name="_Toc75906874"/>
      <w:bookmarkStart w:id="31" w:name="_Toc75907211"/>
      <w:bookmarkStart w:id="32" w:name="_Toc84345696"/>
      <w:bookmarkStart w:id="33" w:name="_Toc99871244"/>
      <w:bookmarkStart w:id="34" w:name="_Toc171440736"/>
      <w:r w:rsidRPr="001C0FC4">
        <w:t>CSK</w:t>
      </w:r>
      <w:r w:rsidRPr="001C0FC4">
        <w:tab/>
      </w:r>
      <w:r w:rsidRPr="001C0FC4">
        <w:tab/>
        <w:t>Client-Server Key</w:t>
      </w:r>
    </w:p>
    <w:p w14:paraId="5F0AC1FD" w14:textId="77777777" w:rsidR="0007444D" w:rsidRPr="001C0FC4" w:rsidRDefault="0007444D" w:rsidP="0007444D">
      <w:pPr>
        <w:pStyle w:val="EW"/>
      </w:pPr>
      <w:r w:rsidRPr="001C0FC4">
        <w:t>DS</w:t>
      </w:r>
      <w:r w:rsidRPr="001C0FC4">
        <w:tab/>
      </w:r>
      <w:r w:rsidRPr="001C0FC4">
        <w:tab/>
        <w:t>Data Streaming</w:t>
      </w:r>
    </w:p>
    <w:p w14:paraId="3AC0F62E" w14:textId="77777777" w:rsidR="0007444D" w:rsidRPr="001C0FC4" w:rsidRDefault="0007444D" w:rsidP="0007444D">
      <w:pPr>
        <w:pStyle w:val="EW"/>
      </w:pPr>
      <w:r w:rsidRPr="001C0FC4">
        <w:t>ECGI</w:t>
      </w:r>
      <w:r w:rsidRPr="001C0FC4">
        <w:tab/>
      </w:r>
      <w:r w:rsidRPr="001C0FC4">
        <w:tab/>
        <w:t>E-UTRAN Cell Global Identification</w:t>
      </w:r>
    </w:p>
    <w:p w14:paraId="17B11270" w14:textId="77777777" w:rsidR="0007444D" w:rsidRPr="001C0FC4" w:rsidRDefault="0007444D" w:rsidP="0007444D">
      <w:pPr>
        <w:pStyle w:val="EW"/>
      </w:pPr>
      <w:r w:rsidRPr="001C0FC4">
        <w:t>FD</w:t>
      </w:r>
      <w:r w:rsidRPr="001C0FC4">
        <w:tab/>
      </w:r>
      <w:r w:rsidRPr="001C0FC4">
        <w:tab/>
        <w:t>File Distribution</w:t>
      </w:r>
    </w:p>
    <w:p w14:paraId="7F1D105A" w14:textId="77777777" w:rsidR="0007444D" w:rsidRPr="001C0FC4" w:rsidRDefault="0007444D" w:rsidP="0007444D">
      <w:pPr>
        <w:pStyle w:val="EW"/>
      </w:pPr>
      <w:r w:rsidRPr="001C0FC4">
        <w:t>FFS</w:t>
      </w:r>
      <w:r w:rsidRPr="001C0FC4">
        <w:tab/>
      </w:r>
      <w:r w:rsidRPr="001C0FC4">
        <w:tab/>
        <w:t>For Further Study</w:t>
      </w:r>
    </w:p>
    <w:p w14:paraId="19093958" w14:textId="77777777" w:rsidR="0007444D" w:rsidRPr="001C0FC4" w:rsidRDefault="0007444D" w:rsidP="0007444D">
      <w:pPr>
        <w:pStyle w:val="EW"/>
      </w:pPr>
      <w:r w:rsidRPr="001C0FC4">
        <w:t>ICS</w:t>
      </w:r>
      <w:r w:rsidRPr="001C0FC4">
        <w:tab/>
      </w:r>
      <w:r w:rsidRPr="001C0FC4">
        <w:tab/>
        <w:t>Implementation Conformance Statement</w:t>
      </w:r>
    </w:p>
    <w:p w14:paraId="11E9A722" w14:textId="77777777" w:rsidR="0007444D" w:rsidRPr="001C0FC4" w:rsidRDefault="0007444D" w:rsidP="0007444D">
      <w:pPr>
        <w:pStyle w:val="EW"/>
      </w:pPr>
      <w:r w:rsidRPr="001C0FC4">
        <w:t>IOPS</w:t>
      </w:r>
      <w:r w:rsidRPr="001C0FC4">
        <w:tab/>
      </w:r>
      <w:r w:rsidRPr="001C0FC4">
        <w:tab/>
        <w:t>Isolated E-UTRAN Operation for Public Safety</w:t>
      </w:r>
    </w:p>
    <w:p w14:paraId="4BBD85BD" w14:textId="77777777" w:rsidR="0007444D" w:rsidRPr="001C0FC4" w:rsidRDefault="0007444D" w:rsidP="0007444D">
      <w:pPr>
        <w:pStyle w:val="EW"/>
      </w:pPr>
      <w:r w:rsidRPr="001C0FC4">
        <w:t>IUT</w:t>
      </w:r>
      <w:r w:rsidRPr="001C0FC4">
        <w:tab/>
      </w:r>
      <w:r w:rsidRPr="001C0FC4">
        <w:tab/>
        <w:t>Implementation Under Test</w:t>
      </w:r>
    </w:p>
    <w:p w14:paraId="40C07AF4" w14:textId="77777777" w:rsidR="0007444D" w:rsidRPr="001C0FC4" w:rsidRDefault="0007444D" w:rsidP="0007444D">
      <w:pPr>
        <w:pStyle w:val="EW"/>
      </w:pPr>
      <w:r w:rsidRPr="001C0FC4">
        <w:t>IXIT</w:t>
      </w:r>
      <w:r w:rsidRPr="001C0FC4">
        <w:tab/>
      </w:r>
      <w:r w:rsidRPr="001C0FC4">
        <w:tab/>
        <w:t>Implementation eXtra Information for Testing</w:t>
      </w:r>
    </w:p>
    <w:p w14:paraId="3339AD92" w14:textId="77777777" w:rsidR="0007444D" w:rsidRPr="001C0FC4" w:rsidRDefault="0007444D" w:rsidP="0007444D">
      <w:pPr>
        <w:pStyle w:val="EW"/>
      </w:pPr>
      <w:r w:rsidRPr="001C0FC4">
        <w:t>MBMS</w:t>
      </w:r>
      <w:r w:rsidRPr="001C0FC4">
        <w:tab/>
      </w:r>
      <w:r w:rsidRPr="001C0FC4">
        <w:tab/>
        <w:t>Multimedia Broadcast and Multicast Service</w:t>
      </w:r>
    </w:p>
    <w:p w14:paraId="46C48617" w14:textId="77777777" w:rsidR="0007444D" w:rsidRPr="001C0FC4" w:rsidRDefault="0007444D" w:rsidP="0007444D">
      <w:pPr>
        <w:pStyle w:val="EW"/>
      </w:pPr>
      <w:r w:rsidRPr="001C0FC4">
        <w:t>MBSFN</w:t>
      </w:r>
      <w:r w:rsidRPr="001C0FC4">
        <w:tab/>
      </w:r>
      <w:r w:rsidRPr="001C0FC4">
        <w:tab/>
        <w:t>Multimedia Broadcast multicast service Single Frequency Network</w:t>
      </w:r>
    </w:p>
    <w:p w14:paraId="7C590834" w14:textId="77777777" w:rsidR="0007444D" w:rsidRPr="001C0FC4" w:rsidRDefault="0007444D" w:rsidP="0007444D">
      <w:pPr>
        <w:pStyle w:val="EW"/>
      </w:pPr>
      <w:r w:rsidRPr="001C0FC4">
        <w:t>MC</w:t>
      </w:r>
      <w:r w:rsidRPr="001C0FC4">
        <w:tab/>
      </w:r>
      <w:r w:rsidRPr="001C0FC4">
        <w:tab/>
        <w:t>Mission Critical</w:t>
      </w:r>
    </w:p>
    <w:p w14:paraId="7E9CA9A6" w14:textId="77777777" w:rsidR="0007444D" w:rsidRPr="001C0FC4" w:rsidRDefault="0007444D" w:rsidP="0007444D">
      <w:pPr>
        <w:pStyle w:val="EW"/>
      </w:pPr>
      <w:r w:rsidRPr="001C0FC4">
        <w:t>MCData</w:t>
      </w:r>
      <w:r w:rsidRPr="001C0FC4">
        <w:tab/>
      </w:r>
      <w:r w:rsidRPr="001C0FC4">
        <w:tab/>
        <w:t>Mission Critical Data</w:t>
      </w:r>
    </w:p>
    <w:p w14:paraId="5B2541C2" w14:textId="77777777" w:rsidR="0007444D" w:rsidRPr="001C0FC4" w:rsidRDefault="0007444D" w:rsidP="0007444D">
      <w:pPr>
        <w:pStyle w:val="EW"/>
      </w:pPr>
      <w:r w:rsidRPr="001C0FC4">
        <w:t>MCData group ID</w:t>
      </w:r>
      <w:r w:rsidRPr="001C0FC4">
        <w:tab/>
        <w:t>MCData group Identity</w:t>
      </w:r>
    </w:p>
    <w:p w14:paraId="3F58A471" w14:textId="77777777" w:rsidR="0007444D" w:rsidRPr="001C0FC4" w:rsidRDefault="0007444D" w:rsidP="0007444D">
      <w:pPr>
        <w:pStyle w:val="EW"/>
      </w:pPr>
      <w:r w:rsidRPr="001C0FC4">
        <w:t>MCPTT</w:t>
      </w:r>
      <w:r w:rsidRPr="001C0FC4">
        <w:tab/>
      </w:r>
      <w:r w:rsidRPr="001C0FC4">
        <w:tab/>
        <w:t>Mission Critical Push To Talk</w:t>
      </w:r>
    </w:p>
    <w:p w14:paraId="46A94B48" w14:textId="77777777" w:rsidR="0007444D" w:rsidRPr="001C0FC4" w:rsidRDefault="0007444D" w:rsidP="0007444D">
      <w:pPr>
        <w:pStyle w:val="EW"/>
      </w:pPr>
      <w:r w:rsidRPr="001C0FC4">
        <w:t>MCS</w:t>
      </w:r>
      <w:r w:rsidRPr="001C0FC4">
        <w:tab/>
      </w:r>
      <w:r w:rsidRPr="001C0FC4">
        <w:tab/>
        <w:t>Mission Critical Service</w:t>
      </w:r>
    </w:p>
    <w:p w14:paraId="67B9E6E4" w14:textId="77777777" w:rsidR="0007444D" w:rsidRPr="001C0FC4" w:rsidRDefault="0007444D" w:rsidP="0007444D">
      <w:pPr>
        <w:pStyle w:val="EW"/>
      </w:pPr>
      <w:r w:rsidRPr="001C0FC4">
        <w:t>MCVideo</w:t>
      </w:r>
      <w:r w:rsidRPr="001C0FC4">
        <w:tab/>
      </w:r>
      <w:r w:rsidRPr="001C0FC4">
        <w:tab/>
        <w:t>Mission Critical Video</w:t>
      </w:r>
    </w:p>
    <w:p w14:paraId="61DB9B95" w14:textId="77777777" w:rsidR="0007444D" w:rsidRPr="001C0FC4" w:rsidRDefault="0007444D" w:rsidP="0007444D">
      <w:pPr>
        <w:pStyle w:val="EW"/>
      </w:pPr>
      <w:r w:rsidRPr="001C0FC4">
        <w:t>MDEA</w:t>
      </w:r>
      <w:r w:rsidRPr="001C0FC4">
        <w:tab/>
      </w:r>
      <w:r w:rsidRPr="001C0FC4">
        <w:tab/>
        <w:t>MCData Emergency Alert</w:t>
      </w:r>
    </w:p>
    <w:p w14:paraId="40EC8C67" w14:textId="77777777" w:rsidR="0007444D" w:rsidRPr="001C0FC4" w:rsidRDefault="0007444D" w:rsidP="0007444D">
      <w:pPr>
        <w:pStyle w:val="EW"/>
      </w:pPr>
      <w:r w:rsidRPr="001C0FC4">
        <w:t>MIME</w:t>
      </w:r>
      <w:r w:rsidRPr="001C0FC4">
        <w:tab/>
      </w:r>
      <w:r w:rsidRPr="001C0FC4">
        <w:tab/>
        <w:t>Multipurpose Internet Mail Extensions</w:t>
      </w:r>
    </w:p>
    <w:p w14:paraId="4DD32D20" w14:textId="77777777" w:rsidR="0007444D" w:rsidRPr="001C0FC4" w:rsidRDefault="0007444D" w:rsidP="0007444D">
      <w:pPr>
        <w:pStyle w:val="EW"/>
      </w:pPr>
      <w:r w:rsidRPr="001C0FC4">
        <w:t>MONP</w:t>
      </w:r>
      <w:r w:rsidRPr="001C0FC4">
        <w:tab/>
      </w:r>
      <w:r w:rsidRPr="001C0FC4">
        <w:tab/>
        <w:t>MC service Off-Network Protocol</w:t>
      </w:r>
    </w:p>
    <w:p w14:paraId="3976F912" w14:textId="77777777" w:rsidR="0007444D" w:rsidRPr="001C0FC4" w:rsidRDefault="0007444D" w:rsidP="0007444D">
      <w:pPr>
        <w:pStyle w:val="EW"/>
      </w:pPr>
      <w:r w:rsidRPr="001C0FC4">
        <w:t>NAT</w:t>
      </w:r>
      <w:r w:rsidRPr="001C0FC4">
        <w:tab/>
      </w:r>
      <w:r w:rsidRPr="001C0FC4">
        <w:tab/>
        <w:t>Network Address Translation</w:t>
      </w:r>
    </w:p>
    <w:p w14:paraId="243DF637" w14:textId="77777777" w:rsidR="0007444D" w:rsidRPr="001C0FC4" w:rsidRDefault="0007444D" w:rsidP="0007444D">
      <w:pPr>
        <w:pStyle w:val="EW"/>
      </w:pPr>
      <w:r w:rsidRPr="001C0FC4">
        <w:t>PCC</w:t>
      </w:r>
      <w:r w:rsidRPr="001C0FC4">
        <w:tab/>
      </w:r>
      <w:r w:rsidRPr="001C0FC4">
        <w:tab/>
        <w:t>Policy and Charging Control</w:t>
      </w:r>
    </w:p>
    <w:p w14:paraId="781B6B2D" w14:textId="77777777" w:rsidR="0007444D" w:rsidRPr="001C0FC4" w:rsidRDefault="0007444D" w:rsidP="0007444D">
      <w:pPr>
        <w:pStyle w:val="EW"/>
      </w:pPr>
      <w:r w:rsidRPr="001C0FC4">
        <w:t>PCCB</w:t>
      </w:r>
      <w:r w:rsidRPr="001C0FC4">
        <w:tab/>
      </w:r>
      <w:r w:rsidRPr="001C0FC4">
        <w:tab/>
        <w:t>Private Call Call-Back</w:t>
      </w:r>
    </w:p>
    <w:p w14:paraId="4EEB9D53" w14:textId="77777777" w:rsidR="0007444D" w:rsidRPr="001C0FC4" w:rsidRDefault="0007444D" w:rsidP="0007444D">
      <w:pPr>
        <w:pStyle w:val="EW"/>
      </w:pPr>
      <w:r w:rsidRPr="001C0FC4">
        <w:t>PCRF</w:t>
      </w:r>
      <w:r w:rsidRPr="001C0FC4">
        <w:tab/>
      </w:r>
      <w:r w:rsidRPr="001C0FC4">
        <w:tab/>
        <w:t>Policy and Charging Rules Function</w:t>
      </w:r>
    </w:p>
    <w:p w14:paraId="3FFF5C48" w14:textId="77777777" w:rsidR="0007444D" w:rsidRPr="001C0FC4" w:rsidRDefault="0007444D" w:rsidP="0007444D">
      <w:pPr>
        <w:pStyle w:val="EW"/>
      </w:pPr>
      <w:r w:rsidRPr="001C0FC4">
        <w:t>PLMN</w:t>
      </w:r>
      <w:r w:rsidRPr="001C0FC4">
        <w:tab/>
      </w:r>
      <w:r w:rsidRPr="001C0FC4">
        <w:tab/>
        <w:t>Public Land Mobile Network</w:t>
      </w:r>
    </w:p>
    <w:p w14:paraId="42841BE9" w14:textId="77777777" w:rsidR="0007444D" w:rsidRPr="001C0FC4" w:rsidRDefault="0007444D" w:rsidP="0007444D">
      <w:pPr>
        <w:pStyle w:val="EW"/>
      </w:pPr>
      <w:r w:rsidRPr="001C0FC4">
        <w:t>QCI</w:t>
      </w:r>
      <w:r w:rsidRPr="001C0FC4">
        <w:tab/>
      </w:r>
      <w:r w:rsidRPr="001C0FC4">
        <w:tab/>
        <w:t>QoS Class Identifier</w:t>
      </w:r>
    </w:p>
    <w:p w14:paraId="612F86BE" w14:textId="77777777" w:rsidR="0007444D" w:rsidRPr="001C0FC4" w:rsidRDefault="0007444D" w:rsidP="0007444D">
      <w:pPr>
        <w:pStyle w:val="EW"/>
      </w:pPr>
      <w:r w:rsidRPr="001C0FC4">
        <w:t>RTP</w:t>
      </w:r>
      <w:r w:rsidRPr="001C0FC4">
        <w:tab/>
      </w:r>
      <w:r w:rsidRPr="001C0FC4">
        <w:tab/>
        <w:t>Real-time Transport Protocol</w:t>
      </w:r>
    </w:p>
    <w:p w14:paraId="775123B3" w14:textId="77777777" w:rsidR="0007444D" w:rsidRPr="001C0FC4" w:rsidRDefault="0007444D" w:rsidP="0007444D">
      <w:pPr>
        <w:pStyle w:val="EW"/>
      </w:pPr>
      <w:r w:rsidRPr="001C0FC4">
        <w:t>SAI</w:t>
      </w:r>
      <w:r w:rsidRPr="001C0FC4">
        <w:tab/>
      </w:r>
      <w:r w:rsidRPr="001C0FC4">
        <w:tab/>
        <w:t>Service Area Identifier</w:t>
      </w:r>
    </w:p>
    <w:p w14:paraId="7ED393D1" w14:textId="77777777" w:rsidR="0007444D" w:rsidRPr="001C0FC4" w:rsidRDefault="0007444D" w:rsidP="0007444D">
      <w:pPr>
        <w:pStyle w:val="EW"/>
      </w:pPr>
      <w:r w:rsidRPr="001C0FC4">
        <w:t>SDP</w:t>
      </w:r>
      <w:r w:rsidRPr="001C0FC4">
        <w:tab/>
      </w:r>
      <w:r w:rsidRPr="001C0FC4">
        <w:tab/>
        <w:t>Session Description Protocol</w:t>
      </w:r>
    </w:p>
    <w:p w14:paraId="15DABAA1" w14:textId="77777777" w:rsidR="0007444D" w:rsidRPr="001C0FC4" w:rsidRDefault="0007444D" w:rsidP="0007444D">
      <w:pPr>
        <w:pStyle w:val="EW"/>
      </w:pPr>
      <w:r w:rsidRPr="001C0FC4">
        <w:t>SDS</w:t>
      </w:r>
      <w:r w:rsidRPr="001C0FC4">
        <w:tab/>
      </w:r>
      <w:r w:rsidRPr="001C0FC4">
        <w:tab/>
        <w:t>Short Data Service</w:t>
      </w:r>
    </w:p>
    <w:p w14:paraId="03367627" w14:textId="77777777" w:rsidR="0007444D" w:rsidRPr="001C0FC4" w:rsidRDefault="0007444D" w:rsidP="0007444D">
      <w:pPr>
        <w:pStyle w:val="EW"/>
      </w:pPr>
      <w:r w:rsidRPr="001C0FC4">
        <w:t>SIP</w:t>
      </w:r>
      <w:r w:rsidRPr="001C0FC4">
        <w:tab/>
      </w:r>
      <w:r w:rsidRPr="001C0FC4">
        <w:tab/>
        <w:t>Session Initiation Protocol</w:t>
      </w:r>
    </w:p>
    <w:p w14:paraId="5B5F6A77" w14:textId="77777777" w:rsidR="0007444D" w:rsidRPr="001C0FC4" w:rsidRDefault="0007444D" w:rsidP="0007444D">
      <w:pPr>
        <w:pStyle w:val="EW"/>
      </w:pPr>
      <w:r w:rsidRPr="001C0FC4">
        <w:t>SPK</w:t>
      </w:r>
      <w:r w:rsidRPr="001C0FC4">
        <w:tab/>
      </w:r>
      <w:r w:rsidRPr="001C0FC4">
        <w:tab/>
        <w:t>Signalling Protection Key</w:t>
      </w:r>
    </w:p>
    <w:p w14:paraId="76844F31" w14:textId="77777777" w:rsidR="0007444D" w:rsidRPr="001C0FC4" w:rsidRDefault="0007444D" w:rsidP="0007444D">
      <w:pPr>
        <w:pStyle w:val="EW"/>
      </w:pPr>
      <w:r w:rsidRPr="001C0FC4">
        <w:t>SS</w:t>
      </w:r>
      <w:r w:rsidRPr="001C0FC4">
        <w:tab/>
      </w:r>
      <w:r w:rsidRPr="001C0FC4">
        <w:tab/>
        <w:t>System Simulator</w:t>
      </w:r>
    </w:p>
    <w:p w14:paraId="4CDEF439" w14:textId="77777777" w:rsidR="0007444D" w:rsidRPr="001C0FC4" w:rsidRDefault="0007444D" w:rsidP="0007444D">
      <w:pPr>
        <w:pStyle w:val="EW"/>
      </w:pPr>
      <w:r w:rsidRPr="001C0FC4">
        <w:t>SSRC</w:t>
      </w:r>
      <w:r w:rsidRPr="001C0FC4">
        <w:tab/>
      </w:r>
      <w:r w:rsidRPr="001C0FC4">
        <w:tab/>
        <w:t>Synchronization SouRCe</w:t>
      </w:r>
    </w:p>
    <w:p w14:paraId="204C1E6D" w14:textId="77777777" w:rsidR="0007444D" w:rsidRPr="001C0FC4" w:rsidRDefault="0007444D" w:rsidP="0007444D">
      <w:pPr>
        <w:pStyle w:val="EW"/>
      </w:pPr>
      <w:r w:rsidRPr="001C0FC4">
        <w:t>TGI</w:t>
      </w:r>
      <w:r w:rsidRPr="001C0FC4">
        <w:tab/>
      </w:r>
      <w:r w:rsidRPr="001C0FC4">
        <w:tab/>
        <w:t>Temporary MCVideo Group Identity</w:t>
      </w:r>
    </w:p>
    <w:p w14:paraId="23380EC5" w14:textId="77777777" w:rsidR="0007444D" w:rsidRPr="001C0FC4" w:rsidRDefault="0007444D" w:rsidP="0007444D">
      <w:pPr>
        <w:pStyle w:val="EW"/>
      </w:pPr>
      <w:r w:rsidRPr="001C0FC4">
        <w:t>TMGI</w:t>
      </w:r>
      <w:r w:rsidRPr="001C0FC4">
        <w:tab/>
      </w:r>
      <w:r w:rsidRPr="001C0FC4">
        <w:tab/>
        <w:t>Temporary Mobile Group Identity</w:t>
      </w:r>
    </w:p>
    <w:p w14:paraId="389B66DF" w14:textId="77777777" w:rsidR="0007444D" w:rsidRPr="001C0FC4" w:rsidRDefault="0007444D" w:rsidP="0007444D">
      <w:pPr>
        <w:pStyle w:val="EW"/>
      </w:pPr>
      <w:r w:rsidRPr="001C0FC4">
        <w:t>TP</w:t>
      </w:r>
      <w:r w:rsidRPr="001C0FC4">
        <w:tab/>
      </w:r>
      <w:r w:rsidRPr="001C0FC4">
        <w:tab/>
        <w:t>Transmission Point</w:t>
      </w:r>
    </w:p>
    <w:p w14:paraId="3CC6418B" w14:textId="77777777" w:rsidR="0007444D" w:rsidRPr="001C0FC4" w:rsidRDefault="0007444D" w:rsidP="0007444D">
      <w:pPr>
        <w:pStyle w:val="EW"/>
      </w:pPr>
      <w:r w:rsidRPr="001C0FC4">
        <w:t>TP</w:t>
      </w:r>
      <w:r w:rsidRPr="001C0FC4">
        <w:tab/>
      </w:r>
      <w:r w:rsidRPr="001C0FC4">
        <w:tab/>
        <w:t>Test Purpose</w:t>
      </w:r>
    </w:p>
    <w:p w14:paraId="1CCD44BE" w14:textId="77777777" w:rsidR="0007444D" w:rsidRPr="001C0FC4" w:rsidRDefault="0007444D" w:rsidP="0007444D">
      <w:pPr>
        <w:pStyle w:val="EW"/>
      </w:pPr>
      <w:r w:rsidRPr="001C0FC4">
        <w:t>UE</w:t>
      </w:r>
      <w:r w:rsidRPr="001C0FC4">
        <w:tab/>
      </w:r>
      <w:r w:rsidRPr="001C0FC4">
        <w:tab/>
        <w:t>User Equipment</w:t>
      </w:r>
    </w:p>
    <w:p w14:paraId="09D2FF4C" w14:textId="77777777" w:rsidR="0007444D" w:rsidRPr="001C0FC4" w:rsidRDefault="0007444D" w:rsidP="0007444D">
      <w:pPr>
        <w:keepLines/>
        <w:spacing w:after="0"/>
        <w:ind w:left="1702" w:hanging="1418"/>
      </w:pPr>
      <w:r w:rsidRPr="001C0FC4">
        <w:t>UM</w:t>
      </w:r>
      <w:r w:rsidRPr="001C0FC4">
        <w:tab/>
      </w:r>
      <w:r w:rsidRPr="001C0FC4">
        <w:tab/>
        <w:t>Unacknowledged Mode</w:t>
      </w:r>
    </w:p>
    <w:p w14:paraId="7E98CB04" w14:textId="77777777" w:rsidR="0007444D" w:rsidRPr="001C0FC4" w:rsidRDefault="0007444D" w:rsidP="0007444D">
      <w:pPr>
        <w:pStyle w:val="EW"/>
      </w:pPr>
      <w:r w:rsidRPr="001C0FC4">
        <w:t>URI</w:t>
      </w:r>
      <w:r w:rsidRPr="001C0FC4">
        <w:tab/>
      </w:r>
      <w:r w:rsidRPr="001C0FC4">
        <w:tab/>
        <w:t>Uniform Resource Identifier</w:t>
      </w:r>
    </w:p>
    <w:p w14:paraId="46B15270" w14:textId="77777777" w:rsidR="0007444D" w:rsidRPr="001C0FC4" w:rsidRDefault="0007444D" w:rsidP="0007444D">
      <w:pPr>
        <w:pStyle w:val="EW"/>
      </w:pPr>
      <w:r w:rsidRPr="001C0FC4">
        <w:t>XPK</w:t>
      </w:r>
      <w:r w:rsidRPr="001C0FC4">
        <w:tab/>
      </w:r>
      <w:r w:rsidRPr="001C0FC4">
        <w:tab/>
        <w:t>XML Protection Key</w:t>
      </w:r>
    </w:p>
    <w:p w14:paraId="2E35F0F5" w14:textId="77777777" w:rsidR="00296E35" w:rsidRPr="001C0FC4" w:rsidRDefault="00296E35" w:rsidP="00296E35">
      <w:pPr>
        <w:pStyle w:val="Heading1"/>
      </w:pPr>
      <w:bookmarkStart w:id="35" w:name="_Toc42507329"/>
      <w:bookmarkStart w:id="36" w:name="_Toc52307860"/>
      <w:bookmarkStart w:id="37" w:name="_Toc52782272"/>
      <w:bookmarkStart w:id="38" w:name="_Toc52782881"/>
      <w:bookmarkStart w:id="39" w:name="_Toc59042750"/>
      <w:bookmarkStart w:id="40" w:name="_Toc75459121"/>
      <w:bookmarkStart w:id="41" w:name="_Toc90630561"/>
      <w:bookmarkStart w:id="42" w:name="_Toc100778768"/>
      <w:bookmarkStart w:id="43" w:name="_Toc101286102"/>
      <w:bookmarkStart w:id="44" w:name="_Toc106817688"/>
      <w:bookmarkStart w:id="45" w:name="_Toc106817813"/>
      <w:bookmarkStart w:id="46" w:name="_Toc178186315"/>
      <w:bookmarkStart w:id="47" w:name="_Toc181109055"/>
      <w:bookmarkEnd w:id="28"/>
      <w:bookmarkEnd w:id="29"/>
      <w:bookmarkEnd w:id="30"/>
      <w:bookmarkEnd w:id="31"/>
      <w:bookmarkEnd w:id="32"/>
      <w:bookmarkEnd w:id="33"/>
      <w:bookmarkEnd w:id="34"/>
      <w:r w:rsidRPr="001C0FC4">
        <w:t>4</w:t>
      </w:r>
      <w:r w:rsidRPr="001C0FC4">
        <w:tab/>
        <w:t>General</w:t>
      </w:r>
      <w:bookmarkEnd w:id="35"/>
      <w:bookmarkEnd w:id="36"/>
      <w:bookmarkEnd w:id="37"/>
      <w:bookmarkEnd w:id="38"/>
      <w:bookmarkEnd w:id="39"/>
      <w:bookmarkEnd w:id="40"/>
      <w:bookmarkEnd w:id="41"/>
      <w:bookmarkEnd w:id="42"/>
      <w:bookmarkEnd w:id="43"/>
      <w:bookmarkEnd w:id="44"/>
      <w:bookmarkEnd w:id="45"/>
      <w:bookmarkEnd w:id="46"/>
      <w:bookmarkEnd w:id="47"/>
    </w:p>
    <w:p w14:paraId="6669B321" w14:textId="77777777" w:rsidR="00296E35" w:rsidRPr="001C0FC4" w:rsidRDefault="00296E35" w:rsidP="00296E35">
      <w:pPr>
        <w:pStyle w:val="Heading2"/>
      </w:pPr>
      <w:bookmarkStart w:id="48" w:name="_Toc522499783"/>
      <w:bookmarkStart w:id="49" w:name="_Toc25610636"/>
      <w:bookmarkStart w:id="50" w:name="_Toc42507330"/>
      <w:bookmarkStart w:id="51" w:name="_Toc52307861"/>
      <w:bookmarkStart w:id="52" w:name="_Toc52782273"/>
      <w:bookmarkStart w:id="53" w:name="_Toc52782882"/>
      <w:bookmarkStart w:id="54" w:name="_Toc59042751"/>
      <w:bookmarkStart w:id="55" w:name="_Toc75459122"/>
      <w:bookmarkStart w:id="56" w:name="_Toc90630562"/>
      <w:bookmarkStart w:id="57" w:name="_Toc100778769"/>
      <w:bookmarkStart w:id="58" w:name="_Toc101286103"/>
      <w:bookmarkStart w:id="59" w:name="_Toc106817689"/>
      <w:bookmarkStart w:id="60" w:name="_Toc106817814"/>
      <w:bookmarkStart w:id="61" w:name="_Toc178186316"/>
      <w:bookmarkStart w:id="62" w:name="_Toc181109056"/>
      <w:r w:rsidRPr="001C0FC4">
        <w:t>4.1</w:t>
      </w:r>
      <w:r w:rsidRPr="001C0FC4">
        <w:tab/>
        <w:t>Test methodology</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009E7D0" w14:textId="77777777" w:rsidR="00296E35" w:rsidRPr="001C0FC4" w:rsidRDefault="00296E35" w:rsidP="00296E35">
      <w:pPr>
        <w:pStyle w:val="Heading3"/>
      </w:pPr>
      <w:bookmarkStart w:id="63" w:name="_Toc522499784"/>
      <w:bookmarkStart w:id="64" w:name="_Toc25610637"/>
      <w:bookmarkStart w:id="65" w:name="_Toc42507331"/>
      <w:bookmarkStart w:id="66" w:name="_Toc52307862"/>
      <w:bookmarkStart w:id="67" w:name="_Toc52782274"/>
      <w:bookmarkStart w:id="68" w:name="_Toc52782883"/>
      <w:bookmarkStart w:id="69" w:name="_Toc59042752"/>
      <w:bookmarkStart w:id="70" w:name="_Toc75459123"/>
      <w:bookmarkStart w:id="71" w:name="_Toc90630563"/>
      <w:bookmarkStart w:id="72" w:name="_Toc100778770"/>
      <w:bookmarkStart w:id="73" w:name="_Toc101286104"/>
      <w:bookmarkStart w:id="74" w:name="_Toc106817690"/>
      <w:bookmarkStart w:id="75" w:name="_Toc106817815"/>
      <w:bookmarkStart w:id="76" w:name="_Toc178186317"/>
      <w:bookmarkStart w:id="77" w:name="_Toc181109057"/>
      <w:r w:rsidRPr="001C0FC4">
        <w:t>4.1.1</w:t>
      </w:r>
      <w:r w:rsidRPr="001C0FC4">
        <w:tab/>
        <w:t>Testing of optional functions and procedures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70EBC7B" w14:textId="77777777" w:rsidR="00296E35" w:rsidRPr="001C0FC4" w:rsidRDefault="00296E35" w:rsidP="00296E35">
      <w:r w:rsidRPr="001C0FC4">
        <w:t>Any function or procedure which is optional, may be subject to a conformance test if it is implemented in the MCData Client.</w:t>
      </w:r>
    </w:p>
    <w:p w14:paraId="2B616AB7" w14:textId="7917A97C" w:rsidR="00296E35" w:rsidRPr="001C0FC4" w:rsidRDefault="00296E35" w:rsidP="00296E35">
      <w:r w:rsidRPr="001C0FC4">
        <w:t>A declaration by the MCData Client supplier (to use the Implementation Conformance Statement (ICS) proforma specified in TS </w:t>
      </w:r>
      <w:r>
        <w:t>37.579</w:t>
      </w:r>
      <w:r w:rsidRPr="001C0FC4">
        <w:t>-4 [4]) is used to determine whether an optional function/procedure has been implemented.</w:t>
      </w:r>
    </w:p>
    <w:p w14:paraId="5347C02C" w14:textId="77777777" w:rsidR="00296E35" w:rsidRPr="001C0FC4" w:rsidRDefault="00296E35" w:rsidP="00296E35">
      <w:pPr>
        <w:pStyle w:val="Heading3"/>
      </w:pPr>
      <w:bookmarkStart w:id="78" w:name="_Toc522499785"/>
      <w:bookmarkStart w:id="79" w:name="_Toc25610638"/>
      <w:bookmarkStart w:id="80" w:name="_Toc42507332"/>
      <w:bookmarkStart w:id="81" w:name="_Toc52307863"/>
      <w:bookmarkStart w:id="82" w:name="_Toc52782275"/>
      <w:bookmarkStart w:id="83" w:name="_Toc52782884"/>
      <w:bookmarkStart w:id="84" w:name="_Toc59042753"/>
      <w:bookmarkStart w:id="85" w:name="_Toc75459124"/>
      <w:bookmarkStart w:id="86" w:name="_Toc90630564"/>
      <w:bookmarkStart w:id="87" w:name="_Toc100778771"/>
      <w:bookmarkStart w:id="88" w:name="_Toc101286105"/>
      <w:bookmarkStart w:id="89" w:name="_Toc106817691"/>
      <w:bookmarkStart w:id="90" w:name="_Toc106817816"/>
      <w:bookmarkStart w:id="91" w:name="_Toc178186318"/>
      <w:bookmarkStart w:id="92" w:name="_Toc181109058"/>
      <w:r w:rsidRPr="001C0FC4">
        <w:t>4.1.2</w:t>
      </w:r>
      <w:r w:rsidRPr="001C0FC4">
        <w:tab/>
        <w:t>Test interfaces and facilities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2A42983" w14:textId="77777777" w:rsidR="00296E35" w:rsidRPr="001C0FC4" w:rsidRDefault="00296E35" w:rsidP="00296E35">
      <w:r w:rsidRPr="001C0FC4">
        <w:t>Detailed descriptions of the MCData</w:t>
      </w:r>
    </w:p>
    <w:p w14:paraId="6ED92BAD" w14:textId="77777777" w:rsidR="00296E35" w:rsidRPr="001C0FC4" w:rsidRDefault="00296E35" w:rsidP="00296E35">
      <w:r w:rsidRPr="001C0FC4">
        <w:t xml:space="preserve"> Client test interfaces and special facilities for testing are provided in 3GPP TS 36.509 [19].</w:t>
      </w:r>
    </w:p>
    <w:p w14:paraId="1C6D88AF" w14:textId="77777777" w:rsidR="00296E35" w:rsidRPr="001C0FC4" w:rsidRDefault="00296E35" w:rsidP="00296E35">
      <w:pPr>
        <w:pStyle w:val="Heading2"/>
      </w:pPr>
      <w:bookmarkStart w:id="93" w:name="_Toc522499786"/>
      <w:bookmarkStart w:id="94" w:name="_Toc25610639"/>
      <w:bookmarkStart w:id="95" w:name="_Toc42507333"/>
      <w:bookmarkStart w:id="96" w:name="_Toc52307864"/>
      <w:bookmarkStart w:id="97" w:name="_Toc52782276"/>
      <w:bookmarkStart w:id="98" w:name="_Toc52782885"/>
      <w:bookmarkStart w:id="99" w:name="_Toc59042754"/>
      <w:bookmarkStart w:id="100" w:name="_Toc75459125"/>
      <w:bookmarkStart w:id="101" w:name="_Toc90630565"/>
      <w:bookmarkStart w:id="102" w:name="_Toc100778772"/>
      <w:bookmarkStart w:id="103" w:name="_Toc101286106"/>
      <w:bookmarkStart w:id="104" w:name="_Toc106817692"/>
      <w:bookmarkStart w:id="105" w:name="_Toc106817817"/>
      <w:bookmarkStart w:id="106" w:name="_Toc178186319"/>
      <w:bookmarkStart w:id="107" w:name="_Toc181109059"/>
      <w:r w:rsidRPr="001C0FC4">
        <w:t>4.2</w:t>
      </w:r>
      <w:r w:rsidRPr="001C0FC4">
        <w:tab/>
        <w:t>Implicit testing</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1215D4B" w14:textId="77777777" w:rsidR="00296E35" w:rsidRPr="001C0FC4" w:rsidRDefault="00296E35" w:rsidP="00296E35">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6804D72B" w14:textId="77777777" w:rsidR="00296E35" w:rsidRPr="001C0FC4" w:rsidRDefault="00296E35" w:rsidP="00296E35">
      <w:pPr>
        <w:pStyle w:val="Heading2"/>
      </w:pPr>
      <w:bookmarkStart w:id="108" w:name="_Toc522499787"/>
      <w:bookmarkStart w:id="109" w:name="_Toc25610640"/>
      <w:bookmarkStart w:id="110" w:name="_Toc42507334"/>
      <w:bookmarkStart w:id="111" w:name="_Toc52307865"/>
      <w:bookmarkStart w:id="112" w:name="_Toc52782277"/>
      <w:bookmarkStart w:id="113" w:name="_Toc52782886"/>
      <w:bookmarkStart w:id="114" w:name="_Toc59042755"/>
      <w:bookmarkStart w:id="115" w:name="_Toc75459126"/>
      <w:bookmarkStart w:id="116" w:name="_Toc90630566"/>
      <w:bookmarkStart w:id="117" w:name="_Toc100778773"/>
      <w:bookmarkStart w:id="118" w:name="_Toc101286107"/>
      <w:bookmarkStart w:id="119" w:name="_Toc106817693"/>
      <w:bookmarkStart w:id="120" w:name="_Toc106817818"/>
      <w:bookmarkStart w:id="121" w:name="_Toc178186320"/>
      <w:bookmarkStart w:id="122" w:name="_Toc181109060"/>
      <w:r w:rsidRPr="001C0FC4">
        <w:t>4.3</w:t>
      </w:r>
      <w:r w:rsidRPr="001C0FC4">
        <w:tab/>
        <w:t>Repetition of tests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CBF6D0E" w14:textId="77777777" w:rsidR="00296E35" w:rsidRPr="001C0FC4" w:rsidRDefault="00296E35" w:rsidP="00296E35">
      <w:r w:rsidRPr="001C0FC4">
        <w:t>As a general rule, the test cases specified in the present document are highly reproducible and do not need to be repeated unless otherwise stated.</w:t>
      </w:r>
    </w:p>
    <w:p w14:paraId="76C78328" w14:textId="77777777" w:rsidR="00296E35" w:rsidRPr="001C0FC4" w:rsidRDefault="00296E35" w:rsidP="00296E35">
      <w:pPr>
        <w:pStyle w:val="Heading2"/>
      </w:pPr>
      <w:bookmarkStart w:id="123" w:name="_Toc522499788"/>
      <w:bookmarkStart w:id="124" w:name="_Toc25610641"/>
      <w:bookmarkStart w:id="125" w:name="_Toc42507335"/>
      <w:bookmarkStart w:id="126" w:name="_Toc52307866"/>
      <w:bookmarkStart w:id="127" w:name="_Toc52782278"/>
      <w:bookmarkStart w:id="128" w:name="_Toc52782887"/>
      <w:bookmarkStart w:id="129" w:name="_Toc59042756"/>
      <w:bookmarkStart w:id="130" w:name="_Toc75459127"/>
      <w:bookmarkStart w:id="131" w:name="_Toc90630567"/>
      <w:bookmarkStart w:id="132" w:name="_Toc100778774"/>
      <w:bookmarkStart w:id="133" w:name="_Toc101286108"/>
      <w:bookmarkStart w:id="134" w:name="_Toc106817694"/>
      <w:bookmarkStart w:id="135" w:name="_Toc106817819"/>
      <w:bookmarkStart w:id="136" w:name="_Toc178186321"/>
      <w:bookmarkStart w:id="137" w:name="_Toc181109061"/>
      <w:r w:rsidRPr="001C0FC4">
        <w:t>4.4</w:t>
      </w:r>
      <w:r w:rsidRPr="001C0FC4">
        <w:tab/>
        <w:t>Handling of differences between conformance requirements in different releases of cores specifications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EFF83E6" w14:textId="77777777" w:rsidR="00296E35" w:rsidRPr="001C0FC4" w:rsidRDefault="00296E35" w:rsidP="00296E35">
      <w:r w:rsidRPr="001C0FC4">
        <w:t>The conformance requirements which determine the scope of each test case are explicitly copy-pasted from relevant core specifications in the especially dedicated for this clause of each test with the title 'Conformance requirements'.</w:t>
      </w:r>
    </w:p>
    <w:p w14:paraId="0B73FDD4" w14:textId="77777777" w:rsidR="00296E35" w:rsidRPr="001C0FC4" w:rsidRDefault="00296E35" w:rsidP="00296E35">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BDD575F" w14:textId="77777777" w:rsidR="00296E35" w:rsidRPr="001C0FC4" w:rsidRDefault="00296E35" w:rsidP="00296E35">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56DE1E7" w14:textId="4798FFE9" w:rsidR="00296E35" w:rsidRPr="001C0FC4" w:rsidRDefault="00296E35" w:rsidP="00296E35">
      <w:r w:rsidRPr="001C0FC4">
        <w:t>When there is no Release indicated for a conformance requirement text, this should be understood either as the Conformance requirements in the latest version of the spec with release = the TC Applicability release (which can be found in TS </w:t>
      </w:r>
      <w:r>
        <w:t>37.579</w:t>
      </w:r>
      <w:r w:rsidRPr="001C0FC4">
        <w:t>-4 [4], Table 4-1: Applicability of tests and additional information for testing, column 'Release'), or, as the Conformance requirements in the latest version of the spec of the release when the feature was introduced to the core specs.</w:t>
      </w:r>
    </w:p>
    <w:p w14:paraId="138047A4" w14:textId="77777777" w:rsidR="00296E35" w:rsidRPr="001C0FC4" w:rsidRDefault="00296E35" w:rsidP="00296E35">
      <w:pPr>
        <w:pStyle w:val="Heading2"/>
      </w:pPr>
      <w:bookmarkStart w:id="138" w:name="_Toc522499789"/>
      <w:bookmarkStart w:id="139" w:name="_Toc25610642"/>
      <w:bookmarkStart w:id="140" w:name="_Toc42507336"/>
      <w:bookmarkStart w:id="141" w:name="_Toc52307867"/>
      <w:bookmarkStart w:id="142" w:name="_Toc52782279"/>
      <w:bookmarkStart w:id="143" w:name="_Toc52782888"/>
      <w:bookmarkStart w:id="144" w:name="_Toc59042757"/>
      <w:bookmarkStart w:id="145" w:name="_Toc75459128"/>
      <w:bookmarkStart w:id="146" w:name="_Toc90630568"/>
      <w:bookmarkStart w:id="147" w:name="_Toc100778775"/>
      <w:bookmarkStart w:id="148" w:name="_Toc101286109"/>
      <w:bookmarkStart w:id="149" w:name="_Toc106817695"/>
      <w:bookmarkStart w:id="150" w:name="_Toc106817820"/>
      <w:bookmarkStart w:id="151" w:name="_Toc178186322"/>
      <w:bookmarkStart w:id="152" w:name="_Toc181109062"/>
      <w:r w:rsidRPr="001C0FC4">
        <w:t>4.5</w:t>
      </w:r>
      <w:r w:rsidRPr="001C0FC4">
        <w:tab/>
        <w:t>Reference conditions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B4927A2" w14:textId="0067A10A" w:rsidR="00296E35" w:rsidRPr="001C0FC4" w:rsidRDefault="00296E35" w:rsidP="00296E35">
      <w:r w:rsidRPr="001C0FC4">
        <w:t>The reference environments used by all signalling and protocol tests is specified in TS </w:t>
      </w:r>
      <w:r>
        <w:t>37.579</w:t>
      </w:r>
      <w:r w:rsidRPr="001C0FC4">
        <w:t>-1 [2]. Where a test requires an environment that is different, this will be specified in the test itself.</w:t>
      </w:r>
    </w:p>
    <w:p w14:paraId="00824F84" w14:textId="77777777" w:rsidR="00296E35" w:rsidRPr="001C0FC4" w:rsidRDefault="00296E35" w:rsidP="00296E35">
      <w:bookmarkStart w:id="153" w:name="_Toc522499790"/>
      <w:bookmarkStart w:id="154" w:name="_Toc25610643"/>
      <w:bookmarkStart w:id="155" w:name="_Toc42507337"/>
      <w:bookmarkStart w:id="156" w:name="_Toc52307868"/>
      <w:bookmarkStart w:id="157" w:name="_Toc52782280"/>
      <w:bookmarkStart w:id="158" w:name="_Toc52782889"/>
      <w:bookmarkStart w:id="159" w:name="_Toc59042758"/>
      <w:bookmarkStart w:id="160" w:name="_Toc75459129"/>
      <w:bookmarkStart w:id="161" w:name="_Toc90630569"/>
      <w:r w:rsidRPr="001C0FC4">
        <w:t>For all test cases in this document unless specified otherwise the condition MCDATA applies for all message contents.</w:t>
      </w:r>
    </w:p>
    <w:p w14:paraId="22313061" w14:textId="77777777" w:rsidR="00296E35" w:rsidRPr="001C0FC4" w:rsidRDefault="00296E35" w:rsidP="00296E35">
      <w:pPr>
        <w:pStyle w:val="Heading2"/>
      </w:pPr>
      <w:bookmarkStart w:id="162" w:name="_Toc100778776"/>
      <w:bookmarkStart w:id="163" w:name="_Toc101286110"/>
      <w:bookmarkStart w:id="164" w:name="_Toc106817696"/>
      <w:bookmarkStart w:id="165" w:name="_Toc106817821"/>
      <w:bookmarkStart w:id="166" w:name="_Toc178186323"/>
      <w:bookmarkStart w:id="167" w:name="_Toc181109063"/>
      <w:r w:rsidRPr="001C0FC4">
        <w:t>4.6</w:t>
      </w:r>
      <w:r w:rsidRPr="001C0FC4">
        <w:tab/>
        <w:t>Generic setup procedures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419C045" w14:textId="7DC68B2D" w:rsidR="00296E35" w:rsidRPr="001C0FC4" w:rsidRDefault="00296E35" w:rsidP="00296E35">
      <w:r w:rsidRPr="001C0FC4">
        <w:t>A set of basic generic procedures for MCData Client-Server communication are described in TS </w:t>
      </w:r>
      <w:r>
        <w:t>37.579</w:t>
      </w:r>
      <w:r w:rsidRPr="001C0FC4">
        <w:t>-1 [2]. These procedures will be used in numerous test cases throughout the present document.</w:t>
      </w:r>
    </w:p>
    <w:p w14:paraId="7AF203E5" w14:textId="77777777" w:rsidR="00296E35" w:rsidRPr="001C0FC4" w:rsidRDefault="00296E35" w:rsidP="00296E35">
      <w:pPr>
        <w:pStyle w:val="Heading1"/>
      </w:pPr>
      <w:bookmarkStart w:id="168" w:name="_Toc522499791"/>
      <w:bookmarkStart w:id="169" w:name="_Toc25610644"/>
      <w:bookmarkStart w:id="170" w:name="_Toc42507338"/>
      <w:bookmarkStart w:id="171" w:name="_Toc52307869"/>
      <w:bookmarkStart w:id="172" w:name="_Toc52782281"/>
      <w:bookmarkStart w:id="173" w:name="_Toc52782890"/>
      <w:bookmarkStart w:id="174" w:name="_Toc59042759"/>
      <w:bookmarkStart w:id="175" w:name="_Toc75459130"/>
      <w:bookmarkStart w:id="176" w:name="_Toc90630570"/>
      <w:bookmarkStart w:id="177" w:name="_Toc100778777"/>
      <w:bookmarkStart w:id="178" w:name="_Toc101286111"/>
      <w:bookmarkStart w:id="179" w:name="_Toc106817697"/>
      <w:bookmarkStart w:id="180" w:name="_Toc106817822"/>
      <w:bookmarkStart w:id="181" w:name="_Toc178186324"/>
      <w:bookmarkStart w:id="182" w:name="_Toc181109064"/>
      <w:bookmarkStart w:id="183" w:name="_Toc512007916"/>
      <w:r w:rsidRPr="001C0FC4">
        <w:t>5</w:t>
      </w:r>
      <w:r w:rsidRPr="001C0FC4">
        <w:tab/>
        <w:t>MCData Client Configuration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18C7535" w14:textId="77777777" w:rsidR="00296E35" w:rsidRPr="001C0FC4" w:rsidRDefault="00296E35" w:rsidP="00296E35">
      <w:pPr>
        <w:pStyle w:val="Heading2"/>
      </w:pPr>
      <w:bookmarkStart w:id="184" w:name="_Toc522499792"/>
      <w:bookmarkStart w:id="185" w:name="_Toc25610645"/>
      <w:bookmarkStart w:id="186" w:name="_Toc42507339"/>
      <w:bookmarkStart w:id="187" w:name="_Toc52307870"/>
      <w:bookmarkStart w:id="188" w:name="_Toc52782282"/>
      <w:bookmarkStart w:id="189" w:name="_Toc52782891"/>
      <w:bookmarkStart w:id="190" w:name="_Toc59042760"/>
      <w:bookmarkStart w:id="191" w:name="_Toc75459131"/>
      <w:bookmarkStart w:id="192" w:name="_Toc90630571"/>
      <w:bookmarkStart w:id="193" w:name="_Toc100778778"/>
      <w:bookmarkStart w:id="194" w:name="_Toc101286112"/>
      <w:bookmarkStart w:id="195" w:name="_Toc106817698"/>
      <w:bookmarkStart w:id="196" w:name="_Toc106817823"/>
      <w:bookmarkStart w:id="197" w:name="_Toc178186325"/>
      <w:bookmarkStart w:id="198" w:name="_Toc181109065"/>
      <w:r w:rsidRPr="001C0FC4">
        <w:t>5.1</w:t>
      </w:r>
      <w:r w:rsidRPr="001C0FC4">
        <w:tab/>
        <w:t>Configuration / Authentication / User Authorization / UE Configuration / User Profile / Key Generation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4794665" w14:textId="77777777" w:rsidR="00296E35" w:rsidRPr="001C0FC4" w:rsidRDefault="00296E35" w:rsidP="00296E35">
      <w:pPr>
        <w:pStyle w:val="H6"/>
      </w:pPr>
      <w:bookmarkStart w:id="199" w:name="_Toc52782283"/>
      <w:bookmarkStart w:id="200" w:name="_Toc52782892"/>
      <w:bookmarkStart w:id="201" w:name="_Toc59042761"/>
      <w:bookmarkStart w:id="202" w:name="_Hlk35434780"/>
      <w:bookmarkStart w:id="203" w:name="_Toc522499793"/>
      <w:bookmarkStart w:id="204" w:name="_Toc25610646"/>
      <w:r w:rsidRPr="001C0FC4">
        <w:t>5.1.1</w:t>
      </w:r>
      <w:r w:rsidRPr="001C0FC4">
        <w:tab/>
        <w:t>Test Purpose (TP)</w:t>
      </w:r>
      <w:bookmarkEnd w:id="199"/>
      <w:bookmarkEnd w:id="200"/>
      <w:bookmarkEnd w:id="201"/>
    </w:p>
    <w:p w14:paraId="6B8E9038" w14:textId="77777777" w:rsidR="00296E35" w:rsidRPr="001C0FC4" w:rsidRDefault="00296E35" w:rsidP="00296E35">
      <w:pPr>
        <w:pStyle w:val="H6"/>
      </w:pPr>
      <w:r w:rsidRPr="001C0FC4">
        <w:t>(1)</w:t>
      </w:r>
    </w:p>
    <w:p w14:paraId="573F942D" w14:textId="77777777" w:rsidR="00296E35" w:rsidRPr="001C0FC4" w:rsidRDefault="00296E35" w:rsidP="00296E35">
      <w:pPr>
        <w:pStyle w:val="PL"/>
      </w:pPr>
      <w:r w:rsidRPr="001C0FC4">
        <w:rPr>
          <w:b/>
        </w:rPr>
        <w:t>with</w:t>
      </w:r>
      <w:r w:rsidRPr="001C0FC4">
        <w:t xml:space="preserve"> { UE (MCDATA Client) attached to EPS services }</w:t>
      </w:r>
    </w:p>
    <w:p w14:paraId="3D24687A" w14:textId="77777777" w:rsidR="00296E35" w:rsidRPr="001C0FC4" w:rsidRDefault="00296E35" w:rsidP="00296E35">
      <w:pPr>
        <w:pStyle w:val="PL"/>
      </w:pPr>
      <w:r w:rsidRPr="001C0FC4">
        <w:rPr>
          <w:b/>
        </w:rPr>
        <w:t>ensure that</w:t>
      </w:r>
      <w:r w:rsidRPr="001C0FC4">
        <w:t xml:space="preserve"> {</w:t>
      </w:r>
    </w:p>
    <w:p w14:paraId="38C8D9E7" w14:textId="77777777" w:rsidR="00296E35" w:rsidRPr="001C0FC4" w:rsidRDefault="00296E35" w:rsidP="00296E35">
      <w:pPr>
        <w:pStyle w:val="PL"/>
      </w:pPr>
      <w:r w:rsidRPr="001C0FC4">
        <w:t xml:space="preserve">  </w:t>
      </w:r>
      <w:r w:rsidRPr="001C0FC4">
        <w:rPr>
          <w:b/>
        </w:rPr>
        <w:t>when</w:t>
      </w:r>
      <w:r w:rsidRPr="001C0FC4">
        <w:t xml:space="preserve"> { the MCData User activates an MCData application and requests MCData initialisation }</w:t>
      </w:r>
    </w:p>
    <w:p w14:paraId="0C5C34A2"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MCData User Authentication </w:t>
      </w:r>
      <w:r w:rsidRPr="001C0FC4">
        <w:t>}</w:t>
      </w:r>
    </w:p>
    <w:p w14:paraId="485BE9CB"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0924DA67" w14:textId="77777777" w:rsidR="00296E35" w:rsidRPr="001C0FC4" w:rsidRDefault="00296E35" w:rsidP="00296E35">
      <w:pPr>
        <w:pStyle w:val="PL"/>
        <w:rPr>
          <w:rFonts w:cs="Courier New"/>
          <w:szCs w:val="16"/>
        </w:rPr>
      </w:pPr>
    </w:p>
    <w:p w14:paraId="65DB6A19" w14:textId="77777777" w:rsidR="00296E35" w:rsidRPr="001C0FC4" w:rsidRDefault="00296E35" w:rsidP="00296E35">
      <w:pPr>
        <w:pStyle w:val="H6"/>
      </w:pPr>
      <w:r w:rsidRPr="001C0FC4">
        <w:t>(2)</w:t>
      </w:r>
    </w:p>
    <w:p w14:paraId="2D822244" w14:textId="77777777" w:rsidR="00296E35" w:rsidRPr="001C0FC4" w:rsidRDefault="00296E35" w:rsidP="00296E35">
      <w:pPr>
        <w:pStyle w:val="PL"/>
      </w:pPr>
      <w:r w:rsidRPr="001C0FC4">
        <w:rPr>
          <w:b/>
        </w:rPr>
        <w:t>with</w:t>
      </w:r>
      <w:r w:rsidRPr="001C0FC4">
        <w:t xml:space="preserve"> { UE (MCDATA Client) user authenticated }</w:t>
      </w:r>
    </w:p>
    <w:p w14:paraId="746954BB" w14:textId="77777777" w:rsidR="00296E35" w:rsidRPr="001C0FC4" w:rsidRDefault="00296E35" w:rsidP="00296E35">
      <w:pPr>
        <w:pStyle w:val="PL"/>
      </w:pPr>
      <w:r w:rsidRPr="001C0FC4">
        <w:rPr>
          <w:b/>
        </w:rPr>
        <w:t>ensure that</w:t>
      </w:r>
      <w:r w:rsidRPr="001C0FC4">
        <w:t xml:space="preserve"> {</w:t>
      </w:r>
    </w:p>
    <w:p w14:paraId="07E47576" w14:textId="77777777" w:rsidR="00296E35" w:rsidRPr="001C0FC4" w:rsidRDefault="00296E35" w:rsidP="00296E35">
      <w:pPr>
        <w:pStyle w:val="PL"/>
      </w:pPr>
      <w:r w:rsidRPr="001C0FC4">
        <w:t xml:space="preserve">  </w:t>
      </w:r>
      <w:r w:rsidRPr="001C0FC4">
        <w:rPr>
          <w:b/>
        </w:rPr>
        <w:t>when</w:t>
      </w:r>
      <w:r w:rsidRPr="001C0FC4">
        <w:t xml:space="preserve"> { the UE (MCDATA Client) has established a secure HTPP tunnel }</w:t>
      </w:r>
    </w:p>
    <w:p w14:paraId="627AD627"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key management authorization and obtains identity management key material </w:t>
      </w:r>
      <w:r w:rsidRPr="001C0FC4">
        <w:t>}</w:t>
      </w:r>
    </w:p>
    <w:p w14:paraId="1D768F68"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8683835" w14:textId="77777777" w:rsidR="00296E35" w:rsidRPr="001C0FC4" w:rsidRDefault="00296E35" w:rsidP="00296E35">
      <w:pPr>
        <w:pStyle w:val="PL"/>
        <w:rPr>
          <w:rFonts w:cs="Courier New"/>
          <w:szCs w:val="16"/>
        </w:rPr>
      </w:pPr>
    </w:p>
    <w:p w14:paraId="014148A3" w14:textId="77777777" w:rsidR="00296E35" w:rsidRPr="001C0FC4" w:rsidRDefault="00296E35" w:rsidP="00296E35">
      <w:pPr>
        <w:pStyle w:val="H6"/>
      </w:pPr>
      <w:r w:rsidRPr="001C0FC4">
        <w:t>(3)</w:t>
      </w:r>
    </w:p>
    <w:p w14:paraId="408C4099" w14:textId="77777777" w:rsidR="00296E35" w:rsidRPr="001C0FC4" w:rsidRDefault="00296E35" w:rsidP="00296E35">
      <w:pPr>
        <w:pStyle w:val="PL"/>
      </w:pPr>
      <w:r w:rsidRPr="001C0FC4">
        <w:rPr>
          <w:b/>
        </w:rPr>
        <w:t>with</w:t>
      </w:r>
      <w:r w:rsidRPr="001C0FC4">
        <w:t xml:space="preserve"> { UE (MCDATA Client) has obtained identity management key material }</w:t>
      </w:r>
    </w:p>
    <w:p w14:paraId="5F970DF0" w14:textId="77777777" w:rsidR="00296E35" w:rsidRPr="001C0FC4" w:rsidRDefault="00296E35" w:rsidP="00296E35">
      <w:pPr>
        <w:pStyle w:val="PL"/>
      </w:pPr>
      <w:r w:rsidRPr="001C0FC4">
        <w:rPr>
          <w:b/>
        </w:rPr>
        <w:t>ensure that</w:t>
      </w:r>
      <w:r w:rsidRPr="001C0FC4">
        <w:t xml:space="preserve"> {</w:t>
      </w:r>
    </w:p>
    <w:p w14:paraId="40FEAC1F" w14:textId="77777777" w:rsidR="00296E35" w:rsidRPr="001C0FC4" w:rsidRDefault="00296E35" w:rsidP="00296E35">
      <w:pPr>
        <w:pStyle w:val="PL"/>
      </w:pPr>
      <w:r w:rsidRPr="001C0FC4">
        <w:t xml:space="preserve">  </w:t>
      </w:r>
      <w:r w:rsidRPr="001C0FC4">
        <w:rPr>
          <w:b/>
        </w:rPr>
        <w:t>when</w:t>
      </w:r>
      <w:r w:rsidRPr="001C0FC4">
        <w:t xml:space="preserve"> { the UE (MCDATA Client) requests user service authorization }</w:t>
      </w:r>
    </w:p>
    <w:p w14:paraId="051DE560"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user authorization request to the MCData Server </w:t>
      </w:r>
      <w:r w:rsidRPr="001C0FC4">
        <w:t>}</w:t>
      </w:r>
    </w:p>
    <w:p w14:paraId="66F54B9F"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62F1FE" w14:textId="77777777" w:rsidR="00296E35" w:rsidRPr="001C0FC4" w:rsidRDefault="00296E35" w:rsidP="00296E35">
      <w:pPr>
        <w:pStyle w:val="PL"/>
        <w:rPr>
          <w:rFonts w:cs="Courier New"/>
          <w:szCs w:val="16"/>
        </w:rPr>
      </w:pPr>
    </w:p>
    <w:p w14:paraId="4DEA984E" w14:textId="77777777" w:rsidR="00296E35" w:rsidRPr="001C0FC4" w:rsidRDefault="00296E35" w:rsidP="00296E35">
      <w:pPr>
        <w:pStyle w:val="H6"/>
      </w:pPr>
      <w:r w:rsidRPr="001C0FC4">
        <w:t>(4)</w:t>
      </w:r>
    </w:p>
    <w:p w14:paraId="3BE1CC11" w14:textId="77777777" w:rsidR="00296E35" w:rsidRPr="001C0FC4" w:rsidRDefault="00296E35" w:rsidP="00296E35">
      <w:pPr>
        <w:pStyle w:val="PL"/>
      </w:pPr>
      <w:r w:rsidRPr="001C0FC4">
        <w:rPr>
          <w:b/>
        </w:rPr>
        <w:t>with</w:t>
      </w:r>
      <w:r w:rsidRPr="001C0FC4">
        <w:t xml:space="preserve"> { UE (MCDATA Client) authorized for user services }</w:t>
      </w:r>
    </w:p>
    <w:p w14:paraId="605E78F2" w14:textId="77777777" w:rsidR="00296E35" w:rsidRPr="001C0FC4" w:rsidRDefault="00296E35" w:rsidP="00296E35">
      <w:pPr>
        <w:pStyle w:val="PL"/>
      </w:pPr>
      <w:r w:rsidRPr="001C0FC4">
        <w:rPr>
          <w:b/>
        </w:rPr>
        <w:t>ensure that</w:t>
      </w:r>
      <w:r w:rsidRPr="001C0FC4">
        <w:t xml:space="preserve"> {</w:t>
      </w:r>
    </w:p>
    <w:p w14:paraId="2352D4C7" w14:textId="77777777" w:rsidR="00296E35" w:rsidRPr="001C0FC4" w:rsidRDefault="00296E35" w:rsidP="00296E35">
      <w:pPr>
        <w:pStyle w:val="PL"/>
      </w:pPr>
      <w:r w:rsidRPr="001C0FC4">
        <w:t xml:space="preserve">  </w:t>
      </w:r>
      <w:r w:rsidRPr="001C0FC4">
        <w:rPr>
          <w:b/>
        </w:rPr>
        <w:t>when</w:t>
      </w:r>
      <w:r w:rsidRPr="001C0FC4">
        <w:t xml:space="preserve"> { the UE (MCDATA Client) requests configuration management authorization}</w:t>
      </w:r>
    </w:p>
    <w:p w14:paraId="3BB9893F"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requests subscription to multiple documents simultaneously </w:t>
      </w:r>
      <w:r w:rsidRPr="001C0FC4">
        <w:rPr>
          <w:rFonts w:cs="Courier New"/>
          <w:b/>
          <w:szCs w:val="16"/>
        </w:rPr>
        <w:t>and</w:t>
      </w:r>
      <w:r w:rsidRPr="001C0FC4">
        <w:rPr>
          <w:rFonts w:cs="Courier New"/>
          <w:szCs w:val="16"/>
        </w:rPr>
        <w:t xml:space="preserve"> request the retrieval of the MCData UE Configuration document, the MCData User Profile Configuration Document and the MCData Service Configuration Document </w:t>
      </w:r>
      <w:r w:rsidRPr="001C0FC4">
        <w:t>}</w:t>
      </w:r>
    </w:p>
    <w:p w14:paraId="57D2FD24"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54464450" w14:textId="77777777" w:rsidR="00296E35" w:rsidRPr="001C0FC4" w:rsidRDefault="00296E35" w:rsidP="00296E35">
      <w:pPr>
        <w:pStyle w:val="PL"/>
        <w:rPr>
          <w:rFonts w:cs="Courier New"/>
          <w:szCs w:val="16"/>
        </w:rPr>
      </w:pPr>
    </w:p>
    <w:p w14:paraId="26B7A308" w14:textId="77777777" w:rsidR="00296E35" w:rsidRPr="001C0FC4" w:rsidRDefault="00296E35" w:rsidP="00296E35">
      <w:pPr>
        <w:pStyle w:val="H6"/>
      </w:pPr>
      <w:r w:rsidRPr="001C0FC4">
        <w:t>(5)</w:t>
      </w:r>
    </w:p>
    <w:p w14:paraId="6DF627F2" w14:textId="77777777" w:rsidR="00296E35" w:rsidRPr="001C0FC4" w:rsidRDefault="00296E35" w:rsidP="00296E35">
      <w:pPr>
        <w:pStyle w:val="PL"/>
      </w:pPr>
      <w:r w:rsidRPr="001C0FC4">
        <w:rPr>
          <w:b/>
        </w:rPr>
        <w:t>with</w:t>
      </w:r>
      <w:r w:rsidRPr="001C0FC4">
        <w:t xml:space="preserve"> { UE (MCDATA Client) having obtained user configuration data }</w:t>
      </w:r>
    </w:p>
    <w:p w14:paraId="1767580B" w14:textId="77777777" w:rsidR="00296E35" w:rsidRPr="001C0FC4" w:rsidRDefault="00296E35" w:rsidP="00296E35">
      <w:pPr>
        <w:pStyle w:val="PL"/>
      </w:pPr>
      <w:r w:rsidRPr="001C0FC4">
        <w:rPr>
          <w:b/>
        </w:rPr>
        <w:t>ensure that</w:t>
      </w:r>
      <w:r w:rsidRPr="001C0FC4">
        <w:t xml:space="preserve"> {</w:t>
      </w:r>
    </w:p>
    <w:p w14:paraId="72A94B7A" w14:textId="77777777" w:rsidR="00296E35" w:rsidRPr="001C0FC4" w:rsidRDefault="00296E35" w:rsidP="00296E35">
      <w:pPr>
        <w:pStyle w:val="PL"/>
      </w:pPr>
      <w:r w:rsidRPr="001C0FC4">
        <w:t xml:space="preserve">  </w:t>
      </w:r>
      <w:r w:rsidRPr="001C0FC4">
        <w:rPr>
          <w:b/>
        </w:rPr>
        <w:t>when</w:t>
      </w:r>
      <w:r w:rsidRPr="001C0FC4">
        <w:t xml:space="preserve"> { the UE (MCDATA Client) requests group management authorization }</w:t>
      </w:r>
    </w:p>
    <w:p w14:paraId="63C16AF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receives the group profile including group traffic keys </w:t>
      </w:r>
      <w:r w:rsidRPr="001C0FC4">
        <w:t>}</w:t>
      </w:r>
    </w:p>
    <w:p w14:paraId="0E31C2C7"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260A0A7C" w14:textId="77777777" w:rsidR="00296E35" w:rsidRPr="001C0FC4" w:rsidRDefault="00296E35" w:rsidP="00296E35">
      <w:pPr>
        <w:pStyle w:val="PL"/>
        <w:rPr>
          <w:rFonts w:cs="Courier New"/>
          <w:szCs w:val="16"/>
        </w:rPr>
      </w:pPr>
    </w:p>
    <w:p w14:paraId="6A4107BE" w14:textId="77777777" w:rsidR="00296E35" w:rsidRPr="001C0FC4" w:rsidRDefault="00296E35" w:rsidP="00296E35">
      <w:pPr>
        <w:pStyle w:val="H6"/>
      </w:pPr>
      <w:r w:rsidRPr="001C0FC4">
        <w:t>(6)</w:t>
      </w:r>
    </w:p>
    <w:p w14:paraId="5BD2F5EA" w14:textId="77777777" w:rsidR="00296E35" w:rsidRPr="001C0FC4" w:rsidRDefault="00296E35" w:rsidP="00296E35">
      <w:pPr>
        <w:pStyle w:val="PL"/>
      </w:pPr>
      <w:r w:rsidRPr="001C0FC4">
        <w:rPr>
          <w:b/>
        </w:rPr>
        <w:t>with</w:t>
      </w:r>
      <w:r w:rsidRPr="001C0FC4">
        <w:t xml:space="preserve"> { UE (MCDATA Client) having obtained all required configuration data }</w:t>
      </w:r>
    </w:p>
    <w:p w14:paraId="4730EF71" w14:textId="77777777" w:rsidR="00296E35" w:rsidRPr="001C0FC4" w:rsidRDefault="00296E35" w:rsidP="00296E35">
      <w:pPr>
        <w:pStyle w:val="PL"/>
      </w:pPr>
      <w:r w:rsidRPr="001C0FC4">
        <w:rPr>
          <w:b/>
        </w:rPr>
        <w:t>ensure that</w:t>
      </w:r>
      <w:r w:rsidRPr="001C0FC4">
        <w:t xml:space="preserve"> {</w:t>
      </w:r>
    </w:p>
    <w:p w14:paraId="3B5EAF4C" w14:textId="77777777" w:rsidR="00296E35" w:rsidRPr="001C0FC4" w:rsidRDefault="00296E35" w:rsidP="00296E35">
      <w:pPr>
        <w:pStyle w:val="PL"/>
      </w:pPr>
      <w:r w:rsidRPr="001C0FC4">
        <w:t xml:space="preserve">  </w:t>
      </w:r>
      <w:r w:rsidRPr="001C0FC4">
        <w:rPr>
          <w:b/>
        </w:rPr>
        <w:t>when</w:t>
      </w:r>
      <w:r w:rsidRPr="001C0FC4">
        <w:t xml:space="preserve"> { the UE (MCDATA Client) requires to refresh its service settings }</w:t>
      </w:r>
    </w:p>
    <w:p w14:paraId="3A77CA0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SIP PUBLISH request </w:t>
      </w:r>
      <w:r w:rsidRPr="001C0FC4">
        <w:t>}</w:t>
      </w:r>
    </w:p>
    <w:p w14:paraId="208D6893"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F18B91" w14:textId="77777777" w:rsidR="00296E35" w:rsidRPr="001C0FC4" w:rsidRDefault="00296E35" w:rsidP="00296E35">
      <w:pPr>
        <w:pStyle w:val="PL"/>
        <w:rPr>
          <w:rFonts w:cs="Courier New"/>
          <w:szCs w:val="16"/>
        </w:rPr>
      </w:pPr>
    </w:p>
    <w:p w14:paraId="2C843469" w14:textId="77777777" w:rsidR="00296E35" w:rsidRPr="001C0FC4" w:rsidRDefault="00296E35" w:rsidP="00296E35">
      <w:pPr>
        <w:pStyle w:val="H6"/>
      </w:pPr>
      <w:bookmarkStart w:id="205" w:name="_Toc52782284"/>
      <w:bookmarkStart w:id="206" w:name="_Toc52782893"/>
      <w:bookmarkStart w:id="207" w:name="_Toc59042762"/>
      <w:r w:rsidRPr="001C0FC4">
        <w:t>5.1.2</w:t>
      </w:r>
      <w:r w:rsidRPr="001C0FC4">
        <w:tab/>
        <w:t>Conformance requirements</w:t>
      </w:r>
      <w:bookmarkEnd w:id="205"/>
      <w:bookmarkEnd w:id="206"/>
      <w:bookmarkEnd w:id="207"/>
    </w:p>
    <w:p w14:paraId="66DB6800" w14:textId="77777777" w:rsidR="00296E35" w:rsidRPr="001C0FC4" w:rsidRDefault="00296E35" w:rsidP="00296E35">
      <w:pPr>
        <w:keepNext/>
        <w:keepLines/>
      </w:pPr>
      <w:bookmarkStart w:id="208" w:name="_Hlk37847318"/>
      <w:r w:rsidRPr="001C0FC4">
        <w:t>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bookmarkEnd w:id="208"/>
    <w:p w14:paraId="0A31A943" w14:textId="77777777" w:rsidR="00296E35" w:rsidRPr="001C0FC4" w:rsidRDefault="00296E35" w:rsidP="00296E35">
      <w:r w:rsidRPr="001C0FC4">
        <w:t>[TS 24.482, clause 6.2.1]</w:t>
      </w:r>
    </w:p>
    <w:p w14:paraId="2E3719FA" w14:textId="77777777" w:rsidR="00296E35" w:rsidRPr="001C0FC4" w:rsidRDefault="00296E35" w:rsidP="00296E35">
      <w:r w:rsidRPr="001C0FC4">
        <w:t>Upon an indication from the MC service client to initiate MC service user authentication, the IdM client shall perform the user authentication procedure according to 3GPP TS 33.180 [17] with the following clarifications:</w:t>
      </w:r>
    </w:p>
    <w:p w14:paraId="12EC4CDC" w14:textId="77777777" w:rsidR="00296E35" w:rsidRPr="001C0FC4" w:rsidRDefault="00296E35" w:rsidP="00296E35">
      <w:pPr>
        <w:pStyle w:val="B1"/>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0E4D60E0" w14:textId="77777777" w:rsidR="00296E35" w:rsidRPr="001C0FC4" w:rsidRDefault="00296E35" w:rsidP="00296E35">
      <w:pPr>
        <w:pStyle w:val="B1"/>
      </w:pPr>
      <w:r w:rsidRPr="001C0FC4">
        <w:t>2)</w:t>
      </w:r>
      <w:r w:rsidRPr="001C0FC4">
        <w:tab/>
        <w:t>shall generate an OIDC Authentication Request message as specified in the OpenID Connect 1.0 [6] and IETF RFC 6749 [5] with the following clarifications:</w:t>
      </w:r>
    </w:p>
    <w:p w14:paraId="498A39C1" w14:textId="77777777" w:rsidR="00296E35" w:rsidRPr="001C0FC4" w:rsidRDefault="00296E35" w:rsidP="00296E35">
      <w:pPr>
        <w:pStyle w:val="B2"/>
      </w:pPr>
      <w:r w:rsidRPr="001C0FC4">
        <w:t>a)</w:t>
      </w:r>
      <w:r w:rsidRPr="001C0FC4">
        <w:tab/>
        <w:t>shall generate an HTTP GET request method according to IETF RFC 2616 [4];</w:t>
      </w:r>
    </w:p>
    <w:p w14:paraId="56D68CC9" w14:textId="77777777" w:rsidR="00296E35" w:rsidRPr="001C0FC4" w:rsidRDefault="00296E35" w:rsidP="00296E35">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7FE3D588" w14:textId="77777777" w:rsidR="00296E35" w:rsidRPr="001C0FC4" w:rsidRDefault="00296E35" w:rsidP="00296E35">
      <w:pPr>
        <w:pStyle w:val="NO"/>
      </w:pPr>
      <w:r w:rsidRPr="001C0FC4">
        <w:t>NOTE 1:</w:t>
      </w:r>
      <w:r w:rsidRPr="001C0FC4">
        <w:tab/>
        <w:t>The configuration of client_id is specified in 3GPP TS 24.483 [11].</w:t>
      </w:r>
    </w:p>
    <w:p w14:paraId="6283AC6E" w14:textId="77777777" w:rsidR="00296E35" w:rsidRPr="001C0FC4" w:rsidRDefault="00296E35" w:rsidP="00296E35">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707AD2B2" w14:textId="77777777" w:rsidR="00296E35" w:rsidRPr="001C0FC4" w:rsidRDefault="00296E35" w:rsidP="00296E35">
      <w:pPr>
        <w:pStyle w:val="B1"/>
      </w:pPr>
      <w:r w:rsidRPr="001C0FC4">
        <w:t>3)</w:t>
      </w:r>
      <w:r w:rsidRPr="001C0FC4">
        <w:tab/>
        <w:t>shall send the HTTP GET request method towards the IdM server.</w:t>
      </w:r>
    </w:p>
    <w:p w14:paraId="32F1F598" w14:textId="77777777" w:rsidR="00296E35" w:rsidRPr="001C0FC4" w:rsidRDefault="00296E35" w:rsidP="00296E35">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076796AC" w14:textId="77777777" w:rsidR="00296E35" w:rsidRPr="001C0FC4" w:rsidRDefault="00296E35" w:rsidP="00296E35">
      <w:r w:rsidRPr="001C0FC4">
        <w:t>Upon receipt of an HTTP 200 (OK) response from the IdM server, the IdM client:</w:t>
      </w:r>
    </w:p>
    <w:p w14:paraId="2C0BFEC8" w14:textId="77777777" w:rsidR="00296E35" w:rsidRPr="001C0FC4" w:rsidRDefault="00296E35" w:rsidP="00296E35">
      <w:pPr>
        <w:pStyle w:val="B1"/>
      </w:pPr>
      <w:r w:rsidRPr="001C0FC4">
        <w:t>1)</w:t>
      </w:r>
      <w:r w:rsidRPr="001C0FC4">
        <w:tab/>
        <w:t>shall prompt the MC service user for their username and password;</w:t>
      </w:r>
    </w:p>
    <w:p w14:paraId="6339FE45" w14:textId="77777777" w:rsidR="00296E35" w:rsidRPr="001C0FC4" w:rsidRDefault="00296E35" w:rsidP="00296E35">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42DC7F13" w14:textId="77777777" w:rsidR="00296E35" w:rsidRPr="001C0FC4" w:rsidRDefault="00296E35" w:rsidP="00296E35">
      <w:pPr>
        <w:pStyle w:val="B1"/>
      </w:pPr>
      <w:r w:rsidRPr="001C0FC4">
        <w:t>2)</w:t>
      </w:r>
      <w:r w:rsidRPr="001C0FC4">
        <w:tab/>
        <w:t>shall generate an HTTP POST request method containing the MC service user's username and password; and</w:t>
      </w:r>
    </w:p>
    <w:p w14:paraId="2003C5DC" w14:textId="77777777" w:rsidR="00296E35" w:rsidRPr="001C0FC4" w:rsidRDefault="00296E35" w:rsidP="00296E35">
      <w:pPr>
        <w:pStyle w:val="B1"/>
      </w:pPr>
      <w:r w:rsidRPr="001C0FC4">
        <w:t>3)</w:t>
      </w:r>
      <w:r w:rsidRPr="001C0FC4">
        <w:tab/>
        <w:t>shall send the HTTP POST request method towards the IdM server.</w:t>
      </w:r>
    </w:p>
    <w:p w14:paraId="4BCA471D" w14:textId="77777777" w:rsidR="00296E35" w:rsidRPr="001C0FC4" w:rsidRDefault="00296E35" w:rsidP="00296E35">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2A16F43C" w14:textId="77777777" w:rsidR="00296E35" w:rsidRPr="001C0FC4" w:rsidRDefault="00296E35" w:rsidP="00296E35">
      <w:pPr>
        <w:pStyle w:val="B1"/>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4DA46D53" w14:textId="77777777" w:rsidR="00296E35" w:rsidRPr="001C0FC4" w:rsidRDefault="00296E35" w:rsidP="00296E35">
      <w:pPr>
        <w:pStyle w:val="B1"/>
      </w:pPr>
      <w:r w:rsidRPr="001C0FC4">
        <w:t>2)</w:t>
      </w:r>
      <w:r w:rsidRPr="001C0FC4">
        <w:tab/>
        <w:t>shall generate an OIDC Token Request message as specified in OpenID Connect 1.0 [6] and IETF RFC 6749 [5] with the following clarifications:</w:t>
      </w:r>
    </w:p>
    <w:p w14:paraId="3802E697" w14:textId="77777777" w:rsidR="00296E35" w:rsidRPr="001C0FC4" w:rsidRDefault="00296E35" w:rsidP="00296E35">
      <w:pPr>
        <w:pStyle w:val="B2"/>
      </w:pPr>
      <w:r w:rsidRPr="001C0FC4">
        <w:t>a)</w:t>
      </w:r>
      <w:r w:rsidRPr="001C0FC4">
        <w:tab/>
        <w:t>shall generate an HTTP POST request method according to IETF RFC 2616 [4]; and</w:t>
      </w:r>
    </w:p>
    <w:p w14:paraId="6254F5BC" w14:textId="77777777" w:rsidR="00296E35" w:rsidRPr="001C0FC4" w:rsidRDefault="00296E35" w:rsidP="00296E35">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064270D" w14:textId="77777777" w:rsidR="00296E35" w:rsidRPr="001C0FC4" w:rsidRDefault="00296E35" w:rsidP="00296E35">
      <w:pPr>
        <w:pStyle w:val="B1"/>
      </w:pPr>
      <w:r w:rsidRPr="001C0FC4">
        <w:t>3)</w:t>
      </w:r>
      <w:r w:rsidRPr="001C0FC4">
        <w:tab/>
        <w:t>shall send the HTTP POST request method towards the IdM server.</w:t>
      </w:r>
    </w:p>
    <w:p w14:paraId="4D3B244B" w14:textId="77777777" w:rsidR="00296E35" w:rsidRPr="001C0FC4" w:rsidRDefault="00296E35" w:rsidP="00296E35">
      <w:r w:rsidRPr="001C0FC4">
        <w:t>Upon receipt of an OIDC Token Response message, the IdM client:</w:t>
      </w:r>
    </w:p>
    <w:p w14:paraId="70EC33C6" w14:textId="77777777" w:rsidR="00296E35" w:rsidRPr="001C0FC4" w:rsidRDefault="00296E35" w:rsidP="00296E35">
      <w:pPr>
        <w:pStyle w:val="B1"/>
      </w:pPr>
      <w:r w:rsidRPr="001C0FC4">
        <w:t>1)</w:t>
      </w:r>
      <w:r w:rsidRPr="001C0FC4">
        <w:tab/>
        <w:t>shall validate the id_token, access_token and refresh token in the received OIDC Token Response message as specified in the OpenID Connect 1.0 [6] specification; and</w:t>
      </w:r>
    </w:p>
    <w:p w14:paraId="308B2DAA" w14:textId="77777777" w:rsidR="00296E35" w:rsidRPr="001C0FC4" w:rsidRDefault="00296E35" w:rsidP="00296E35">
      <w:pPr>
        <w:pStyle w:val="B1"/>
      </w:pPr>
      <w:r w:rsidRPr="001C0FC4">
        <w:t>2)</w:t>
      </w:r>
      <w:r w:rsidRPr="001C0FC4">
        <w:tab/>
        <w:t>shall provide the id_token and access_token in the received OIDC Token Response message to the MC service client.</w:t>
      </w:r>
    </w:p>
    <w:p w14:paraId="66639A9D" w14:textId="77777777" w:rsidR="00296E35" w:rsidRPr="001C0FC4" w:rsidRDefault="00296E35" w:rsidP="00296E35">
      <w:pPr>
        <w:pStyle w:val="NO"/>
      </w:pPr>
      <w:r w:rsidRPr="001C0FC4">
        <w:t>NOTE 4:</w:t>
      </w:r>
      <w:r w:rsidRPr="001C0FC4">
        <w:tab/>
        <w:t>The method in which the IdM client provides the id_token and access_token to the MC service client is implementation specific.</w:t>
      </w:r>
    </w:p>
    <w:p w14:paraId="162F5A4C" w14:textId="77777777" w:rsidR="00296E35" w:rsidRPr="001C0FC4" w:rsidRDefault="00296E35" w:rsidP="00296E35">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31A7C03F" w14:textId="77777777" w:rsidR="00296E35" w:rsidRPr="001C0FC4" w:rsidRDefault="00296E35" w:rsidP="00296E35">
      <w:r w:rsidRPr="001C0FC4">
        <w:t>[TS 24.482, Annex A.2.1.2]</w:t>
      </w:r>
    </w:p>
    <w:p w14:paraId="0B86F1EE" w14:textId="77777777" w:rsidR="00296E35" w:rsidRPr="001C0FC4" w:rsidRDefault="00296E35" w:rsidP="00296E35">
      <w:r w:rsidRPr="001C0FC4">
        <w:t>The HTTP client in the UE shall support the client role defined in IETF RFC 2818 [10].</w:t>
      </w:r>
    </w:p>
    <w:p w14:paraId="52FBDE0C" w14:textId="77777777" w:rsidR="00296E35" w:rsidRPr="001C0FC4" w:rsidRDefault="00296E35" w:rsidP="00296E35">
      <w:r w:rsidRPr="001C0FC4">
        <w:t>The HTTP client in the UE shall support transport layer security (TLS) as specified in 3GPP TS 33.180 [17].</w:t>
      </w:r>
    </w:p>
    <w:p w14:paraId="2382611B" w14:textId="77777777" w:rsidR="00296E35" w:rsidRPr="001C0FC4" w:rsidRDefault="00296E35" w:rsidP="00296E35">
      <w:r w:rsidRPr="001C0FC4">
        <w:t>The HTTP client in the UE is configured with the following parameters:</w:t>
      </w:r>
    </w:p>
    <w:p w14:paraId="5BD40E1E" w14:textId="77777777" w:rsidR="00296E35" w:rsidRPr="001C0FC4" w:rsidRDefault="00296E35" w:rsidP="00296E35">
      <w:pPr>
        <w:pStyle w:val="B1"/>
      </w:pPr>
      <w:r w:rsidRPr="001C0FC4">
        <w:t>1)</w:t>
      </w:r>
      <w:r w:rsidRPr="001C0FC4">
        <w:tab/>
        <w:t>a home HTTP proxy FQDN;</w:t>
      </w:r>
    </w:p>
    <w:p w14:paraId="712E6F69" w14:textId="77777777" w:rsidR="00296E35" w:rsidRPr="001C0FC4" w:rsidRDefault="00296E35" w:rsidP="00296E35">
      <w:pPr>
        <w:pStyle w:val="B1"/>
      </w:pPr>
      <w:r w:rsidRPr="001C0FC4">
        <w:t>2)</w:t>
      </w:r>
      <w:r w:rsidRPr="001C0FC4">
        <w:tab/>
        <w:t>a home HTTP proxy port;</w:t>
      </w:r>
    </w:p>
    <w:p w14:paraId="1D74F92C" w14:textId="77777777" w:rsidR="00296E35" w:rsidRPr="001C0FC4" w:rsidRDefault="00296E35" w:rsidP="00296E35">
      <w:pPr>
        <w:pStyle w:val="B1"/>
      </w:pPr>
      <w:r w:rsidRPr="001C0FC4">
        <w:t>3)</w:t>
      </w:r>
      <w:r w:rsidRPr="001C0FC4">
        <w:tab/>
        <w:t>a TLS tunnel authentication method. The TLS tunnel authentication method parameter is set to one of the following:</w:t>
      </w:r>
    </w:p>
    <w:p w14:paraId="2B87C15C" w14:textId="77777777" w:rsidR="00296E35" w:rsidRPr="001C0FC4" w:rsidRDefault="00296E35" w:rsidP="00296E35">
      <w:pPr>
        <w:pStyle w:val="B2"/>
      </w:pPr>
      <w:r w:rsidRPr="001C0FC4">
        <w:t>a)</w:t>
      </w:r>
      <w:r w:rsidRPr="001C0FC4">
        <w:tab/>
        <w:t>one-way authentication of the HTTP proxy based on the server certificate;</w:t>
      </w:r>
    </w:p>
    <w:p w14:paraId="1211BEFE" w14:textId="77777777" w:rsidR="00296E35" w:rsidRPr="001C0FC4" w:rsidRDefault="00296E35" w:rsidP="00296E35">
      <w:pPr>
        <w:pStyle w:val="B2"/>
      </w:pPr>
      <w:r w:rsidRPr="001C0FC4">
        <w:t>b)</w:t>
      </w:r>
      <w:r w:rsidRPr="001C0FC4">
        <w:tab/>
        <w:t>mutual authentication based on certificates; and</w:t>
      </w:r>
    </w:p>
    <w:p w14:paraId="4DD8BE36" w14:textId="77777777" w:rsidR="00296E35" w:rsidRPr="001C0FC4" w:rsidRDefault="00296E35" w:rsidP="00296E35">
      <w:pPr>
        <w:pStyle w:val="B2"/>
      </w:pPr>
      <w:r w:rsidRPr="001C0FC4">
        <w:t>c)</w:t>
      </w:r>
      <w:r w:rsidRPr="001C0FC4">
        <w:tab/>
        <w:t>mutual authentication based on pre-shared key;</w:t>
      </w:r>
    </w:p>
    <w:p w14:paraId="0F05F057" w14:textId="77777777" w:rsidR="00296E35" w:rsidRPr="001C0FC4" w:rsidRDefault="00296E35" w:rsidP="00296E35">
      <w:pPr>
        <w:pStyle w:val="B1"/>
      </w:pPr>
      <w:r w:rsidRPr="001C0FC4">
        <w:tab/>
        <w:t>as specified in 3GPP TS 33.180 [17];</w:t>
      </w:r>
    </w:p>
    <w:p w14:paraId="71E20175" w14:textId="77777777" w:rsidR="00296E35" w:rsidRPr="001C0FC4" w:rsidRDefault="00296E35" w:rsidP="00296E35">
      <w:pPr>
        <w:pStyle w:val="B1"/>
      </w:pPr>
      <w:r w:rsidRPr="001C0FC4">
        <w:t>4)</w:t>
      </w:r>
      <w:r w:rsidRPr="001C0FC4">
        <w:tab/>
        <w:t>if the TLS tunnel authentication method is the mutual authentication based on certificates:</w:t>
      </w:r>
    </w:p>
    <w:p w14:paraId="065EED21" w14:textId="77777777" w:rsidR="00296E35" w:rsidRPr="001C0FC4" w:rsidRDefault="00296E35" w:rsidP="00296E35">
      <w:pPr>
        <w:pStyle w:val="B2"/>
      </w:pPr>
      <w:r w:rsidRPr="001C0FC4">
        <w:t>a)</w:t>
      </w:r>
      <w:r w:rsidRPr="001C0FC4">
        <w:tab/>
        <w:t>TLS tunnel authentication X.509 certificate; and</w:t>
      </w:r>
    </w:p>
    <w:p w14:paraId="02BBB5C7" w14:textId="77777777" w:rsidR="00296E35" w:rsidRPr="001C0FC4" w:rsidRDefault="00296E35" w:rsidP="00296E35">
      <w:pPr>
        <w:pStyle w:val="B1"/>
      </w:pPr>
      <w:r w:rsidRPr="001C0FC4">
        <w:t>5)</w:t>
      </w:r>
      <w:r w:rsidRPr="001C0FC4">
        <w:tab/>
        <w:t>if the TLS tunnel authentication method is the mutual authentication based on pre-shared key;</w:t>
      </w:r>
    </w:p>
    <w:p w14:paraId="76393BE7" w14:textId="77777777" w:rsidR="00296E35" w:rsidRPr="001C0FC4" w:rsidRDefault="00296E35" w:rsidP="00296E35">
      <w:pPr>
        <w:pStyle w:val="B2"/>
      </w:pPr>
      <w:r w:rsidRPr="001C0FC4">
        <w:t>a)</w:t>
      </w:r>
      <w:r w:rsidRPr="001C0FC4">
        <w:tab/>
        <w:t>TLS tunnel authentication pre-shared key.</w:t>
      </w:r>
    </w:p>
    <w:p w14:paraId="0CBBF7FF" w14:textId="77777777" w:rsidR="00296E35" w:rsidRPr="001C0FC4" w:rsidRDefault="00296E35" w:rsidP="00296E35">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2225AB69" w14:textId="77777777" w:rsidR="00296E35" w:rsidRPr="001C0FC4" w:rsidRDefault="00296E35" w:rsidP="00296E35">
      <w:r w:rsidRPr="001C0FC4">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2D9059" w14:textId="77777777" w:rsidR="00296E35" w:rsidRPr="001C0FC4" w:rsidRDefault="00296E35" w:rsidP="00296E35">
      <w:pPr>
        <w:pStyle w:val="NO"/>
      </w:pPr>
      <w:r w:rsidRPr="001C0FC4">
        <w:t>NOTE:</w:t>
      </w:r>
      <w:r w:rsidRPr="001C0FC4">
        <w:tab/>
        <w:t>The TLS tunnel can be terminated in the HTTP proxy (rather than in the HTTP server providing the dereferenced HTTP URL).</w:t>
      </w:r>
    </w:p>
    <w:p w14:paraId="61075875" w14:textId="77777777" w:rsidR="00296E35" w:rsidRPr="001C0FC4" w:rsidRDefault="00296E35" w:rsidP="00296E35">
      <w:r w:rsidRPr="001C0FC4">
        <w:t>The HTTP client in the UE shall send and receive all HTTP messages via the TLS tunnel.</w:t>
      </w:r>
    </w:p>
    <w:p w14:paraId="71D96E32" w14:textId="77777777" w:rsidR="00296E35" w:rsidRPr="001C0FC4" w:rsidRDefault="00296E35" w:rsidP="00296E35">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3D65715F" w14:textId="77777777" w:rsidR="00296E35" w:rsidRPr="001C0FC4" w:rsidRDefault="00296E35" w:rsidP="00296E35">
      <w:r w:rsidRPr="001C0FC4">
        <w:t>[TS 33.180, Annex D.1]</w:t>
      </w:r>
    </w:p>
    <w:p w14:paraId="77BB1111" w14:textId="77777777" w:rsidR="00296E35" w:rsidRPr="001C0FC4" w:rsidRDefault="00296E35" w:rsidP="00296E35">
      <w:r w:rsidRPr="001C0FC4">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E8AA4EC" w14:textId="77777777" w:rsidR="00296E35" w:rsidRPr="001C0FC4" w:rsidRDefault="00296E35" w:rsidP="00296E35">
      <w:pPr>
        <w:pStyle w:val="B1"/>
      </w:pPr>
      <w:r w:rsidRPr="001C0FC4">
        <w:t>-</w:t>
      </w:r>
      <w:r w:rsidRPr="001C0FC4">
        <w:tab/>
        <w:t>KMS Initialize.</w:t>
      </w:r>
    </w:p>
    <w:p w14:paraId="07E5D35F" w14:textId="77777777" w:rsidR="00296E35" w:rsidRPr="001C0FC4" w:rsidRDefault="00296E35" w:rsidP="00296E35">
      <w:pPr>
        <w:pStyle w:val="B1"/>
      </w:pPr>
      <w:r w:rsidRPr="001C0FC4">
        <w:t>-</w:t>
      </w:r>
      <w:r w:rsidRPr="001C0FC4">
        <w:tab/>
        <w:t>KMS KeyProvision.</w:t>
      </w:r>
    </w:p>
    <w:p w14:paraId="16EA8AA1" w14:textId="77777777" w:rsidR="00296E35" w:rsidRPr="001C0FC4" w:rsidRDefault="00296E35" w:rsidP="00296E35">
      <w:pPr>
        <w:pStyle w:val="B1"/>
      </w:pPr>
      <w:r w:rsidRPr="001C0FC4">
        <w:t>-</w:t>
      </w:r>
      <w:r w:rsidRPr="001C0FC4">
        <w:tab/>
        <w:t>KMS CertCache.</w:t>
      </w:r>
    </w:p>
    <w:p w14:paraId="3ED4EEEC" w14:textId="77777777" w:rsidR="00296E35" w:rsidRPr="001C0FC4" w:rsidRDefault="00296E35" w:rsidP="00296E35">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9DEA290" w14:textId="77777777" w:rsidR="00296E35" w:rsidRPr="001C0FC4" w:rsidRDefault="00296E35" w:rsidP="00296E35">
      <w:r w:rsidRPr="001C0FC4">
        <w:t>It is assumed that transmissions between the KMS and the key management client are secure and that the KMS has authenticated the identity of the key management client.</w:t>
      </w:r>
    </w:p>
    <w:p w14:paraId="3D0F2516" w14:textId="77777777" w:rsidR="00296E35" w:rsidRPr="001C0FC4" w:rsidRDefault="00296E35" w:rsidP="00296E35">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090E8E5E" w14:textId="77777777" w:rsidR="00296E35" w:rsidRPr="001C0FC4" w:rsidRDefault="00296E35" w:rsidP="00296E35">
      <w:r w:rsidRPr="001C0FC4">
        <w:t>[TS 33.180, clause 5.1.3.1]</w:t>
      </w:r>
    </w:p>
    <w:p w14:paraId="0E7869AB" w14:textId="77777777" w:rsidR="00296E35" w:rsidRPr="001C0FC4" w:rsidRDefault="00296E35" w:rsidP="00296E35">
      <w:pPr>
        <w:keepNext/>
        <w:keepLines/>
      </w:pPr>
      <w:r w:rsidRPr="001C0FC4">
        <w:t>This clause expands on the MCX user service authorization step shown in figure 5.1.1-1 step C.</w:t>
      </w:r>
    </w:p>
    <w:p w14:paraId="3C7A7D78" w14:textId="77777777" w:rsidR="00296E35" w:rsidRPr="001C0FC4" w:rsidRDefault="00296E35" w:rsidP="00296E35">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422C2ED9" w14:textId="77777777" w:rsidR="00296E35" w:rsidRPr="001C0FC4" w:rsidRDefault="00296E35" w:rsidP="00296E35">
      <w:pPr>
        <w:pStyle w:val="NO"/>
      </w:pPr>
      <w:r w:rsidRPr="001C0FC4">
        <w:t>NOTE:</w:t>
      </w:r>
      <w:r w:rsidRPr="001C0FC4">
        <w:tab/>
        <w:t>All HTTP traffic between the UE and HTTP proxy, and all HTTP traffic between the UE and KMS (if not going through the HTTP proxy)  is protected using HTTPS.</w:t>
      </w:r>
    </w:p>
    <w:p w14:paraId="340E14E6" w14:textId="77777777" w:rsidR="00296E35" w:rsidRPr="001C0FC4" w:rsidRDefault="00296E35" w:rsidP="00296E35">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1B447BC5" w14:textId="77777777" w:rsidR="00296E35" w:rsidRPr="001C0FC4" w:rsidRDefault="00296E35" w:rsidP="00296E35">
      <w:r w:rsidRPr="001C0FC4">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2D4D0198" w14:textId="77777777" w:rsidR="00296E35" w:rsidRPr="001C0FC4" w:rsidRDefault="00296E35" w:rsidP="00296E35">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7E42F390" w14:textId="77777777" w:rsidR="00296E35" w:rsidRPr="001C0FC4" w:rsidRDefault="00296E35" w:rsidP="00296E35">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6986E939" w14:textId="77777777" w:rsidR="00296E35" w:rsidRPr="001C0FC4" w:rsidRDefault="00296E35" w:rsidP="00296E35">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77AE311B" w14:textId="77777777" w:rsidR="00296E35" w:rsidRPr="001C0FC4" w:rsidRDefault="00296E35" w:rsidP="00296E35">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709ECD3F" w14:textId="77777777" w:rsidR="00296E35" w:rsidRPr="001C0FC4" w:rsidRDefault="00296E35" w:rsidP="00296E35">
      <w:pPr>
        <w:pStyle w:val="TH"/>
      </w:pPr>
      <w:r w:rsidRPr="001C0FC4">
        <w:object w:dxaOrig="10357" w:dyaOrig="7428" w14:anchorId="6B240303">
          <v:shape id="_x0000_i1027" type="#_x0000_t75" style="width:354.1pt;height:255.75pt" o:ole="">
            <v:imagedata r:id="rId13" o:title=""/>
          </v:shape>
          <o:OLEObject Type="Embed" ProgID="Visio.Drawing.15" ShapeID="_x0000_i1027" DrawAspect="Content" ObjectID="_1794684569" r:id="rId14"/>
        </w:object>
      </w:r>
    </w:p>
    <w:p w14:paraId="1734CE38" w14:textId="77777777" w:rsidR="00296E35" w:rsidRPr="001C0FC4" w:rsidRDefault="00296E35" w:rsidP="00296E35">
      <w:pPr>
        <w:pStyle w:val="TF"/>
      </w:pPr>
      <w:r w:rsidRPr="001C0FC4">
        <w:t>Figure 5.1.3.1-1: MCX user service authorization</w:t>
      </w:r>
    </w:p>
    <w:p w14:paraId="5FD7F636" w14:textId="77777777" w:rsidR="00296E35" w:rsidRPr="001C0FC4" w:rsidRDefault="00296E35" w:rsidP="00296E35">
      <w:r w:rsidRPr="001C0FC4">
        <w:t>The user authorization procedure in Step C of Figure 5.1.1-1 is further detailed into 5 sub steps that comprise the MCX user service authorization process:</w:t>
      </w:r>
    </w:p>
    <w:p w14:paraId="7B0D5479" w14:textId="77777777" w:rsidR="00296E35" w:rsidRPr="001C0FC4" w:rsidRDefault="00296E35" w:rsidP="00296E35">
      <w:pPr>
        <w:pStyle w:val="EX"/>
      </w:pPr>
      <w:r w:rsidRPr="001C0FC4">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496EA483" w14:textId="77777777" w:rsidR="00296E35" w:rsidRPr="001C0FC4" w:rsidRDefault="00296E35" w:rsidP="00296E35">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34AA077D" w14:textId="77777777" w:rsidR="00296E35" w:rsidRPr="001C0FC4" w:rsidRDefault="00296E35" w:rsidP="00296E35">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79EE0E57" w14:textId="77777777" w:rsidR="00296E35" w:rsidRPr="001C0FC4" w:rsidRDefault="00296E35" w:rsidP="00296E35">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3CA907D5" w14:textId="77777777" w:rsidR="00296E35" w:rsidRPr="001C0FC4" w:rsidRDefault="00296E35" w:rsidP="00296E35">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3B9E4355" w14:textId="77777777" w:rsidR="00296E35" w:rsidRPr="001C0FC4" w:rsidRDefault="00296E35" w:rsidP="00296E35">
      <w:r w:rsidRPr="001C0FC4">
        <w:t>[TS 33.180, clause 5.3.3]</w:t>
      </w:r>
    </w:p>
    <w:p w14:paraId="4189DC43" w14:textId="77777777" w:rsidR="00296E35" w:rsidRPr="001C0FC4" w:rsidRDefault="00296E35" w:rsidP="00296E35">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60D3BBA6" w14:textId="77777777" w:rsidR="00296E35" w:rsidRPr="001C0FC4" w:rsidRDefault="00296E35" w:rsidP="00296E35">
      <w:pPr>
        <w:pStyle w:val="TH"/>
      </w:pPr>
      <w:r w:rsidRPr="001C0FC4">
        <w:object w:dxaOrig="8634" w:dyaOrig="2550" w14:anchorId="5F948A4A">
          <v:shape id="_x0000_i1028" type="#_x0000_t75" style="width:6in;height:127.9pt" o:ole="">
            <v:imagedata r:id="rId15" o:title="" croptop="4758f" cropright="1666f"/>
          </v:shape>
          <o:OLEObject Type="Embed" ProgID="Visio.Drawing.15" ShapeID="_x0000_i1028" DrawAspect="Content" ObjectID="_1794684570" r:id="rId16"/>
        </w:object>
      </w:r>
    </w:p>
    <w:p w14:paraId="35D2A9D2" w14:textId="77777777" w:rsidR="00296E35" w:rsidRPr="001C0FC4" w:rsidRDefault="00296E35" w:rsidP="00296E35">
      <w:pPr>
        <w:pStyle w:val="TF"/>
      </w:pPr>
      <w:r w:rsidRPr="001C0FC4">
        <w:t>Figure 5.3.3-1: Provisioning of key material via the HTTP proxy</w:t>
      </w:r>
    </w:p>
    <w:p w14:paraId="6DC9A0F2" w14:textId="77777777" w:rsidR="00296E35" w:rsidRPr="001C0FC4" w:rsidRDefault="00296E35" w:rsidP="00296E35"/>
    <w:p w14:paraId="6B3064F0" w14:textId="77777777" w:rsidR="00296E35" w:rsidRPr="001C0FC4" w:rsidRDefault="00296E35" w:rsidP="00296E35">
      <w:r w:rsidRPr="001C0FC4">
        <w:t xml:space="preserve">The procedure in figure 5.3.3-1 is now described step-by-step. </w:t>
      </w:r>
    </w:p>
    <w:p w14:paraId="3A9D434C" w14:textId="77777777" w:rsidR="00296E35" w:rsidRPr="001C0FC4" w:rsidRDefault="00296E35" w:rsidP="00296E35">
      <w:pPr>
        <w:pStyle w:val="B1"/>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3E2B9B0B" w14:textId="77777777" w:rsidR="00296E35" w:rsidRPr="001C0FC4" w:rsidRDefault="00296E35" w:rsidP="00296E35">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29E7C612" w14:textId="77777777" w:rsidR="00296E35" w:rsidRPr="001C0FC4" w:rsidRDefault="00296E35" w:rsidP="00296E35">
      <w:pPr>
        <w:pStyle w:val="B1"/>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3BA6688C" w14:textId="77777777" w:rsidR="00296E35" w:rsidRPr="001C0FC4" w:rsidRDefault="00296E35" w:rsidP="00296E35">
      <w:pPr>
        <w:pStyle w:val="B2"/>
      </w:pPr>
      <w:r w:rsidRPr="001C0FC4">
        <w:t>a)</w:t>
      </w:r>
      <w:r w:rsidRPr="001C0FC4">
        <w:tab/>
        <w:t>KMSInit Request. This request is the first request sent to the KMS to setup the user.</w:t>
      </w:r>
    </w:p>
    <w:p w14:paraId="7A058BB0" w14:textId="77777777" w:rsidR="00296E35" w:rsidRPr="001C0FC4" w:rsidRDefault="00296E35" w:rsidP="00296E35">
      <w:pPr>
        <w:pStyle w:val="B2"/>
      </w:pPr>
      <w:r w:rsidRPr="001C0FC4">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41CCCE0E" w14:textId="77777777" w:rsidR="00296E35" w:rsidRPr="001C0FC4" w:rsidRDefault="00296E35" w:rsidP="00296E35">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6909D74F" w14:textId="77777777" w:rsidR="00296E35" w:rsidRPr="001C0FC4" w:rsidRDefault="00296E35" w:rsidP="00296E35">
      <w:pPr>
        <w:pStyle w:val="B1"/>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3995E4F1" w14:textId="77777777" w:rsidR="00296E35" w:rsidRPr="001C0FC4" w:rsidRDefault="00296E35" w:rsidP="00296E35">
      <w:pPr>
        <w:pStyle w:val="B2"/>
      </w:pPr>
      <w:r w:rsidRPr="001C0FC4">
        <w:t>a)</w:t>
      </w:r>
      <w:r w:rsidRPr="001C0FC4">
        <w:tab/>
        <w:t>KMSInit Response. This response contains domain parameters and optionally, a new TrK and/or a new InK.</w:t>
      </w:r>
    </w:p>
    <w:p w14:paraId="467CB2F7" w14:textId="77777777" w:rsidR="00296E35" w:rsidRPr="001C0FC4" w:rsidRDefault="00296E35" w:rsidP="00296E35">
      <w:pPr>
        <w:pStyle w:val="B2"/>
      </w:pPr>
      <w:r w:rsidRPr="001C0FC4">
        <w:t>b)</w:t>
      </w:r>
      <w:r w:rsidRPr="001C0FC4">
        <w:tab/>
        <w:t>KMSKeyProv Response: This response provides new key material to the user and optionally, a new TrK.</w:t>
      </w:r>
    </w:p>
    <w:p w14:paraId="38EA7729" w14:textId="77777777" w:rsidR="00296E35" w:rsidRPr="001C0FC4" w:rsidRDefault="00296E35" w:rsidP="00296E35">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5EA3A09" w14:textId="77777777" w:rsidR="00296E35" w:rsidRPr="001C0FC4" w:rsidRDefault="00296E35" w:rsidP="00296E35">
      <w:r w:rsidRPr="001C0FC4">
        <w:t>The procedure for the provisioning of identity-specific key material when the HTTP proxy is not used between the KMS and the KMS client is as described in Figure 5.3.3-2.</w:t>
      </w:r>
    </w:p>
    <w:p w14:paraId="55C13273" w14:textId="77777777" w:rsidR="00296E35" w:rsidRPr="001C0FC4" w:rsidRDefault="00296E35" w:rsidP="00296E35">
      <w:pPr>
        <w:pStyle w:val="TH"/>
      </w:pPr>
      <w:r w:rsidRPr="001C0FC4">
        <w:object w:dxaOrig="8856" w:dyaOrig="2760" w14:anchorId="608A30FE">
          <v:shape id="_x0000_i1029" type="#_x0000_t75" style="width:442.75pt;height:137.55pt" o:ole="">
            <v:imagedata r:id="rId17" o:title=""/>
          </v:shape>
          <o:OLEObject Type="Embed" ProgID="Visio.Drawing.15" ShapeID="_x0000_i1029" DrawAspect="Content" ObjectID="_1794684571" r:id="rId18"/>
        </w:object>
      </w:r>
    </w:p>
    <w:p w14:paraId="6FB9550B" w14:textId="77777777" w:rsidR="00296E35" w:rsidRPr="001C0FC4" w:rsidRDefault="00296E35" w:rsidP="00296E35">
      <w:pPr>
        <w:pStyle w:val="TF"/>
      </w:pPr>
      <w:r w:rsidRPr="001C0FC4">
        <w:t>Figure 5.3.3-2: Provisioning of key material without a proxy</w:t>
      </w:r>
    </w:p>
    <w:p w14:paraId="34007D16" w14:textId="77777777" w:rsidR="00296E35" w:rsidRPr="001C0FC4" w:rsidRDefault="00296E35" w:rsidP="00296E35"/>
    <w:p w14:paraId="11CB72A9" w14:textId="77777777" w:rsidR="00296E35" w:rsidRPr="001C0FC4" w:rsidRDefault="00296E35" w:rsidP="00296E35">
      <w:r w:rsidRPr="001C0FC4">
        <w:t xml:space="preserve">The procedure in Figure 5.3.3-2 is now described step-by-step: </w:t>
      </w:r>
    </w:p>
    <w:p w14:paraId="44FA83AD" w14:textId="77777777" w:rsidR="00296E35" w:rsidRPr="001C0FC4" w:rsidRDefault="00296E35" w:rsidP="00296E35">
      <w:pPr>
        <w:pStyle w:val="B1"/>
      </w:pPr>
      <w:r w:rsidRPr="001C0FC4">
        <w:t>0)</w:t>
      </w:r>
      <w:r w:rsidRPr="001C0FC4">
        <w:tab/>
        <w:t>The key management client establishes a direct HTTPS connection to the KMS. The following message flow is within this secure connection.</w:t>
      </w:r>
    </w:p>
    <w:p w14:paraId="599A6C39" w14:textId="77777777" w:rsidR="00296E35" w:rsidRPr="001C0FC4" w:rsidRDefault="00296E35" w:rsidP="00296E35">
      <w:pPr>
        <w:pStyle w:val="B1"/>
      </w:pPr>
      <w:r w:rsidRPr="001C0FC4">
        <w:t>1)</w:t>
      </w:r>
      <w:r w:rsidRPr="001C0FC4">
        <w:tab/>
        <w:t>The key management client makes a request to the KMS. The same requests can be made as defined above with a proxy.</w:t>
      </w:r>
    </w:p>
    <w:p w14:paraId="1436A186" w14:textId="77777777" w:rsidR="00296E35" w:rsidRPr="001C0FC4" w:rsidRDefault="00296E35" w:rsidP="00296E35">
      <w:pPr>
        <w:pStyle w:val="B1"/>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EDF4ADA" w14:textId="77777777" w:rsidR="00296E35" w:rsidRPr="001C0FC4" w:rsidRDefault="00296E35" w:rsidP="00296E35">
      <w:r w:rsidRPr="001C0FC4">
        <w:t>As a result of this procedure, the key management client has securely obtained key material for use within the MC system.</w:t>
      </w:r>
    </w:p>
    <w:p w14:paraId="27475760" w14:textId="77777777" w:rsidR="00296E35" w:rsidRPr="001C0FC4" w:rsidRDefault="00296E35" w:rsidP="00296E35">
      <w:r w:rsidRPr="001C0FC4">
        <w:t>[TS 24.484, clause 4.2.1]</w:t>
      </w:r>
    </w:p>
    <w:p w14:paraId="76EFD0F8" w14:textId="77777777" w:rsidR="00296E35" w:rsidRPr="001C0FC4" w:rsidRDefault="00296E35" w:rsidP="00296E35">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6930A4CA" w14:textId="77777777" w:rsidR="00296E35" w:rsidRPr="001C0FC4" w:rsidRDefault="00296E35" w:rsidP="00296E35">
      <w:r w:rsidRPr="001C0FC4">
        <w:t>In order to obtain access to MC services the UE needs to obtain configuration data either online via the network or offline using some external device (e.g. a laptop). As part of the bootstrap process the MC UE needs to discover either:</w:t>
      </w:r>
    </w:p>
    <w:p w14:paraId="0A2ECC67" w14:textId="77777777" w:rsidR="00296E35" w:rsidRPr="001C0FC4" w:rsidRDefault="00296E35" w:rsidP="00296E35">
      <w:pPr>
        <w:pStyle w:val="B1"/>
      </w:pPr>
      <w:r w:rsidRPr="001C0FC4">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406437ED" w14:textId="77777777" w:rsidR="00296E35" w:rsidRPr="001C0FC4" w:rsidRDefault="00296E35" w:rsidP="00296E35">
      <w:pPr>
        <w:pStyle w:val="B2"/>
      </w:pPr>
      <w:r w:rsidRPr="001C0FC4">
        <w:t>a)</w:t>
      </w:r>
      <w:r w:rsidRPr="001C0FC4">
        <w:tab/>
        <w:t>using the URI of the configuration management server obtained from the MCS UE initial configuration MO, obtains for each MCS that is enabled:</w:t>
      </w:r>
    </w:p>
    <w:p w14:paraId="5FC254E4" w14:textId="77777777" w:rsidR="00296E35" w:rsidRPr="001C0FC4" w:rsidRDefault="00296E35" w:rsidP="00296E35">
      <w:pPr>
        <w:pStyle w:val="B3"/>
      </w:pPr>
      <w:r w:rsidRPr="001C0FC4">
        <w:t>-</w:t>
      </w:r>
      <w:r w:rsidRPr="001C0FC4">
        <w:tab/>
        <w:t>the appropriateMCS UE configuration document;</w:t>
      </w:r>
    </w:p>
    <w:p w14:paraId="3D3F87D8" w14:textId="77777777" w:rsidR="00296E35" w:rsidRPr="001C0FC4" w:rsidRDefault="00296E35" w:rsidP="00296E35">
      <w:pPr>
        <w:pStyle w:val="B3"/>
      </w:pPr>
      <w:r w:rsidRPr="001C0FC4">
        <w:t>-</w:t>
      </w:r>
      <w:r w:rsidRPr="001C0FC4">
        <w:tab/>
        <w:t>the appropriateMCS user profile configuration document; and</w:t>
      </w:r>
    </w:p>
    <w:p w14:paraId="494B3B37" w14:textId="77777777" w:rsidR="00296E35" w:rsidRPr="001C0FC4" w:rsidRDefault="00296E35" w:rsidP="00296E35">
      <w:pPr>
        <w:pStyle w:val="B3"/>
      </w:pPr>
      <w:r w:rsidRPr="001C0FC4">
        <w:t>-</w:t>
      </w:r>
      <w:r w:rsidRPr="001C0FC4">
        <w:tab/>
        <w:t>the appropriateMC service configuration document; and</w:t>
      </w:r>
    </w:p>
    <w:p w14:paraId="662B8D56" w14:textId="77777777" w:rsidR="00296E35" w:rsidRPr="001C0FC4" w:rsidRDefault="00296E35" w:rsidP="00296E35">
      <w:pPr>
        <w:pStyle w:val="B2"/>
      </w:pPr>
      <w:r w:rsidRPr="001C0FC4">
        <w:t>b)</w:t>
      </w:r>
      <w:r w:rsidRPr="001C0FC4">
        <w:tab/>
        <w:t>using the URI of the group management server obtained from the MCS UE initial configuration MO obtain the MCS group document; or</w:t>
      </w:r>
    </w:p>
    <w:p w14:paraId="2FDA0CB6" w14:textId="77777777" w:rsidR="00296E35" w:rsidRPr="001C0FC4" w:rsidRDefault="00296E35" w:rsidP="00296E35">
      <w:pPr>
        <w:pStyle w:val="B1"/>
      </w:pPr>
      <w:r w:rsidRPr="001C0FC4">
        <w:t>2.</w:t>
      </w:r>
      <w:r w:rsidRPr="001C0FC4">
        <w:tab/>
        <w:t>the:</w:t>
      </w:r>
    </w:p>
    <w:p w14:paraId="5B266E3E" w14:textId="77777777" w:rsidR="00296E35" w:rsidRPr="001C0FC4" w:rsidRDefault="00296E35" w:rsidP="00296E35">
      <w:pPr>
        <w:pStyle w:val="B2"/>
      </w:pPr>
      <w:r w:rsidRPr="001C0FC4">
        <w:t>a)</w:t>
      </w:r>
      <w:r w:rsidRPr="001C0FC4">
        <w:tab/>
        <w:t>offline configuration management server on the external device that configures the MC UE with the:</w:t>
      </w:r>
    </w:p>
    <w:p w14:paraId="6C602F57" w14:textId="77777777" w:rsidR="00296E35" w:rsidRPr="001C0FC4" w:rsidRDefault="00296E35" w:rsidP="00296E35">
      <w:pPr>
        <w:pStyle w:val="B3"/>
      </w:pPr>
      <w:r w:rsidRPr="001C0FC4">
        <w:t>-</w:t>
      </w:r>
      <w:r w:rsidRPr="001C0FC4">
        <w:tab/>
        <w:t>MCS UE initial configuration MO;</w:t>
      </w:r>
    </w:p>
    <w:p w14:paraId="41050F3F" w14:textId="77777777" w:rsidR="00296E35" w:rsidRPr="001C0FC4" w:rsidRDefault="00296E35" w:rsidP="00296E35">
      <w:pPr>
        <w:pStyle w:val="B3"/>
      </w:pPr>
      <w:r w:rsidRPr="001C0FC4">
        <w:t>-</w:t>
      </w:r>
      <w:r w:rsidRPr="001C0FC4">
        <w:tab/>
        <w:t>appropriate MCS UE configuration MO(s);</w:t>
      </w:r>
    </w:p>
    <w:p w14:paraId="7A26BA6D" w14:textId="77777777" w:rsidR="00296E35" w:rsidRPr="001C0FC4" w:rsidRDefault="00296E35" w:rsidP="00296E35">
      <w:pPr>
        <w:pStyle w:val="B3"/>
      </w:pPr>
      <w:r w:rsidRPr="001C0FC4">
        <w:t>-</w:t>
      </w:r>
      <w:r w:rsidRPr="001C0FC4">
        <w:tab/>
        <w:t>appropriate MCS user profile MO(s); and</w:t>
      </w:r>
    </w:p>
    <w:p w14:paraId="3ACADFEF" w14:textId="77777777" w:rsidR="00296E35" w:rsidRPr="001C0FC4" w:rsidRDefault="00296E35" w:rsidP="00296E35">
      <w:pPr>
        <w:pStyle w:val="B3"/>
      </w:pPr>
      <w:r w:rsidRPr="001C0FC4">
        <w:t>-</w:t>
      </w:r>
      <w:r w:rsidRPr="001C0FC4">
        <w:tab/>
        <w:t>appropriate MCS service configuration MO(s); and</w:t>
      </w:r>
    </w:p>
    <w:p w14:paraId="13FDA2E0" w14:textId="77777777" w:rsidR="00296E35" w:rsidRPr="001C0FC4" w:rsidRDefault="00296E35" w:rsidP="00296E35">
      <w:pPr>
        <w:pStyle w:val="B2"/>
      </w:pPr>
      <w:r w:rsidRPr="001C0FC4">
        <w:t>b)</w:t>
      </w:r>
      <w:r w:rsidRPr="001C0FC4">
        <w:tab/>
        <w:t>offline group management server on the external device that configures the MC UE with the MCS group MO.</w:t>
      </w:r>
    </w:p>
    <w:p w14:paraId="045E370E" w14:textId="77777777" w:rsidR="00296E35" w:rsidRPr="001C0FC4" w:rsidRDefault="00296E35" w:rsidP="00296E35">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2D72D919" w14:textId="77777777" w:rsidR="00296E35" w:rsidRPr="001C0FC4" w:rsidRDefault="00296E35" w:rsidP="00296E35">
      <w:pPr>
        <w:rPr>
          <w:rFonts w:eastAsia="SimSun"/>
          <w:lang w:eastAsia="zh-CN"/>
        </w:rPr>
      </w:pPr>
      <w:r w:rsidRPr="001C0FC4">
        <w:t>[TS 24.484, clause 4.2.2.1]</w:t>
      </w:r>
    </w:p>
    <w:p w14:paraId="29FF52B9" w14:textId="77777777" w:rsidR="00296E35" w:rsidRPr="001C0FC4" w:rsidRDefault="00296E35" w:rsidP="00296E35">
      <w:r w:rsidRPr="001C0FC4">
        <w:t>The format of the MCS UE initial configuration MO downloaded to the MC UE during online configuration is defined in 3GPP TS 24.483 [4].</w:t>
      </w:r>
    </w:p>
    <w:p w14:paraId="4315575A" w14:textId="77777777" w:rsidR="00296E35" w:rsidRPr="001C0FC4" w:rsidRDefault="00296E35" w:rsidP="00296E35">
      <w:r w:rsidRPr="001C0FC4">
        <w:t>The format of the MCS group document downloaded to the MC UE during online configuration is defined in 3GPP TS 24.481 [5].</w:t>
      </w:r>
    </w:p>
    <w:p w14:paraId="24C4F0DD" w14:textId="77777777" w:rsidR="00296E35" w:rsidRPr="001C0FC4" w:rsidRDefault="00296E35" w:rsidP="00296E35">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3259079B" w14:textId="77777777" w:rsidR="00296E35" w:rsidRPr="001C0FC4" w:rsidRDefault="00296E35" w:rsidP="00296E35">
      <w:pPr>
        <w:pStyle w:val="TH"/>
        <w:rPr>
          <w:rFonts w:eastAsia="Malgun Gothic"/>
          <w:lang w:eastAsia="ko-KR"/>
        </w:rPr>
      </w:pPr>
      <w:r w:rsidRPr="001C0FC4">
        <w:rPr>
          <w:lang w:eastAsia="x-none"/>
        </w:rPr>
        <w:object w:dxaOrig="5592" w:dyaOrig="5460" w14:anchorId="308660A2">
          <v:shape id="_x0000_i1030" type="#_x0000_t75" style="width:279.95pt;height:272.95pt" o:ole="">
            <v:imagedata r:id="rId19" o:title=""/>
          </v:shape>
          <o:OLEObject Type="Embed" ProgID="Visio.Drawing.11" ShapeID="_x0000_i1030" DrawAspect="Content" ObjectID="_1794684572" r:id="rId20"/>
        </w:object>
      </w:r>
    </w:p>
    <w:p w14:paraId="1C859D6D" w14:textId="77777777" w:rsidR="00296E35" w:rsidRPr="001C0FC4" w:rsidRDefault="00296E35" w:rsidP="00296E35">
      <w:pPr>
        <w:pStyle w:val="TF"/>
      </w:pPr>
      <w:r w:rsidRPr="001C0FC4">
        <w:t>Figure 4.2.2-1 MC UE online configuration time sequence</w:t>
      </w:r>
    </w:p>
    <w:p w14:paraId="4CF52973" w14:textId="77777777" w:rsidR="00296E35" w:rsidRPr="001C0FC4" w:rsidRDefault="00296E35" w:rsidP="00296E35">
      <w:pPr>
        <w:rPr>
          <w:rFonts w:eastAsia="SimSun"/>
          <w:lang w:eastAsia="zh-CN"/>
        </w:rPr>
      </w:pPr>
    </w:p>
    <w:p w14:paraId="74440C39" w14:textId="77777777" w:rsidR="00296E35" w:rsidRPr="001C0FC4" w:rsidRDefault="00296E35" w:rsidP="00296E35">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7195D2AD" w14:textId="77777777" w:rsidR="00296E35" w:rsidRPr="001C0FC4" w:rsidRDefault="00296E35" w:rsidP="00296E35">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1BC02D50" w14:textId="77777777" w:rsidR="00296E35" w:rsidRPr="001C0FC4" w:rsidRDefault="00296E35" w:rsidP="00296E35">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36971048" w14:textId="77777777" w:rsidR="00296E35" w:rsidRPr="001C0FC4" w:rsidRDefault="00296E35" w:rsidP="00296E35">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5C58792A" w14:textId="77777777" w:rsidR="00296E35" w:rsidRPr="001C0FC4" w:rsidRDefault="00296E35" w:rsidP="00296E35">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92D2663" w14:textId="77777777" w:rsidR="00296E35" w:rsidRPr="001C0FC4" w:rsidRDefault="00296E35" w:rsidP="00296E35">
      <w:pPr>
        <w:pStyle w:val="NO"/>
        <w:rPr>
          <w:rFonts w:eastAsia="SimSun"/>
          <w:lang w:eastAsia="zh-CN"/>
        </w:rPr>
      </w:pPr>
      <w:r w:rsidRPr="001C0FC4">
        <w:t>NOTE 2:</w:t>
      </w:r>
      <w:r w:rsidRPr="001C0FC4">
        <w:tab/>
        <w:t xml:space="preserve">The MC UE can be notified of changes to an configuration documents at any time while using the MCS. </w:t>
      </w:r>
    </w:p>
    <w:p w14:paraId="64266D8B" w14:textId="77777777" w:rsidR="00296E35" w:rsidRPr="001C0FC4" w:rsidRDefault="00296E35" w:rsidP="00296E35">
      <w:r w:rsidRPr="001C0FC4">
        <w:t>[TS 24.484, clause 6.2.2]</w:t>
      </w:r>
    </w:p>
    <w:p w14:paraId="31455593" w14:textId="77777777" w:rsidR="00296E35" w:rsidRPr="001C0FC4" w:rsidRDefault="00296E35" w:rsidP="00296E35">
      <w:r w:rsidRPr="001C0FC4">
        <w:t>The CMC shall send the HTTP request over TLS connection as specified for the HTTP client in the UE in annex A of 3GPP TS 24.482 [6].</w:t>
      </w:r>
    </w:p>
    <w:p w14:paraId="4BF0A757" w14:textId="77777777" w:rsidR="00296E35" w:rsidRPr="001C0FC4" w:rsidRDefault="00296E35" w:rsidP="00296E35">
      <w:r w:rsidRPr="001C0FC4">
        <w:t>[TS 24.484, clause 6.3.1.1]</w:t>
      </w:r>
    </w:p>
    <w:p w14:paraId="6A50A49F" w14:textId="77777777" w:rsidR="00296E35" w:rsidRPr="001C0FC4" w:rsidRDefault="00296E35" w:rsidP="00296E35">
      <w:r w:rsidRPr="001C0FC4">
        <w:t>A CMC shall support subclause 6.1.1 "</w:t>
      </w:r>
      <w:r w:rsidRPr="001C0FC4">
        <w:rPr>
          <w:i/>
        </w:rPr>
        <w:t>Document Management</w:t>
      </w:r>
      <w:r w:rsidRPr="001C0FC4">
        <w:t>" of OMA OMA-TS-XDM_Core-V2_1 [2] and subclause 6.3.13.2.2 for subscribing to configuration management documents.</w:t>
      </w:r>
    </w:p>
    <w:p w14:paraId="32C856CE" w14:textId="77777777" w:rsidR="00296E35" w:rsidRPr="001C0FC4" w:rsidRDefault="00296E35" w:rsidP="00296E35">
      <w:r w:rsidRPr="001C0FC4">
        <w:t>[TS 24.484, clause 6.3.3.2.1]</w:t>
      </w:r>
    </w:p>
    <w:p w14:paraId="4AB6FE05" w14:textId="77777777" w:rsidR="00296E35" w:rsidRPr="001C0FC4" w:rsidRDefault="00296E35" w:rsidP="00296E35">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693BCFD8" w14:textId="77777777" w:rsidR="00296E35" w:rsidRPr="001C0FC4" w:rsidRDefault="00296E35" w:rsidP="00296E35">
      <w:r w:rsidRPr="001C0FC4">
        <w:t>[TS 24.484, clause 6.3.3.2.2]</w:t>
      </w:r>
    </w:p>
    <w:p w14:paraId="36A17CFE" w14:textId="77777777" w:rsidR="00296E35" w:rsidRPr="001C0FC4" w:rsidRDefault="00296E35" w:rsidP="00296E35">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6C44E8D9" w14:textId="77777777" w:rsidR="00296E35" w:rsidRPr="001C0FC4" w:rsidRDefault="00296E35" w:rsidP="00296E35">
      <w:r w:rsidRPr="001C0FC4">
        <w:t>Subclause 7.5 specifies which configuration management documents can be retrieved from the CMS over the CSC-4 reference point.</w:t>
      </w:r>
    </w:p>
    <w:p w14:paraId="2AA5BF19" w14:textId="77777777" w:rsidR="00296E35" w:rsidRPr="001C0FC4" w:rsidRDefault="00296E35" w:rsidP="00296E35">
      <w:r w:rsidRPr="001C0FC4">
        <w:t>[TS 24.484, clause 6.3.13.2.1]</w:t>
      </w:r>
    </w:p>
    <w:p w14:paraId="33A0FC12" w14:textId="77777777" w:rsidR="00296E35" w:rsidRPr="001C0FC4" w:rsidRDefault="00296E35" w:rsidP="00296E35">
      <w:r w:rsidRPr="001C0FC4">
        <w:t>This procedure enables the CMC to subscribe to notification of changes of one or more configuration management documents defined.</w:t>
      </w:r>
    </w:p>
    <w:p w14:paraId="41F31E26" w14:textId="77777777" w:rsidR="00296E35" w:rsidRPr="001C0FC4" w:rsidRDefault="00296E35" w:rsidP="00296E35">
      <w:r w:rsidRPr="001C0FC4">
        <w:t>This procedure enables the MCS server to subscribe to notification of changes of the MCPTT service configuration document.</w:t>
      </w:r>
    </w:p>
    <w:p w14:paraId="26D868F4" w14:textId="77777777" w:rsidR="00296E35" w:rsidRPr="001C0FC4" w:rsidRDefault="00296E35" w:rsidP="00296E35">
      <w:r w:rsidRPr="001C0FC4">
        <w:t>[TS 24.484, clause 6.3.13.2.2]</w:t>
      </w:r>
    </w:p>
    <w:p w14:paraId="573F279D" w14:textId="77777777" w:rsidR="00296E35" w:rsidRPr="001C0FC4" w:rsidRDefault="00296E35" w:rsidP="00296E35">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2CDF9D1C" w14:textId="77777777" w:rsidR="00296E35" w:rsidRPr="001C0FC4" w:rsidRDefault="00296E35" w:rsidP="00296E35">
      <w:pPr>
        <w:pStyle w:val="B1"/>
      </w:pPr>
      <w:r w:rsidRPr="001C0FC4">
        <w:t>…</w:t>
      </w:r>
    </w:p>
    <w:p w14:paraId="199B044E"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6B00E299"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1C02059D"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149E1F98"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112ECF9B" w14:textId="77777777" w:rsidR="00296E35" w:rsidRPr="001C0FC4" w:rsidRDefault="00296E35" w:rsidP="00296E35">
      <w:pPr>
        <w:pStyle w:val="B2"/>
      </w:pPr>
      <w:r w:rsidRPr="001C0FC4">
        <w:t>2)</w:t>
      </w:r>
      <w:r w:rsidRPr="001C0FC4">
        <w:tab/>
        <w:t>shall set the Request-URI to the configured public service identity for performing subscription proxy function of the CMS;</w:t>
      </w:r>
    </w:p>
    <w:p w14:paraId="4BDF286D"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4B1EC380" w14:textId="77777777" w:rsidR="00296E35" w:rsidRPr="001C0FC4" w:rsidRDefault="00296E35" w:rsidP="00296E35">
      <w:pPr>
        <w:pStyle w:val="B1"/>
      </w:pPr>
      <w:r w:rsidRPr="001C0FC4">
        <w:t>d)</w:t>
      </w:r>
      <w:r w:rsidRPr="001C0FC4">
        <w:tab/>
        <w:t>if identity hiding is required:</w:t>
      </w:r>
    </w:p>
    <w:p w14:paraId="763EE089"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538DC35" w14:textId="77777777" w:rsidR="00296E35" w:rsidRPr="001C0FC4" w:rsidRDefault="00296E35" w:rsidP="00296E35">
      <w:pPr>
        <w:pStyle w:val="B2"/>
      </w:pPr>
      <w:r w:rsidRPr="001C0FC4">
        <w:t>2)</w:t>
      </w:r>
      <w:r w:rsidRPr="001C0FC4">
        <w:tab/>
        <w:t>shall include an application/mikey MIME body with the CSK as specified in 3GPP TS 24.379 [9];</w:t>
      </w:r>
    </w:p>
    <w:p w14:paraId="5164C195" w14:textId="77777777" w:rsidR="00296E35" w:rsidRPr="001C0FC4" w:rsidRDefault="00296E35" w:rsidP="00296E35">
      <w:pPr>
        <w:pStyle w:val="B1"/>
      </w:pPr>
      <w:r w:rsidRPr="001C0FC4">
        <w:t>e)</w:t>
      </w:r>
      <w:r w:rsidRPr="001C0FC4">
        <w:tab/>
        <w:t>shall include the ICSI value "urn:urn-7:3gpp-service.ims.icsi.mcptt" (coded as specified in 3GPP TS 24.229 [22]), in a P-Preferred-Service header field according to IETF RFC 6050 [23]; and</w:t>
      </w:r>
    </w:p>
    <w:p w14:paraId="2163534A"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A7EEF68" w14:textId="77777777" w:rsidR="00296E35" w:rsidRPr="001C0FC4" w:rsidRDefault="00296E35" w:rsidP="00296E35">
      <w:r w:rsidRPr="001C0FC4">
        <w:t>Upon receiving a SIP NOTIFY request associated with a subscription created as result of the sent initial SIP SUBSCRIBE request:</w:t>
      </w:r>
    </w:p>
    <w:p w14:paraId="72B36B74" w14:textId="77777777" w:rsidR="00296E35" w:rsidRPr="001C0FC4" w:rsidRDefault="00296E35" w:rsidP="00296E35">
      <w:pPr>
        <w:pStyle w:val="B1"/>
      </w:pPr>
      <w:r w:rsidRPr="001C0FC4">
        <w:t>1)</w:t>
      </w:r>
      <w:r w:rsidRPr="001C0FC4">
        <w:tab/>
        <w:t>if identity hiding is required, the CMC shall perform the confidentiality protection procedures and integrity protection procedures defined in 3GPP TS 24.379 [9] for MC client; and</w:t>
      </w:r>
    </w:p>
    <w:p w14:paraId="682E38F3" w14:textId="77777777" w:rsidR="00296E35" w:rsidRPr="001C0FC4" w:rsidRDefault="00296E35" w:rsidP="00296E35">
      <w:pPr>
        <w:pStyle w:val="B1"/>
      </w:pPr>
      <w:r w:rsidRPr="001C0FC4">
        <w:t>2)</w:t>
      </w:r>
      <w:r w:rsidRPr="001C0FC4">
        <w:tab/>
        <w:t>shall handle the SIP NOTIFY request according to IETF RFC 5875 [11].</w:t>
      </w:r>
    </w:p>
    <w:p w14:paraId="504BAD33" w14:textId="77777777" w:rsidR="00296E35" w:rsidRPr="001C0FC4" w:rsidRDefault="00296E35" w:rsidP="00296E35">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02405F17" w14:textId="77777777" w:rsidR="00296E35" w:rsidRPr="001C0FC4" w:rsidRDefault="00296E35" w:rsidP="00296E35">
      <w:pPr>
        <w:pStyle w:val="B1"/>
      </w:pPr>
      <w:r w:rsidRPr="001C0FC4">
        <w:t>a)</w:t>
      </w:r>
      <w:r w:rsidRPr="001C0FC4">
        <w:tab/>
        <w:t>if direct subscription is used, shall set the Request URI to a SIP URI containing:</w:t>
      </w:r>
    </w:p>
    <w:p w14:paraId="7A8C957F" w14:textId="77777777" w:rsidR="00296E35" w:rsidRPr="001C0FC4" w:rsidRDefault="00296E35" w:rsidP="00296E35">
      <w:pPr>
        <w:pStyle w:val="B2"/>
      </w:pPr>
      <w:r w:rsidRPr="001C0FC4">
        <w:t>1)</w:t>
      </w:r>
      <w:r w:rsidRPr="001C0FC4">
        <w:tab/>
        <w:t>the base URI being equal to the "CMSXCAPRootURI" configured in the CMC as per 3GPP TS 24.483 [4]; and</w:t>
      </w:r>
    </w:p>
    <w:p w14:paraId="7E50266A" w14:textId="77777777" w:rsidR="00296E35" w:rsidRPr="001C0FC4" w:rsidRDefault="00296E35" w:rsidP="00296E35">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63DEBC66"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72EE73B0"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40D91096"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625E28D3"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51511ACA" w14:textId="77777777" w:rsidR="00296E35" w:rsidRPr="001C0FC4" w:rsidRDefault="00296E35" w:rsidP="00296E35">
      <w:pPr>
        <w:pStyle w:val="B1"/>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F7DA60E" w14:textId="77777777" w:rsidR="00296E35" w:rsidRPr="001C0FC4" w:rsidRDefault="00296E35" w:rsidP="00296E35">
      <w:pPr>
        <w:pStyle w:val="B1"/>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0258256E" w14:textId="77777777" w:rsidR="00296E35" w:rsidRPr="001C0FC4" w:rsidRDefault="00296E35" w:rsidP="00296E35">
      <w:r w:rsidRPr="001C0FC4">
        <w:t>[TS 24.481, clauses 6.2.2.2]</w:t>
      </w:r>
    </w:p>
    <w:p w14:paraId="0AA0A53C" w14:textId="77777777" w:rsidR="00296E35" w:rsidRPr="001C0FC4" w:rsidRDefault="00296E35" w:rsidP="00296E35">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4FEFB216" w14:textId="77777777" w:rsidR="00296E35" w:rsidRPr="001C0FC4" w:rsidRDefault="00296E35" w:rsidP="00296E35">
      <w:pPr>
        <w:rPr>
          <w:lang w:eastAsia="x-none"/>
        </w:rPr>
      </w:pPr>
      <w:r w:rsidRPr="001C0FC4">
        <w:t>[TS 24.481, clauses 6.2.3]</w:t>
      </w:r>
    </w:p>
    <w:p w14:paraId="398FC4CF" w14:textId="77777777" w:rsidR="00296E35" w:rsidRPr="001C0FC4" w:rsidRDefault="00296E35" w:rsidP="00296E35">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B7E070C" w14:textId="77777777" w:rsidR="00296E35" w:rsidRPr="001C0FC4" w:rsidRDefault="00296E35" w:rsidP="00296E35">
      <w:r w:rsidRPr="001C0FC4">
        <w:t>The GMC shall perform the procedures in subclause 6.2.2 specified for GC.</w:t>
      </w:r>
    </w:p>
    <w:p w14:paraId="0CE14D00" w14:textId="77777777" w:rsidR="00296E35" w:rsidRPr="001C0FC4" w:rsidRDefault="00296E35" w:rsidP="00296E35">
      <w:r w:rsidRPr="001C0FC4">
        <w:t>[TS 24.481, clauses 6.3.3.2.1]</w:t>
      </w:r>
    </w:p>
    <w:p w14:paraId="3A53B338" w14:textId="77777777" w:rsidR="00296E35" w:rsidRPr="001C0FC4" w:rsidRDefault="00296E35" w:rsidP="00296E35">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80F4A5B" w14:textId="77777777" w:rsidR="00296E35" w:rsidRPr="001C0FC4" w:rsidRDefault="00296E35" w:rsidP="00296E35">
      <w:r w:rsidRPr="001C0FC4">
        <w:t>[TS 24.481, clauses 6.3.3.2.2]</w:t>
      </w:r>
    </w:p>
    <w:p w14:paraId="3DA444D3" w14:textId="77777777" w:rsidR="00296E35" w:rsidRPr="001C0FC4" w:rsidRDefault="00296E35" w:rsidP="00296E35">
      <w:r w:rsidRPr="001C0FC4">
        <w:t>In order to retrieve a group document, a GMC shall perform the procedures in subclause 6.3.3.2.1 specified for GC.</w:t>
      </w:r>
    </w:p>
    <w:p w14:paraId="61F11C3B" w14:textId="77777777" w:rsidR="00296E35" w:rsidRPr="001C0FC4" w:rsidRDefault="00296E35" w:rsidP="00296E35">
      <w:r w:rsidRPr="001C0FC4">
        <w:t>[TS 24.481, clauses 6.3.13.2.1]</w:t>
      </w:r>
    </w:p>
    <w:p w14:paraId="79D4EB81" w14:textId="77777777" w:rsidR="00296E35" w:rsidRPr="001C0FC4" w:rsidRDefault="00296E35" w:rsidP="00296E35">
      <w:r w:rsidRPr="001C0FC4">
        <w:t>In order to subscribe to notification of changes of:</w:t>
      </w:r>
    </w:p>
    <w:p w14:paraId="785BBF87" w14:textId="77777777" w:rsidR="00296E35" w:rsidRPr="001C0FC4" w:rsidRDefault="00296E35" w:rsidP="00296E35">
      <w:pPr>
        <w:pStyle w:val="B1"/>
        <w:rPr>
          <w:lang w:eastAsia="ko-KR"/>
        </w:rPr>
      </w:pPr>
      <w:r w:rsidRPr="001C0FC4">
        <w:t>a)</w:t>
      </w:r>
      <w:r w:rsidRPr="001C0FC4">
        <w:tab/>
        <w:t>one or more MCData group</w:t>
      </w:r>
      <w:r w:rsidRPr="001C0FC4">
        <w:rPr>
          <w:lang w:eastAsia="ko-KR"/>
        </w:rPr>
        <w:t xml:space="preserve"> documents of MCData groups identified by MCData group IDs;</w:t>
      </w:r>
    </w:p>
    <w:p w14:paraId="72CF8E0F" w14:textId="77777777" w:rsidR="00296E35" w:rsidRPr="001C0FC4" w:rsidRDefault="00296E35" w:rsidP="00296E35">
      <w:pPr>
        <w:pStyle w:val="B1"/>
      </w:pPr>
      <w:r w:rsidRPr="001C0FC4">
        <w:rPr>
          <w:lang w:eastAsia="ko-KR"/>
        </w:rPr>
        <w:t>…</w:t>
      </w:r>
    </w:p>
    <w:p w14:paraId="1F89C492" w14:textId="77777777" w:rsidR="00296E35" w:rsidRPr="001C0FC4" w:rsidRDefault="00296E35" w:rsidP="00296E35">
      <w:r w:rsidRPr="001C0FC4">
        <w:t>a GMC shall send an initial SIP SUBSCRIBE request to the network according to the UE originating procedures specified in 3GPP TS 24.229 [12] and IETF RFC 5875 [13]. In the initial SIP SUBSCRIBE request, the GMC:</w:t>
      </w:r>
    </w:p>
    <w:p w14:paraId="0346D6E8" w14:textId="77777777" w:rsidR="00296E35" w:rsidRPr="001C0FC4" w:rsidRDefault="00296E35" w:rsidP="00296E35">
      <w:pPr>
        <w:pStyle w:val="B1"/>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4FAF28CB" w14:textId="77777777" w:rsidR="00296E35" w:rsidRPr="001C0FC4" w:rsidRDefault="00296E35" w:rsidP="00296E35">
      <w:pPr>
        <w:pStyle w:val="B2"/>
      </w:pPr>
      <w:r w:rsidRPr="001C0FC4">
        <w:t>1)</w:t>
      </w:r>
      <w:r w:rsidRPr="001C0FC4">
        <w:tab/>
        <w:t>contains a relative path reference:</w:t>
      </w:r>
    </w:p>
    <w:p w14:paraId="0DBCDB87" w14:textId="77777777" w:rsidR="00296E35" w:rsidRPr="001C0FC4" w:rsidRDefault="00296E35" w:rsidP="00296E35">
      <w:pPr>
        <w:pStyle w:val="B3"/>
      </w:pPr>
      <w:r w:rsidRPr="001C0FC4">
        <w:t>A)</w:t>
      </w:r>
      <w:r w:rsidRPr="001C0FC4">
        <w:tab/>
        <w:t>with the base URI being equal to the XCAP root URI configured in the GMC; and</w:t>
      </w:r>
    </w:p>
    <w:p w14:paraId="213E841D" w14:textId="77777777" w:rsidR="00296E35" w:rsidRPr="001C0FC4" w:rsidRDefault="00296E35" w:rsidP="00296E35">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765F1D9B" w14:textId="77777777" w:rsidR="00296E35" w:rsidRPr="001C0FC4" w:rsidRDefault="00296E35" w:rsidP="00296E35">
      <w:pPr>
        <w:pStyle w:val="B2"/>
      </w:pPr>
      <w:r w:rsidRPr="001C0FC4">
        <w:t>...</w:t>
      </w:r>
    </w:p>
    <w:p w14:paraId="39FFB1AE" w14:textId="77777777" w:rsidR="00296E35" w:rsidRPr="001C0FC4" w:rsidRDefault="00296E35" w:rsidP="00296E35">
      <w:pPr>
        <w:pStyle w:val="B1"/>
      </w:pPr>
      <w:r w:rsidRPr="001C0FC4">
        <w:t>b)</w:t>
      </w:r>
      <w:r w:rsidRPr="001C0FC4">
        <w:tab/>
        <w:t>shall set the Request-URI to the configured public service identity for performing subscription proxy function of the GMS;</w:t>
      </w:r>
    </w:p>
    <w:p w14:paraId="2150291E"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1B4633A0" w14:textId="77777777" w:rsidR="00296E35" w:rsidRPr="001C0FC4" w:rsidRDefault="00296E35" w:rsidP="00296E35">
      <w:pPr>
        <w:pStyle w:val="B1"/>
      </w:pPr>
      <w:r w:rsidRPr="001C0FC4">
        <w:t>d)</w:t>
      </w:r>
      <w:r w:rsidRPr="001C0FC4">
        <w:tab/>
        <w:t>if identity hiding is required:</w:t>
      </w:r>
    </w:p>
    <w:p w14:paraId="6F373ECA"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3570B808" w14:textId="77777777" w:rsidR="00296E35" w:rsidRPr="001C0FC4" w:rsidRDefault="00296E35" w:rsidP="00296E35">
      <w:pPr>
        <w:pStyle w:val="B2"/>
      </w:pPr>
      <w:r w:rsidRPr="001C0FC4">
        <w:t>2)</w:t>
      </w:r>
      <w:r w:rsidRPr="001C0FC4">
        <w:tab/>
        <w:t>shall include an application/mikey MIME body with the CSK as specified in 3GPP TS 24.379 [5];</w:t>
      </w:r>
    </w:p>
    <w:p w14:paraId="4050CD11" w14:textId="77777777" w:rsidR="00296E35" w:rsidRPr="001C0FC4" w:rsidRDefault="00296E35" w:rsidP="00296E35">
      <w:pPr>
        <w:pStyle w:val="B1"/>
      </w:pPr>
      <w:r w:rsidRPr="001C0FC4">
        <w:t>e)</w:t>
      </w:r>
      <w:r w:rsidRPr="001C0FC4">
        <w:tab/>
        <w:t>shall include the ICSI value "urn:urn-7:3gpp-service.ims.icsi.mcptt" (coded as specified in 3GPP TS 24.229 [12]), in a P-Preferred-Service header field according to IETF RFC 6050 [14]; and</w:t>
      </w:r>
    </w:p>
    <w:p w14:paraId="76D7EDEC"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54CF7463" w14:textId="77777777" w:rsidR="00296E35" w:rsidRPr="001C0FC4" w:rsidRDefault="00296E35" w:rsidP="00296E35">
      <w:r w:rsidRPr="001C0FC4">
        <w:t>Upon receiving a SIP NOTIFY request associated with a subscription created as result of the sent initial SIP SUBSCRIBE request:</w:t>
      </w:r>
    </w:p>
    <w:p w14:paraId="35B0EB55" w14:textId="77777777" w:rsidR="00296E35" w:rsidRPr="001C0FC4" w:rsidRDefault="00296E35" w:rsidP="00296E35">
      <w:pPr>
        <w:pStyle w:val="B1"/>
      </w:pPr>
      <w:r w:rsidRPr="001C0FC4">
        <w:t>1)</w:t>
      </w:r>
      <w:r w:rsidRPr="001C0FC4">
        <w:tab/>
        <w:t>if identity hiding is required, the GMC shall perform the confidentiality protection procedures and integrity protection procedures defined in 3GPP TS 24.379 [5] for MCPTT client; and</w:t>
      </w:r>
    </w:p>
    <w:p w14:paraId="5F40EEE6" w14:textId="77777777" w:rsidR="00296E35" w:rsidRPr="001C0FC4" w:rsidRDefault="00296E35" w:rsidP="00296E35">
      <w:pPr>
        <w:pStyle w:val="B1"/>
      </w:pPr>
      <w:r w:rsidRPr="001C0FC4">
        <w:t>2)</w:t>
      </w:r>
      <w:r w:rsidRPr="001C0FC4">
        <w:tab/>
        <w:t>shall handle the SIP NOTIFY request according to IETF RFC 5875 [13].</w:t>
      </w:r>
    </w:p>
    <w:p w14:paraId="5919D148" w14:textId="77777777" w:rsidR="00296E35" w:rsidRPr="001C0FC4" w:rsidRDefault="00296E35" w:rsidP="00296E35">
      <w:r w:rsidRPr="001C0FC4">
        <w:t>[TS 24.282, clause 7.2.1]</w:t>
      </w:r>
    </w:p>
    <w:p w14:paraId="4E7EAE4B" w14:textId="77777777" w:rsidR="00296E35" w:rsidRPr="001C0FC4" w:rsidRDefault="00296E35" w:rsidP="00296E35">
      <w:r w:rsidRPr="001C0FC4">
        <w:t>When the MCData client performs SIP registration for service authorisation the MCData client shall perform the registration procedures as specified in 3GPP TS 24.229 [5].</w:t>
      </w:r>
    </w:p>
    <w:p w14:paraId="6CF145BD" w14:textId="77777777" w:rsidR="00296E35" w:rsidRPr="001C0FC4" w:rsidRDefault="00296E35" w:rsidP="00296E35">
      <w:r w:rsidRPr="001C0FC4">
        <w:t>The MCData client shall include the following media feature tags in the Contact header field of the SIP REGISTER request:</w:t>
      </w:r>
    </w:p>
    <w:p w14:paraId="7F0D6356" w14:textId="77777777" w:rsidR="00296E35" w:rsidRPr="001C0FC4" w:rsidRDefault="00296E35" w:rsidP="00296E35">
      <w:pPr>
        <w:pStyle w:val="B1"/>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3FA8C7DD" w14:textId="77777777" w:rsidR="00296E35" w:rsidRPr="001C0FC4" w:rsidRDefault="00296E35" w:rsidP="00296E35">
      <w:pPr>
        <w:pStyle w:val="B1"/>
      </w:pPr>
      <w:r w:rsidRPr="001C0FC4">
        <w:t>2)</w:t>
      </w:r>
      <w:r w:rsidRPr="001C0FC4">
        <w:tab/>
        <w:t>if SDS is supported then:</w:t>
      </w:r>
    </w:p>
    <w:p w14:paraId="4908393C" w14:textId="77777777" w:rsidR="00296E35" w:rsidRPr="001C0FC4" w:rsidRDefault="00296E35" w:rsidP="00296E35">
      <w:pPr>
        <w:pStyle w:val="B2"/>
      </w:pPr>
      <w:r w:rsidRPr="001C0FC4">
        <w:t>a)</w:t>
      </w:r>
      <w:r w:rsidRPr="001C0FC4">
        <w:tab/>
        <w:t>the g.3gpp.mcdata.sds media feature tag; and</w:t>
      </w:r>
    </w:p>
    <w:p w14:paraId="5B88855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1F71476F" w14:textId="77777777" w:rsidR="00296E35" w:rsidRPr="001C0FC4" w:rsidRDefault="00296E35" w:rsidP="00296E35">
      <w:pPr>
        <w:pStyle w:val="B1"/>
      </w:pPr>
      <w:r w:rsidRPr="001C0FC4">
        <w:t>3)</w:t>
      </w:r>
      <w:r w:rsidRPr="001C0FC4">
        <w:tab/>
        <w:t>if FD service is supported then:</w:t>
      </w:r>
    </w:p>
    <w:p w14:paraId="57CE3075" w14:textId="77777777" w:rsidR="00296E35" w:rsidRPr="001C0FC4" w:rsidRDefault="00296E35" w:rsidP="00296E35">
      <w:pPr>
        <w:pStyle w:val="B2"/>
      </w:pPr>
      <w:r w:rsidRPr="001C0FC4">
        <w:t>a)</w:t>
      </w:r>
      <w:r w:rsidRPr="001C0FC4">
        <w:tab/>
        <w:t>the g.3gpp.mcdata.fd media feature tag; and</w:t>
      </w:r>
    </w:p>
    <w:p w14:paraId="1C25EF1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765319FA" w14:textId="77777777" w:rsidR="00296E35" w:rsidRPr="001C0FC4" w:rsidRDefault="00296E35" w:rsidP="00296E35">
      <w:pPr>
        <w:pStyle w:val="NO"/>
      </w:pPr>
      <w:r w:rsidRPr="001C0FC4">
        <w:rPr>
          <w:rFonts w:eastAsia="SimSun"/>
        </w:rPr>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6D1881FB" w14:textId="77777777" w:rsidR="00296E35" w:rsidRPr="001C0FC4" w:rsidRDefault="00296E35" w:rsidP="00296E35">
      <w:r w:rsidRPr="001C0FC4">
        <w:t>If the MCData client, upon performing SIP registration:</w:t>
      </w:r>
    </w:p>
    <w:p w14:paraId="603F6541"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7B1C5E2E" w14:textId="77777777" w:rsidR="00296E35" w:rsidRPr="001C0FC4" w:rsidRDefault="00296E35" w:rsidP="00296E35">
      <w:pPr>
        <w:pStyle w:val="B1"/>
      </w:pPr>
      <w:r w:rsidRPr="001C0FC4">
        <w:t>2)</w:t>
      </w:r>
      <w:r w:rsidRPr="001C0FC4">
        <w:tab/>
        <w:t>has available an access-token;</w:t>
      </w:r>
    </w:p>
    <w:p w14:paraId="0A55F650" w14:textId="77777777" w:rsidR="00296E35" w:rsidRPr="001C0FC4" w:rsidRDefault="00296E35" w:rsidP="00296E35">
      <w:pPr>
        <w:pStyle w:val="B1"/>
      </w:pPr>
      <w:r w:rsidRPr="001C0FC4">
        <w:t>3)</w:t>
      </w:r>
      <w:r w:rsidRPr="001C0FC4">
        <w:tab/>
        <w:t>based on implementation decides to use SIP REGISTER for service authorization;</w:t>
      </w:r>
    </w:p>
    <w:p w14:paraId="1ED7083F" w14:textId="77777777" w:rsidR="00296E35" w:rsidRPr="001C0FC4" w:rsidRDefault="00296E35" w:rsidP="00296E35">
      <w:pPr>
        <w:pStyle w:val="B1"/>
      </w:pPr>
      <w:r w:rsidRPr="001C0FC4">
        <w:t>4)</w:t>
      </w:r>
      <w:r w:rsidRPr="001C0FC4">
        <w:tab/>
        <w:t>confidentiality protection is disabled as specified in subclause 6.5.2.3.1; and</w:t>
      </w:r>
    </w:p>
    <w:p w14:paraId="3A6420AB" w14:textId="77777777" w:rsidR="00296E35" w:rsidRPr="001C0FC4" w:rsidRDefault="00296E35" w:rsidP="00296E35">
      <w:pPr>
        <w:pStyle w:val="B1"/>
      </w:pPr>
      <w:r w:rsidRPr="001C0FC4">
        <w:t>5)</w:t>
      </w:r>
      <w:r w:rsidRPr="001C0FC4">
        <w:tab/>
        <w:t>integrity protection is disabled as specified in subclause 6.5.3.3.1;</w:t>
      </w:r>
    </w:p>
    <w:p w14:paraId="2E461A69" w14:textId="77777777" w:rsidR="00296E35" w:rsidRPr="001C0FC4" w:rsidRDefault="00296E35" w:rsidP="00296E35">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52700343" w14:textId="77777777" w:rsidR="00296E35" w:rsidRPr="001C0FC4" w:rsidRDefault="00296E35" w:rsidP="00296E35">
      <w:pPr>
        <w:pStyle w:val="NO"/>
      </w:pPr>
      <w:r w:rsidRPr="001C0FC4">
        <w:t>NOTE 2:</w:t>
      </w:r>
      <w:r w:rsidRPr="001C0FC4">
        <w:tab/>
        <w:t>the access-token contains the MCData ID of the user.</w:t>
      </w:r>
    </w:p>
    <w:p w14:paraId="2E3A085E" w14:textId="77777777" w:rsidR="00296E35" w:rsidRPr="001C0FC4" w:rsidRDefault="00296E35" w:rsidP="00296E35">
      <w:r w:rsidRPr="001C0FC4">
        <w:t>If the MCData client, upon performing SIP registration:</w:t>
      </w:r>
    </w:p>
    <w:p w14:paraId="035FCEA0"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0D8686C0" w14:textId="77777777" w:rsidR="00296E35" w:rsidRPr="001C0FC4" w:rsidRDefault="00296E35" w:rsidP="00296E35">
      <w:pPr>
        <w:pStyle w:val="B1"/>
      </w:pPr>
      <w:r w:rsidRPr="001C0FC4">
        <w:t>2)</w:t>
      </w:r>
      <w:r w:rsidRPr="001C0FC4">
        <w:tab/>
        <w:t>has an available access-token;</w:t>
      </w:r>
    </w:p>
    <w:p w14:paraId="7CEC372F" w14:textId="77777777" w:rsidR="00296E35" w:rsidRPr="001C0FC4" w:rsidRDefault="00296E35" w:rsidP="00296E35">
      <w:pPr>
        <w:pStyle w:val="B1"/>
      </w:pPr>
      <w:r w:rsidRPr="001C0FC4">
        <w:t>3)</w:t>
      </w:r>
      <w:r w:rsidRPr="001C0FC4">
        <w:tab/>
        <w:t>based on implementation decides to use SIP REGISTER for service authorization; and</w:t>
      </w:r>
    </w:p>
    <w:p w14:paraId="0D0DF233" w14:textId="77777777" w:rsidR="00296E35" w:rsidRPr="001C0FC4" w:rsidRDefault="00296E35" w:rsidP="00296E35">
      <w:pPr>
        <w:pStyle w:val="B1"/>
      </w:pPr>
      <w:r w:rsidRPr="001C0FC4">
        <w:t>4)</w:t>
      </w:r>
      <w:r w:rsidRPr="001C0FC4">
        <w:tab/>
        <w:t>either confidentiality protection is enabled as specified in subclause 6.5.2.3.1 or integrity protection is enabled as specified in subclause 6.5.3.3.1;</w:t>
      </w:r>
    </w:p>
    <w:p w14:paraId="6B114632" w14:textId="77777777" w:rsidR="00296E35" w:rsidRPr="001C0FC4" w:rsidRDefault="00296E35" w:rsidP="00296E35">
      <w:r w:rsidRPr="001C0FC4">
        <w:t>then the MCData client:</w:t>
      </w:r>
    </w:p>
    <w:p w14:paraId="10BEEACC" w14:textId="77777777" w:rsidR="00296E35" w:rsidRPr="001C0FC4" w:rsidRDefault="00296E35" w:rsidP="00296E35">
      <w:pPr>
        <w:pStyle w:val="B1"/>
      </w:pPr>
      <w:r w:rsidRPr="001C0FC4">
        <w:t>1)</w:t>
      </w:r>
      <w:r w:rsidRPr="001C0FC4">
        <w:tab/>
        <w:t>shall include an application/mikey MIME body with the CSK as MIKEY-SAKKE I_MESSAGE as specified in 3GPP TS 33.180 [26] in the body of the SIP REGISTER request;</w:t>
      </w:r>
    </w:p>
    <w:p w14:paraId="074246B1" w14:textId="77777777" w:rsidR="00296E35" w:rsidRPr="001C0FC4" w:rsidRDefault="00296E35" w:rsidP="00296E35">
      <w:pPr>
        <w:pStyle w:val="B1"/>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149E98B8"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235588F6" w14:textId="77777777" w:rsidR="00296E35" w:rsidRPr="001C0FC4" w:rsidRDefault="00296E35" w:rsidP="00296E35">
      <w:pPr>
        <w:pStyle w:val="B1"/>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23740F19" w14:textId="77777777" w:rsidR="00296E35" w:rsidRPr="001C0FC4" w:rsidRDefault="00296E35" w:rsidP="00296E35">
      <w:r w:rsidRPr="001C0FC4">
        <w:t>[TS 24.282, clause 7.2.1A]</w:t>
      </w:r>
    </w:p>
    <w:p w14:paraId="367401BB" w14:textId="77777777" w:rsidR="00296E35" w:rsidRPr="001C0FC4" w:rsidRDefault="00296E35" w:rsidP="00296E35">
      <w:r w:rsidRPr="001C0FC4">
        <w:t>This procedure is only referenced from other procedures.</w:t>
      </w:r>
    </w:p>
    <w:p w14:paraId="1B733FFF" w14:textId="77777777" w:rsidR="00296E35" w:rsidRPr="001C0FC4" w:rsidRDefault="00296E35" w:rsidP="00296E35">
      <w:r w:rsidRPr="001C0FC4">
        <w:t>When populating the SIP PUBLISH request, the MCData client shall:</w:t>
      </w:r>
    </w:p>
    <w:p w14:paraId="2F6AE40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32BB3BA2" w14:textId="77777777" w:rsidR="00296E35" w:rsidRPr="001C0FC4" w:rsidRDefault="00296E35" w:rsidP="00296E35">
      <w:pPr>
        <w:pStyle w:val="B1"/>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3EB942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set the Event header field to the "poc-settings" value; and</w:t>
      </w:r>
    </w:p>
    <w:p w14:paraId="0FA0C337"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256DDD4A" w14:textId="77777777" w:rsidR="00296E35" w:rsidRPr="001C0FC4" w:rsidRDefault="00296E35" w:rsidP="00296E35">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2CF1E3A" w14:textId="77777777" w:rsidR="00296E35" w:rsidRPr="001C0FC4" w:rsidRDefault="00296E35" w:rsidP="00296E35">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5EC74F57" w14:textId="77777777" w:rsidR="00296E35" w:rsidRPr="001C0FC4" w:rsidRDefault="00296E35" w:rsidP="00296E35">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1F3BA642" w14:textId="77777777" w:rsidR="00296E35" w:rsidRPr="001C0FC4" w:rsidRDefault="00296E35" w:rsidP="00296E35">
      <w:r w:rsidRPr="001C0FC4">
        <w:t>[TS 24.282, clause 7.2.2]</w:t>
      </w:r>
    </w:p>
    <w:p w14:paraId="4E6600CD" w14:textId="77777777" w:rsidR="00296E35" w:rsidRPr="001C0FC4" w:rsidRDefault="00296E35" w:rsidP="00296E35">
      <w:r w:rsidRPr="001C0FC4">
        <w:t>If based on implementation the MCData client decides to use SIP PUBLISH for MCData server settings to also perform service authorization and</w:t>
      </w:r>
    </w:p>
    <w:p w14:paraId="3A39959C" w14:textId="77777777" w:rsidR="00296E35" w:rsidRPr="001C0FC4" w:rsidRDefault="00296E35" w:rsidP="00296E35">
      <w:pPr>
        <w:pStyle w:val="B1"/>
      </w:pPr>
      <w:r w:rsidRPr="001C0FC4">
        <w:t>1)</w:t>
      </w:r>
      <w:r w:rsidRPr="001C0FC4">
        <w:tab/>
        <w:t>has successfully finished the user authentication procedure as described in 3GPP TS 24.482 [24]; and</w:t>
      </w:r>
    </w:p>
    <w:p w14:paraId="4E2D530B" w14:textId="77777777" w:rsidR="00296E35" w:rsidRPr="001C0FC4" w:rsidRDefault="00296E35" w:rsidP="00296E35">
      <w:pPr>
        <w:pStyle w:val="B1"/>
      </w:pPr>
      <w:r w:rsidRPr="001C0FC4">
        <w:t>2)</w:t>
      </w:r>
      <w:r w:rsidRPr="001C0FC4">
        <w:tab/>
        <w:t>has available an access-token;</w:t>
      </w:r>
    </w:p>
    <w:p w14:paraId="3BD7B0E0" w14:textId="77777777" w:rsidR="00296E35" w:rsidRPr="001C0FC4" w:rsidRDefault="00296E35" w:rsidP="00296E35">
      <w:r w:rsidRPr="001C0FC4">
        <w:t>then the MCData client:</w:t>
      </w:r>
    </w:p>
    <w:p w14:paraId="5CA96015" w14:textId="77777777" w:rsidR="00296E35" w:rsidRPr="001C0FC4" w:rsidRDefault="00296E35" w:rsidP="00296E35">
      <w:pPr>
        <w:pStyle w:val="B1"/>
      </w:pPr>
      <w:r w:rsidRPr="001C0FC4">
        <w:t>1)</w:t>
      </w:r>
      <w:r w:rsidRPr="001C0FC4">
        <w:tab/>
        <w:t>shall perform the procedures in subclause 7.2.1A;</w:t>
      </w:r>
    </w:p>
    <w:p w14:paraId="68D7F63E" w14:textId="77777777" w:rsidR="00296E35" w:rsidRPr="001C0FC4" w:rsidRDefault="00296E35" w:rsidP="00296E35">
      <w:pPr>
        <w:pStyle w:val="B1"/>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00EA8F3" w14:textId="77777777" w:rsidR="00296E35" w:rsidRPr="001C0FC4" w:rsidRDefault="00296E35" w:rsidP="00296E35">
      <w:pPr>
        <w:pStyle w:val="B1"/>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0D7458DC" w14:textId="77777777" w:rsidR="00296E35" w:rsidRPr="001C0FC4" w:rsidRDefault="00296E35" w:rsidP="00296E35">
      <w:pPr>
        <w:pStyle w:val="B1"/>
      </w:pPr>
      <w:r w:rsidRPr="001C0FC4">
        <w:t>4)</w:t>
      </w:r>
      <w:r w:rsidRPr="001C0FC4">
        <w:tab/>
        <w:t>if confidentiality protection is enabled as specified in subclause 6.5.2.3.1, shall include in the body of the SIP PUBLISH request an application/vnd.3gpp.mcdata-info+xml MIME body with:</w:t>
      </w:r>
    </w:p>
    <w:p w14:paraId="43819696" w14:textId="77777777" w:rsidR="00296E35" w:rsidRPr="001C0FC4" w:rsidRDefault="00296E35" w:rsidP="00296E35">
      <w:pPr>
        <w:pStyle w:val="B2"/>
      </w:pPr>
      <w:r w:rsidRPr="001C0FC4">
        <w:t>a)</w:t>
      </w:r>
      <w:r w:rsidRPr="001C0FC4">
        <w:tab/>
        <w:t>the &lt;mcdata-access-token&gt; element set to the received access-token encrypted using the CSK, as specified in subclause 6.5.2.3.3; and</w:t>
      </w:r>
    </w:p>
    <w:p w14:paraId="5D7AC7D7"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4A516AA8" w14:textId="77777777" w:rsidR="00296E35" w:rsidRPr="001C0FC4" w:rsidRDefault="00296E35" w:rsidP="00296E35">
      <w:pPr>
        <w:pStyle w:val="B1"/>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307589EC" w14:textId="77777777" w:rsidR="00296E35" w:rsidRPr="001C0FC4" w:rsidRDefault="00296E35" w:rsidP="00296E35">
      <w:pPr>
        <w:pStyle w:val="B2"/>
      </w:pPr>
      <w:r w:rsidRPr="001C0FC4">
        <w:t>a)</w:t>
      </w:r>
      <w:r w:rsidRPr="001C0FC4">
        <w:tab/>
        <w:t>the &lt;mcdata-access-token&gt; element set to the value of the access token received during the user authentication procedures in the body of the SIP PUBLISH request; and</w:t>
      </w:r>
    </w:p>
    <w:p w14:paraId="2838E2E0" w14:textId="77777777" w:rsidR="00296E35" w:rsidRPr="001C0FC4" w:rsidRDefault="00296E35" w:rsidP="00296E35">
      <w:pPr>
        <w:pStyle w:val="B2"/>
        <w:rPr>
          <w:rFonts w:eastAsia="SimSun"/>
        </w:rPr>
      </w:pPr>
      <w:r w:rsidRPr="001C0FC4">
        <w:t>b)</w:t>
      </w:r>
      <w:r w:rsidRPr="001C0FC4">
        <w:tab/>
        <w:t>the &lt;mcdata-client-id&gt; element set to the value of the MCData client ID of the originating MCData client;</w:t>
      </w:r>
    </w:p>
    <w:p w14:paraId="2964716F" w14:textId="77777777" w:rsidR="00296E35" w:rsidRPr="001C0FC4" w:rsidRDefault="00296E35" w:rsidP="00296E35">
      <w:pPr>
        <w:pStyle w:val="B1"/>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0D6082CC"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A868CEC" w14:textId="77777777" w:rsidR="00296E35" w:rsidRPr="001C0FC4" w:rsidRDefault="00296E35" w:rsidP="00296E35">
      <w:pPr>
        <w:pStyle w:val="B1"/>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26D91825"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180182F" w14:textId="77777777" w:rsidR="00296E35" w:rsidRPr="001C0FC4" w:rsidRDefault="00296E35" w:rsidP="00296E35">
      <w:r w:rsidRPr="001C0FC4">
        <w:t>[TS 24.282, clause 7.2.3]</w:t>
      </w:r>
    </w:p>
    <w:p w14:paraId="5A2CAD9F" w14:textId="77777777" w:rsidR="00296E35" w:rsidRPr="001C0FC4" w:rsidRDefault="00296E35" w:rsidP="00296E35">
      <w:r w:rsidRPr="001C0FC4">
        <w:rPr>
          <w:rFonts w:eastAsia="SimSun"/>
        </w:rPr>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7F0D91FC" w14:textId="77777777" w:rsidR="00296E35" w:rsidRPr="001C0FC4" w:rsidRDefault="00296E35" w:rsidP="00296E35">
      <w:pPr>
        <w:pStyle w:val="B1"/>
      </w:pPr>
      <w:r w:rsidRPr="001C0FC4">
        <w:t>1)</w:t>
      </w:r>
      <w:r w:rsidRPr="001C0FC4">
        <w:tab/>
        <w:t>shall perform the procedures in subclause 7.2.1A;</w:t>
      </w:r>
    </w:p>
    <w:p w14:paraId="46A67FF6" w14:textId="77777777" w:rsidR="00296E35" w:rsidRPr="001C0FC4" w:rsidRDefault="00296E35" w:rsidP="00296E35">
      <w:pPr>
        <w:pStyle w:val="B1"/>
      </w:pPr>
      <w:r w:rsidRPr="001C0FC4">
        <w:t>2)</w:t>
      </w:r>
      <w:r w:rsidRPr="001C0FC4">
        <w:tab/>
        <w:t>if confidentiality protection is enabled as specified in subclause 6.5.2.3.1, shall include in the body of the SIP PUBLISH request, an application/vnd.3gpp.mcdata-info+xml MIME body with:</w:t>
      </w:r>
    </w:p>
    <w:p w14:paraId="7C87CD51" w14:textId="77777777" w:rsidR="00296E35" w:rsidRPr="001C0FC4" w:rsidRDefault="00296E35" w:rsidP="00296E35">
      <w:pPr>
        <w:pStyle w:val="B2"/>
      </w:pPr>
      <w:r w:rsidRPr="001C0FC4">
        <w:t>a)</w:t>
      </w:r>
      <w:r w:rsidRPr="001C0FC4">
        <w:tab/>
        <w:t>the &lt;mcdata-request-uri&gt; element set to the targeted MCData ID encrypted using the CSK, as specified in subclause 6.5.2.3.3; and</w:t>
      </w:r>
    </w:p>
    <w:p w14:paraId="00DC8B2D"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27D3DC72"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specified in Annex F.1 with:</w:t>
      </w:r>
    </w:p>
    <w:p w14:paraId="05BCC382" w14:textId="77777777" w:rsidR="00296E35" w:rsidRPr="001C0FC4" w:rsidRDefault="00296E35" w:rsidP="00296E35">
      <w:pPr>
        <w:pStyle w:val="B2"/>
      </w:pPr>
      <w:r w:rsidRPr="001C0FC4">
        <w:t>a)</w:t>
      </w:r>
      <w:r w:rsidRPr="001C0FC4">
        <w:tab/>
        <w:t>the &lt;mcdata-request-uri&gt; set to the cleartext targeted MCData ID; and</w:t>
      </w:r>
    </w:p>
    <w:p w14:paraId="35A4F2C9" w14:textId="77777777" w:rsidR="00296E35" w:rsidRPr="001C0FC4" w:rsidRDefault="00296E35" w:rsidP="00296E35">
      <w:pPr>
        <w:pStyle w:val="B2"/>
      </w:pPr>
      <w:r w:rsidRPr="001C0FC4">
        <w:t>b)</w:t>
      </w:r>
      <w:r w:rsidRPr="001C0FC4">
        <w:tab/>
        <w:t>the &lt;mcdata-client-id&gt; element set to the value of the MCData client ID of the originating MCData client;</w:t>
      </w:r>
    </w:p>
    <w:p w14:paraId="1402CCB8"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A7479C6"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1706CFB" w14:textId="77777777" w:rsidR="00296E35" w:rsidRPr="001C0FC4" w:rsidRDefault="00296E35" w:rsidP="00296E35">
      <w:pPr>
        <w:pStyle w:val="B1"/>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0111C10A"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212746D2" w14:textId="77777777" w:rsidR="00296E35" w:rsidRPr="001C0FC4" w:rsidRDefault="00296E35" w:rsidP="00296E35">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7AD4A3E1" w14:textId="77777777" w:rsidR="00296E35" w:rsidRPr="001C0FC4" w:rsidRDefault="00296E35" w:rsidP="00296E35">
      <w:r w:rsidRPr="001C0FC4">
        <w:rPr>
          <w:rFonts w:eastAsia="SimSun"/>
        </w:rPr>
        <w:t>[TS</w:t>
      </w:r>
      <w:r w:rsidRPr="001C0FC4">
        <w:t xml:space="preserve"> 33.180, clause 6.1.2]</w:t>
      </w:r>
    </w:p>
    <w:p w14:paraId="4A9FDFEB" w14:textId="77777777" w:rsidR="00296E35" w:rsidRPr="001C0FC4" w:rsidRDefault="00296E35" w:rsidP="00296E35">
      <w:r w:rsidRPr="001C0FC4">
        <w:rPr>
          <w:rFonts w:eastAsia="Malgun Gothic"/>
        </w:rPr>
        <w:t>The support of Transport Layer Security (TLS) on HTTP-1 is mandatory. The profile for TLS implementation and usage shall follow the provisions given in 3GPP TS 33.310 [5], annex E.</w:t>
      </w:r>
    </w:p>
    <w:p w14:paraId="725E0F43" w14:textId="77777777" w:rsidR="00296E35" w:rsidRPr="001C0FC4" w:rsidRDefault="00296E35" w:rsidP="00296E35">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1D7C75D4" w14:textId="77777777" w:rsidR="00296E35" w:rsidRPr="001C0FC4" w:rsidRDefault="00296E35" w:rsidP="00296E35">
      <w:pPr>
        <w:pStyle w:val="H6"/>
      </w:pPr>
      <w:bookmarkStart w:id="209" w:name="_Toc52782285"/>
      <w:bookmarkStart w:id="210" w:name="_Toc52782894"/>
      <w:bookmarkStart w:id="211" w:name="_Toc59042763"/>
      <w:r w:rsidRPr="001C0FC4">
        <w:t>5.1.3</w:t>
      </w:r>
      <w:r w:rsidRPr="001C0FC4">
        <w:tab/>
        <w:t>Test description</w:t>
      </w:r>
      <w:bookmarkEnd w:id="209"/>
      <w:bookmarkEnd w:id="210"/>
      <w:bookmarkEnd w:id="211"/>
    </w:p>
    <w:p w14:paraId="4AC0FC7D" w14:textId="77777777" w:rsidR="00296E35" w:rsidRPr="001C0FC4" w:rsidRDefault="00296E35" w:rsidP="00296E35">
      <w:pPr>
        <w:pStyle w:val="H6"/>
      </w:pPr>
      <w:bookmarkStart w:id="212" w:name="_Toc52782286"/>
      <w:bookmarkStart w:id="213" w:name="_Toc52782895"/>
      <w:bookmarkStart w:id="214" w:name="_Toc59042764"/>
      <w:r w:rsidRPr="001C0FC4">
        <w:t>5.1.3.1</w:t>
      </w:r>
      <w:r w:rsidRPr="001C0FC4">
        <w:tab/>
        <w:t>Pre-test conditions</w:t>
      </w:r>
      <w:bookmarkEnd w:id="212"/>
      <w:bookmarkEnd w:id="213"/>
      <w:bookmarkEnd w:id="214"/>
    </w:p>
    <w:p w14:paraId="68A32345" w14:textId="6AF870E6" w:rsidR="00296E35" w:rsidRPr="001C0FC4" w:rsidRDefault="00296E35" w:rsidP="00296E35">
      <w:r w:rsidRPr="001C0FC4">
        <w:t xml:space="preserve">Same pre-test conditions as for MCPTT test case 5.1 (TS </w:t>
      </w:r>
      <w:r>
        <w:t>37.579</w:t>
      </w:r>
      <w:r w:rsidRPr="001C0FC4">
        <w:t>-2 [24]) with the following exception(s):</w:t>
      </w:r>
    </w:p>
    <w:p w14:paraId="558D026E" w14:textId="77777777" w:rsidR="00296E35" w:rsidRPr="001C0FC4" w:rsidRDefault="00296E35" w:rsidP="00296E35">
      <w:pPr>
        <w:pStyle w:val="B1"/>
      </w:pPr>
      <w:r w:rsidRPr="001C0FC4">
        <w:t>-</w:t>
      </w:r>
      <w:r w:rsidRPr="001C0FC4">
        <w:tab/>
        <w:t>The term "MCPTT" is replaced with "MCData".</w:t>
      </w:r>
    </w:p>
    <w:p w14:paraId="1DA3132D" w14:textId="77777777" w:rsidR="00296E35" w:rsidRPr="001C0FC4" w:rsidRDefault="00296E35" w:rsidP="00296E35">
      <w:pPr>
        <w:pStyle w:val="H6"/>
      </w:pPr>
      <w:bookmarkStart w:id="215" w:name="_Toc52782287"/>
      <w:bookmarkStart w:id="216" w:name="_Toc52782896"/>
      <w:bookmarkStart w:id="217" w:name="_Toc59042765"/>
      <w:r w:rsidRPr="001C0FC4">
        <w:t>5.1.3.2</w:t>
      </w:r>
      <w:r w:rsidRPr="001C0FC4">
        <w:tab/>
        <w:t>Test procedure sequence</w:t>
      </w:r>
      <w:bookmarkEnd w:id="215"/>
      <w:bookmarkEnd w:id="216"/>
      <w:bookmarkEnd w:id="217"/>
    </w:p>
    <w:p w14:paraId="14235754" w14:textId="7E0038BC" w:rsidR="00296E35" w:rsidRPr="001C0FC4" w:rsidRDefault="00296E35" w:rsidP="00296E35">
      <w:r w:rsidRPr="001C0FC4">
        <w:t xml:space="preserve">Same test procedure sequence as for MCPTT test case 5.1 (TS </w:t>
      </w:r>
      <w:r>
        <w:t>37.579</w:t>
      </w:r>
      <w:r w:rsidRPr="001C0FC4">
        <w:t>-2 [24]) with the following exception(s):</w:t>
      </w:r>
    </w:p>
    <w:p w14:paraId="2AD9EAEA" w14:textId="77777777" w:rsidR="00296E35" w:rsidRPr="001C0FC4" w:rsidRDefault="00296E35" w:rsidP="00296E35">
      <w:pPr>
        <w:pStyle w:val="B1"/>
      </w:pPr>
      <w:r w:rsidRPr="001C0FC4">
        <w:t>-</w:t>
      </w:r>
      <w:r w:rsidRPr="001C0FC4">
        <w:tab/>
        <w:t>The term "MCPTT" is replaced with "MCData".</w:t>
      </w:r>
    </w:p>
    <w:p w14:paraId="0515CBBC" w14:textId="77777777" w:rsidR="00296E35" w:rsidRPr="001C0FC4" w:rsidRDefault="00296E35" w:rsidP="00296E35">
      <w:pPr>
        <w:pStyle w:val="H6"/>
      </w:pPr>
      <w:bookmarkStart w:id="218" w:name="_Toc52782288"/>
      <w:bookmarkStart w:id="219" w:name="_Toc52782897"/>
      <w:bookmarkStart w:id="220" w:name="_Toc59042766"/>
      <w:bookmarkEnd w:id="202"/>
      <w:r w:rsidRPr="001C0FC4">
        <w:t>5.1.3.3</w:t>
      </w:r>
      <w:r w:rsidRPr="001C0FC4">
        <w:tab/>
        <w:t>Specific message contents</w:t>
      </w:r>
      <w:bookmarkEnd w:id="218"/>
      <w:bookmarkEnd w:id="219"/>
      <w:bookmarkEnd w:id="220"/>
    </w:p>
    <w:p w14:paraId="30358BAB" w14:textId="763D8784" w:rsidR="00296E35" w:rsidRPr="001C0FC4" w:rsidRDefault="00296E35" w:rsidP="00296E35">
      <w:r w:rsidRPr="001C0FC4">
        <w:t xml:space="preserve">Same specific message contents as for MCPTT test case 5.1 (TS </w:t>
      </w:r>
      <w:r>
        <w:t>37.579</w:t>
      </w:r>
      <w:r w:rsidRPr="001C0FC4">
        <w:t>-2 [24]) with the following exception(s):</w:t>
      </w:r>
    </w:p>
    <w:p w14:paraId="113BE495" w14:textId="77777777" w:rsidR="00296E35" w:rsidRPr="001C0FC4" w:rsidRDefault="00296E35" w:rsidP="00296E35">
      <w:pPr>
        <w:pStyle w:val="B1"/>
      </w:pPr>
      <w:r w:rsidRPr="001C0FC4">
        <w:t>-</w:t>
      </w:r>
      <w:r w:rsidRPr="001C0FC4">
        <w:tab/>
        <w:t>The term "MCPTT" is replaced with "MCData".</w:t>
      </w:r>
    </w:p>
    <w:p w14:paraId="41BCEA37" w14:textId="77777777" w:rsidR="00296E35" w:rsidRPr="001C0FC4" w:rsidRDefault="00296E35" w:rsidP="00296E35">
      <w:pPr>
        <w:pStyle w:val="B1"/>
      </w:pPr>
      <w:r w:rsidRPr="001C0FC4">
        <w:t>-</w:t>
      </w:r>
      <w:r w:rsidRPr="001C0FC4">
        <w:tab/>
        <w:t>Condition MCDATA is used for all messages.</w:t>
      </w:r>
    </w:p>
    <w:p w14:paraId="077221C4" w14:textId="77777777" w:rsidR="00296E35" w:rsidRPr="001C0FC4" w:rsidRDefault="00296E35" w:rsidP="00296E35">
      <w:pPr>
        <w:pStyle w:val="Heading2"/>
      </w:pPr>
      <w:bookmarkStart w:id="221" w:name="_Toc42507340"/>
      <w:bookmarkStart w:id="222" w:name="_Toc52307871"/>
      <w:bookmarkStart w:id="223" w:name="_Toc52782289"/>
      <w:bookmarkStart w:id="224" w:name="_Toc52782898"/>
      <w:bookmarkStart w:id="225" w:name="_Toc59042767"/>
      <w:bookmarkStart w:id="226" w:name="_Toc75459132"/>
      <w:bookmarkStart w:id="227" w:name="_Toc90630572"/>
      <w:bookmarkStart w:id="228" w:name="_Toc100778779"/>
      <w:bookmarkStart w:id="229" w:name="_Toc178186326"/>
      <w:bookmarkStart w:id="230" w:name="_Toc181109066"/>
      <w:bookmarkStart w:id="231" w:name="_Toc522499794"/>
      <w:bookmarkStart w:id="232" w:name="_Toc25610647"/>
      <w:bookmarkStart w:id="233" w:name="_Toc42507341"/>
      <w:bookmarkStart w:id="234" w:name="_Toc52307872"/>
      <w:bookmarkStart w:id="235" w:name="_Toc52782296"/>
      <w:bookmarkStart w:id="236" w:name="_Toc52782905"/>
      <w:bookmarkStart w:id="237" w:name="_Toc59042774"/>
      <w:bookmarkStart w:id="238" w:name="_Toc75459133"/>
      <w:bookmarkStart w:id="239" w:name="_Toc90630573"/>
      <w:bookmarkEnd w:id="203"/>
      <w:bookmarkEnd w:id="204"/>
      <w:r w:rsidRPr="001C0FC4">
        <w:t>5.2</w:t>
      </w:r>
      <w:r w:rsidRPr="001C0FC4">
        <w:tab/>
        <w:t>Configuration / Group Creation / Group ReGroup Creation / Group ReGroup Teardown</w:t>
      </w:r>
      <w:bookmarkEnd w:id="221"/>
      <w:bookmarkEnd w:id="222"/>
      <w:bookmarkEnd w:id="223"/>
      <w:bookmarkEnd w:id="224"/>
      <w:bookmarkEnd w:id="225"/>
      <w:bookmarkEnd w:id="226"/>
      <w:bookmarkEnd w:id="227"/>
      <w:bookmarkEnd w:id="228"/>
      <w:bookmarkEnd w:id="229"/>
      <w:bookmarkEnd w:id="230"/>
    </w:p>
    <w:p w14:paraId="40861141" w14:textId="77777777" w:rsidR="00296E35" w:rsidRPr="001C0FC4" w:rsidRDefault="00296E35" w:rsidP="00296E35">
      <w:pPr>
        <w:pStyle w:val="H6"/>
      </w:pPr>
      <w:bookmarkStart w:id="240" w:name="_Toc52782290"/>
      <w:bookmarkStart w:id="241" w:name="_Toc52782899"/>
      <w:bookmarkStart w:id="242" w:name="_Toc59042768"/>
      <w:r w:rsidRPr="001C0FC4">
        <w:t>5.2.1</w:t>
      </w:r>
      <w:r w:rsidRPr="001C0FC4">
        <w:tab/>
        <w:t>Test Purpose (TP)</w:t>
      </w:r>
      <w:bookmarkEnd w:id="240"/>
      <w:bookmarkEnd w:id="241"/>
      <w:bookmarkEnd w:id="242"/>
    </w:p>
    <w:p w14:paraId="7250B52A" w14:textId="77777777" w:rsidR="00296E35" w:rsidRPr="001C0FC4" w:rsidRDefault="00296E35" w:rsidP="00296E35">
      <w:pPr>
        <w:pStyle w:val="H6"/>
      </w:pPr>
      <w:r w:rsidRPr="001C0FC4">
        <w:t>(1)</w:t>
      </w:r>
    </w:p>
    <w:p w14:paraId="1D430233" w14:textId="77777777" w:rsidR="00296E35" w:rsidRPr="001C0FC4" w:rsidRDefault="00296E35" w:rsidP="00296E35">
      <w:pPr>
        <w:pStyle w:val="PL"/>
      </w:pPr>
      <w:r w:rsidRPr="001C0FC4">
        <w:rPr>
          <w:b/>
        </w:rPr>
        <w:t>with</w:t>
      </w:r>
      <w:r w:rsidRPr="001C0FC4">
        <w:t xml:space="preserve"> { UE (MCData Client) attached to EPS services }</w:t>
      </w:r>
    </w:p>
    <w:p w14:paraId="2EB80E68" w14:textId="77777777" w:rsidR="00296E35" w:rsidRPr="001C0FC4" w:rsidRDefault="00296E35" w:rsidP="00296E35">
      <w:pPr>
        <w:pStyle w:val="PL"/>
      </w:pPr>
      <w:r w:rsidRPr="001C0FC4">
        <w:rPr>
          <w:b/>
        </w:rPr>
        <w:t>ensure that</w:t>
      </w:r>
      <w:r w:rsidRPr="001C0FC4">
        <w:t xml:space="preserve"> {</w:t>
      </w:r>
    </w:p>
    <w:p w14:paraId="660D883E" w14:textId="77777777" w:rsidR="00296E35" w:rsidRPr="001C0FC4" w:rsidRDefault="00296E35" w:rsidP="00296E35">
      <w:pPr>
        <w:pStyle w:val="PL"/>
      </w:pPr>
      <w:r w:rsidRPr="001C0FC4">
        <w:t xml:space="preserve">  </w:t>
      </w:r>
      <w:r w:rsidRPr="001C0FC4">
        <w:rPr>
          <w:b/>
        </w:rPr>
        <w:t>when</w:t>
      </w:r>
      <w:r w:rsidRPr="001C0FC4">
        <w:t xml:space="preserve"> { the UE (MCData Client) requests formation of a new MCData group }</w:t>
      </w:r>
    </w:p>
    <w:p w14:paraId="303091E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creation the UE (MCData Client) has access to the new group </w:t>
      </w:r>
      <w:r w:rsidRPr="001C0FC4">
        <w:t>}</w:t>
      </w:r>
    </w:p>
    <w:p w14:paraId="525A53E3" w14:textId="77777777" w:rsidR="00296E35" w:rsidRPr="001C0FC4" w:rsidRDefault="00296E35" w:rsidP="00296E35">
      <w:pPr>
        <w:pStyle w:val="PL"/>
      </w:pPr>
      <w:r w:rsidRPr="001C0FC4">
        <w:t xml:space="preserve">            }</w:t>
      </w:r>
    </w:p>
    <w:p w14:paraId="6E5106CD" w14:textId="77777777" w:rsidR="00296E35" w:rsidRPr="001C0FC4" w:rsidRDefault="00296E35" w:rsidP="00296E35">
      <w:pPr>
        <w:pStyle w:val="PL"/>
      </w:pPr>
    </w:p>
    <w:p w14:paraId="357ED06C" w14:textId="77777777" w:rsidR="00296E35" w:rsidRPr="001C0FC4" w:rsidRDefault="00296E35" w:rsidP="00296E35">
      <w:pPr>
        <w:pStyle w:val="H6"/>
      </w:pPr>
      <w:r w:rsidRPr="001C0FC4">
        <w:t>(2)</w:t>
      </w:r>
    </w:p>
    <w:p w14:paraId="5D0E9314" w14:textId="77777777" w:rsidR="00296E35" w:rsidRPr="001C0FC4" w:rsidRDefault="00296E35" w:rsidP="00296E35">
      <w:pPr>
        <w:pStyle w:val="PL"/>
      </w:pPr>
      <w:r w:rsidRPr="001C0FC4">
        <w:rPr>
          <w:b/>
        </w:rPr>
        <w:t>with</w:t>
      </w:r>
      <w:r w:rsidRPr="001C0FC4">
        <w:t xml:space="preserve"> { UE (MCData Client) having access to at least two MCData groups }</w:t>
      </w:r>
    </w:p>
    <w:p w14:paraId="132D49EC" w14:textId="77777777" w:rsidR="00296E35" w:rsidRPr="001C0FC4" w:rsidRDefault="00296E35" w:rsidP="00296E35">
      <w:pPr>
        <w:pStyle w:val="PL"/>
      </w:pPr>
      <w:r w:rsidRPr="001C0FC4">
        <w:rPr>
          <w:b/>
        </w:rPr>
        <w:t>ensure that</w:t>
      </w:r>
      <w:r w:rsidRPr="001C0FC4">
        <w:t xml:space="preserve"> {</w:t>
      </w:r>
    </w:p>
    <w:p w14:paraId="4B79AC8A" w14:textId="77777777" w:rsidR="00296E35" w:rsidRPr="001C0FC4" w:rsidRDefault="00296E35" w:rsidP="00296E35">
      <w:pPr>
        <w:pStyle w:val="PL"/>
      </w:pPr>
      <w:r w:rsidRPr="001C0FC4">
        <w:t xml:space="preserve">  </w:t>
      </w:r>
      <w:r w:rsidRPr="001C0FC4">
        <w:rPr>
          <w:b/>
        </w:rPr>
        <w:t>when</w:t>
      </w:r>
      <w:r w:rsidRPr="001C0FC4">
        <w:t xml:space="preserve"> { the UE (MCData Client) requests the groups to be combined }</w:t>
      </w:r>
    </w:p>
    <w:p w14:paraId="15DD00C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regrouping the UE (MCData Client) has access to the temporary group </w:t>
      </w:r>
      <w:r w:rsidRPr="001C0FC4">
        <w:t>}</w:t>
      </w:r>
    </w:p>
    <w:p w14:paraId="5A729EB0"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7A3EB713" w14:textId="77777777" w:rsidR="00296E35" w:rsidRPr="001C0FC4" w:rsidRDefault="00296E35" w:rsidP="00296E35">
      <w:pPr>
        <w:pStyle w:val="PL"/>
      </w:pPr>
    </w:p>
    <w:p w14:paraId="53025EBE" w14:textId="77777777" w:rsidR="00296E35" w:rsidRPr="001C0FC4" w:rsidRDefault="00296E35" w:rsidP="00296E35">
      <w:pPr>
        <w:pStyle w:val="H6"/>
      </w:pPr>
      <w:r w:rsidRPr="001C0FC4">
        <w:t>(3)</w:t>
      </w:r>
    </w:p>
    <w:p w14:paraId="1CF98F32" w14:textId="77777777" w:rsidR="00296E35" w:rsidRPr="001C0FC4" w:rsidRDefault="00296E35" w:rsidP="00296E35">
      <w:pPr>
        <w:pStyle w:val="PL"/>
      </w:pPr>
      <w:r w:rsidRPr="001C0FC4">
        <w:rPr>
          <w:b/>
        </w:rPr>
        <w:t>with</w:t>
      </w:r>
      <w:r w:rsidRPr="001C0FC4">
        <w:t xml:space="preserve"> { UE (MCData Client) having access to a temporary group }</w:t>
      </w:r>
    </w:p>
    <w:p w14:paraId="2CF7216B" w14:textId="77777777" w:rsidR="00296E35" w:rsidRPr="001C0FC4" w:rsidRDefault="00296E35" w:rsidP="00296E35">
      <w:pPr>
        <w:pStyle w:val="PL"/>
      </w:pPr>
      <w:r w:rsidRPr="001C0FC4">
        <w:rPr>
          <w:b/>
        </w:rPr>
        <w:t>ensure that</w:t>
      </w:r>
      <w:r w:rsidRPr="001C0FC4">
        <w:t xml:space="preserve"> {</w:t>
      </w:r>
    </w:p>
    <w:p w14:paraId="1FC9DED0" w14:textId="77777777" w:rsidR="00296E35" w:rsidRPr="001C0FC4" w:rsidRDefault="00296E35" w:rsidP="00296E35">
      <w:pPr>
        <w:pStyle w:val="PL"/>
      </w:pPr>
      <w:r w:rsidRPr="001C0FC4">
        <w:t xml:space="preserve">  </w:t>
      </w:r>
      <w:r w:rsidRPr="001C0FC4">
        <w:rPr>
          <w:b/>
        </w:rPr>
        <w:t>when</w:t>
      </w:r>
      <w:r w:rsidRPr="001C0FC4">
        <w:t xml:space="preserve"> { the UE (MCData Client) requests temporary group tear down }</w:t>
      </w:r>
    </w:p>
    <w:p w14:paraId="1E759C58"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tear down the UE (MCData Client) removes the temporary group </w:t>
      </w:r>
      <w:r w:rsidRPr="001C0FC4">
        <w:t>}</w:t>
      </w:r>
    </w:p>
    <w:p w14:paraId="20FB9A16"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F5307B8" w14:textId="77777777" w:rsidR="00296E35" w:rsidRPr="001C0FC4" w:rsidRDefault="00296E35" w:rsidP="00296E35">
      <w:pPr>
        <w:pStyle w:val="PL"/>
      </w:pPr>
    </w:p>
    <w:p w14:paraId="5F5C13DB" w14:textId="77777777" w:rsidR="00296E35" w:rsidRPr="001C0FC4" w:rsidRDefault="00296E35" w:rsidP="00296E35">
      <w:pPr>
        <w:pStyle w:val="H6"/>
      </w:pPr>
      <w:bookmarkStart w:id="243" w:name="_Toc52782291"/>
      <w:bookmarkStart w:id="244" w:name="_Toc52782900"/>
      <w:bookmarkStart w:id="245" w:name="_Toc59042769"/>
      <w:r w:rsidRPr="001C0FC4">
        <w:t>5.2.2</w:t>
      </w:r>
      <w:r w:rsidRPr="001C0FC4">
        <w:tab/>
        <w:t>Conformance requirements</w:t>
      </w:r>
      <w:bookmarkEnd w:id="243"/>
      <w:bookmarkEnd w:id="244"/>
      <w:bookmarkEnd w:id="245"/>
    </w:p>
    <w:p w14:paraId="6A7295B1" w14:textId="77777777" w:rsidR="00296E35" w:rsidRPr="001C0FC4" w:rsidRDefault="00296E35" w:rsidP="00296E35">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E59F09" w14:textId="77777777" w:rsidR="00296E35" w:rsidRPr="001C0FC4" w:rsidRDefault="00296E35" w:rsidP="00296E35">
      <w:r w:rsidRPr="001C0FC4">
        <w:t>[TS 24.481, clause 6.3.2.2.1]</w:t>
      </w:r>
    </w:p>
    <w:p w14:paraId="2C130027" w14:textId="77777777" w:rsidR="00296E35" w:rsidRPr="001C0FC4" w:rsidRDefault="00296E35" w:rsidP="00296E35">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6FF99083" w14:textId="77777777" w:rsidR="00296E35" w:rsidRPr="001C0FC4" w:rsidRDefault="00296E35" w:rsidP="00296E35">
      <w:r w:rsidRPr="001C0FC4">
        <w:t>[TS 24.481, clause 6.3.2.2.2]</w:t>
      </w:r>
    </w:p>
    <w:p w14:paraId="5429E235" w14:textId="77777777" w:rsidR="00296E35" w:rsidRPr="001C0FC4" w:rsidRDefault="00296E35" w:rsidP="00296E35">
      <w:r w:rsidRPr="001C0FC4">
        <w:t>In order to create a group document, a GMC shall perform the procedures in subclause 6.3.2.2.1 specified for GC.</w:t>
      </w:r>
    </w:p>
    <w:p w14:paraId="65D7E564" w14:textId="77777777" w:rsidR="00296E35" w:rsidRPr="001C0FC4" w:rsidRDefault="00296E35" w:rsidP="00296E35">
      <w:r w:rsidRPr="001C0FC4">
        <w:t>[TS 24.481, clause 6.3.14.1]</w:t>
      </w:r>
    </w:p>
    <w:p w14:paraId="26881AE0" w14:textId="77777777" w:rsidR="00296E35" w:rsidRPr="001C0FC4" w:rsidRDefault="00296E35" w:rsidP="00296E35">
      <w:r w:rsidRPr="001C0FC4">
        <w:t>This procedure enables a GMC to initiate creation of a temporary MCS group by combining MCS groups.</w:t>
      </w:r>
    </w:p>
    <w:p w14:paraId="4E7BCC48" w14:textId="77777777" w:rsidR="00296E35" w:rsidRPr="001C0FC4" w:rsidRDefault="00296E35" w:rsidP="00296E35">
      <w:pPr>
        <w:pStyle w:val="NO"/>
      </w:pPr>
      <w:bookmarkStart w:id="246" w:name="_Hlk502839812"/>
      <w:bookmarkStart w:id="247" w:name="_Hlk502839823"/>
      <w:r w:rsidRPr="001C0FC4">
        <w:t>NOTE:</w:t>
      </w:r>
      <w:r w:rsidRPr="001C0FC4">
        <w:tab/>
        <w:t>The temporary MCS group formation procedure does not ensure that the MCSs of the temporary MCS group are the same as MCSs of each constituent MCS group of the temporary MCS group.</w:t>
      </w:r>
      <w:bookmarkEnd w:id="246"/>
      <w:bookmarkEnd w:id="247"/>
    </w:p>
    <w:p w14:paraId="7E58B5E0" w14:textId="77777777" w:rsidR="00296E35" w:rsidRPr="001C0FC4" w:rsidRDefault="00296E35" w:rsidP="00296E35">
      <w:r w:rsidRPr="001C0FC4">
        <w:t>[TS 24.481, clause 6.3.14.2]</w:t>
      </w:r>
    </w:p>
    <w:p w14:paraId="2C465CC5" w14:textId="77777777" w:rsidR="00296E35" w:rsidRPr="001C0FC4" w:rsidRDefault="00296E35" w:rsidP="00296E35">
      <w:r w:rsidRPr="001C0FC4">
        <w:t>In order to form a temporary MCS group, a GMC shall send a HTTP POST request according to procedures specified in IETF RFC 2616 [21] and subclause 6.2.3. In the HTTP POST request, the GMC:</w:t>
      </w:r>
    </w:p>
    <w:p w14:paraId="2261B7ED" w14:textId="77777777" w:rsidR="00296E35" w:rsidRPr="001C0FC4" w:rsidRDefault="00296E35" w:rsidP="00296E35">
      <w:pPr>
        <w:ind w:left="568" w:hanging="284"/>
      </w:pPr>
      <w:r w:rsidRPr="001C0FC4">
        <w:t>a)</w:t>
      </w:r>
      <w:r w:rsidRPr="001C0FC4">
        <w:tab/>
        <w:t>shall set the Request-URI to an XCAP URI:</w:t>
      </w:r>
    </w:p>
    <w:p w14:paraId="19D9C815" w14:textId="77777777" w:rsidR="00296E35" w:rsidRPr="001C0FC4" w:rsidRDefault="00296E35" w:rsidP="00296E35">
      <w:pPr>
        <w:ind w:left="851" w:hanging="284"/>
      </w:pPr>
      <w:r w:rsidRPr="001C0FC4">
        <w:t>1)</w:t>
      </w:r>
      <w:r w:rsidRPr="001C0FC4">
        <w:tab/>
        <w:t>in users tree where the XUI is set to a group creation XUI configuration parameter; and</w:t>
      </w:r>
    </w:p>
    <w:p w14:paraId="52DD7DF5" w14:textId="77777777" w:rsidR="00296E35" w:rsidRPr="001C0FC4" w:rsidRDefault="00296E35" w:rsidP="00296E35">
      <w:pPr>
        <w:ind w:left="851" w:hanging="284"/>
      </w:pPr>
      <w:r w:rsidRPr="001C0FC4">
        <w:t>2)</w:t>
      </w:r>
      <w:r w:rsidRPr="001C0FC4">
        <w:tab/>
        <w:t>with the document selector identifying the temporary MCS group to be created; and</w:t>
      </w:r>
    </w:p>
    <w:p w14:paraId="1635FFEA" w14:textId="77777777" w:rsidR="00296E35" w:rsidRPr="001C0FC4" w:rsidRDefault="00296E35" w:rsidP="00296E35">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0A77AAB" w14:textId="77777777" w:rsidR="00296E35" w:rsidRPr="001C0FC4" w:rsidRDefault="00296E35" w:rsidP="00296E35">
      <w:r w:rsidRPr="001C0FC4">
        <w:t>Upon reception of an HTTP 2xx response to the sent HTTP POST request, the GMC shall consider the temporary MCS group formation as successful.</w:t>
      </w:r>
    </w:p>
    <w:p w14:paraId="2419B09D" w14:textId="77777777" w:rsidR="00296E35" w:rsidRPr="001C0FC4" w:rsidRDefault="00296E35" w:rsidP="00296E35">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8993D3F" w14:textId="77777777" w:rsidR="00296E35" w:rsidRPr="001C0FC4" w:rsidRDefault="00296E35" w:rsidP="00296E35">
      <w:r w:rsidRPr="001C0FC4">
        <w:t>[TS 24.481, clause 6.3.15.1]</w:t>
      </w:r>
    </w:p>
    <w:p w14:paraId="79CF54ED" w14:textId="77777777" w:rsidR="00296E35" w:rsidRPr="001C0FC4" w:rsidRDefault="00296E35" w:rsidP="00296E35">
      <w:r w:rsidRPr="001C0FC4">
        <w:t>This procedure enables a GMC to initiate tear down of a temporary MCS group.</w:t>
      </w:r>
    </w:p>
    <w:p w14:paraId="21FA0D66" w14:textId="77777777" w:rsidR="00296E35" w:rsidRPr="001C0FC4" w:rsidRDefault="00296E35" w:rsidP="00296E35">
      <w:pPr>
        <w:rPr>
          <w:lang w:eastAsia="x-none"/>
        </w:rPr>
      </w:pPr>
      <w:r w:rsidRPr="001C0FC4">
        <w:t>[TS 24.481, clause 6.3.15.2]</w:t>
      </w:r>
    </w:p>
    <w:p w14:paraId="10E0BAEE" w14:textId="77777777" w:rsidR="00296E35" w:rsidRPr="001C0FC4" w:rsidRDefault="00296E35" w:rsidP="00296E35">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86FEAC5" w14:textId="77777777" w:rsidR="00296E35" w:rsidRPr="001C0FC4" w:rsidRDefault="00296E35" w:rsidP="00296E35">
      <w:r w:rsidRPr="001C0FC4">
        <w:t>[TS 33.180, clause 7.3.2]</w:t>
      </w:r>
    </w:p>
    <w:p w14:paraId="188E44C9" w14:textId="77777777" w:rsidR="00296E35" w:rsidRPr="001C0FC4" w:rsidRDefault="00296E35" w:rsidP="00296E35">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4F195DC" w14:textId="77777777" w:rsidR="00296E35" w:rsidRPr="001C0FC4" w:rsidRDefault="00296E35" w:rsidP="00296E35">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630ECD4C" w14:textId="77777777" w:rsidR="00296E35" w:rsidRPr="001C0FC4" w:rsidRDefault="00296E35" w:rsidP="00296E35">
      <w:pPr>
        <w:pStyle w:val="H6"/>
      </w:pPr>
      <w:bookmarkStart w:id="248" w:name="_Toc52782292"/>
      <w:bookmarkStart w:id="249" w:name="_Toc52782901"/>
      <w:bookmarkStart w:id="250" w:name="_Toc59042770"/>
      <w:r w:rsidRPr="001C0FC4">
        <w:t>5.2.3</w:t>
      </w:r>
      <w:r w:rsidRPr="001C0FC4">
        <w:tab/>
        <w:t>Test description</w:t>
      </w:r>
      <w:bookmarkEnd w:id="248"/>
      <w:bookmarkEnd w:id="249"/>
      <w:bookmarkEnd w:id="250"/>
    </w:p>
    <w:p w14:paraId="49E6B52D" w14:textId="77777777" w:rsidR="00296E35" w:rsidRPr="001C0FC4" w:rsidRDefault="00296E35" w:rsidP="00296E35">
      <w:pPr>
        <w:pStyle w:val="H6"/>
      </w:pPr>
      <w:bookmarkStart w:id="251" w:name="_Toc52782293"/>
      <w:bookmarkStart w:id="252" w:name="_Toc52782902"/>
      <w:bookmarkStart w:id="253" w:name="_Toc59042771"/>
      <w:r w:rsidRPr="001C0FC4">
        <w:t>5.2.3.1</w:t>
      </w:r>
      <w:r w:rsidRPr="001C0FC4">
        <w:tab/>
        <w:t>Pre-test conditions</w:t>
      </w:r>
      <w:bookmarkEnd w:id="251"/>
      <w:bookmarkEnd w:id="252"/>
      <w:bookmarkEnd w:id="253"/>
    </w:p>
    <w:p w14:paraId="32C14DA6" w14:textId="4E04AA1B" w:rsidR="00296E35" w:rsidRPr="001C0FC4" w:rsidRDefault="00296E35" w:rsidP="00296E35">
      <w:bookmarkStart w:id="254" w:name="_Hlk88146017"/>
      <w:r w:rsidRPr="001C0FC4">
        <w:t xml:space="preserve">Same pre-test conditions as for MCPTT test case 5.2 (TS </w:t>
      </w:r>
      <w:r>
        <w:t>37.579</w:t>
      </w:r>
      <w:r w:rsidRPr="001C0FC4">
        <w:t>-2 [24]) with the following exception(s):</w:t>
      </w:r>
    </w:p>
    <w:p w14:paraId="3CCCAC07" w14:textId="77777777" w:rsidR="00296E35" w:rsidRPr="001C0FC4" w:rsidRDefault="00296E35" w:rsidP="00296E35">
      <w:pPr>
        <w:pStyle w:val="B1"/>
      </w:pPr>
      <w:r w:rsidRPr="001C0FC4">
        <w:t>-</w:t>
      </w:r>
      <w:r w:rsidRPr="001C0FC4">
        <w:tab/>
        <w:t>The term "MCPTT" is replaced with "MCData"</w:t>
      </w:r>
    </w:p>
    <w:p w14:paraId="12F05067" w14:textId="77777777" w:rsidR="00296E35" w:rsidRPr="001C0FC4" w:rsidRDefault="00296E35" w:rsidP="00296E35">
      <w:pPr>
        <w:pStyle w:val="H6"/>
      </w:pPr>
      <w:bookmarkStart w:id="255" w:name="_Toc52782294"/>
      <w:bookmarkStart w:id="256" w:name="_Toc52782903"/>
      <w:bookmarkStart w:id="257" w:name="_Toc59042772"/>
      <w:bookmarkEnd w:id="254"/>
      <w:r w:rsidRPr="001C0FC4">
        <w:t>5.2.3.2</w:t>
      </w:r>
      <w:r w:rsidRPr="001C0FC4">
        <w:tab/>
        <w:t>Test procedure sequence</w:t>
      </w:r>
      <w:bookmarkEnd w:id="255"/>
      <w:bookmarkEnd w:id="256"/>
      <w:bookmarkEnd w:id="257"/>
    </w:p>
    <w:p w14:paraId="28493A50" w14:textId="7B0801C2" w:rsidR="00296E35" w:rsidRPr="001C0FC4" w:rsidRDefault="00296E35" w:rsidP="00296E35">
      <w:r w:rsidRPr="001C0FC4">
        <w:t xml:space="preserve">Same test procedure sequence as for MCPTT test case 5.2 (TS </w:t>
      </w:r>
      <w:r>
        <w:t>37.579</w:t>
      </w:r>
      <w:r w:rsidRPr="001C0FC4">
        <w:t>-2 [24]) with the following exception(s):</w:t>
      </w:r>
    </w:p>
    <w:p w14:paraId="1C4EE010" w14:textId="77777777" w:rsidR="00296E35" w:rsidRPr="001C0FC4" w:rsidRDefault="00296E35" w:rsidP="00296E35">
      <w:pPr>
        <w:pStyle w:val="B1"/>
      </w:pPr>
      <w:r w:rsidRPr="001C0FC4">
        <w:t>-</w:t>
      </w:r>
      <w:r w:rsidRPr="001C0FC4">
        <w:tab/>
        <w:t>The term "MCPTT" is replaced with "MCData"</w:t>
      </w:r>
    </w:p>
    <w:p w14:paraId="18F686DA" w14:textId="77777777" w:rsidR="00296E35" w:rsidRPr="001C0FC4" w:rsidRDefault="00296E35" w:rsidP="00296E35">
      <w:pPr>
        <w:pStyle w:val="H6"/>
      </w:pPr>
      <w:bookmarkStart w:id="258" w:name="_Toc52782295"/>
      <w:bookmarkStart w:id="259" w:name="_Toc52782904"/>
      <w:bookmarkStart w:id="260" w:name="_Toc59042773"/>
      <w:r w:rsidRPr="001C0FC4">
        <w:t>5.2.3.3</w:t>
      </w:r>
      <w:r w:rsidRPr="001C0FC4">
        <w:tab/>
        <w:t>Specific message contents</w:t>
      </w:r>
      <w:bookmarkEnd w:id="258"/>
      <w:bookmarkEnd w:id="259"/>
      <w:bookmarkEnd w:id="260"/>
    </w:p>
    <w:p w14:paraId="44A02626" w14:textId="78EA9A56" w:rsidR="00296E35" w:rsidRPr="001C0FC4" w:rsidRDefault="00296E35" w:rsidP="00296E35">
      <w:r w:rsidRPr="001C0FC4">
        <w:t xml:space="preserve">Same specific message contents as for MCPTT test case 5.2 (TS </w:t>
      </w:r>
      <w:r>
        <w:t>37.579</w:t>
      </w:r>
      <w:r w:rsidRPr="001C0FC4">
        <w:t>-2 [24]) with the following exception(s):</w:t>
      </w:r>
    </w:p>
    <w:p w14:paraId="4EE4482F" w14:textId="77777777" w:rsidR="00296E35" w:rsidRPr="001C0FC4" w:rsidRDefault="00296E35" w:rsidP="00296E35">
      <w:pPr>
        <w:pStyle w:val="B1"/>
      </w:pPr>
      <w:r w:rsidRPr="001C0FC4">
        <w:t>-</w:t>
      </w:r>
      <w:r w:rsidRPr="001C0FC4">
        <w:tab/>
        <w:t>The term "MCPTT" is replaced with "MCData"</w:t>
      </w:r>
    </w:p>
    <w:p w14:paraId="26B21EBF" w14:textId="77777777" w:rsidR="00296E35" w:rsidRPr="001C0FC4" w:rsidRDefault="00296E35" w:rsidP="00296E35">
      <w:pPr>
        <w:pStyle w:val="B1"/>
      </w:pPr>
      <w:r w:rsidRPr="001C0FC4">
        <w:t>-</w:t>
      </w:r>
      <w:r w:rsidRPr="001C0FC4">
        <w:tab/>
        <w:t>Condition MCDATA is used for all messages.</w:t>
      </w:r>
    </w:p>
    <w:p w14:paraId="1A525FE7" w14:textId="77777777" w:rsidR="00296E35" w:rsidRPr="001C0FC4" w:rsidRDefault="00296E35" w:rsidP="00296E35">
      <w:pPr>
        <w:pStyle w:val="Heading2"/>
      </w:pPr>
      <w:bookmarkStart w:id="261" w:name="_Toc100778780"/>
      <w:bookmarkStart w:id="262" w:name="_Toc178186327"/>
      <w:bookmarkStart w:id="263" w:name="_Toc181109067"/>
      <w:bookmarkStart w:id="264" w:name="_Toc522499795"/>
      <w:bookmarkStart w:id="265" w:name="_Toc25610648"/>
      <w:bookmarkStart w:id="266" w:name="_Toc42507342"/>
      <w:bookmarkStart w:id="267" w:name="_Toc52307873"/>
      <w:bookmarkStart w:id="268" w:name="_Toc52782303"/>
      <w:bookmarkStart w:id="269" w:name="_Toc52782912"/>
      <w:bookmarkStart w:id="270" w:name="_Toc59042781"/>
      <w:bookmarkStart w:id="271" w:name="_Toc75459134"/>
      <w:bookmarkStart w:id="272" w:name="_Toc90630574"/>
      <w:bookmarkEnd w:id="231"/>
      <w:bookmarkEnd w:id="232"/>
      <w:bookmarkEnd w:id="233"/>
      <w:bookmarkEnd w:id="234"/>
      <w:bookmarkEnd w:id="235"/>
      <w:bookmarkEnd w:id="236"/>
      <w:bookmarkEnd w:id="237"/>
      <w:bookmarkEnd w:id="238"/>
      <w:bookmarkEnd w:id="239"/>
      <w:r w:rsidRPr="001C0FC4">
        <w:t>5.3</w:t>
      </w:r>
      <w:r w:rsidRPr="001C0FC4">
        <w:tab/>
        <w:t>Configuration / Group Affiliation / Remote change / De-affiliation / Home MCData system</w:t>
      </w:r>
      <w:bookmarkEnd w:id="261"/>
      <w:bookmarkEnd w:id="262"/>
      <w:bookmarkEnd w:id="263"/>
    </w:p>
    <w:p w14:paraId="6535E494" w14:textId="77777777" w:rsidR="00296E35" w:rsidRPr="001C0FC4" w:rsidRDefault="00296E35" w:rsidP="00296E35">
      <w:pPr>
        <w:pStyle w:val="H6"/>
      </w:pPr>
      <w:bookmarkStart w:id="273" w:name="_Toc52782297"/>
      <w:bookmarkStart w:id="274" w:name="_Toc52782906"/>
      <w:bookmarkStart w:id="275" w:name="_Toc59042775"/>
      <w:r w:rsidRPr="001C0FC4">
        <w:t>5.3.1</w:t>
      </w:r>
      <w:r w:rsidRPr="001C0FC4">
        <w:tab/>
        <w:t>Test Purpose (TP)</w:t>
      </w:r>
      <w:bookmarkEnd w:id="273"/>
      <w:bookmarkEnd w:id="274"/>
      <w:bookmarkEnd w:id="275"/>
    </w:p>
    <w:p w14:paraId="5F8EDC6D" w14:textId="77777777" w:rsidR="00296E35" w:rsidRPr="001C0FC4" w:rsidRDefault="00296E35" w:rsidP="00296E35">
      <w:pPr>
        <w:pStyle w:val="H6"/>
      </w:pPr>
      <w:r w:rsidRPr="001C0FC4">
        <w:t>(1)</w:t>
      </w:r>
    </w:p>
    <w:p w14:paraId="06AB3990"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1CBF55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the MCData User }</w:t>
      </w:r>
    </w:p>
    <w:p w14:paraId="38910FDC"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MCData User by sending the SS (MCData Server) a SIP SUBSCRIBE message </w:t>
      </w:r>
      <w:r w:rsidRPr="001C0FC4">
        <w:rPr>
          <w:b/>
        </w:rPr>
        <w:t>and</w:t>
      </w:r>
      <w:r w:rsidRPr="001C0FC4">
        <w:t xml:space="preserve"> starts informing the MCData User of any affiliation status changes for the MCData User after the subscription is accepted }</w:t>
      </w:r>
    </w:p>
    <w:p w14:paraId="301A3660" w14:textId="77777777" w:rsidR="00296E35" w:rsidRPr="001C0FC4" w:rsidRDefault="00296E35" w:rsidP="00296E35">
      <w:pPr>
        <w:pStyle w:val="PL"/>
      </w:pPr>
      <w:r w:rsidRPr="001C0FC4">
        <w:t xml:space="preserve">            }</w:t>
      </w:r>
    </w:p>
    <w:p w14:paraId="78A4D757" w14:textId="77777777" w:rsidR="00296E35" w:rsidRPr="001C0FC4" w:rsidRDefault="00296E35" w:rsidP="00296E35">
      <w:pPr>
        <w:pStyle w:val="PL"/>
      </w:pPr>
    </w:p>
    <w:p w14:paraId="66E615F8" w14:textId="77777777" w:rsidR="00296E35" w:rsidRPr="001C0FC4" w:rsidRDefault="00296E35" w:rsidP="00296E35">
      <w:pPr>
        <w:pStyle w:val="H6"/>
      </w:pPr>
      <w:r w:rsidRPr="001C0FC4">
        <w:t>(2)</w:t>
      </w:r>
    </w:p>
    <w:p w14:paraId="23E5C48E"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40B23FEC"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affiliate to an MCData group }</w:t>
      </w:r>
    </w:p>
    <w:p w14:paraId="114B0D64" w14:textId="77777777" w:rsidR="00296E35" w:rsidRPr="001C0FC4" w:rsidRDefault="00296E35" w:rsidP="00296E35">
      <w:pPr>
        <w:pStyle w:val="PL"/>
      </w:pPr>
      <w:r w:rsidRPr="001C0FC4">
        <w:t xml:space="preserve">    </w:t>
      </w:r>
      <w:r w:rsidRPr="001C0FC4">
        <w:rPr>
          <w:b/>
        </w:rPr>
        <w:t>then</w:t>
      </w:r>
      <w:r w:rsidRPr="001C0FC4">
        <w:t xml:space="preserve"> { UE (MCData Client) requests to affiliate to a MCData group by sending the SS (MCData Server) a SIP PUBLISH message }</w:t>
      </w:r>
    </w:p>
    <w:p w14:paraId="074D61D7" w14:textId="77777777" w:rsidR="00296E35" w:rsidRPr="001C0FC4" w:rsidRDefault="00296E35" w:rsidP="00296E35">
      <w:pPr>
        <w:pStyle w:val="PL"/>
      </w:pPr>
      <w:r w:rsidRPr="001C0FC4">
        <w:t xml:space="preserve">            }</w:t>
      </w:r>
    </w:p>
    <w:p w14:paraId="3EAF2489" w14:textId="77777777" w:rsidR="00296E35" w:rsidRPr="001C0FC4" w:rsidRDefault="00296E35" w:rsidP="00296E35">
      <w:pPr>
        <w:pStyle w:val="PL"/>
      </w:pPr>
    </w:p>
    <w:p w14:paraId="601974C8" w14:textId="77777777" w:rsidR="00296E35" w:rsidRPr="001C0FC4" w:rsidRDefault="00296E35" w:rsidP="00296E35">
      <w:pPr>
        <w:pStyle w:val="H6"/>
      </w:pPr>
      <w:r w:rsidRPr="001C0FC4">
        <w:t>(3)</w:t>
      </w:r>
    </w:p>
    <w:p w14:paraId="4BA214C4"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2403839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a target user }</w:t>
      </w:r>
    </w:p>
    <w:p w14:paraId="35DAF56B"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target user by sending the SS (MCData Server) a SIP SUBSCRIBE message </w:t>
      </w:r>
      <w:r w:rsidRPr="001C0FC4">
        <w:rPr>
          <w:b/>
        </w:rPr>
        <w:t>and</w:t>
      </w:r>
      <w:r w:rsidRPr="001C0FC4">
        <w:t xml:space="preserve"> starts informing the MCData User of any affiliation status changes for the target user after the subscription is accepted }</w:t>
      </w:r>
    </w:p>
    <w:p w14:paraId="2C05D600" w14:textId="77777777" w:rsidR="00296E35" w:rsidRPr="001C0FC4" w:rsidRDefault="00296E35" w:rsidP="00296E35">
      <w:pPr>
        <w:pStyle w:val="PL"/>
      </w:pPr>
      <w:r w:rsidRPr="001C0FC4">
        <w:t xml:space="preserve">            }</w:t>
      </w:r>
    </w:p>
    <w:p w14:paraId="76EF8674" w14:textId="77777777" w:rsidR="00296E35" w:rsidRPr="001C0FC4" w:rsidRDefault="00296E35" w:rsidP="00296E35">
      <w:pPr>
        <w:pStyle w:val="PL"/>
      </w:pPr>
    </w:p>
    <w:p w14:paraId="5E0602C8" w14:textId="77777777" w:rsidR="00296E35" w:rsidRPr="001C0FC4" w:rsidRDefault="00296E35" w:rsidP="00296E35">
      <w:pPr>
        <w:pStyle w:val="H6"/>
      </w:pPr>
      <w:r w:rsidRPr="001C0FC4">
        <w:t>(4)</w:t>
      </w:r>
    </w:p>
    <w:p w14:paraId="27A5893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148D3B8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mandatory mode }</w:t>
      </w:r>
    </w:p>
    <w:p w14:paraId="09306C67"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mandatory mode by sending the SS (MCData Server) a SIP PUBLISH message }</w:t>
      </w:r>
    </w:p>
    <w:p w14:paraId="21BB6929" w14:textId="77777777" w:rsidR="00296E35" w:rsidRPr="001C0FC4" w:rsidRDefault="00296E35" w:rsidP="00296E35">
      <w:pPr>
        <w:pStyle w:val="PL"/>
      </w:pPr>
      <w:r w:rsidRPr="001C0FC4">
        <w:t xml:space="preserve">            }</w:t>
      </w:r>
    </w:p>
    <w:p w14:paraId="2DBE1726" w14:textId="77777777" w:rsidR="00296E35" w:rsidRPr="001C0FC4" w:rsidRDefault="00296E35" w:rsidP="00296E35">
      <w:pPr>
        <w:pStyle w:val="PL"/>
      </w:pPr>
    </w:p>
    <w:p w14:paraId="708ACAB1" w14:textId="77777777" w:rsidR="00296E35" w:rsidRPr="001C0FC4" w:rsidRDefault="00296E35" w:rsidP="00296E35">
      <w:pPr>
        <w:pStyle w:val="H6"/>
      </w:pPr>
      <w:r w:rsidRPr="001C0FC4">
        <w:t>(5)</w:t>
      </w:r>
    </w:p>
    <w:p w14:paraId="178EE9DB"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60AE2C4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de-affiliated to an MCData group via mandatory mode }</w:t>
      </w:r>
    </w:p>
    <w:p w14:paraId="14E5A911"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de-affiliated to an MCData group via mandatory mode by sending the SS (MCData Server) a SIP PUBLISH message }</w:t>
      </w:r>
    </w:p>
    <w:p w14:paraId="49939BA9" w14:textId="77777777" w:rsidR="00296E35" w:rsidRPr="001C0FC4" w:rsidRDefault="00296E35" w:rsidP="00296E35">
      <w:pPr>
        <w:pStyle w:val="PL"/>
      </w:pPr>
      <w:r w:rsidRPr="001C0FC4">
        <w:t xml:space="preserve">            }</w:t>
      </w:r>
    </w:p>
    <w:p w14:paraId="3EC77BDC" w14:textId="77777777" w:rsidR="00296E35" w:rsidRPr="001C0FC4" w:rsidRDefault="00296E35" w:rsidP="00296E35">
      <w:pPr>
        <w:pStyle w:val="PL"/>
      </w:pPr>
    </w:p>
    <w:p w14:paraId="05E77C1F" w14:textId="77777777" w:rsidR="00296E35" w:rsidRPr="001C0FC4" w:rsidRDefault="00296E35" w:rsidP="00296E35">
      <w:pPr>
        <w:pStyle w:val="H6"/>
      </w:pPr>
      <w:r w:rsidRPr="001C0FC4">
        <w:t>(6)</w:t>
      </w:r>
    </w:p>
    <w:p w14:paraId="1C915288"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0E17F7C3"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negotiated mode }</w:t>
      </w:r>
    </w:p>
    <w:p w14:paraId="4888AAD6"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negotiated mode by sending the SS (MCData Server) a SIP MESSAGE message }</w:t>
      </w:r>
    </w:p>
    <w:p w14:paraId="3E0EBA05" w14:textId="77777777" w:rsidR="00296E35" w:rsidRPr="001C0FC4" w:rsidRDefault="00296E35" w:rsidP="00296E35">
      <w:pPr>
        <w:pStyle w:val="PL"/>
      </w:pPr>
      <w:r w:rsidRPr="001C0FC4">
        <w:t xml:space="preserve">            }</w:t>
      </w:r>
    </w:p>
    <w:p w14:paraId="56032955" w14:textId="77777777" w:rsidR="00296E35" w:rsidRPr="001C0FC4" w:rsidRDefault="00296E35" w:rsidP="00296E35">
      <w:pPr>
        <w:pStyle w:val="PL"/>
      </w:pPr>
    </w:p>
    <w:p w14:paraId="525581B6" w14:textId="77777777" w:rsidR="00296E35" w:rsidRPr="001C0FC4" w:rsidRDefault="00296E35" w:rsidP="00296E35">
      <w:pPr>
        <w:pStyle w:val="H6"/>
      </w:pPr>
      <w:r w:rsidRPr="001C0FC4">
        <w:t>(7)</w:t>
      </w:r>
    </w:p>
    <w:p w14:paraId="355E092C"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3929F9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to affiliation status changes for a target user }</w:t>
      </w:r>
    </w:p>
    <w:p w14:paraId="5B01766A" w14:textId="77777777" w:rsidR="00296E35" w:rsidRPr="001C0FC4" w:rsidRDefault="00296E35" w:rsidP="00296E35">
      <w:pPr>
        <w:pStyle w:val="PL"/>
      </w:pPr>
      <w:r w:rsidRPr="001C0FC4">
        <w:t xml:space="preserve">    </w:t>
      </w:r>
      <w:r w:rsidRPr="001C0FC4">
        <w:rPr>
          <w:b/>
        </w:rPr>
        <w:t>then</w:t>
      </w:r>
      <w:r w:rsidRPr="001C0FC4">
        <w:t xml:space="preserve"> { UE (MCData Client) requests to de-subscribe to affiliation status changes for a target user by sending the SS (MCData Server) a SIP SUBSCRIBE message }</w:t>
      </w:r>
    </w:p>
    <w:p w14:paraId="6228A56F" w14:textId="77777777" w:rsidR="00296E35" w:rsidRPr="001C0FC4" w:rsidRDefault="00296E35" w:rsidP="00296E35">
      <w:pPr>
        <w:pStyle w:val="PL"/>
      </w:pPr>
      <w:r w:rsidRPr="001C0FC4">
        <w:t xml:space="preserve">            }</w:t>
      </w:r>
    </w:p>
    <w:p w14:paraId="4C5F86DD" w14:textId="77777777" w:rsidR="00296E35" w:rsidRPr="001C0FC4" w:rsidRDefault="00296E35" w:rsidP="00296E35">
      <w:pPr>
        <w:pStyle w:val="PL"/>
      </w:pPr>
    </w:p>
    <w:p w14:paraId="07C5A993" w14:textId="77777777" w:rsidR="00296E35" w:rsidRPr="001C0FC4" w:rsidRDefault="00296E35" w:rsidP="00296E35">
      <w:pPr>
        <w:pStyle w:val="H6"/>
      </w:pPr>
      <w:r w:rsidRPr="001C0FC4">
        <w:t>(8)</w:t>
      </w:r>
    </w:p>
    <w:p w14:paraId="45072559" w14:textId="77777777" w:rsidR="00296E35" w:rsidRPr="001C0FC4" w:rsidRDefault="00296E35" w:rsidP="00296E35">
      <w:pPr>
        <w:pStyle w:val="PL"/>
      </w:pPr>
      <w:r w:rsidRPr="001C0FC4">
        <w:rPr>
          <w:b/>
        </w:rPr>
        <w:t>with</w:t>
      </w:r>
      <w:r w:rsidRPr="001C0FC4">
        <w:t xml:space="preserve"> { UE (MCData Client) already affiliated with a MCData group }</w:t>
      </w:r>
    </w:p>
    <w:p w14:paraId="3E30A2F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w:t>
      </w:r>
    </w:p>
    <w:p w14:paraId="6AE8E38D" w14:textId="77777777" w:rsidR="00296E35" w:rsidRPr="001C0FC4" w:rsidRDefault="00296E35" w:rsidP="00296E35">
      <w:pPr>
        <w:pStyle w:val="PL"/>
      </w:pPr>
      <w:r w:rsidRPr="001C0FC4">
        <w:t xml:space="preserve">    </w:t>
      </w:r>
      <w:r w:rsidRPr="001C0FC4">
        <w:rPr>
          <w:b/>
        </w:rPr>
        <w:t>then</w:t>
      </w:r>
      <w:r w:rsidRPr="001C0FC4">
        <w:t xml:space="preserve"> { UE (MCData Client)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by sending the SS (MCData Server) a SIP PUBLISH message }</w:t>
      </w:r>
    </w:p>
    <w:p w14:paraId="036E81CD" w14:textId="77777777" w:rsidR="00296E35" w:rsidRPr="001C0FC4" w:rsidRDefault="00296E35" w:rsidP="00296E35">
      <w:pPr>
        <w:pStyle w:val="PL"/>
      </w:pPr>
      <w:r w:rsidRPr="001C0FC4">
        <w:t xml:space="preserve">            }</w:t>
      </w:r>
    </w:p>
    <w:p w14:paraId="41764667" w14:textId="77777777" w:rsidR="00296E35" w:rsidRPr="001C0FC4" w:rsidRDefault="00296E35" w:rsidP="00296E35">
      <w:pPr>
        <w:pStyle w:val="PL"/>
      </w:pPr>
    </w:p>
    <w:p w14:paraId="7177A858" w14:textId="77777777" w:rsidR="00296E35" w:rsidRPr="001C0FC4" w:rsidRDefault="00296E35" w:rsidP="00296E35">
      <w:pPr>
        <w:pStyle w:val="H6"/>
      </w:pPr>
      <w:r w:rsidRPr="001C0FC4">
        <w:t>(9)</w:t>
      </w:r>
    </w:p>
    <w:p w14:paraId="16822A6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1AA0D98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that the MCData User choose to affiliate to an MCData group via negotiated mode by sending a SIP MESSAGE message }</w:t>
      </w:r>
    </w:p>
    <w:p w14:paraId="27C5E769" w14:textId="77777777" w:rsidR="00296E35" w:rsidRPr="001C0FC4" w:rsidRDefault="00296E35" w:rsidP="00296E35">
      <w:pPr>
        <w:pStyle w:val="PL"/>
      </w:pPr>
      <w:r w:rsidRPr="001C0FC4">
        <w:t xml:space="preserve">    </w:t>
      </w:r>
      <w:r w:rsidRPr="001C0FC4">
        <w:rPr>
          <w:b/>
        </w:rPr>
        <w:t>then</w:t>
      </w:r>
      <w:r w:rsidRPr="001C0FC4">
        <w:t xml:space="preserve"> { UE (MCData Client) accepts to affiliate to a MCData group by sending the SS (MCData Server) a SIP PUBLISH message }</w:t>
      </w:r>
    </w:p>
    <w:p w14:paraId="6E4B790A" w14:textId="77777777" w:rsidR="00296E35" w:rsidRPr="001C0FC4" w:rsidRDefault="00296E35" w:rsidP="00296E35">
      <w:pPr>
        <w:pStyle w:val="PL"/>
      </w:pPr>
      <w:r w:rsidRPr="001C0FC4">
        <w:t xml:space="preserve">            }</w:t>
      </w:r>
    </w:p>
    <w:p w14:paraId="606F62ED" w14:textId="77777777" w:rsidR="00296E35" w:rsidRPr="001C0FC4" w:rsidRDefault="00296E35" w:rsidP="00296E35">
      <w:pPr>
        <w:pStyle w:val="PL"/>
      </w:pPr>
    </w:p>
    <w:p w14:paraId="2C330653" w14:textId="77777777" w:rsidR="00296E35" w:rsidRPr="001C0FC4" w:rsidRDefault="00296E35" w:rsidP="00296E35">
      <w:pPr>
        <w:pStyle w:val="H6"/>
      </w:pPr>
      <w:bookmarkStart w:id="276" w:name="_Toc52782298"/>
      <w:bookmarkStart w:id="277" w:name="_Toc52782907"/>
      <w:bookmarkStart w:id="278" w:name="_Toc59042776"/>
      <w:r w:rsidRPr="001C0FC4">
        <w:t>5.3.2</w:t>
      </w:r>
      <w:r w:rsidRPr="001C0FC4">
        <w:tab/>
        <w:t>Conformance requirements</w:t>
      </w:r>
      <w:bookmarkEnd w:id="276"/>
      <w:bookmarkEnd w:id="277"/>
      <w:bookmarkEnd w:id="278"/>
    </w:p>
    <w:p w14:paraId="3C866B08" w14:textId="77777777" w:rsidR="00296E35" w:rsidRPr="001C0FC4" w:rsidRDefault="00296E35" w:rsidP="00296E35">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BC4D352" w14:textId="77777777" w:rsidR="00296E35" w:rsidRPr="001C0FC4" w:rsidRDefault="00296E35" w:rsidP="00296E35">
      <w:r w:rsidRPr="001C0FC4">
        <w:t>[TS 24.282, clause 8.2.2]</w:t>
      </w:r>
    </w:p>
    <w:p w14:paraId="18EBBA39" w14:textId="77777777" w:rsidR="00296E35" w:rsidRPr="001C0FC4" w:rsidRDefault="00296E35" w:rsidP="00296E35">
      <w:r w:rsidRPr="001C0FC4">
        <w:t>In order:</w:t>
      </w:r>
    </w:p>
    <w:p w14:paraId="2653D07C" w14:textId="77777777" w:rsidR="00296E35" w:rsidRPr="001C0FC4" w:rsidRDefault="00296E35" w:rsidP="00296E35">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7871EC3A" w14:textId="77777777" w:rsidR="00296E35" w:rsidRPr="001C0FC4" w:rsidRDefault="00296E35" w:rsidP="00296E35">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45805C57" w14:textId="77777777" w:rsidR="00296E35" w:rsidRPr="001C0FC4" w:rsidRDefault="00296E35" w:rsidP="00296E35">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68634567" w14:textId="77777777" w:rsidR="00296E35" w:rsidRPr="001C0FC4" w:rsidRDefault="00296E35" w:rsidP="00296E35">
      <w:pPr>
        <w:ind w:left="568" w:hanging="284"/>
      </w:pPr>
      <w:r w:rsidRPr="001C0FC4">
        <w:t>-</w:t>
      </w:r>
      <w:r w:rsidRPr="001C0FC4">
        <w:tab/>
        <w:t>to send an affiliation status change request in mandatory mode to another MCData user; or</w:t>
      </w:r>
    </w:p>
    <w:p w14:paraId="436A6B6A" w14:textId="77777777" w:rsidR="00296E35" w:rsidRPr="001C0FC4" w:rsidRDefault="00296E35" w:rsidP="00296E35">
      <w:pPr>
        <w:ind w:left="568" w:hanging="284"/>
      </w:pPr>
      <w:r w:rsidRPr="001C0FC4">
        <w:t>-</w:t>
      </w:r>
      <w:r w:rsidRPr="001C0FC4">
        <w:tab/>
        <w:t>any combination of the above;</w:t>
      </w:r>
    </w:p>
    <w:p w14:paraId="64A7AA08" w14:textId="77777777" w:rsidR="00296E35" w:rsidRPr="001C0FC4" w:rsidRDefault="00296E35" w:rsidP="00296E35">
      <w:r w:rsidRPr="001C0FC4">
        <w:t xml:space="preserve">the MCData client shall generate a SIP PUBLISH request according to 3GPP TS 24.229 [5], IETF RFC 3903 [34], and </w:t>
      </w:r>
      <w:r w:rsidRPr="001C0FC4">
        <w:rPr>
          <w:rFonts w:eastAsia="SimSun"/>
        </w:rPr>
        <w:t>IETF RFC 3856 [39]</w:t>
      </w:r>
      <w:r w:rsidRPr="001C0FC4">
        <w:t>.</w:t>
      </w:r>
    </w:p>
    <w:p w14:paraId="0F32DDA9" w14:textId="77777777" w:rsidR="00296E35" w:rsidRPr="001C0FC4" w:rsidRDefault="00296E35" w:rsidP="00296E35">
      <w:r w:rsidRPr="001C0FC4">
        <w:t>In the SIP PUBLISH request, the MCData client:</w:t>
      </w:r>
    </w:p>
    <w:p w14:paraId="2D6E4D5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B99341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F6FD5A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0655C23"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0B8C8216"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8673187"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19E3CFFA"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53AE6BAE" w14:textId="77777777" w:rsidR="00296E35" w:rsidRPr="001C0FC4" w:rsidRDefault="00296E35" w:rsidP="00296E35">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565E573" w14:textId="77777777" w:rsidR="00296E35" w:rsidRPr="001C0FC4" w:rsidRDefault="00296E35" w:rsidP="00296E35">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120548E" w14:textId="77777777" w:rsidR="00296E35" w:rsidRPr="001C0FC4" w:rsidRDefault="00296E35" w:rsidP="00296E35">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20589505" w14:textId="77777777" w:rsidR="00296E35" w:rsidRPr="001C0FC4" w:rsidRDefault="00296E35" w:rsidP="00296E35">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01599499"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64A65266" w14:textId="77777777" w:rsidR="00296E35" w:rsidRPr="001C0FC4" w:rsidRDefault="00296E35" w:rsidP="00296E35">
      <w:r w:rsidRPr="001C0FC4">
        <w:t>[TS 24.282, clause 8.2.3]</w:t>
      </w:r>
    </w:p>
    <w:p w14:paraId="5BB40253" w14:textId="77777777" w:rsidR="00296E35" w:rsidRPr="001C0FC4" w:rsidRDefault="00296E35" w:rsidP="00296E35">
      <w:pPr>
        <w:keepLines/>
        <w:ind w:left="1135" w:hanging="851"/>
      </w:pPr>
      <w:r w:rsidRPr="001C0FC4">
        <w:t>NOTE 1:</w:t>
      </w:r>
      <w:r w:rsidRPr="001C0FC4">
        <w:tab/>
        <w:t>The MCData UE also uses this procedure to determine which MCData groups the MCData user successfully affiliated to.</w:t>
      </w:r>
    </w:p>
    <w:p w14:paraId="23CA0558" w14:textId="77777777" w:rsidR="00296E35" w:rsidRPr="001C0FC4" w:rsidRDefault="00296E35" w:rsidP="00296E35">
      <w:r w:rsidRPr="001C0FC4">
        <w:t>In order to discover MCData groups:</w:t>
      </w:r>
    </w:p>
    <w:p w14:paraId="183BB69F" w14:textId="77777777" w:rsidR="00296E35" w:rsidRPr="001C0FC4" w:rsidRDefault="00296E35" w:rsidP="00296E35">
      <w:pPr>
        <w:ind w:left="568" w:hanging="284"/>
      </w:pPr>
      <w:r w:rsidRPr="001C0FC4">
        <w:t>1)</w:t>
      </w:r>
      <w:r w:rsidRPr="001C0FC4">
        <w:tab/>
        <w:t>which the MCData user at an MCData client is affiliated to; or</w:t>
      </w:r>
    </w:p>
    <w:p w14:paraId="45D9A756" w14:textId="77777777" w:rsidR="00296E35" w:rsidRPr="001C0FC4" w:rsidRDefault="00296E35" w:rsidP="00296E35">
      <w:pPr>
        <w:ind w:left="568" w:hanging="284"/>
      </w:pPr>
      <w:r w:rsidRPr="001C0FC4">
        <w:t>2)</w:t>
      </w:r>
      <w:r w:rsidRPr="001C0FC4">
        <w:tab/>
        <w:t>which another MCData user is affiliated to;</w:t>
      </w:r>
    </w:p>
    <w:p w14:paraId="49F56336" w14:textId="77777777" w:rsidR="00296E35" w:rsidRPr="001C0FC4" w:rsidRDefault="00296E35" w:rsidP="00296E35">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65EBE7B4" w14:textId="77777777" w:rsidR="00296E35" w:rsidRPr="001C0FC4" w:rsidRDefault="00296E35" w:rsidP="00296E35">
      <w:r w:rsidRPr="001C0FC4">
        <w:rPr>
          <w:rFonts w:eastAsia="SimSun"/>
        </w:rPr>
        <w:t>In the SIP SUBSCRIBE request, the MCData client:</w:t>
      </w:r>
    </w:p>
    <w:p w14:paraId="2624E379"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374ED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14D80BD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F4BBFAD"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580537FF"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B421DE8"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1282392E" w14:textId="77777777" w:rsidR="00296E35" w:rsidRPr="001C0FC4" w:rsidRDefault="00296E35" w:rsidP="00296E35">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28D862C5" w14:textId="77777777" w:rsidR="00296E35" w:rsidRPr="001C0FC4" w:rsidRDefault="00296E35" w:rsidP="00296E35">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1051D6DE" w14:textId="77777777" w:rsidR="00296E35" w:rsidRPr="001C0FC4" w:rsidRDefault="00296E35" w:rsidP="00296E35">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EACB81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331E77EF" w14:textId="77777777" w:rsidR="00296E35" w:rsidRPr="001C0FC4" w:rsidRDefault="00296E35" w:rsidP="00296E35">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2EBED28" w14:textId="77777777" w:rsidR="00296E35" w:rsidRPr="001C0FC4" w:rsidRDefault="00296E35" w:rsidP="00296E35">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1FF5EF80" w14:textId="77777777" w:rsidR="00296E35" w:rsidRPr="001C0FC4" w:rsidRDefault="00296E35" w:rsidP="00296E35">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8F1BE6B" w14:textId="77777777" w:rsidR="00296E35" w:rsidRPr="001C0FC4" w:rsidRDefault="00296E35" w:rsidP="00296E35">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D22DC33" w14:textId="77777777" w:rsidR="00296E35" w:rsidRPr="001C0FC4" w:rsidRDefault="00296E35" w:rsidP="00296E35">
      <w:r w:rsidRPr="001C0FC4">
        <w:t>[TS 24.282, clause 8.2.4]</w:t>
      </w:r>
    </w:p>
    <w:p w14:paraId="2D665563" w14:textId="77777777" w:rsidR="00296E35" w:rsidRPr="001C0FC4" w:rsidRDefault="00296E35" w:rsidP="00296E35">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49E68E08" w14:textId="77777777" w:rsidR="00296E35" w:rsidRPr="001C0FC4" w:rsidRDefault="00296E35" w:rsidP="00296E35">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CE3A54B"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344906AA"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7091681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1554483A" w14:textId="77777777" w:rsidR="00296E35" w:rsidRPr="001C0FC4" w:rsidRDefault="00296E35" w:rsidP="00296E35">
      <w:pPr>
        <w:ind w:left="568" w:hanging="284"/>
      </w:pPr>
      <w:r w:rsidRPr="001C0FC4">
        <w:t>4)</w:t>
      </w:r>
      <w:r w:rsidRPr="001C0FC4">
        <w:tab/>
        <w:t>shall include an application/vnd.3gpp.mcdata-affiliation-command+xml MIME body as specified in Annex D.3; and</w:t>
      </w:r>
    </w:p>
    <w:p w14:paraId="5D63A053" w14:textId="77777777" w:rsidR="00296E35" w:rsidRPr="001C0FC4" w:rsidRDefault="00296E35" w:rsidP="00296E35">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20A8663"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78D275ED" w14:textId="77777777" w:rsidR="00296E35" w:rsidRPr="001C0FC4" w:rsidRDefault="00296E35" w:rsidP="00296E35">
      <w:r w:rsidRPr="001C0FC4">
        <w:t>[TS 24.282, clause 8.2.5]</w:t>
      </w:r>
    </w:p>
    <w:p w14:paraId="3D030FDE" w14:textId="77777777" w:rsidR="00296E35" w:rsidRPr="001C0FC4" w:rsidRDefault="00296E35" w:rsidP="00296E35">
      <w:r w:rsidRPr="001C0FC4">
        <w:t>Upon receiving a SIP MESSAGE request containing:</w:t>
      </w:r>
    </w:p>
    <w:p w14:paraId="39847A69" w14:textId="77777777" w:rsidR="00296E35" w:rsidRPr="001C0FC4" w:rsidRDefault="00296E35" w:rsidP="00296E35">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2A58E1EA" w14:textId="77777777" w:rsidR="00296E35" w:rsidRPr="001C0FC4" w:rsidRDefault="00296E35" w:rsidP="00296E35">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EDFAAB2" w14:textId="77777777" w:rsidR="00296E35" w:rsidRPr="001C0FC4" w:rsidRDefault="00296E35" w:rsidP="00296E35">
      <w:r w:rsidRPr="001C0FC4">
        <w:t>then the MCData client:</w:t>
      </w:r>
    </w:p>
    <w:p w14:paraId="55A43C97" w14:textId="77777777" w:rsidR="00296E35" w:rsidRPr="001C0FC4" w:rsidRDefault="00296E35" w:rsidP="00296E35">
      <w:pPr>
        <w:ind w:left="568" w:hanging="284"/>
      </w:pPr>
      <w:r w:rsidRPr="001C0FC4">
        <w:t>1)</w:t>
      </w:r>
      <w:r w:rsidRPr="001C0FC4">
        <w:tab/>
        <w:t>shall send a 200 (OK) response to the SIP MESSAGE request;</w:t>
      </w:r>
    </w:p>
    <w:p w14:paraId="18B5431A" w14:textId="77777777" w:rsidR="00296E35" w:rsidRPr="001C0FC4" w:rsidRDefault="00296E35" w:rsidP="00296E35">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CDBF28A" w14:textId="77777777" w:rsidR="00296E35" w:rsidRPr="001C0FC4" w:rsidRDefault="00296E35" w:rsidP="00296E35">
      <w:pPr>
        <w:ind w:left="568" w:hanging="284"/>
      </w:pPr>
      <w:r w:rsidRPr="001C0FC4">
        <w:t>3)</w:t>
      </w:r>
      <w:r w:rsidRPr="001C0FC4">
        <w:tab/>
        <w:t>if the user accepts the request:</w:t>
      </w:r>
    </w:p>
    <w:p w14:paraId="1CF49DE2" w14:textId="77777777" w:rsidR="00296E35" w:rsidRPr="001C0FC4" w:rsidRDefault="00296E35" w:rsidP="00296E35">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6F59A36B" w14:textId="77777777" w:rsidR="00296E35" w:rsidRPr="001C0FC4" w:rsidRDefault="00296E35" w:rsidP="00296E35">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CDF222D" w14:textId="77777777" w:rsidR="00296E35" w:rsidRPr="001C0FC4" w:rsidRDefault="00296E35" w:rsidP="00296E35">
      <w:pPr>
        <w:pStyle w:val="H6"/>
      </w:pPr>
      <w:bookmarkStart w:id="279" w:name="_Toc52782299"/>
      <w:bookmarkStart w:id="280" w:name="_Toc52782908"/>
      <w:bookmarkStart w:id="281" w:name="_Toc59042777"/>
      <w:r w:rsidRPr="001C0FC4">
        <w:t>5.3.3</w:t>
      </w:r>
      <w:r w:rsidRPr="001C0FC4">
        <w:tab/>
        <w:t>Test description</w:t>
      </w:r>
      <w:bookmarkEnd w:id="279"/>
      <w:bookmarkEnd w:id="280"/>
      <w:bookmarkEnd w:id="281"/>
    </w:p>
    <w:p w14:paraId="772EFE2C" w14:textId="77777777" w:rsidR="00296E35" w:rsidRPr="001C0FC4" w:rsidRDefault="00296E35" w:rsidP="00296E35">
      <w:pPr>
        <w:pStyle w:val="H6"/>
      </w:pPr>
      <w:bookmarkStart w:id="282" w:name="_Toc52782300"/>
      <w:bookmarkStart w:id="283" w:name="_Toc52782909"/>
      <w:bookmarkStart w:id="284" w:name="_Toc59042778"/>
      <w:r w:rsidRPr="001C0FC4">
        <w:t>5.3.3.1</w:t>
      </w:r>
      <w:r w:rsidRPr="001C0FC4">
        <w:tab/>
        <w:t>Pre-test conditions</w:t>
      </w:r>
      <w:bookmarkEnd w:id="282"/>
      <w:bookmarkEnd w:id="283"/>
      <w:bookmarkEnd w:id="284"/>
    </w:p>
    <w:p w14:paraId="60D9D86A" w14:textId="554A4617" w:rsidR="00296E35" w:rsidRPr="001C0FC4" w:rsidRDefault="00296E35" w:rsidP="00296E35">
      <w:r w:rsidRPr="001C0FC4">
        <w:t xml:space="preserve">Same pre-test conditions as for MCPTT test case 5.3 (TS </w:t>
      </w:r>
      <w:r>
        <w:t>37.579</w:t>
      </w:r>
      <w:r w:rsidRPr="001C0FC4">
        <w:t>-2 [24]) with the following exception(s):</w:t>
      </w:r>
    </w:p>
    <w:p w14:paraId="20505338" w14:textId="77777777" w:rsidR="00296E35" w:rsidRPr="001C0FC4" w:rsidRDefault="00296E35" w:rsidP="00296E35">
      <w:pPr>
        <w:ind w:left="568" w:hanging="284"/>
      </w:pPr>
      <w:r w:rsidRPr="001C0FC4">
        <w:t>-</w:t>
      </w:r>
      <w:r w:rsidRPr="001C0FC4">
        <w:tab/>
        <w:t>The term "MCPTT" is replaced with "MCData"</w:t>
      </w:r>
    </w:p>
    <w:p w14:paraId="449556B9" w14:textId="77777777" w:rsidR="00296E35" w:rsidRPr="001C0FC4" w:rsidRDefault="00296E35" w:rsidP="00296E35">
      <w:pPr>
        <w:pStyle w:val="H6"/>
      </w:pPr>
      <w:bookmarkStart w:id="285" w:name="_Toc52782301"/>
      <w:bookmarkStart w:id="286" w:name="_Toc52782910"/>
      <w:bookmarkStart w:id="287" w:name="_Toc59042779"/>
      <w:r w:rsidRPr="001C0FC4">
        <w:t>5.3.3.2</w:t>
      </w:r>
      <w:r w:rsidRPr="001C0FC4">
        <w:tab/>
        <w:t>Test procedure sequence</w:t>
      </w:r>
      <w:bookmarkEnd w:id="285"/>
      <w:bookmarkEnd w:id="286"/>
      <w:bookmarkEnd w:id="287"/>
    </w:p>
    <w:p w14:paraId="302CC6B5" w14:textId="64DEE3F6" w:rsidR="00296E35" w:rsidRPr="001C0FC4" w:rsidRDefault="00296E35" w:rsidP="00296E35">
      <w:r w:rsidRPr="001C0FC4">
        <w:t xml:space="preserve">Same test procedure sequence as for MCPTT test case 5.3 (TS </w:t>
      </w:r>
      <w:r>
        <w:t>37.579</w:t>
      </w:r>
      <w:r w:rsidRPr="001C0FC4">
        <w:t>-2 [24]) with the following exception(s):</w:t>
      </w:r>
    </w:p>
    <w:p w14:paraId="40CFDCE1" w14:textId="77777777" w:rsidR="00296E35" w:rsidRPr="001C0FC4" w:rsidRDefault="00296E35" w:rsidP="00296E35">
      <w:pPr>
        <w:pStyle w:val="B1"/>
      </w:pPr>
      <w:r w:rsidRPr="001C0FC4">
        <w:t>-</w:t>
      </w:r>
      <w:r w:rsidRPr="001C0FC4">
        <w:tab/>
        <w:t>The term "MCPTT" is replaced with "MCData"</w:t>
      </w:r>
    </w:p>
    <w:p w14:paraId="01597663" w14:textId="77777777" w:rsidR="00296E35" w:rsidRPr="001C0FC4" w:rsidRDefault="00296E35" w:rsidP="00296E35">
      <w:pPr>
        <w:pStyle w:val="H6"/>
      </w:pPr>
      <w:bookmarkStart w:id="288" w:name="_Toc52782302"/>
      <w:bookmarkStart w:id="289" w:name="_Toc52782911"/>
      <w:bookmarkStart w:id="290" w:name="_Toc59042780"/>
      <w:r w:rsidRPr="001C0FC4">
        <w:t>5.3.3.3</w:t>
      </w:r>
      <w:r w:rsidRPr="001C0FC4">
        <w:tab/>
        <w:t>Specific message contents</w:t>
      </w:r>
      <w:bookmarkEnd w:id="288"/>
      <w:bookmarkEnd w:id="289"/>
      <w:bookmarkEnd w:id="290"/>
    </w:p>
    <w:p w14:paraId="601F74DA" w14:textId="7BE54D6A" w:rsidR="00296E35" w:rsidRPr="001C0FC4" w:rsidRDefault="00296E35" w:rsidP="00296E35">
      <w:r w:rsidRPr="001C0FC4">
        <w:t xml:space="preserve">Same specific message contents as for MCPTT test case 5.3 (TS </w:t>
      </w:r>
      <w:r>
        <w:t>37.579</w:t>
      </w:r>
      <w:r w:rsidRPr="001C0FC4">
        <w:t>-2 [24]) with the following exception(s):</w:t>
      </w:r>
    </w:p>
    <w:p w14:paraId="31D2B493" w14:textId="77777777" w:rsidR="00296E35" w:rsidRPr="001C0FC4" w:rsidRDefault="00296E35" w:rsidP="00296E35">
      <w:pPr>
        <w:pStyle w:val="B1"/>
      </w:pPr>
      <w:r w:rsidRPr="001C0FC4">
        <w:t>-</w:t>
      </w:r>
      <w:r w:rsidRPr="001C0FC4">
        <w:tab/>
        <w:t>The term "MCPTT" is replaced with "MCData"</w:t>
      </w:r>
    </w:p>
    <w:p w14:paraId="7B66477C" w14:textId="77777777" w:rsidR="00296E35" w:rsidRPr="001C0FC4" w:rsidRDefault="00296E35" w:rsidP="00296E35">
      <w:pPr>
        <w:pStyle w:val="B1"/>
      </w:pPr>
      <w:r w:rsidRPr="001C0FC4">
        <w:t>-</w:t>
      </w:r>
      <w:r w:rsidRPr="001C0FC4">
        <w:tab/>
        <w:t>Condition MCDATA is used for all messages.</w:t>
      </w:r>
    </w:p>
    <w:p w14:paraId="1DD16951" w14:textId="77777777" w:rsidR="00296E35" w:rsidRPr="001C0FC4" w:rsidRDefault="00296E35" w:rsidP="00296E35">
      <w:pPr>
        <w:pStyle w:val="Heading2"/>
      </w:pPr>
      <w:bookmarkStart w:id="291" w:name="_Toc100778781"/>
      <w:bookmarkStart w:id="292" w:name="_Toc178186328"/>
      <w:bookmarkStart w:id="293" w:name="_Toc181109068"/>
      <w:bookmarkStart w:id="294" w:name="_Toc522499796"/>
      <w:bookmarkStart w:id="295" w:name="_Toc25610649"/>
      <w:bookmarkStart w:id="296" w:name="_Toc42507343"/>
      <w:bookmarkStart w:id="297" w:name="_Toc52307874"/>
      <w:bookmarkStart w:id="298" w:name="_Toc52782310"/>
      <w:bookmarkStart w:id="299" w:name="_Toc52782919"/>
      <w:bookmarkStart w:id="300" w:name="_Toc59042788"/>
      <w:bookmarkStart w:id="301" w:name="_Toc75459135"/>
      <w:bookmarkStart w:id="302" w:name="_Toc90630575"/>
      <w:bookmarkEnd w:id="264"/>
      <w:bookmarkEnd w:id="265"/>
      <w:bookmarkEnd w:id="266"/>
      <w:bookmarkEnd w:id="267"/>
      <w:bookmarkEnd w:id="268"/>
      <w:bookmarkEnd w:id="269"/>
      <w:bookmarkEnd w:id="270"/>
      <w:bookmarkEnd w:id="271"/>
      <w:bookmarkEnd w:id="272"/>
      <w:r w:rsidRPr="001C0FC4">
        <w:t>5.4</w:t>
      </w:r>
      <w:r w:rsidRPr="001C0FC4">
        <w:tab/>
        <w:t>Configuration / Determination of MCData Service Settings / Current Active MCData Settings / De-subscribe</w:t>
      </w:r>
      <w:bookmarkEnd w:id="291"/>
      <w:bookmarkEnd w:id="292"/>
      <w:bookmarkEnd w:id="293"/>
    </w:p>
    <w:p w14:paraId="05C21947" w14:textId="77777777" w:rsidR="00296E35" w:rsidRPr="001C0FC4" w:rsidRDefault="00296E35" w:rsidP="00296E35">
      <w:pPr>
        <w:pStyle w:val="H6"/>
      </w:pPr>
      <w:bookmarkStart w:id="303" w:name="_Toc52782304"/>
      <w:bookmarkStart w:id="304" w:name="_Toc52782913"/>
      <w:bookmarkStart w:id="305" w:name="_Toc59042782"/>
      <w:r w:rsidRPr="001C0FC4">
        <w:t>5.4.1</w:t>
      </w:r>
      <w:r w:rsidRPr="001C0FC4">
        <w:tab/>
        <w:t>Test Purpose (TP)</w:t>
      </w:r>
      <w:bookmarkEnd w:id="303"/>
      <w:bookmarkEnd w:id="304"/>
      <w:bookmarkEnd w:id="305"/>
    </w:p>
    <w:p w14:paraId="02506BE6" w14:textId="77777777" w:rsidR="00296E35" w:rsidRPr="001C0FC4" w:rsidRDefault="00296E35" w:rsidP="00296E35">
      <w:pPr>
        <w:pStyle w:val="H6"/>
      </w:pPr>
      <w:r w:rsidRPr="001C0FC4">
        <w:t>(1)</w:t>
      </w:r>
    </w:p>
    <w:p w14:paraId="6248056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0036E9A"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verify the currently active MCData service settings or to discover MCData service settings }</w:t>
      </w:r>
    </w:p>
    <w:p w14:paraId="1EB6C6F0"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find the MCData service settings </w:t>
      </w:r>
      <w:r w:rsidRPr="001C0FC4">
        <w:rPr>
          <w:b/>
          <w:bCs/>
        </w:rPr>
        <w:t>and</w:t>
      </w:r>
      <w:r w:rsidRPr="001C0FC4">
        <w:t xml:space="preserve"> responds to the SIP NOTIFY message with a SIP 200 (OK) message }</w:t>
      </w:r>
    </w:p>
    <w:p w14:paraId="64FAB97B" w14:textId="77777777" w:rsidR="00296E35" w:rsidRPr="001C0FC4" w:rsidRDefault="00296E35" w:rsidP="00296E35">
      <w:pPr>
        <w:pStyle w:val="PL"/>
      </w:pPr>
      <w:r w:rsidRPr="001C0FC4">
        <w:t xml:space="preserve">            }</w:t>
      </w:r>
    </w:p>
    <w:p w14:paraId="01AA989D" w14:textId="77777777" w:rsidR="00296E35" w:rsidRPr="001C0FC4" w:rsidRDefault="00296E35" w:rsidP="00296E35">
      <w:pPr>
        <w:pStyle w:val="PL"/>
      </w:pPr>
    </w:p>
    <w:p w14:paraId="08AD70A4" w14:textId="77777777" w:rsidR="00296E35" w:rsidRPr="001C0FC4" w:rsidRDefault="00296E35" w:rsidP="00296E35">
      <w:pPr>
        <w:pStyle w:val="H6"/>
      </w:pPr>
      <w:r w:rsidRPr="001C0FC4">
        <w:t>(2)</w:t>
      </w:r>
    </w:p>
    <w:p w14:paraId="00C70080"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6D6AEC74"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re-subscribe for MCData service settings }</w:t>
      </w:r>
    </w:p>
    <w:p w14:paraId="39FE176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re-subscribe for the MCData service settings </w:t>
      </w:r>
      <w:r w:rsidRPr="001C0FC4">
        <w:rPr>
          <w:b/>
          <w:bCs/>
        </w:rPr>
        <w:t>and</w:t>
      </w:r>
      <w:r w:rsidRPr="001C0FC4">
        <w:t xml:space="preserve"> responds to the SIP NOTIFY message with a SIP 200 (OK) message }</w:t>
      </w:r>
    </w:p>
    <w:p w14:paraId="63D4B33E" w14:textId="77777777" w:rsidR="00296E35" w:rsidRPr="001C0FC4" w:rsidRDefault="00296E35" w:rsidP="00296E35">
      <w:pPr>
        <w:pStyle w:val="PL"/>
      </w:pPr>
      <w:r w:rsidRPr="001C0FC4">
        <w:t xml:space="preserve">            }</w:t>
      </w:r>
    </w:p>
    <w:p w14:paraId="71ED2FC8" w14:textId="77777777" w:rsidR="00296E35" w:rsidRPr="001C0FC4" w:rsidRDefault="00296E35" w:rsidP="00296E35">
      <w:pPr>
        <w:pStyle w:val="PL"/>
      </w:pPr>
    </w:p>
    <w:p w14:paraId="334EF8D4" w14:textId="77777777" w:rsidR="00296E35" w:rsidRPr="001C0FC4" w:rsidRDefault="00296E35" w:rsidP="00296E35">
      <w:pPr>
        <w:pStyle w:val="H6"/>
      </w:pPr>
      <w:r w:rsidRPr="001C0FC4">
        <w:t>(3)</w:t>
      </w:r>
    </w:p>
    <w:p w14:paraId="77ACA984"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35F0184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for MCData service settings }</w:t>
      </w:r>
    </w:p>
    <w:p w14:paraId="56DF2D49"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de-subscribe for the MCData service settings </w:t>
      </w:r>
      <w:r w:rsidRPr="001C0FC4">
        <w:rPr>
          <w:b/>
          <w:bCs/>
        </w:rPr>
        <w:t>and</w:t>
      </w:r>
      <w:r w:rsidRPr="001C0FC4">
        <w:t xml:space="preserve"> responds to the SIP NOTIFY message with a SIP 200 (OK) message }</w:t>
      </w:r>
    </w:p>
    <w:p w14:paraId="4AD921C9" w14:textId="77777777" w:rsidR="00296E35" w:rsidRPr="001C0FC4" w:rsidRDefault="00296E35" w:rsidP="00296E35">
      <w:pPr>
        <w:pStyle w:val="PL"/>
      </w:pPr>
      <w:r w:rsidRPr="001C0FC4">
        <w:t xml:space="preserve">            }</w:t>
      </w:r>
    </w:p>
    <w:p w14:paraId="06F1F4D0" w14:textId="77777777" w:rsidR="00296E35" w:rsidRPr="001C0FC4" w:rsidRDefault="00296E35" w:rsidP="00296E35">
      <w:pPr>
        <w:pStyle w:val="PL"/>
      </w:pPr>
    </w:p>
    <w:p w14:paraId="0B498C68" w14:textId="77777777" w:rsidR="00296E35" w:rsidRPr="001C0FC4" w:rsidRDefault="00296E35" w:rsidP="00296E35">
      <w:pPr>
        <w:pStyle w:val="H6"/>
      </w:pPr>
      <w:bookmarkStart w:id="306" w:name="_Toc52782305"/>
      <w:bookmarkStart w:id="307" w:name="_Toc52782914"/>
      <w:bookmarkStart w:id="308" w:name="_Toc59042783"/>
      <w:r w:rsidRPr="001C0FC4">
        <w:t>5.4.2</w:t>
      </w:r>
      <w:r w:rsidRPr="001C0FC4">
        <w:tab/>
        <w:t>Conformance requirements</w:t>
      </w:r>
      <w:bookmarkEnd w:id="306"/>
      <w:bookmarkEnd w:id="307"/>
      <w:bookmarkEnd w:id="308"/>
    </w:p>
    <w:p w14:paraId="1F9C3824" w14:textId="77777777" w:rsidR="00296E35" w:rsidRPr="001C0FC4" w:rsidRDefault="00296E35" w:rsidP="00296E35">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22860F" w14:textId="77777777" w:rsidR="00296E35" w:rsidRPr="001C0FC4" w:rsidRDefault="00296E35" w:rsidP="00296E35">
      <w:r w:rsidRPr="001C0FC4">
        <w:t>[TS 24.282, clause 7.2.4]</w:t>
      </w:r>
    </w:p>
    <w:p w14:paraId="127DC425" w14:textId="77777777" w:rsidR="00296E35" w:rsidRPr="001C0FC4" w:rsidRDefault="00296E35" w:rsidP="00296E35">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7DDA78FC" w14:textId="77777777" w:rsidR="00296E35" w:rsidRPr="001C0FC4" w:rsidRDefault="00296E35" w:rsidP="00296E35">
      <w:r w:rsidRPr="001C0FC4">
        <w:rPr>
          <w:rFonts w:eastAsia="SimSun"/>
        </w:rPr>
        <w:t>In the SIP SUBSCRIBE request, the MCData client:</w:t>
      </w:r>
    </w:p>
    <w:p w14:paraId="41604891"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25CCC79B"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C12527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F33C56"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shall set the Event header field to the 'poc-settings' value;</w:t>
      </w:r>
    </w:p>
    <w:p w14:paraId="7F5E682F" w14:textId="77777777" w:rsidR="00296E35" w:rsidRPr="001C0FC4" w:rsidRDefault="00296E35" w:rsidP="00296E35">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63CFD513"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372E1970"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E92A7DD" w14:textId="77777777" w:rsidR="00296E35" w:rsidRPr="001C0FC4" w:rsidRDefault="00296E35" w:rsidP="00296E35">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5B3EC2BE" w14:textId="77777777" w:rsidR="00296E35" w:rsidRPr="001C0FC4" w:rsidRDefault="00296E35" w:rsidP="00296E35">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11C1DDCD"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shall set the Event header field to the 'poc-settings' value;</w:t>
      </w:r>
    </w:p>
    <w:p w14:paraId="5566AEBA" w14:textId="77777777" w:rsidR="00296E35" w:rsidRPr="001C0FC4" w:rsidRDefault="00296E35" w:rsidP="00296E35">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5F4A0AAF" w14:textId="77777777" w:rsidR="00296E35" w:rsidRPr="001C0FC4" w:rsidRDefault="00296E35" w:rsidP="00296E35">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3688B1BE"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5179B85"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65B5FA75"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1563CBD"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3464D728" w14:textId="77777777" w:rsidR="00296E35" w:rsidRPr="001C0FC4" w:rsidRDefault="00296E35" w:rsidP="00296E35">
      <w:pPr>
        <w:pStyle w:val="B1"/>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1B9EF1B9" w14:textId="77777777" w:rsidR="00296E35" w:rsidRPr="001C0FC4" w:rsidRDefault="00296E35" w:rsidP="00296E35">
      <w:pPr>
        <w:pStyle w:val="H6"/>
      </w:pPr>
      <w:bookmarkStart w:id="309" w:name="_Toc52782306"/>
      <w:bookmarkStart w:id="310" w:name="_Toc52782915"/>
      <w:bookmarkStart w:id="311" w:name="_Toc59042784"/>
      <w:r w:rsidRPr="001C0FC4">
        <w:t>5.4.3</w:t>
      </w:r>
      <w:r w:rsidRPr="001C0FC4">
        <w:tab/>
        <w:t>Test description</w:t>
      </w:r>
      <w:bookmarkEnd w:id="309"/>
      <w:bookmarkEnd w:id="310"/>
      <w:bookmarkEnd w:id="311"/>
    </w:p>
    <w:p w14:paraId="3BAC1808" w14:textId="77777777" w:rsidR="00296E35" w:rsidRPr="001C0FC4" w:rsidRDefault="00296E35" w:rsidP="00296E35">
      <w:pPr>
        <w:pStyle w:val="H6"/>
      </w:pPr>
      <w:bookmarkStart w:id="312" w:name="_Toc52782307"/>
      <w:bookmarkStart w:id="313" w:name="_Toc52782916"/>
      <w:bookmarkStart w:id="314" w:name="_Toc59042785"/>
      <w:r w:rsidRPr="001C0FC4">
        <w:t>5.4.3.1</w:t>
      </w:r>
      <w:r w:rsidRPr="001C0FC4">
        <w:tab/>
        <w:t>Pre-test conditions</w:t>
      </w:r>
      <w:bookmarkEnd w:id="312"/>
      <w:bookmarkEnd w:id="313"/>
      <w:bookmarkEnd w:id="314"/>
    </w:p>
    <w:p w14:paraId="5422ABDE" w14:textId="3ECA6CD5" w:rsidR="00296E35" w:rsidRPr="001C0FC4" w:rsidRDefault="00296E35" w:rsidP="00296E35">
      <w:r w:rsidRPr="001C0FC4">
        <w:t xml:space="preserve">Same pre-test conditions as for MCPTT test case 5.5 (TS </w:t>
      </w:r>
      <w:r>
        <w:t>37.579</w:t>
      </w:r>
      <w:r w:rsidRPr="001C0FC4">
        <w:t>-2 [24]) with the following exception(s):</w:t>
      </w:r>
    </w:p>
    <w:p w14:paraId="51284FFE" w14:textId="77777777" w:rsidR="00296E35" w:rsidRPr="001C0FC4" w:rsidRDefault="00296E35" w:rsidP="00296E35">
      <w:pPr>
        <w:pStyle w:val="B1"/>
      </w:pPr>
      <w:r w:rsidRPr="001C0FC4">
        <w:t>-</w:t>
      </w:r>
      <w:r w:rsidRPr="001C0FC4">
        <w:tab/>
        <w:t>The term "MCPTT" is replaced with "MCData"</w:t>
      </w:r>
    </w:p>
    <w:p w14:paraId="1291B624" w14:textId="77777777" w:rsidR="00296E35" w:rsidRPr="001C0FC4" w:rsidRDefault="00296E35" w:rsidP="00296E35">
      <w:pPr>
        <w:pStyle w:val="H6"/>
      </w:pPr>
      <w:bookmarkStart w:id="315" w:name="_Toc52782308"/>
      <w:bookmarkStart w:id="316" w:name="_Toc52782917"/>
      <w:bookmarkStart w:id="317" w:name="_Toc59042786"/>
      <w:r w:rsidRPr="001C0FC4">
        <w:t>5.4.3.2</w:t>
      </w:r>
      <w:r w:rsidRPr="001C0FC4">
        <w:tab/>
        <w:t>Test procedure sequence</w:t>
      </w:r>
      <w:bookmarkEnd w:id="315"/>
      <w:bookmarkEnd w:id="316"/>
      <w:bookmarkEnd w:id="317"/>
    </w:p>
    <w:p w14:paraId="7B054802" w14:textId="7141BE86" w:rsidR="00296E35" w:rsidRPr="001C0FC4" w:rsidRDefault="00296E35" w:rsidP="00296E35">
      <w:r w:rsidRPr="001C0FC4">
        <w:t xml:space="preserve">Same test procedure sequence as for MCPTT test case 5.5 (TS </w:t>
      </w:r>
      <w:r>
        <w:t>37.579</w:t>
      </w:r>
      <w:r w:rsidRPr="001C0FC4">
        <w:t>-2 [24]) with the following exception(s):</w:t>
      </w:r>
    </w:p>
    <w:p w14:paraId="14A87921" w14:textId="77777777" w:rsidR="00296E35" w:rsidRPr="001C0FC4" w:rsidRDefault="00296E35" w:rsidP="00296E35">
      <w:pPr>
        <w:pStyle w:val="B1"/>
      </w:pPr>
      <w:r w:rsidRPr="001C0FC4">
        <w:t>-</w:t>
      </w:r>
      <w:r w:rsidRPr="001C0FC4">
        <w:tab/>
        <w:t>The term "MCPTT" is replaced with "MCData"</w:t>
      </w:r>
    </w:p>
    <w:p w14:paraId="1E3B98F8" w14:textId="77777777" w:rsidR="00296E35" w:rsidRPr="001C0FC4" w:rsidRDefault="00296E35" w:rsidP="00296E35">
      <w:pPr>
        <w:pStyle w:val="H6"/>
      </w:pPr>
      <w:bookmarkStart w:id="318" w:name="_Toc52782309"/>
      <w:bookmarkStart w:id="319" w:name="_Toc52782918"/>
      <w:bookmarkStart w:id="320" w:name="_Toc59042787"/>
      <w:r w:rsidRPr="001C0FC4">
        <w:t>5.4.3.3</w:t>
      </w:r>
      <w:r w:rsidRPr="001C0FC4">
        <w:tab/>
        <w:t>Specific message contents</w:t>
      </w:r>
      <w:bookmarkEnd w:id="318"/>
      <w:bookmarkEnd w:id="319"/>
      <w:bookmarkEnd w:id="320"/>
    </w:p>
    <w:p w14:paraId="6F681B7C" w14:textId="1479FF99" w:rsidR="00296E35" w:rsidRPr="001C0FC4" w:rsidRDefault="00296E35" w:rsidP="00296E35">
      <w:r w:rsidRPr="001C0FC4">
        <w:t xml:space="preserve">Same specific message contents as for MCPTT test case 5.5 (TS </w:t>
      </w:r>
      <w:r>
        <w:t>37.579</w:t>
      </w:r>
      <w:r w:rsidRPr="001C0FC4">
        <w:t>-2 [24]) with the following exception(s):</w:t>
      </w:r>
    </w:p>
    <w:p w14:paraId="07F3697F" w14:textId="77777777" w:rsidR="00296E35" w:rsidRPr="001C0FC4" w:rsidRDefault="00296E35" w:rsidP="00296E35">
      <w:pPr>
        <w:pStyle w:val="B1"/>
      </w:pPr>
      <w:r w:rsidRPr="001C0FC4">
        <w:t>-</w:t>
      </w:r>
      <w:r w:rsidRPr="001C0FC4">
        <w:tab/>
        <w:t>The term "MCPTT" is replaced with "MCData"</w:t>
      </w:r>
    </w:p>
    <w:p w14:paraId="2022F3F2" w14:textId="77777777" w:rsidR="00296E35" w:rsidRPr="001C0FC4" w:rsidRDefault="00296E35" w:rsidP="00296E35">
      <w:pPr>
        <w:pStyle w:val="B1"/>
      </w:pPr>
      <w:r w:rsidRPr="001C0FC4">
        <w:t>-</w:t>
      </w:r>
      <w:r w:rsidRPr="001C0FC4">
        <w:tab/>
        <w:t>Condition MCDATA is used for all messages.</w:t>
      </w:r>
    </w:p>
    <w:p w14:paraId="77F55756" w14:textId="77777777" w:rsidR="00296E35" w:rsidRPr="001C0FC4" w:rsidRDefault="00296E35" w:rsidP="00296E35">
      <w:pPr>
        <w:pStyle w:val="Heading2"/>
      </w:pPr>
      <w:bookmarkStart w:id="321" w:name="_Toc178186329"/>
      <w:bookmarkStart w:id="322" w:name="_Toc181109069"/>
      <w:r w:rsidRPr="001C0FC4">
        <w:t>5.5</w:t>
      </w:r>
      <w:r w:rsidRPr="001C0FC4">
        <w:tab/>
        <w:t>Configuration / Pre-established Session Establishment / Pre-established Session Release</w:t>
      </w:r>
      <w:bookmarkEnd w:id="321"/>
      <w:bookmarkEnd w:id="322"/>
    </w:p>
    <w:p w14:paraId="1A2488F0" w14:textId="77777777" w:rsidR="00296E35" w:rsidRPr="001C0FC4" w:rsidRDefault="00296E35" w:rsidP="00296E35">
      <w:pPr>
        <w:pStyle w:val="H6"/>
      </w:pPr>
      <w:r w:rsidRPr="001C0FC4">
        <w:t>5.5.5</w:t>
      </w:r>
      <w:r w:rsidRPr="001C0FC4">
        <w:tab/>
        <w:t>Test Purpose (TP)</w:t>
      </w:r>
    </w:p>
    <w:p w14:paraId="06A61B0F" w14:textId="77777777" w:rsidR="00296E35" w:rsidRPr="001C0FC4" w:rsidRDefault="00296E35" w:rsidP="00296E35">
      <w:pPr>
        <w:pStyle w:val="H6"/>
      </w:pPr>
      <w:r w:rsidRPr="001C0FC4">
        <w:t>(1)</w:t>
      </w:r>
    </w:p>
    <w:p w14:paraId="2D68C6F2"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27A50A1B"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creation of a pre-established session }</w:t>
      </w:r>
    </w:p>
    <w:p w14:paraId="01817FA2" w14:textId="77777777" w:rsidR="00296E35" w:rsidRPr="001C0FC4" w:rsidRDefault="00296E35" w:rsidP="00296E35">
      <w:pPr>
        <w:pStyle w:val="PL"/>
      </w:pPr>
      <w:r w:rsidRPr="001C0FC4">
        <w:t xml:space="preserve">    </w:t>
      </w:r>
      <w:r w:rsidRPr="001C0FC4">
        <w:rPr>
          <w:b/>
        </w:rPr>
        <w:t>then</w:t>
      </w:r>
      <w:r w:rsidRPr="001C0FC4">
        <w:t xml:space="preserve"> { UE (MCData client) requests the creation of a pre-establish session by sending a SIP INVITE message }</w:t>
      </w:r>
    </w:p>
    <w:p w14:paraId="600A2AD0" w14:textId="77777777" w:rsidR="00296E35" w:rsidRPr="001C0FC4" w:rsidRDefault="00296E35" w:rsidP="00296E35">
      <w:pPr>
        <w:pStyle w:val="PL"/>
      </w:pPr>
      <w:r w:rsidRPr="001C0FC4">
        <w:t xml:space="preserve">            }</w:t>
      </w:r>
    </w:p>
    <w:p w14:paraId="011959EA" w14:textId="77777777" w:rsidR="00296E35" w:rsidRPr="001C0FC4" w:rsidRDefault="00296E35" w:rsidP="00296E35">
      <w:pPr>
        <w:pStyle w:val="PL"/>
      </w:pPr>
    </w:p>
    <w:p w14:paraId="449B179C" w14:textId="77777777" w:rsidR="00296E35" w:rsidRPr="001C0FC4" w:rsidRDefault="00296E35" w:rsidP="00296E35">
      <w:pPr>
        <w:pStyle w:val="H6"/>
      </w:pPr>
      <w:r w:rsidRPr="001C0FC4">
        <w:t>(2)</w:t>
      </w:r>
    </w:p>
    <w:p w14:paraId="0CE59EF5"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600FCF6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release of a pre-established session }</w:t>
      </w:r>
    </w:p>
    <w:p w14:paraId="5995922A" w14:textId="77777777" w:rsidR="00296E35" w:rsidRPr="001C0FC4" w:rsidRDefault="00296E35" w:rsidP="00296E35">
      <w:pPr>
        <w:pStyle w:val="PL"/>
      </w:pPr>
      <w:r w:rsidRPr="001C0FC4">
        <w:t xml:space="preserve">    </w:t>
      </w:r>
      <w:r w:rsidRPr="001C0FC4">
        <w:rPr>
          <w:b/>
        </w:rPr>
        <w:t>then</w:t>
      </w:r>
      <w:r w:rsidRPr="001C0FC4">
        <w:t xml:space="preserve"> { UE (MCData client) requests the release of a pre-establish session by sending a SIP BYE message }</w:t>
      </w:r>
    </w:p>
    <w:p w14:paraId="5A1541FA" w14:textId="77777777" w:rsidR="00296E35" w:rsidRPr="001C0FC4" w:rsidRDefault="00296E35" w:rsidP="00296E35">
      <w:pPr>
        <w:pStyle w:val="PL"/>
      </w:pPr>
      <w:r w:rsidRPr="001C0FC4">
        <w:t xml:space="preserve">            }</w:t>
      </w:r>
    </w:p>
    <w:p w14:paraId="7C910329" w14:textId="77777777" w:rsidR="00296E35" w:rsidRPr="001C0FC4" w:rsidRDefault="00296E35" w:rsidP="00296E35">
      <w:pPr>
        <w:pStyle w:val="PL"/>
      </w:pPr>
    </w:p>
    <w:p w14:paraId="623338F3" w14:textId="77777777" w:rsidR="00296E35" w:rsidRPr="001C0FC4" w:rsidRDefault="00296E35" w:rsidP="00296E35">
      <w:pPr>
        <w:pStyle w:val="H6"/>
      </w:pPr>
      <w:r w:rsidRPr="001C0FC4">
        <w:t>(3)</w:t>
      </w:r>
    </w:p>
    <w:p w14:paraId="621CA242"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7F89B1F6"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the release of a pre-established session by sending a SIP BYE message }</w:t>
      </w:r>
    </w:p>
    <w:p w14:paraId="607D31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pre-established session release request by sending a SIP 200 (OK) message }</w:t>
      </w:r>
    </w:p>
    <w:p w14:paraId="3DDF68E3" w14:textId="77777777" w:rsidR="00296E35" w:rsidRPr="001C0FC4" w:rsidRDefault="00296E35" w:rsidP="00296E35">
      <w:pPr>
        <w:pStyle w:val="PL"/>
      </w:pPr>
      <w:r w:rsidRPr="001C0FC4">
        <w:t xml:space="preserve">            }</w:t>
      </w:r>
    </w:p>
    <w:p w14:paraId="3EC7B152" w14:textId="77777777" w:rsidR="00296E35" w:rsidRPr="001C0FC4" w:rsidRDefault="00296E35" w:rsidP="00296E35">
      <w:pPr>
        <w:pStyle w:val="PL"/>
      </w:pPr>
    </w:p>
    <w:p w14:paraId="0DEA5D00" w14:textId="77777777" w:rsidR="00296E35" w:rsidRPr="001C0FC4" w:rsidRDefault="00296E35" w:rsidP="00296E35">
      <w:pPr>
        <w:pStyle w:val="H6"/>
      </w:pPr>
      <w:r w:rsidRPr="001C0FC4">
        <w:t>5.5.2</w:t>
      </w:r>
      <w:r w:rsidRPr="001C0FC4">
        <w:tab/>
        <w:t>Conformance requirements</w:t>
      </w:r>
    </w:p>
    <w:p w14:paraId="72FE840A" w14:textId="77777777" w:rsidR="00296E35" w:rsidRPr="001C0FC4" w:rsidRDefault="00296E35" w:rsidP="00296E35">
      <w:r w:rsidRPr="001C0FC4">
        <w:t>References: The conformance requirements covered in the current TC are specified in: TS 24.282, clauses 18.3.2.1, 18.3.3.1.1, 18.3.3.1.2. Unless otherwise stated, these are Rel-13 requirements.</w:t>
      </w:r>
    </w:p>
    <w:p w14:paraId="291C78EF" w14:textId="77777777" w:rsidR="00296E35" w:rsidRPr="001C0FC4" w:rsidRDefault="00296E35" w:rsidP="00296E35">
      <w:r w:rsidRPr="001C0FC4">
        <w:t>[TS 24.282, clause 18.3.2.1]</w:t>
      </w:r>
    </w:p>
    <w:p w14:paraId="445821B2" w14:textId="77777777" w:rsidR="00296E35" w:rsidRPr="001C0FC4" w:rsidRDefault="00296E35" w:rsidP="00296E35">
      <w:r w:rsidRPr="001C0FC4">
        <w:t>When the MCData client initiates a pre-established session the MCData client shall:</w:t>
      </w:r>
    </w:p>
    <w:p w14:paraId="04117E56" w14:textId="77777777" w:rsidR="00296E35" w:rsidRPr="001C0FC4" w:rsidRDefault="00296E35" w:rsidP="00296E35">
      <w:pPr>
        <w:pStyle w:val="B1"/>
      </w:pPr>
      <w:r w:rsidRPr="001C0FC4">
        <w:t>1)</w:t>
      </w:r>
      <w:r w:rsidRPr="001C0FC4">
        <w:tab/>
        <w:t>gather ICE candidates according to IETF RFC 5245 [50]; and</w:t>
      </w:r>
    </w:p>
    <w:p w14:paraId="2E286676" w14:textId="77777777" w:rsidR="00296E35" w:rsidRPr="001C0FC4" w:rsidRDefault="00296E35" w:rsidP="00296E35">
      <w:pPr>
        <w:pStyle w:val="NO"/>
      </w:pPr>
      <w:r w:rsidRPr="001C0FC4">
        <w:t>NOTE:</w:t>
      </w:r>
      <w:r w:rsidRPr="001C0FC4">
        <w:tab/>
        <w:t>ICE candidates are only gathered on interfaces that the MCData UE uses to obtain MCData service.</w:t>
      </w:r>
    </w:p>
    <w:p w14:paraId="5EEF7FB4" w14:textId="77777777" w:rsidR="00296E35" w:rsidRPr="001C0FC4" w:rsidRDefault="00296E35" w:rsidP="00296E35">
      <w:pPr>
        <w:pStyle w:val="B1"/>
      </w:pPr>
      <w:r w:rsidRPr="001C0FC4">
        <w:t>2)</w:t>
      </w:r>
      <w:r w:rsidRPr="001C0FC4">
        <w:tab/>
        <w:t>generate an initial SIP INVITE request by following the UE originating session procedures specified in 3GPP TS 24.229 [5], with the clarifications given below.</w:t>
      </w:r>
    </w:p>
    <w:p w14:paraId="2502F721" w14:textId="77777777" w:rsidR="00296E35" w:rsidRPr="001C0FC4" w:rsidRDefault="00296E35" w:rsidP="00296E35">
      <w:pPr>
        <w:tabs>
          <w:tab w:val="left" w:pos="5820"/>
        </w:tabs>
      </w:pPr>
      <w:r w:rsidRPr="001C0FC4">
        <w:t>The MCData client:</w:t>
      </w:r>
    </w:p>
    <w:p w14:paraId="7DCF858D" w14:textId="77777777" w:rsidR="00296E35" w:rsidRPr="001C0FC4" w:rsidRDefault="00296E35" w:rsidP="00296E35">
      <w:pPr>
        <w:pStyle w:val="B1"/>
      </w:pPr>
      <w:r w:rsidRPr="001C0FC4">
        <w:t>1)</w:t>
      </w:r>
      <w:r w:rsidRPr="001C0FC4">
        <w:tab/>
        <w:t>shall set the Request-URI of the SIP INVITE request to the public service identity of the participating MCData function serving the MCData user;</w:t>
      </w:r>
    </w:p>
    <w:p w14:paraId="1D4366E3" w14:textId="77777777" w:rsidR="00296E35" w:rsidRPr="001C0FC4" w:rsidRDefault="00296E35" w:rsidP="00296E35">
      <w:pPr>
        <w:pStyle w:val="B1"/>
      </w:pPr>
      <w:r w:rsidRPr="001C0FC4">
        <w:t>2)</w:t>
      </w:r>
      <w:r w:rsidRPr="001C0FC4">
        <w:tab/>
        <w:t>may include a P-Preferred-Identity header field in the SIP INVITE request containing a public user identity as specified in 3GPP TS 24.229 [5];</w:t>
      </w:r>
    </w:p>
    <w:p w14:paraId="3DCEE54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53E0A2A" w14:textId="77777777" w:rsidR="00296E35" w:rsidRPr="001C0FC4" w:rsidRDefault="00296E35" w:rsidP="00296E35">
      <w:pPr>
        <w:pStyle w:val="B1"/>
      </w:pPr>
      <w:r w:rsidRPr="001C0FC4">
        <w:t>4)</w:t>
      </w:r>
      <w:r w:rsidRPr="001C0FC4">
        <w:tab/>
        <w:t>shall include an Accept-Contact header field with the media feature tag g.3gpp.mcdata.sds along with parameters "require" and "explicit" according to IETF RFC 3841 [8];</w:t>
      </w:r>
    </w:p>
    <w:p w14:paraId="7818CA64" w14:textId="77777777" w:rsidR="00296E35" w:rsidRPr="001C0FC4" w:rsidRDefault="00296E35" w:rsidP="00296E35">
      <w:pPr>
        <w:pStyle w:val="B1"/>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195610" w14:textId="77777777" w:rsidR="00296E35" w:rsidRPr="001C0FC4" w:rsidRDefault="00296E35" w:rsidP="00296E35">
      <w:pPr>
        <w:pStyle w:val="B1"/>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690787D7" w14:textId="77777777" w:rsidR="00296E35" w:rsidRPr="001C0FC4" w:rsidRDefault="00296E35" w:rsidP="00296E35">
      <w:pPr>
        <w:pStyle w:val="B1"/>
      </w:pPr>
      <w:r w:rsidRPr="001C0FC4">
        <w:t>7)</w:t>
      </w:r>
      <w:r w:rsidRPr="001C0FC4">
        <w:tab/>
        <w:t>shall include the "timer" option tag in the Supported header field;</w:t>
      </w:r>
    </w:p>
    <w:p w14:paraId="60F32FC0" w14:textId="77777777" w:rsidR="00296E35" w:rsidRPr="001C0FC4" w:rsidRDefault="00296E35" w:rsidP="00296E35">
      <w:pPr>
        <w:pStyle w:val="B1"/>
      </w:pPr>
      <w:r w:rsidRPr="001C0FC4">
        <w:t>8)</w:t>
      </w:r>
      <w:r w:rsidRPr="001C0FC4">
        <w:tab/>
        <w:t>should include the Session-Expires header field according to IETF RFC 4028 [38] and should not include the "refresher" header field. The "refresher" header field parameter shall be set to "uac" if included;</w:t>
      </w:r>
    </w:p>
    <w:p w14:paraId="6C7BC11F" w14:textId="77777777" w:rsidR="00296E35" w:rsidRPr="001C0FC4" w:rsidRDefault="00296E35" w:rsidP="00296E35">
      <w:pPr>
        <w:pStyle w:val="B1"/>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62ACC370" w14:textId="77777777" w:rsidR="00296E35" w:rsidRPr="001C0FC4" w:rsidRDefault="00296E35" w:rsidP="00296E35">
      <w:pPr>
        <w:pStyle w:val="B1"/>
      </w:pPr>
      <w:r w:rsidRPr="001C0FC4">
        <w:t>10)</w:t>
      </w:r>
      <w:r w:rsidRPr="001C0FC4">
        <w:tab/>
        <w:t>shall include an SDP offer according to 3GPP TS 24.229 [5] with the clarifications given in subclause 18.3.1.1, and include ICE candidates in the SDP offer as per IETF RFC 5245 [50]; and</w:t>
      </w:r>
    </w:p>
    <w:p w14:paraId="18D27F39" w14:textId="77777777" w:rsidR="00296E35" w:rsidRPr="001C0FC4" w:rsidRDefault="00296E35" w:rsidP="00296E35">
      <w:pPr>
        <w:pStyle w:val="B1"/>
      </w:pPr>
      <w:r w:rsidRPr="001C0FC4">
        <w:t>11)</w:t>
      </w:r>
      <w:r w:rsidRPr="001C0FC4">
        <w:tab/>
        <w:t>shall send the SIP INVITE request according to 3GPP TS 24.229 [5].</w:t>
      </w:r>
    </w:p>
    <w:p w14:paraId="5E6777E2" w14:textId="77777777" w:rsidR="00296E35" w:rsidRPr="001C0FC4" w:rsidRDefault="00296E35" w:rsidP="00296E35">
      <w:r w:rsidRPr="001C0FC4">
        <w:t>Upon receiving a SIP 2xx response to the SIP INVITE request the MCData client:</w:t>
      </w:r>
    </w:p>
    <w:p w14:paraId="426F128F" w14:textId="77777777" w:rsidR="00296E35" w:rsidRPr="001C0FC4" w:rsidRDefault="00296E35" w:rsidP="00296E35">
      <w:pPr>
        <w:pStyle w:val="B1"/>
      </w:pPr>
      <w:r w:rsidRPr="001C0FC4">
        <w:t>1)</w:t>
      </w:r>
      <w:r w:rsidRPr="001C0FC4">
        <w:tab/>
        <w:t>shall interact with the media plane as specified in 3GPP TS 24.582 [15].</w:t>
      </w:r>
    </w:p>
    <w:p w14:paraId="3A27E2A6" w14:textId="77777777" w:rsidR="00296E35" w:rsidRPr="001C0FC4" w:rsidRDefault="00296E35" w:rsidP="00296E35">
      <w:r w:rsidRPr="001C0FC4">
        <w:t>[TS 24.282, clause 18.3.3.1.1]</w:t>
      </w:r>
    </w:p>
    <w:p w14:paraId="272EC6F5" w14:textId="77777777" w:rsidR="00296E35" w:rsidRPr="001C0FC4" w:rsidRDefault="00296E35" w:rsidP="00296E35">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489377E0" w14:textId="77777777" w:rsidR="00296E35" w:rsidRPr="001C0FC4" w:rsidRDefault="00296E35" w:rsidP="00296E35">
      <w:r w:rsidRPr="001C0FC4">
        <w:t>When a MCData client needs to release a pre-established session as created in subclause 18.3.2, the MCData client shall perform the procedure as described in subclause 13.2.2.2.2.1.</w:t>
      </w:r>
    </w:p>
    <w:p w14:paraId="5C6AA22B" w14:textId="77777777" w:rsidR="00296E35" w:rsidRPr="001C0FC4" w:rsidRDefault="00296E35" w:rsidP="00296E35">
      <w:r w:rsidRPr="001C0FC4">
        <w:t>[TS 24.282, clause 18.3.3.1.2</w:t>
      </w:r>
    </w:p>
    <w:p w14:paraId="01DC24A4" w14:textId="77777777" w:rsidR="00296E35" w:rsidRPr="001C0FC4" w:rsidRDefault="00296E35" w:rsidP="00296E35">
      <w:r w:rsidRPr="001C0FC4">
        <w:t>Upon receiving a SIP BYE request from the participating MCData function within a pre-established session the MCData client shall check whether there are any MCData sessions using the pre-established session, and:</w:t>
      </w:r>
    </w:p>
    <w:p w14:paraId="757652F5" w14:textId="77777777" w:rsidR="00296E35" w:rsidRPr="001C0FC4" w:rsidRDefault="00296E35" w:rsidP="00296E35">
      <w:pPr>
        <w:pStyle w:val="B1"/>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575987BA" w14:textId="77777777" w:rsidR="00296E35" w:rsidRPr="001C0FC4" w:rsidRDefault="00296E35" w:rsidP="00296E35">
      <w:pPr>
        <w:pStyle w:val="B1"/>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20B8CBC1" w14:textId="77777777" w:rsidR="00296E35" w:rsidRPr="001C0FC4" w:rsidRDefault="00296E35" w:rsidP="00296E35">
      <w:pPr>
        <w:pStyle w:val="H6"/>
      </w:pPr>
      <w:r w:rsidRPr="001C0FC4">
        <w:t>5.5.3</w:t>
      </w:r>
      <w:r w:rsidRPr="001C0FC4">
        <w:tab/>
        <w:t>Test description</w:t>
      </w:r>
    </w:p>
    <w:p w14:paraId="6C6D7524" w14:textId="77777777" w:rsidR="00296E35" w:rsidRPr="001C0FC4" w:rsidRDefault="00296E35" w:rsidP="00296E35">
      <w:pPr>
        <w:pStyle w:val="H6"/>
      </w:pPr>
      <w:r w:rsidRPr="001C0FC4">
        <w:t>5.5.3.1</w:t>
      </w:r>
      <w:r w:rsidRPr="001C0FC4">
        <w:tab/>
        <w:t>Pre-test conditions</w:t>
      </w:r>
    </w:p>
    <w:p w14:paraId="3E33D19A" w14:textId="77777777" w:rsidR="00296E35" w:rsidRDefault="00296E35" w:rsidP="00296E35">
      <w:pPr>
        <w:pStyle w:val="H6"/>
      </w:pPr>
      <w:r w:rsidRPr="00102CE5">
        <w:t>Test configuration</w:t>
      </w:r>
      <w:r>
        <w:t>:</w:t>
      </w:r>
    </w:p>
    <w:p w14:paraId="64FCCD98" w14:textId="263DC446" w:rsidR="00296E35" w:rsidRDefault="00296E35" w:rsidP="00296E35">
      <w:pPr>
        <w:pStyle w:val="B1"/>
      </w:pPr>
      <w:r>
        <w:t>-</w:t>
      </w:r>
      <w:r>
        <w:tab/>
        <w:t>Single cell configuration according to TS 37.579-1 [2] clause 5.2.2.2.1.</w:t>
      </w:r>
    </w:p>
    <w:p w14:paraId="51683974" w14:textId="77777777" w:rsidR="00296E35" w:rsidRDefault="00296E35" w:rsidP="00296E35">
      <w:pPr>
        <w:pStyle w:val="H6"/>
      </w:pPr>
      <w:r>
        <w:t>Preamble:</w:t>
      </w:r>
    </w:p>
    <w:p w14:paraId="2670ECEF" w14:textId="42EB878D" w:rsidR="00296E35" w:rsidRDefault="00296E35" w:rsidP="00296E35">
      <w:pPr>
        <w:pStyle w:val="B1"/>
      </w:pPr>
      <w:r>
        <w:t>-</w:t>
      </w:r>
      <w:r>
        <w:tab/>
        <w:t>The UE has performed procedure 'Initial registration' as described in TS 37.579-1 [2] clause 5.4.2.</w:t>
      </w:r>
    </w:p>
    <w:p w14:paraId="553E65D7" w14:textId="77777777" w:rsidR="00296E35" w:rsidRDefault="00296E35" w:rsidP="00296E35">
      <w:pPr>
        <w:pStyle w:val="B1"/>
      </w:pPr>
      <w:r>
        <w:t>-</w:t>
      </w:r>
      <w:r>
        <w:tab/>
      </w:r>
      <w:r w:rsidRPr="000573F5">
        <w:t>UE States at the end of the preamble</w:t>
      </w:r>
      <w:r>
        <w:t>:</w:t>
      </w:r>
    </w:p>
    <w:p w14:paraId="55D5BADA" w14:textId="77777777" w:rsidR="00296E35" w:rsidRDefault="00296E35" w:rsidP="00296E35">
      <w:pPr>
        <w:pStyle w:val="B1"/>
        <w:ind w:left="852"/>
      </w:pPr>
      <w:r>
        <w:t>-</w:t>
      </w:r>
      <w:r>
        <w:tab/>
        <w:t>The UE is in RRC_IDLE state.</w:t>
      </w:r>
    </w:p>
    <w:p w14:paraId="036E1D8F" w14:textId="77777777" w:rsidR="00296E35" w:rsidRDefault="00296E35" w:rsidP="00296E35">
      <w:pPr>
        <w:pStyle w:val="B1"/>
        <w:ind w:left="852"/>
      </w:pPr>
      <w:r>
        <w:t>-</w:t>
      </w:r>
      <w:r>
        <w:tab/>
        <w:t>The client is registered for MCData.</w:t>
      </w:r>
    </w:p>
    <w:p w14:paraId="32709AB1" w14:textId="77777777" w:rsidR="00296E35" w:rsidRPr="001C0FC4" w:rsidRDefault="00296E35" w:rsidP="00296E35">
      <w:pPr>
        <w:pStyle w:val="H6"/>
      </w:pPr>
      <w:r w:rsidRPr="001C0FC4">
        <w:t>5.5.3.2</w:t>
      </w:r>
      <w:r w:rsidRPr="001C0FC4">
        <w:tab/>
        <w:t>Test procedure sequence</w:t>
      </w:r>
    </w:p>
    <w:p w14:paraId="24EB446E" w14:textId="77777777" w:rsidR="00296E35" w:rsidRPr="001C0FC4" w:rsidRDefault="00296E35" w:rsidP="00296E35">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296E35" w:rsidRPr="001C0FC4" w14:paraId="610851B7" w14:textId="77777777" w:rsidTr="002E3FCC">
        <w:tc>
          <w:tcPr>
            <w:tcW w:w="558" w:type="dxa"/>
            <w:tcBorders>
              <w:top w:val="single" w:sz="4" w:space="0" w:color="auto"/>
              <w:left w:val="single" w:sz="4" w:space="0" w:color="auto"/>
              <w:bottom w:val="nil"/>
              <w:right w:val="single" w:sz="4" w:space="0" w:color="auto"/>
            </w:tcBorders>
            <w:hideMark/>
          </w:tcPr>
          <w:p w14:paraId="70ACF86A" w14:textId="77777777" w:rsidR="00296E35" w:rsidRPr="001C0FC4" w:rsidRDefault="00296E35" w:rsidP="002E3FCC">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36C2ED2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10A15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C0AA54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747062" w14:textId="77777777" w:rsidR="00296E35" w:rsidRPr="001C0FC4" w:rsidRDefault="00296E35" w:rsidP="002E3FCC">
            <w:pPr>
              <w:pStyle w:val="TAH"/>
            </w:pPr>
            <w:r w:rsidRPr="001C0FC4">
              <w:t>Verdict</w:t>
            </w:r>
          </w:p>
        </w:tc>
      </w:tr>
      <w:tr w:rsidR="00296E35" w:rsidRPr="001C0FC4" w14:paraId="25C25DEB" w14:textId="77777777" w:rsidTr="002E3FCC">
        <w:tc>
          <w:tcPr>
            <w:tcW w:w="558" w:type="dxa"/>
            <w:tcBorders>
              <w:top w:val="nil"/>
              <w:left w:val="single" w:sz="4" w:space="0" w:color="auto"/>
              <w:bottom w:val="single" w:sz="4" w:space="0" w:color="auto"/>
              <w:right w:val="single" w:sz="4" w:space="0" w:color="auto"/>
            </w:tcBorders>
          </w:tcPr>
          <w:p w14:paraId="1733CBE6" w14:textId="77777777" w:rsidR="00296E35" w:rsidRPr="001C0FC4" w:rsidRDefault="00296E35" w:rsidP="002E3FCC">
            <w:pPr>
              <w:pStyle w:val="TAH"/>
            </w:pPr>
          </w:p>
        </w:tc>
        <w:tc>
          <w:tcPr>
            <w:tcW w:w="4059" w:type="dxa"/>
            <w:tcBorders>
              <w:top w:val="nil"/>
              <w:left w:val="single" w:sz="4" w:space="0" w:color="auto"/>
              <w:bottom w:val="single" w:sz="4" w:space="0" w:color="auto"/>
              <w:right w:val="single" w:sz="4" w:space="0" w:color="auto"/>
            </w:tcBorders>
          </w:tcPr>
          <w:p w14:paraId="3921F80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358E64"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CA48EB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003A3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6AAE93B" w14:textId="77777777" w:rsidR="00296E35" w:rsidRPr="001C0FC4" w:rsidRDefault="00296E35" w:rsidP="002E3FCC">
            <w:pPr>
              <w:pStyle w:val="TAH"/>
            </w:pPr>
          </w:p>
        </w:tc>
      </w:tr>
      <w:tr w:rsidR="00296E35" w:rsidRPr="001C0FC4" w14:paraId="5367A5D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2C99BFE9" w14:textId="77777777" w:rsidR="00296E35" w:rsidRPr="001C0FC4" w:rsidRDefault="00296E35" w:rsidP="002E3FCC">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216428AF" w14:textId="77777777" w:rsidR="00296E35" w:rsidRPr="001C0FC4" w:rsidRDefault="00296E35" w:rsidP="002E3FCC">
            <w:pPr>
              <w:pStyle w:val="TAL"/>
            </w:pPr>
            <w:r w:rsidRPr="001C0FC4">
              <w:t>Make the UE (MCData client) initiate establishment of a pre-established session for MCData SDS communication.</w:t>
            </w:r>
          </w:p>
          <w:p w14:paraId="1A798FA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8B7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F3E4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88E4D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BFC14E" w14:textId="77777777" w:rsidR="00296E35" w:rsidRPr="001C0FC4" w:rsidRDefault="00296E35" w:rsidP="002E3FCC">
            <w:pPr>
              <w:pStyle w:val="TAC"/>
            </w:pPr>
            <w:r w:rsidRPr="001C0FC4">
              <w:t>-</w:t>
            </w:r>
          </w:p>
        </w:tc>
      </w:tr>
      <w:tr w:rsidR="00296E35" w:rsidRPr="001C0FC4" w14:paraId="326D9E7C"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4A517D59" w14:textId="77777777" w:rsidR="00296E35" w:rsidRPr="001C0FC4" w:rsidRDefault="00296E35" w:rsidP="002E3FCC">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3342962D" w14:textId="2AA2CA12" w:rsidR="00296E35" w:rsidRPr="001C0FC4" w:rsidRDefault="00296E35" w:rsidP="002E3FCC">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w:t>
            </w:r>
            <w:r>
              <w:t>37.579</w:t>
            </w:r>
            <w:r w:rsidRPr="001C0FC4">
              <w:t xml:space="preserve">-1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C8803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07C0C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C115A"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B268DD" w14:textId="77777777" w:rsidR="00296E35" w:rsidRPr="001C0FC4" w:rsidRDefault="00296E35" w:rsidP="002E3FCC">
            <w:pPr>
              <w:pStyle w:val="TAC"/>
            </w:pPr>
            <w:r w:rsidRPr="001C0FC4">
              <w:t>P</w:t>
            </w:r>
          </w:p>
        </w:tc>
      </w:tr>
      <w:tr w:rsidR="00296E35" w:rsidRPr="001C0FC4" w14:paraId="23E0BB9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3265B75E" w14:textId="77777777" w:rsidR="00296E35" w:rsidRPr="001C0FC4" w:rsidRDefault="00296E35" w:rsidP="002E3FCC">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03384D18" w14:textId="77777777" w:rsidR="00296E35" w:rsidRPr="001C0FC4" w:rsidRDefault="00296E35" w:rsidP="002E3FCC">
            <w:pPr>
              <w:pStyle w:val="TAL"/>
            </w:pPr>
            <w:r w:rsidRPr="001C0FC4">
              <w:t>Make the UE (MCData client) release the pre-established session.</w:t>
            </w:r>
          </w:p>
          <w:p w14:paraId="21F2512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214C2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310A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23E5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2D81FE" w14:textId="77777777" w:rsidR="00296E35" w:rsidRPr="001C0FC4" w:rsidRDefault="00296E35" w:rsidP="002E3FCC">
            <w:pPr>
              <w:pStyle w:val="TAC"/>
            </w:pPr>
            <w:r w:rsidRPr="001C0FC4">
              <w:t>-</w:t>
            </w:r>
          </w:p>
        </w:tc>
      </w:tr>
      <w:tr w:rsidR="00296E35" w:rsidRPr="001C0FC4" w14:paraId="3B8546FF"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7F88C91F" w14:textId="77777777" w:rsidR="00296E35" w:rsidRPr="001C0FC4" w:rsidRDefault="00296E35" w:rsidP="002E3FCC">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3D98987B" w14:textId="18F844E7" w:rsidR="00296E35" w:rsidRPr="001C0FC4" w:rsidRDefault="00296E35" w:rsidP="002E3FCC">
            <w:pPr>
              <w:pStyle w:val="TAL"/>
            </w:pPr>
            <w:r w:rsidRPr="001C0FC4">
              <w:t xml:space="preserve">Check: Does the UE (MCData client) correctly perform procedure 'MCX CO call release' as described in TS </w:t>
            </w:r>
            <w:r>
              <w:t>37.579</w:t>
            </w:r>
            <w:r w:rsidRPr="001C0FC4">
              <w:t>-1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221E88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54D9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25C1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6FC27E" w14:textId="77777777" w:rsidR="00296E35" w:rsidRPr="001C0FC4" w:rsidRDefault="00296E35" w:rsidP="002E3FCC">
            <w:pPr>
              <w:pStyle w:val="TAC"/>
            </w:pPr>
            <w:r w:rsidRPr="001C0FC4">
              <w:t>P</w:t>
            </w:r>
          </w:p>
        </w:tc>
      </w:tr>
      <w:tr w:rsidR="00296E35" w:rsidRPr="001C0FC4" w14:paraId="765652E8"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03017BB5" w14:textId="77777777" w:rsidR="00296E35" w:rsidRPr="001C0FC4" w:rsidRDefault="00296E35" w:rsidP="002E3FCC">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6AF384C6" w14:textId="77777777" w:rsidR="00296E35" w:rsidRPr="001C0FC4" w:rsidRDefault="00296E35" w:rsidP="002E3FCC">
            <w:pPr>
              <w:pStyle w:val="TAL"/>
            </w:pPr>
            <w:r w:rsidRPr="001C0FC4">
              <w:t>Make the UE (MCData client) initiate establishment of a pre-established session for MCData SDS communication.</w:t>
            </w:r>
          </w:p>
          <w:p w14:paraId="1B399EB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8A83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5DD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7B5EB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EE3AE6" w14:textId="77777777" w:rsidR="00296E35" w:rsidRPr="001C0FC4" w:rsidRDefault="00296E35" w:rsidP="002E3FCC">
            <w:pPr>
              <w:pStyle w:val="TAC"/>
            </w:pPr>
            <w:r w:rsidRPr="001C0FC4">
              <w:t>-</w:t>
            </w:r>
          </w:p>
        </w:tc>
      </w:tr>
      <w:tr w:rsidR="00296E35" w:rsidRPr="001C0FC4" w14:paraId="14CCD451"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68B787D0" w14:textId="77777777" w:rsidR="00296E35" w:rsidRPr="001C0FC4" w:rsidRDefault="00296E35" w:rsidP="002E3FCC">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3E22860" w14:textId="2370B9FC" w:rsidR="00296E35" w:rsidRPr="001C0FC4" w:rsidRDefault="00296E35" w:rsidP="002E3FCC">
            <w:pPr>
              <w:pStyle w:val="TAL"/>
            </w:pPr>
            <w:r w:rsidRPr="001C0FC4">
              <w:rPr>
                <w:rFonts w:eastAsia="Calibri"/>
                <w:lang w:eastAsia="ko-KR"/>
              </w:rPr>
              <w:t>Procedure '</w:t>
            </w:r>
            <w:r w:rsidRPr="001C0FC4">
              <w:t xml:space="preserve">MCX pre-established session establishment' as described in TS </w:t>
            </w:r>
            <w:r>
              <w:t>37.579</w:t>
            </w:r>
            <w:r w:rsidRPr="001C0FC4">
              <w:t xml:space="preserve">-1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7633E7B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CD5C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B146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ED39BC" w14:textId="77777777" w:rsidR="00296E35" w:rsidRPr="001C0FC4" w:rsidRDefault="00296E35" w:rsidP="002E3FCC">
            <w:pPr>
              <w:pStyle w:val="TAC"/>
            </w:pPr>
            <w:r w:rsidRPr="001C0FC4">
              <w:t>-</w:t>
            </w:r>
          </w:p>
        </w:tc>
      </w:tr>
      <w:tr w:rsidR="00296E35" w:rsidRPr="001C0FC4" w14:paraId="6D940A2E"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10F9D3F0" w14:textId="77777777" w:rsidR="00296E35" w:rsidRPr="001C0FC4" w:rsidRDefault="00296E35" w:rsidP="002E3FCC">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5B444D9E" w14:textId="1036D06B" w:rsidR="00296E35" w:rsidRPr="001C0FC4" w:rsidRDefault="00296E35" w:rsidP="002E3FCC">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 xml:space="preserve">TS </w:t>
            </w:r>
            <w:r>
              <w:t>37.579</w:t>
            </w:r>
            <w:r w:rsidRPr="001C0FC4">
              <w:t>-1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27F6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BED7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54B8F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8F2B6" w14:textId="77777777" w:rsidR="00296E35" w:rsidRPr="001C0FC4" w:rsidRDefault="00296E35" w:rsidP="002E3FCC">
            <w:pPr>
              <w:pStyle w:val="TAC"/>
            </w:pPr>
            <w:r w:rsidRPr="001C0FC4">
              <w:t>P</w:t>
            </w:r>
          </w:p>
        </w:tc>
      </w:tr>
      <w:tr w:rsidR="00296E35" w:rsidRPr="001C0FC4" w14:paraId="2C087CF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3576D49" w14:textId="77777777" w:rsidR="00296E35" w:rsidRPr="001C0FC4" w:rsidRDefault="00296E35" w:rsidP="002E3FCC">
            <w:pPr>
              <w:pStyle w:val="TAN"/>
            </w:pPr>
            <w:r w:rsidRPr="001C0FC4">
              <w:t>NOTE 1: This is expected to be done via a suitable implementation dependent MMI.</w:t>
            </w:r>
          </w:p>
        </w:tc>
      </w:tr>
    </w:tbl>
    <w:p w14:paraId="5CAFA5DD" w14:textId="77777777" w:rsidR="00296E35" w:rsidRPr="001C0FC4" w:rsidRDefault="00296E35" w:rsidP="00296E35"/>
    <w:p w14:paraId="597AF2B7" w14:textId="77777777" w:rsidR="00296E35" w:rsidRPr="001C0FC4" w:rsidRDefault="00296E35" w:rsidP="00296E35">
      <w:pPr>
        <w:pStyle w:val="H6"/>
      </w:pPr>
      <w:r w:rsidRPr="001C0FC4">
        <w:t>5.5.3.3</w:t>
      </w:r>
      <w:r w:rsidRPr="001C0FC4">
        <w:tab/>
        <w:t>Specific message contents</w:t>
      </w:r>
    </w:p>
    <w:p w14:paraId="5CBE31BE" w14:textId="1E3C1F47" w:rsidR="00296E35" w:rsidRPr="001C0FC4" w:rsidRDefault="00296E35" w:rsidP="00296E35">
      <w:pPr>
        <w:pStyle w:val="TH"/>
      </w:pPr>
      <w:r w:rsidRPr="001C0FC4">
        <w:t>Table 5.5.3.3-1: SIP BYE from the UE (step 4, Table 5.5.3.2-1;</w:t>
      </w:r>
      <w:r w:rsidRPr="001C0FC4">
        <w:br/>
        <w:t xml:space="preserve">step 1, TS </w:t>
      </w:r>
      <w:r>
        <w:t>37.579</w:t>
      </w:r>
      <w:r w:rsidRPr="001C0FC4">
        <w:t>-1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73CE3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872902" w14:textId="2D563AED" w:rsidR="00296E35" w:rsidRPr="001C0FC4" w:rsidRDefault="00296E35" w:rsidP="002E3FCC">
            <w:pPr>
              <w:pStyle w:val="TAL"/>
            </w:pPr>
            <w:r w:rsidRPr="001C0FC4">
              <w:t xml:space="preserve">Derivation Path: TS </w:t>
            </w:r>
            <w:r>
              <w:t>37.579</w:t>
            </w:r>
            <w:r w:rsidRPr="001C0FC4">
              <w:t>-1 [2], Table 5.5.2.2.1-1</w:t>
            </w:r>
          </w:p>
        </w:tc>
      </w:tr>
      <w:tr w:rsidR="00296E35" w:rsidRPr="001C0FC4" w14:paraId="43D366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E4310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3ABBA8"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E3DE02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CCA330"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39D47AD" w14:textId="77777777" w:rsidR="00296E35" w:rsidRPr="001C0FC4" w:rsidRDefault="00296E35" w:rsidP="002E3FCC">
            <w:pPr>
              <w:pStyle w:val="TAH"/>
            </w:pPr>
            <w:r w:rsidRPr="001C0FC4">
              <w:t>Condition</w:t>
            </w:r>
          </w:p>
        </w:tc>
      </w:tr>
      <w:tr w:rsidR="00296E35" w:rsidRPr="001C0FC4" w14:paraId="4C332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02C9C0"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6028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FE8E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A346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C13C4C" w14:textId="77777777" w:rsidR="00296E35" w:rsidRPr="001C0FC4" w:rsidRDefault="00296E35" w:rsidP="002E3FCC">
            <w:pPr>
              <w:pStyle w:val="TAL"/>
            </w:pPr>
          </w:p>
        </w:tc>
      </w:tr>
      <w:tr w:rsidR="00296E35" w:rsidRPr="001C0FC4" w14:paraId="1E0864E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CFC85"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4605B93"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3FA5E766"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AAB1B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492474" w14:textId="77777777" w:rsidR="00296E35" w:rsidRPr="001C0FC4" w:rsidRDefault="00296E35" w:rsidP="002E3FCC">
            <w:pPr>
              <w:pStyle w:val="TAL"/>
            </w:pPr>
          </w:p>
        </w:tc>
      </w:tr>
    </w:tbl>
    <w:p w14:paraId="43131DEC" w14:textId="77777777" w:rsidR="00296E35" w:rsidRPr="001C0FC4" w:rsidRDefault="00296E35" w:rsidP="00296E35"/>
    <w:p w14:paraId="4F6FCF2F" w14:textId="2E9238D4" w:rsidR="00296E35" w:rsidRPr="001C0FC4" w:rsidRDefault="00296E35" w:rsidP="00296E35">
      <w:pPr>
        <w:pStyle w:val="TH"/>
      </w:pPr>
      <w:r w:rsidRPr="001C0FC4">
        <w:t>Table 5.5.3.3-2: SIP BYE from the SS (step 7, Table 5.5.3.2-1;</w:t>
      </w:r>
      <w:r w:rsidRPr="001C0FC4">
        <w:br/>
        <w:t xml:space="preserve">step 1, TS </w:t>
      </w:r>
      <w:r>
        <w:t>37.579</w:t>
      </w:r>
      <w:r w:rsidRPr="001C0FC4">
        <w:t>-1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EEFF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F6C1FDC" w14:textId="6647BDDE" w:rsidR="00296E35" w:rsidRPr="001C0FC4" w:rsidRDefault="00296E35" w:rsidP="002E3FCC">
            <w:pPr>
              <w:pStyle w:val="TAL"/>
            </w:pPr>
            <w:r w:rsidRPr="001C0FC4">
              <w:t xml:space="preserve">Derivation Path: TS </w:t>
            </w:r>
            <w:r>
              <w:t>37.579</w:t>
            </w:r>
            <w:r w:rsidRPr="001C0FC4">
              <w:t>-1 [2], Table 5.5.2.2.2-1</w:t>
            </w:r>
          </w:p>
        </w:tc>
      </w:tr>
      <w:tr w:rsidR="00296E35" w:rsidRPr="001C0FC4" w14:paraId="7CACF3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18EE03"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B8A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60C27D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B61A4B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BF90E78" w14:textId="77777777" w:rsidR="00296E35" w:rsidRPr="001C0FC4" w:rsidRDefault="00296E35" w:rsidP="002E3FCC">
            <w:pPr>
              <w:pStyle w:val="TAH"/>
            </w:pPr>
            <w:r w:rsidRPr="001C0FC4">
              <w:t>Condition</w:t>
            </w:r>
          </w:p>
        </w:tc>
      </w:tr>
      <w:tr w:rsidR="00296E35" w:rsidRPr="001C0FC4" w14:paraId="14FB3DD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046529"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4DA99C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1F2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1A9B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D3B609" w14:textId="77777777" w:rsidR="00296E35" w:rsidRPr="001C0FC4" w:rsidRDefault="00296E35" w:rsidP="002E3FCC">
            <w:pPr>
              <w:pStyle w:val="TAL"/>
            </w:pPr>
          </w:p>
        </w:tc>
      </w:tr>
      <w:tr w:rsidR="00296E35" w:rsidRPr="001C0FC4" w14:paraId="4E018C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80B216"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53C99F5"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70EB2D09"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92B94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F5711E" w14:textId="77777777" w:rsidR="00296E35" w:rsidRPr="001C0FC4" w:rsidRDefault="00296E35" w:rsidP="002E3FCC">
            <w:pPr>
              <w:pStyle w:val="TAL"/>
            </w:pPr>
          </w:p>
        </w:tc>
      </w:tr>
    </w:tbl>
    <w:p w14:paraId="2C65B33F" w14:textId="77777777" w:rsidR="00296E35" w:rsidRPr="001C0FC4" w:rsidRDefault="00296E35" w:rsidP="00296E35"/>
    <w:p w14:paraId="549A5565" w14:textId="77777777" w:rsidR="00296E35" w:rsidRPr="001C0FC4" w:rsidRDefault="00296E35" w:rsidP="00296E35">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FCAF7E8" w14:textId="77777777" w:rsidR="00296E35" w:rsidRPr="001C0FC4" w:rsidRDefault="00296E35" w:rsidP="00296E35">
      <w:pPr>
        <w:pStyle w:val="H6"/>
      </w:pPr>
      <w:r w:rsidRPr="001C0FC4">
        <w:t>5.6.1</w:t>
      </w:r>
      <w:r w:rsidRPr="001C0FC4">
        <w:tab/>
        <w:t>Test Purpose (TP)</w:t>
      </w:r>
    </w:p>
    <w:p w14:paraId="68954E8E" w14:textId="77777777" w:rsidR="00296E35" w:rsidRPr="001C0FC4" w:rsidRDefault="00296E35" w:rsidP="00296E35">
      <w:pPr>
        <w:pStyle w:val="H6"/>
      </w:pPr>
      <w:r w:rsidRPr="001C0FC4">
        <w:t>(1)</w:t>
      </w:r>
    </w:p>
    <w:p w14:paraId="42F37E2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23C16A2" w14:textId="77777777" w:rsidR="00296E35" w:rsidRPr="001C0FC4" w:rsidRDefault="00296E35" w:rsidP="00296E35">
      <w:pPr>
        <w:pStyle w:val="PL"/>
      </w:pPr>
      <w:r w:rsidRPr="001C0FC4">
        <w:t>ensure that {</w:t>
      </w:r>
    </w:p>
    <w:p w14:paraId="263D049E" w14:textId="77777777" w:rsidR="00296E35" w:rsidRPr="001C0FC4" w:rsidRDefault="00296E35" w:rsidP="00296E35">
      <w:pPr>
        <w:pStyle w:val="PL"/>
      </w:pPr>
      <w:r w:rsidRPr="001C0FC4">
        <w:t xml:space="preserve">  </w:t>
      </w:r>
      <w:r w:rsidRPr="001C0FC4">
        <w:rPr>
          <w:b/>
        </w:rPr>
        <w:t>when</w:t>
      </w:r>
      <w:r w:rsidRPr="001C0FC4">
        <w:t xml:space="preserve"> { MCData Client receives a CSK key download message via a SIP MESSAGE message }</w:t>
      </w:r>
    </w:p>
    <w:p w14:paraId="0DE6EAF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and replaces the existing CSK and CSK-ID associated with the participating MCData function </w:t>
      </w:r>
      <w:r w:rsidRPr="001C0FC4">
        <w:rPr>
          <w:b/>
          <w:bCs/>
        </w:rPr>
        <w:t>and</w:t>
      </w:r>
      <w:r w:rsidRPr="001C0FC4">
        <w:t xml:space="preserve"> uses the new CSK information with a SIP MESSAGE message when prompted to initiate a call }</w:t>
      </w:r>
    </w:p>
    <w:p w14:paraId="6ED160E5" w14:textId="77777777" w:rsidR="00296E35" w:rsidRPr="001C0FC4" w:rsidRDefault="00296E35" w:rsidP="00296E35">
      <w:pPr>
        <w:pStyle w:val="PL"/>
      </w:pPr>
      <w:r w:rsidRPr="001C0FC4">
        <w:t xml:space="preserve">            }</w:t>
      </w:r>
    </w:p>
    <w:p w14:paraId="717F167E" w14:textId="77777777" w:rsidR="00296E35" w:rsidRPr="001C0FC4" w:rsidRDefault="00296E35" w:rsidP="00296E35">
      <w:pPr>
        <w:pStyle w:val="PL"/>
      </w:pPr>
    </w:p>
    <w:p w14:paraId="338ECFCB" w14:textId="77777777" w:rsidR="00296E35" w:rsidRPr="001C0FC4" w:rsidRDefault="00296E35" w:rsidP="00296E35">
      <w:pPr>
        <w:pStyle w:val="H6"/>
      </w:pPr>
      <w:r w:rsidRPr="001C0FC4">
        <w:t>(2)</w:t>
      </w:r>
    </w:p>
    <w:p w14:paraId="08C66781"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3E7D81A7" w14:textId="77777777" w:rsidR="00296E35" w:rsidRPr="001C0FC4" w:rsidRDefault="00296E35" w:rsidP="00296E35">
      <w:pPr>
        <w:pStyle w:val="PL"/>
      </w:pPr>
      <w:r w:rsidRPr="001C0FC4">
        <w:rPr>
          <w:b/>
        </w:rPr>
        <w:t>ensure that</w:t>
      </w:r>
      <w:r w:rsidRPr="001C0FC4">
        <w:t xml:space="preserve"> {</w:t>
      </w:r>
    </w:p>
    <w:p w14:paraId="6FE3A99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BED584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B614B08" w14:textId="77777777" w:rsidR="00296E35" w:rsidRPr="001C0FC4" w:rsidRDefault="00296E35" w:rsidP="00296E35">
      <w:pPr>
        <w:pStyle w:val="PL"/>
      </w:pPr>
      <w:r w:rsidRPr="001C0FC4">
        <w:t xml:space="preserve">            }</w:t>
      </w:r>
    </w:p>
    <w:p w14:paraId="4E882934" w14:textId="77777777" w:rsidR="00296E35" w:rsidRPr="001C0FC4" w:rsidRDefault="00296E35" w:rsidP="00296E35">
      <w:pPr>
        <w:pStyle w:val="PL"/>
      </w:pPr>
    </w:p>
    <w:p w14:paraId="58A18BAD" w14:textId="77777777" w:rsidR="00296E35" w:rsidRPr="001C0FC4" w:rsidRDefault="00296E35" w:rsidP="00296E35">
      <w:pPr>
        <w:pStyle w:val="H6"/>
      </w:pPr>
      <w:r w:rsidRPr="001C0FC4">
        <w:t>5.6.2</w:t>
      </w:r>
      <w:r w:rsidRPr="001C0FC4">
        <w:tab/>
        <w:t>Conformance requirements</w:t>
      </w:r>
    </w:p>
    <w:p w14:paraId="4878593E" w14:textId="77777777" w:rsidR="00296E35" w:rsidRPr="001C0FC4" w:rsidRDefault="00296E35" w:rsidP="00296E35">
      <w:pPr>
        <w:keepNext/>
        <w:keepLines/>
      </w:pPr>
      <w:r w:rsidRPr="001C0FC4">
        <w:t>References: The conformance requirements covered in the present TC are specified in: TS 24.282 clause 7.2.5, TS 33.180 clause 9.2.1.4, TS 24.582 clause 10.1. Unless otherwise stated these are Rel-16 requirements.</w:t>
      </w:r>
    </w:p>
    <w:p w14:paraId="4C0480DB" w14:textId="77777777" w:rsidR="00296E35" w:rsidRPr="001C0FC4" w:rsidRDefault="00296E35" w:rsidP="00296E35">
      <w:r w:rsidRPr="001C0FC4">
        <w:t>[TS 24.282, clause 7.2.5]</w:t>
      </w:r>
    </w:p>
    <w:p w14:paraId="63D02986" w14:textId="77777777" w:rsidR="00296E35" w:rsidRPr="001C0FC4" w:rsidRDefault="00296E35" w:rsidP="00296E35">
      <w:r w:rsidRPr="001C0FC4">
        <w:t>When the MCData client receives a SIP MESSAGE request containing:</w:t>
      </w:r>
    </w:p>
    <w:p w14:paraId="43D5DCF6" w14:textId="77777777" w:rsidR="00296E35" w:rsidRPr="001C0FC4" w:rsidRDefault="00296E35" w:rsidP="00296E35">
      <w:pPr>
        <w:pStyle w:val="B1"/>
        <w:rPr>
          <w:lang w:eastAsia="ko-KR"/>
        </w:rPr>
      </w:pPr>
      <w:r w:rsidRPr="001C0FC4">
        <w:rPr>
          <w:lang w:eastAsia="ko-KR"/>
        </w:rPr>
        <w:t>1)</w:t>
      </w:r>
      <w:r w:rsidRPr="001C0FC4">
        <w:rPr>
          <w:lang w:eastAsia="ko-KR"/>
        </w:rPr>
        <w:tab/>
        <w:t>a P-Asserted-Service header field containing the "urn:urn-7:3gpp-service.ims.icsi.mcdata"; and</w:t>
      </w:r>
    </w:p>
    <w:p w14:paraId="7E8A96B1" w14:textId="77777777" w:rsidR="00296E35" w:rsidRPr="001C0FC4" w:rsidRDefault="00296E35" w:rsidP="00296E35">
      <w:pPr>
        <w:pStyle w:val="B1"/>
        <w:rPr>
          <w:lang w:eastAsia="ko-KR"/>
        </w:rPr>
      </w:pPr>
      <w:r w:rsidRPr="001C0FC4">
        <w:t>2)</w:t>
      </w:r>
      <w:r w:rsidRPr="001C0FC4">
        <w:tab/>
        <w:t>an application/mikey MIME body;</w:t>
      </w:r>
    </w:p>
    <w:p w14:paraId="25C3EF86" w14:textId="77777777" w:rsidR="00296E35" w:rsidRPr="001C0FC4" w:rsidRDefault="00296E35" w:rsidP="00296E35">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68C8BED2" w14:textId="77777777" w:rsidR="00296E35" w:rsidRPr="001C0FC4" w:rsidRDefault="00296E35" w:rsidP="00296E35">
      <w:pPr>
        <w:pStyle w:val="B1"/>
      </w:pPr>
      <w:r w:rsidRPr="001C0FC4">
        <w:t>1)</w:t>
      </w:r>
      <w:r w:rsidRPr="001C0FC4">
        <w:tab/>
        <w:t>shall follow the security procedures in subclause 9.2.1 of 3GPP TS 33.180 [26] to extract the CSK. The client:</w:t>
      </w:r>
    </w:p>
    <w:p w14:paraId="784D61A4"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w:t>
      </w:r>
      <w:r w:rsidRPr="001C0FC4">
        <w:t>initiator field (IDRi) has type 'URI' (</w:t>
      </w:r>
      <w:r w:rsidRPr="001C0FC4">
        <w:rPr>
          <w:lang w:eastAsia="ko-KR"/>
        </w:rPr>
        <w:t>identity hiding is not used), the client:</w:t>
      </w:r>
    </w:p>
    <w:p w14:paraId="4BA7CB3C" w14:textId="77777777" w:rsidR="00296E35" w:rsidRPr="001C0FC4" w:rsidRDefault="00296E35" w:rsidP="00296E35">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7F2CA3F8" w14:textId="77777777" w:rsidR="00296E35" w:rsidRPr="001C0FC4" w:rsidRDefault="00296E35" w:rsidP="00296E35">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6E9B65DD" w14:textId="77777777" w:rsidR="00296E35" w:rsidRPr="001C0FC4" w:rsidRDefault="00296E35" w:rsidP="00296E35">
      <w:pPr>
        <w:pStyle w:val="B2"/>
      </w:pPr>
      <w:r w:rsidRPr="001C0FC4">
        <w:t>b)</w:t>
      </w:r>
      <w:r w:rsidRPr="001C0FC4">
        <w:tab/>
        <w:t>if the initiator field (IDRi) has type 'UID' (identity hiding in use), the client:</w:t>
      </w:r>
    </w:p>
    <w:p w14:paraId="5A9FCA64" w14:textId="77777777" w:rsidR="00296E35" w:rsidRPr="001C0FC4" w:rsidRDefault="00296E35" w:rsidP="00296E35">
      <w:pPr>
        <w:pStyle w:val="B3"/>
      </w:pPr>
      <w:r w:rsidRPr="001C0FC4">
        <w:t>i)</w:t>
      </w:r>
      <w:r w:rsidRPr="001C0FC4">
        <w:tab/>
        <w:t>shall convert the public service identity of participating MCData function serving the MCData user to a UID as described in 3GPP TS 33.180 [26]; and</w:t>
      </w:r>
    </w:p>
    <w:p w14:paraId="3F2448F4" w14:textId="77777777" w:rsidR="00296E35" w:rsidRPr="001C0FC4" w:rsidRDefault="00296E35" w:rsidP="00296E35">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6E0F7E52" w14:textId="77777777" w:rsidR="00296E35" w:rsidRPr="001C0FC4" w:rsidRDefault="00296E35" w:rsidP="00296E35">
      <w:pPr>
        <w:pStyle w:val="B2"/>
      </w:pPr>
      <w:r w:rsidRPr="001C0FC4">
        <w:t>c)</w:t>
      </w:r>
      <w:r w:rsidRPr="001C0FC4">
        <w:tab/>
        <w:t>shall use the UID to validate the signature of the I_MESSAGE as described in 3GPP TS 33.180 [26];</w:t>
      </w:r>
    </w:p>
    <w:p w14:paraId="636E0D24"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0FFB19F0" w14:textId="77777777" w:rsidR="00296E35" w:rsidRPr="001C0FC4" w:rsidRDefault="00296E35" w:rsidP="00296E35">
      <w:pPr>
        <w:pStyle w:val="B3"/>
        <w:ind w:left="852"/>
      </w:pPr>
      <w:r w:rsidRPr="001C0FC4">
        <w:t>e)</w:t>
      </w:r>
      <w:r w:rsidRPr="001C0FC4">
        <w:tab/>
        <w:t>shall extract and decrypt the encapsulated CSK using the participating MCData function's (KMS provisioned) UID key as described in 3GPP TS 33.180 [26];</w:t>
      </w:r>
    </w:p>
    <w:p w14:paraId="2F1EC955" w14:textId="77777777" w:rsidR="00296E35" w:rsidRPr="001C0FC4" w:rsidRDefault="00296E35" w:rsidP="00296E35">
      <w:pPr>
        <w:pStyle w:val="B3"/>
        <w:ind w:left="852"/>
      </w:pPr>
      <w:r w:rsidRPr="001C0FC4">
        <w:t>f)</w:t>
      </w:r>
      <w:r w:rsidRPr="001C0FC4">
        <w:tab/>
        <w:t>shall extract and store the algorithm to be used to protect the MCData signalling fields; and</w:t>
      </w:r>
    </w:p>
    <w:p w14:paraId="4B1E7DBF" w14:textId="77777777" w:rsidR="00296E35" w:rsidRPr="001C0FC4" w:rsidRDefault="00296E35" w:rsidP="00296E35">
      <w:pPr>
        <w:pStyle w:val="B3"/>
        <w:ind w:left="852"/>
      </w:pPr>
      <w:r w:rsidRPr="001C0FC4">
        <w:t>g)</w:t>
      </w:r>
      <w:r w:rsidRPr="001C0FC4">
        <w:tab/>
        <w:t>shall extract the CSK-ID, from the payload as specified in 3GPP TS 33.180 [26]; and</w:t>
      </w:r>
    </w:p>
    <w:p w14:paraId="6BCAE73E" w14:textId="77777777" w:rsidR="00296E35" w:rsidRPr="001C0FC4" w:rsidRDefault="00296E35" w:rsidP="00296E35">
      <w:pPr>
        <w:pStyle w:val="B1"/>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62163413" w14:textId="77777777" w:rsidR="00296E35" w:rsidRPr="001C0FC4" w:rsidRDefault="00296E35" w:rsidP="00296E35">
      <w:r w:rsidRPr="001C0FC4">
        <w:t>[TS 33.180, clause 9.2.1.4]</w:t>
      </w:r>
    </w:p>
    <w:p w14:paraId="08D8B52A" w14:textId="77777777" w:rsidR="00296E35" w:rsidRPr="001C0FC4" w:rsidRDefault="00296E35" w:rsidP="00296E35">
      <w:r w:rsidRPr="001C0FC4">
        <w:t>The MCX Server may decide to update an existing CSK at any time. This may be due to CSK revocation or expiry.</w:t>
      </w:r>
    </w:p>
    <w:p w14:paraId="7CAAD430" w14:textId="77777777" w:rsidR="00296E35" w:rsidRPr="001C0FC4" w:rsidRDefault="00296E35" w:rsidP="00296E35">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409B1DAA" w14:textId="77777777" w:rsidR="00296E35" w:rsidRPr="001C0FC4" w:rsidRDefault="00296E35" w:rsidP="00296E35">
      <w:pPr>
        <w:pStyle w:val="B1"/>
      </w:pPr>
      <w:r w:rsidRPr="001C0FC4">
        <w:t>-</w:t>
      </w:r>
      <w:r w:rsidRPr="001C0FC4">
        <w:tab/>
        <w:t>discard any previous CSKs associated with the MC Server FQDN, and</w:t>
      </w:r>
    </w:p>
    <w:p w14:paraId="19CDCFB6" w14:textId="77777777" w:rsidR="00296E35" w:rsidRPr="001C0FC4" w:rsidRDefault="00296E35" w:rsidP="00296E35">
      <w:pPr>
        <w:pStyle w:val="B1"/>
      </w:pPr>
      <w:r w:rsidRPr="001C0FC4">
        <w:t>-</w:t>
      </w:r>
      <w:r w:rsidRPr="001C0FC4">
        <w:tab/>
        <w:t xml:space="preserve">use the new CSK for uplink signalling with the MC Server. </w:t>
      </w:r>
    </w:p>
    <w:p w14:paraId="07A64180" w14:textId="77777777" w:rsidR="00296E35" w:rsidRPr="001C0FC4" w:rsidRDefault="00296E35" w:rsidP="00296E35">
      <w:r w:rsidRPr="001C0FC4">
        <w:t>[TS 24.582, clause 10.1]</w:t>
      </w:r>
    </w:p>
    <w:p w14:paraId="102B90D0" w14:textId="77777777" w:rsidR="00296E35" w:rsidRPr="001C0FC4" w:rsidRDefault="00296E35" w:rsidP="00296E35">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725F2FB6" w14:textId="77777777" w:rsidR="00296E35" w:rsidRPr="001C0FC4" w:rsidRDefault="00296E35" w:rsidP="00296E35">
      <w:r w:rsidRPr="001C0FC4">
        <w:t>The media plane security is based on 3GPP MCData security solution including key management as defined in 3GPP TS 33.180 [15].</w:t>
      </w:r>
    </w:p>
    <w:p w14:paraId="48B64324" w14:textId="77777777" w:rsidR="00296E35" w:rsidRPr="001C0FC4" w:rsidRDefault="00296E35" w:rsidP="00296E35">
      <w:pPr>
        <w:pStyle w:val="NO"/>
      </w:pPr>
      <w:r w:rsidRPr="001C0FC4">
        <w:t>NOTE:</w:t>
      </w:r>
      <w:r w:rsidRPr="001C0FC4">
        <w:tab/>
        <w:t>In 3GPP TS 33.180 [15] media information is denoted as MCData Data Payload and media plane control information is denoted as MCData Data signalling Payload.</w:t>
      </w:r>
    </w:p>
    <w:p w14:paraId="133A96D2" w14:textId="77777777" w:rsidR="00296E35" w:rsidRPr="001C0FC4" w:rsidRDefault="00296E35" w:rsidP="00296E35">
      <w:r w:rsidRPr="001C0FC4">
        <w:t>Various keys and associated key identifiers protect the media information and media plane control information carried in the body of an MSRP SEND message.</w:t>
      </w:r>
    </w:p>
    <w:p w14:paraId="49B8A87E" w14:textId="77777777" w:rsidR="00296E35" w:rsidRPr="001C0FC4" w:rsidRDefault="00296E35" w:rsidP="00296E35">
      <w:r w:rsidRPr="001C0FC4">
        <w:t>The media plane control information may be:</w:t>
      </w:r>
    </w:p>
    <w:p w14:paraId="4C24B813" w14:textId="77777777" w:rsidR="00296E35" w:rsidRPr="001C0FC4" w:rsidRDefault="00296E35" w:rsidP="00296E35">
      <w:pPr>
        <w:pStyle w:val="B1"/>
      </w:pPr>
      <w:r w:rsidRPr="001C0FC4">
        <w:t>1.</w:t>
      </w:r>
      <w:r w:rsidRPr="001C0FC4">
        <w:tab/>
        <w:t>SDS SIGNALLING PAYLOAD; or</w:t>
      </w:r>
    </w:p>
    <w:p w14:paraId="37B683A0" w14:textId="77777777" w:rsidR="00296E35" w:rsidRPr="001C0FC4" w:rsidRDefault="00296E35" w:rsidP="00296E35">
      <w:pPr>
        <w:pStyle w:val="B1"/>
      </w:pPr>
      <w:r w:rsidRPr="001C0FC4">
        <w:t>2.</w:t>
      </w:r>
      <w:r w:rsidRPr="001C0FC4">
        <w:tab/>
        <w:t xml:space="preserve">SDS NOTIFICATION. </w:t>
      </w:r>
    </w:p>
    <w:p w14:paraId="6FE458FB" w14:textId="77777777" w:rsidR="00296E35" w:rsidRPr="001C0FC4" w:rsidRDefault="00296E35" w:rsidP="00296E35">
      <w:r w:rsidRPr="001C0FC4">
        <w:t>The media information may be:</w:t>
      </w:r>
    </w:p>
    <w:p w14:paraId="26367671" w14:textId="77777777" w:rsidR="00296E35" w:rsidRPr="001C0FC4" w:rsidRDefault="00296E35" w:rsidP="00296E35">
      <w:pPr>
        <w:pStyle w:val="B1"/>
      </w:pPr>
      <w:r w:rsidRPr="001C0FC4">
        <w:t>1.</w:t>
      </w:r>
      <w:r w:rsidRPr="001C0FC4">
        <w:tab/>
        <w:t>DATA PAYLOAD; or</w:t>
      </w:r>
    </w:p>
    <w:p w14:paraId="126A9E34" w14:textId="77777777" w:rsidR="00296E35" w:rsidRPr="001C0FC4" w:rsidRDefault="00296E35" w:rsidP="00296E35">
      <w:pPr>
        <w:pStyle w:val="B1"/>
      </w:pPr>
      <w:r w:rsidRPr="001C0FC4">
        <w:t>2.</w:t>
      </w:r>
      <w:r w:rsidRPr="001C0FC4">
        <w:tab/>
        <w:t>File or file portion.</w:t>
      </w:r>
    </w:p>
    <w:p w14:paraId="1F43D981" w14:textId="77777777" w:rsidR="00296E35" w:rsidRPr="001C0FC4" w:rsidRDefault="00296E35" w:rsidP="00296E35">
      <w:r w:rsidRPr="001C0FC4">
        <w:t>In an on-network MCData communication for an MCData group, if protection of media is negotiated, the GMK and the GMK-ID of the MCData group shall be used for protecting the media sent and received by MCData clients.</w:t>
      </w:r>
    </w:p>
    <w:p w14:paraId="08FBEE94" w14:textId="77777777" w:rsidR="00296E35" w:rsidRPr="001C0FC4" w:rsidRDefault="00296E35" w:rsidP="00296E35">
      <w:r w:rsidRPr="001C0FC4">
        <w:t>In an on-network one-to-one MCData communication, if protection of media is negotiated, the PCK and the PCK-ID shall be used for protecting the media sent and received by MCData clients.</w:t>
      </w:r>
    </w:p>
    <w:p w14:paraId="43FC4688" w14:textId="77777777" w:rsidR="00296E35" w:rsidRPr="001C0FC4" w:rsidRDefault="00296E35" w:rsidP="00296E35">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402AB409" w14:textId="77777777" w:rsidR="00296E35" w:rsidRPr="001C0FC4" w:rsidRDefault="00296E35" w:rsidP="00296E35">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414994F0" w14:textId="77777777" w:rsidR="00296E35" w:rsidRPr="001C0FC4" w:rsidRDefault="00296E35" w:rsidP="00296E35">
      <w:r w:rsidRPr="001C0FC4">
        <w:t>The GMK and the GMK-ID are distributed to the MCData clients using the group document subscription and notification procedure specified in 3GPP TS 24.481 [4].</w:t>
      </w:r>
    </w:p>
    <w:p w14:paraId="3EE38298" w14:textId="77777777" w:rsidR="00296E35" w:rsidRPr="001C0FC4" w:rsidRDefault="00296E35" w:rsidP="00296E35">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3915DF08" w14:textId="77777777" w:rsidR="00296E35" w:rsidRPr="001C0FC4" w:rsidRDefault="00296E35" w:rsidP="00296E35">
      <w:r w:rsidRPr="001C0FC4">
        <w:t>The CSK and the CSK-ID are generated by the MCData client and provided to the participating MCData function serving the MCData client using SIP signalling according to 3GPP TS 24.282 [8].</w:t>
      </w:r>
    </w:p>
    <w:p w14:paraId="1719F945" w14:textId="77777777" w:rsidR="00296E35" w:rsidRPr="001C0FC4" w:rsidRDefault="00296E35" w:rsidP="00296E35">
      <w:r w:rsidRPr="001C0FC4">
        <w:t xml:space="preserve">The SPK and the SPK-ID are configured in the participating MCData function and the controlling MCData function. </w:t>
      </w:r>
    </w:p>
    <w:p w14:paraId="5A7C8ADB" w14:textId="77777777" w:rsidR="00296E35" w:rsidRPr="001C0FC4" w:rsidRDefault="00296E35" w:rsidP="00296E35">
      <w:r w:rsidRPr="001C0FC4">
        <w:t>The key material for creating and verifying the authentication signature (SSK, PVT and KPAK) is provisioned to the MCData clients by the KMS as specified in 3GPP TS 33.180 [15].</w:t>
      </w:r>
    </w:p>
    <w:p w14:paraId="76E7D5A3" w14:textId="77777777" w:rsidR="00296E35" w:rsidRPr="001C0FC4" w:rsidRDefault="00296E35" w:rsidP="00296E35">
      <w:pPr>
        <w:pStyle w:val="H6"/>
      </w:pPr>
      <w:r w:rsidRPr="001C0FC4">
        <w:t>5.6.3</w:t>
      </w:r>
      <w:r w:rsidRPr="001C0FC4">
        <w:tab/>
        <w:t>Test description</w:t>
      </w:r>
    </w:p>
    <w:p w14:paraId="36FBC580" w14:textId="77777777" w:rsidR="00296E35" w:rsidRPr="001C0FC4" w:rsidRDefault="00296E35" w:rsidP="00296E35">
      <w:pPr>
        <w:pStyle w:val="H6"/>
      </w:pPr>
      <w:r w:rsidRPr="001C0FC4">
        <w:t>5.6.3.1</w:t>
      </w:r>
      <w:r w:rsidRPr="001C0FC4">
        <w:tab/>
        <w:t>Pre-test conditions</w:t>
      </w:r>
    </w:p>
    <w:p w14:paraId="73D49FEE" w14:textId="77777777" w:rsidR="00296E35" w:rsidRDefault="00296E35" w:rsidP="00296E35">
      <w:pPr>
        <w:pStyle w:val="H6"/>
      </w:pPr>
      <w:r w:rsidRPr="00102CE5">
        <w:t>Test configuration</w:t>
      </w:r>
      <w:r>
        <w:t>:</w:t>
      </w:r>
    </w:p>
    <w:p w14:paraId="3F0864E6" w14:textId="1C504B27" w:rsidR="00296E35" w:rsidRDefault="00296E35" w:rsidP="00296E35">
      <w:pPr>
        <w:pStyle w:val="B1"/>
      </w:pPr>
      <w:r>
        <w:t>-</w:t>
      </w:r>
      <w:r>
        <w:tab/>
        <w:t>Single cell configuration according to TS 37.579-1 [2] clause 5.2.2.2.1.</w:t>
      </w:r>
    </w:p>
    <w:p w14:paraId="401393B6" w14:textId="77777777" w:rsidR="00296E35" w:rsidRDefault="00296E35" w:rsidP="00296E35">
      <w:pPr>
        <w:pStyle w:val="H6"/>
      </w:pPr>
      <w:r>
        <w:t>Preamble:</w:t>
      </w:r>
    </w:p>
    <w:p w14:paraId="4A1683E2" w14:textId="2A581D52" w:rsidR="00296E35" w:rsidRDefault="00296E35" w:rsidP="00296E35">
      <w:pPr>
        <w:pStyle w:val="B1"/>
      </w:pPr>
      <w:r>
        <w:t>-</w:t>
      </w:r>
      <w:r>
        <w:tab/>
        <w:t>The UE has performed procedure 'Initial registration' as described in TS 37.579-1 [2] clause 5.4.2.</w:t>
      </w:r>
    </w:p>
    <w:p w14:paraId="5CCE5BFA" w14:textId="77777777" w:rsidR="00296E35" w:rsidRDefault="00296E35" w:rsidP="00296E35">
      <w:pPr>
        <w:pStyle w:val="B1"/>
      </w:pPr>
      <w:r>
        <w:t>-</w:t>
      </w:r>
      <w:r>
        <w:tab/>
      </w:r>
      <w:r w:rsidRPr="000573F5">
        <w:t>UE States at the end of the preamble</w:t>
      </w:r>
      <w:r>
        <w:t>:</w:t>
      </w:r>
    </w:p>
    <w:p w14:paraId="73AB6EB8" w14:textId="77777777" w:rsidR="00296E35" w:rsidRDefault="00296E35" w:rsidP="00296E35">
      <w:pPr>
        <w:pStyle w:val="B1"/>
        <w:ind w:left="852"/>
      </w:pPr>
      <w:r>
        <w:t>-</w:t>
      </w:r>
      <w:r>
        <w:tab/>
        <w:t>The UE is in RRC_IDLE state.</w:t>
      </w:r>
    </w:p>
    <w:p w14:paraId="12C36E13" w14:textId="77777777" w:rsidR="00296E35" w:rsidRDefault="00296E35" w:rsidP="00296E35">
      <w:pPr>
        <w:pStyle w:val="B1"/>
        <w:ind w:left="852"/>
      </w:pPr>
      <w:r>
        <w:t>-</w:t>
      </w:r>
      <w:r>
        <w:tab/>
        <w:t>The client is registered for MCData.</w:t>
      </w:r>
    </w:p>
    <w:p w14:paraId="6E6291A9" w14:textId="77777777" w:rsidR="00296E35" w:rsidRPr="001C0FC4" w:rsidRDefault="00296E35" w:rsidP="00296E35">
      <w:pPr>
        <w:pStyle w:val="H6"/>
      </w:pPr>
      <w:r w:rsidRPr="001C0FC4">
        <w:t>5.6.3.2</w:t>
      </w:r>
      <w:r w:rsidRPr="001C0FC4">
        <w:tab/>
        <w:t>Test procedure sequence</w:t>
      </w:r>
    </w:p>
    <w:p w14:paraId="567AFA87" w14:textId="77777777" w:rsidR="00296E35" w:rsidRPr="001C0FC4" w:rsidRDefault="00296E35" w:rsidP="00296E35">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1C0FC4" w14:paraId="690B207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E9E1"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E389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E39F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1D62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1F8" w14:textId="77777777" w:rsidR="00296E35" w:rsidRPr="001C0FC4" w:rsidRDefault="00296E35" w:rsidP="002E3FCC">
            <w:pPr>
              <w:pStyle w:val="TAH"/>
            </w:pPr>
            <w:r w:rsidRPr="001C0FC4">
              <w:t>Verdict</w:t>
            </w:r>
          </w:p>
        </w:tc>
      </w:tr>
      <w:tr w:rsidR="00296E35" w:rsidRPr="001C0FC4" w14:paraId="39E2C64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A3A7E" w14:textId="77777777" w:rsidR="00296E35" w:rsidRPr="001C0FC4" w:rsidRDefault="00296E35" w:rsidP="002E3FCC">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2E0D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9907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340C" w14:textId="77777777" w:rsidR="00296E35" w:rsidRPr="001C0FC4" w:rsidRDefault="00296E35" w:rsidP="002E3FCC">
            <w:pPr>
              <w:pStyle w:val="TAH"/>
            </w:pPr>
            <w:r w:rsidRPr="001C0FC4">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16BC7" w14:textId="77777777" w:rsidR="00296E35" w:rsidRPr="001C0FC4" w:rsidRDefault="00296E35" w:rsidP="002E3FCC">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08CB5" w14:textId="77777777" w:rsidR="00296E35" w:rsidRPr="001C0FC4" w:rsidRDefault="00296E35" w:rsidP="002E3FCC">
            <w:pPr>
              <w:pStyle w:val="TAH"/>
            </w:pPr>
          </w:p>
        </w:tc>
      </w:tr>
      <w:tr w:rsidR="00296E35" w:rsidRPr="001C0FC4" w14:paraId="6CF7CE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E9446"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B1786" w14:textId="1AEB9260"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23E3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38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01D0"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44495" w14:textId="77777777" w:rsidR="00296E35" w:rsidRPr="001C0FC4" w:rsidRDefault="00296E35" w:rsidP="002E3FCC">
            <w:pPr>
              <w:pStyle w:val="TAC"/>
            </w:pPr>
            <w:r w:rsidRPr="001C0FC4">
              <w:t>P</w:t>
            </w:r>
          </w:p>
        </w:tc>
      </w:tr>
      <w:tr w:rsidR="00296E35" w:rsidRPr="001C0FC4" w14:paraId="514FA6D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C3A42"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3EEFC" w14:textId="77777777" w:rsidR="00296E35" w:rsidRPr="001C0FC4" w:rsidRDefault="00296E35" w:rsidP="002E3FCC">
            <w:pPr>
              <w:pStyle w:val="TAL"/>
            </w:pPr>
            <w:r w:rsidRPr="001C0FC4">
              <w:t>Make the UE (MCData client) send a standalone one-to-one SDS message with disposition request "DELIVERY".</w:t>
            </w:r>
          </w:p>
          <w:p w14:paraId="28C420E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DF75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750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85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C65F1" w14:textId="77777777" w:rsidR="00296E35" w:rsidRPr="001C0FC4" w:rsidRDefault="00296E35" w:rsidP="002E3FCC">
            <w:pPr>
              <w:pStyle w:val="TAC"/>
            </w:pPr>
            <w:r w:rsidRPr="001C0FC4">
              <w:t>-</w:t>
            </w:r>
          </w:p>
        </w:tc>
      </w:tr>
      <w:tr w:rsidR="00296E35" w:rsidRPr="001C0FC4" w14:paraId="6E5D31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78B6" w14:textId="77777777" w:rsidR="00296E35" w:rsidRPr="001C0FC4" w:rsidRDefault="00296E35" w:rsidP="002E3FCC">
            <w:pPr>
              <w:pStyle w:val="TAC"/>
            </w:pPr>
            <w:r w:rsidRPr="001C0FC4">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E7B0" w14:textId="7556A9F8" w:rsidR="00296E35" w:rsidRPr="001C0FC4" w:rsidRDefault="00296E35" w:rsidP="002E3FCC">
            <w:pPr>
              <w:pStyle w:val="TAL"/>
            </w:pPr>
            <w:r w:rsidRPr="001C0FC4">
              <w:t xml:space="preserve">Check: Does the UE (MCData client) correctly perform steps 1a1-3 of procedure 'CO SDS or FD message transfer using signalling plane' as described in TS </w:t>
            </w:r>
            <w:r>
              <w:t>37.579</w:t>
            </w:r>
            <w:r w:rsidRPr="001C0FC4">
              <w:t>-1 [2] Table 5.3C.1.3-1 to send a standalone one-to-one SDS message with disposition request "DELIVERY"?</w:t>
            </w:r>
          </w:p>
          <w:p w14:paraId="5D73114B"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599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8CC8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F6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6AA3A" w14:textId="77777777" w:rsidR="00296E35" w:rsidRPr="001C0FC4" w:rsidRDefault="00296E35" w:rsidP="002E3FCC">
            <w:pPr>
              <w:pStyle w:val="TAC"/>
            </w:pPr>
            <w:r w:rsidRPr="001C0FC4">
              <w:t>P</w:t>
            </w:r>
          </w:p>
        </w:tc>
      </w:tr>
      <w:tr w:rsidR="00296E35" w:rsidRPr="001C0FC4" w14:paraId="2926836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3278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FACD" w14:textId="1D8BD454"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54A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5302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4302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799DC" w14:textId="77777777" w:rsidR="00296E35" w:rsidRPr="001C0FC4" w:rsidRDefault="00296E35" w:rsidP="002E3FCC">
            <w:pPr>
              <w:pStyle w:val="TAC"/>
            </w:pPr>
            <w:r w:rsidRPr="001C0FC4">
              <w:t>P</w:t>
            </w:r>
          </w:p>
        </w:tc>
      </w:tr>
      <w:tr w:rsidR="00296E35" w:rsidRPr="001C0FC4" w14:paraId="325F80C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B272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B1516" w14:textId="77777777" w:rsidR="00296E35" w:rsidRPr="001C0FC4" w:rsidRDefault="00296E35" w:rsidP="002E3FCC">
            <w:pPr>
              <w:pStyle w:val="TAL"/>
            </w:pPr>
            <w:r w:rsidRPr="001C0FC4">
              <w:t>Check: Does the UE (MCData client) provide the disposition notification to the user?</w:t>
            </w:r>
          </w:p>
          <w:p w14:paraId="5514ACC1"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58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2F92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D7F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5912F" w14:textId="77777777" w:rsidR="00296E35" w:rsidRPr="001C0FC4" w:rsidRDefault="00296E35" w:rsidP="002E3FCC">
            <w:pPr>
              <w:pStyle w:val="TAC"/>
            </w:pPr>
            <w:r w:rsidRPr="001C0FC4">
              <w:t>P</w:t>
            </w:r>
          </w:p>
        </w:tc>
      </w:tr>
      <w:tr w:rsidR="00296E35" w:rsidRPr="001C0FC4" w14:paraId="44A426BD" w14:textId="77777777" w:rsidTr="002E3FCC">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B4D4C" w14:textId="77777777" w:rsidR="00296E35" w:rsidRPr="001C0FC4" w:rsidRDefault="00296E35" w:rsidP="002E3FCC">
            <w:pPr>
              <w:pStyle w:val="TAN"/>
            </w:pPr>
            <w:r w:rsidRPr="001C0FC4">
              <w:t>NOTE 1:</w:t>
            </w:r>
            <w:r w:rsidRPr="001C0FC4">
              <w:tab/>
              <w:t>This is expected to be done via a suitable implementation dependent MMI.</w:t>
            </w:r>
          </w:p>
          <w:p w14:paraId="3C3126A4" w14:textId="77777777" w:rsidR="00296E35" w:rsidRPr="001C0FC4" w:rsidRDefault="00296E35" w:rsidP="002E3FCC">
            <w:pPr>
              <w:pStyle w:val="TAN"/>
            </w:pPr>
            <w:r w:rsidRPr="001C0FC4">
              <w:t>NOTE 2:</w:t>
            </w:r>
            <w:r w:rsidRPr="001C0FC4">
              <w:tab/>
              <w:t>The RRC connection is not released at the end of the procedure.</w:t>
            </w:r>
          </w:p>
        </w:tc>
      </w:tr>
    </w:tbl>
    <w:p w14:paraId="686EED3C" w14:textId="77777777" w:rsidR="00296E35" w:rsidRPr="001C0FC4" w:rsidRDefault="00296E35" w:rsidP="00296E35"/>
    <w:p w14:paraId="02900911" w14:textId="77777777" w:rsidR="00296E35" w:rsidRPr="001C0FC4" w:rsidRDefault="00296E35" w:rsidP="00296E35">
      <w:pPr>
        <w:pStyle w:val="H6"/>
      </w:pPr>
      <w:r w:rsidRPr="001C0FC4">
        <w:t>5.6.3.3</w:t>
      </w:r>
      <w:r w:rsidRPr="001C0FC4">
        <w:tab/>
        <w:t>Specific message contents</w:t>
      </w:r>
    </w:p>
    <w:p w14:paraId="6AB884B9" w14:textId="52824D09" w:rsidR="00296E35" w:rsidRPr="001C0FC4" w:rsidRDefault="00296E35" w:rsidP="00296E35">
      <w:pPr>
        <w:pStyle w:val="TH"/>
      </w:pPr>
      <w:r w:rsidRPr="001C0FC4">
        <w:t>Table 5.6.3.3-1: SIP MESSAGE from the SS (step 1,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837FE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C8AC37" w14:textId="781B698A" w:rsidR="00296E35" w:rsidRPr="001C0FC4" w:rsidRDefault="00296E35" w:rsidP="002E3FCC">
            <w:pPr>
              <w:pStyle w:val="TAL"/>
            </w:pPr>
            <w:r w:rsidRPr="001C0FC4">
              <w:t xml:space="preserve">Derivation Path: TS </w:t>
            </w:r>
            <w:r>
              <w:t>37.579</w:t>
            </w:r>
            <w:r w:rsidRPr="001C0FC4">
              <w:t>-1 [2], Table 5.5.2.7.2-2</w:t>
            </w:r>
          </w:p>
        </w:tc>
      </w:tr>
      <w:tr w:rsidR="00296E35" w:rsidRPr="001C0FC4" w14:paraId="45544E9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3CE1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C99FD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905D8C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059B2F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C348162" w14:textId="77777777" w:rsidR="00296E35" w:rsidRPr="001C0FC4" w:rsidRDefault="00296E35" w:rsidP="002E3FCC">
            <w:pPr>
              <w:pStyle w:val="TAH"/>
            </w:pPr>
            <w:r w:rsidRPr="001C0FC4">
              <w:t>Condition</w:t>
            </w:r>
          </w:p>
        </w:tc>
      </w:tr>
      <w:tr w:rsidR="00296E35" w:rsidRPr="001C0FC4" w14:paraId="653B2829"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E58B7D9" w14:textId="77777777" w:rsidR="00296E35" w:rsidRPr="001C0FC4" w:rsidRDefault="00296E35" w:rsidP="002E3FCC">
            <w:pPr>
              <w:pStyle w:val="TAL"/>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3C91DF5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32E3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7E09D" w14:textId="77777777" w:rsidR="00296E35" w:rsidRPr="001C0FC4" w:rsidRDefault="00296E35" w:rsidP="002E3FCC">
            <w:pPr>
              <w:pStyle w:val="TAL"/>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6A80AB5E" w14:textId="77777777" w:rsidR="00296E35" w:rsidRPr="001C0FC4" w:rsidRDefault="00296E35" w:rsidP="002E3FCC">
            <w:pPr>
              <w:pStyle w:val="TAL"/>
            </w:pPr>
          </w:p>
        </w:tc>
      </w:tr>
      <w:tr w:rsidR="00296E35" w:rsidRPr="001C0FC4" w14:paraId="7B7522B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980A621" w14:textId="77777777" w:rsidR="00296E35" w:rsidRPr="001C0FC4" w:rsidRDefault="00296E35" w:rsidP="002E3FCC">
            <w:pPr>
              <w:pStyle w:val="TAL"/>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477215C8" w14:textId="77777777" w:rsidR="00296E35" w:rsidRPr="001C0FC4" w:rsidRDefault="00296E35" w:rsidP="002E3FCC">
            <w:pPr>
              <w:pStyle w:val="TAL"/>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EBA72A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E023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3871DD" w14:textId="77777777" w:rsidR="00296E35" w:rsidRPr="001C0FC4" w:rsidRDefault="00296E35" w:rsidP="002E3FCC">
            <w:pPr>
              <w:pStyle w:val="TAL"/>
            </w:pPr>
          </w:p>
        </w:tc>
      </w:tr>
      <w:tr w:rsidR="00296E35" w:rsidRPr="001C0FC4" w14:paraId="67B2BC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7C1DB36" w14:textId="77777777" w:rsidR="00296E35" w:rsidRPr="001C0FC4" w:rsidRDefault="00296E35" w:rsidP="002E3FCC">
            <w:pPr>
              <w:pStyle w:val="TAL"/>
              <w:rPr>
                <w:rFonts w:cs="Arial"/>
                <w:b/>
                <w:szCs w:val="18"/>
              </w:rPr>
            </w:pPr>
            <w:r w:rsidRPr="001C0FC4">
              <w:rPr>
                <w:b/>
              </w:rPr>
              <w:t>Content-Type</w:t>
            </w:r>
          </w:p>
        </w:tc>
        <w:tc>
          <w:tcPr>
            <w:tcW w:w="2127" w:type="dxa"/>
            <w:tcBorders>
              <w:top w:val="single" w:sz="4" w:space="0" w:color="auto"/>
              <w:left w:val="single" w:sz="4" w:space="0" w:color="auto"/>
              <w:bottom w:val="single" w:sz="4" w:space="0" w:color="auto"/>
              <w:right w:val="single" w:sz="4" w:space="0" w:color="auto"/>
            </w:tcBorders>
          </w:tcPr>
          <w:p w14:paraId="430395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99F52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601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ABFF3" w14:textId="77777777" w:rsidR="00296E35" w:rsidRPr="001C0FC4" w:rsidRDefault="00296E35" w:rsidP="002E3FCC">
            <w:pPr>
              <w:pStyle w:val="TAL"/>
            </w:pPr>
          </w:p>
        </w:tc>
      </w:tr>
      <w:tr w:rsidR="00296E35" w:rsidRPr="001C0FC4" w14:paraId="3BB3AC5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FAF69A" w14:textId="77777777" w:rsidR="00296E35" w:rsidRPr="001C0FC4" w:rsidRDefault="00296E35" w:rsidP="002E3FCC">
            <w:pPr>
              <w:pStyle w:val="TAL"/>
              <w:rPr>
                <w:rFonts w:cs="Arial"/>
                <w:szCs w:val="18"/>
              </w:rPr>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D35FCB" w14:textId="77777777" w:rsidR="00296E35" w:rsidRPr="001C0FC4" w:rsidRDefault="00296E35" w:rsidP="002E3FCC">
            <w:pPr>
              <w:pStyle w:val="TAL"/>
              <w:rPr>
                <w:iCs/>
              </w:rPr>
            </w:pPr>
            <w:r w:rsidRPr="001C0FC4">
              <w:t>"application/mikey"</w:t>
            </w:r>
          </w:p>
        </w:tc>
        <w:tc>
          <w:tcPr>
            <w:tcW w:w="2127" w:type="dxa"/>
            <w:tcBorders>
              <w:top w:val="single" w:sz="4" w:space="0" w:color="auto"/>
              <w:left w:val="single" w:sz="4" w:space="0" w:color="auto"/>
              <w:bottom w:val="single" w:sz="4" w:space="0" w:color="auto"/>
              <w:right w:val="single" w:sz="4" w:space="0" w:color="auto"/>
            </w:tcBorders>
          </w:tcPr>
          <w:p w14:paraId="240EAD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5E3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C564A9" w14:textId="77777777" w:rsidR="00296E35" w:rsidRPr="001C0FC4" w:rsidRDefault="00296E35" w:rsidP="002E3FCC">
            <w:pPr>
              <w:pStyle w:val="TAL"/>
            </w:pPr>
          </w:p>
        </w:tc>
      </w:tr>
      <w:tr w:rsidR="00296E35" w:rsidRPr="001C0FC4" w14:paraId="5888262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68241"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41FE7D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0E9A4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421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97347" w14:textId="77777777" w:rsidR="00296E35" w:rsidRPr="001C0FC4" w:rsidRDefault="00296E35" w:rsidP="002E3FCC">
            <w:pPr>
              <w:pStyle w:val="TAL"/>
            </w:pPr>
          </w:p>
        </w:tc>
      </w:tr>
      <w:tr w:rsidR="00296E35" w:rsidRPr="001C0FC4" w14:paraId="23D264C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A2BE128" w14:textId="77777777" w:rsidR="00296E35" w:rsidRPr="001C0FC4" w:rsidRDefault="00296E35" w:rsidP="002E3FCC">
            <w:pPr>
              <w:pStyle w:val="TAL"/>
            </w:pPr>
            <w:r w:rsidRPr="001C0FC4">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069B093" w14:textId="577958E2" w:rsidR="00296E35" w:rsidRPr="001C0FC4" w:rsidRDefault="00296E35" w:rsidP="002E3FCC">
            <w:pPr>
              <w:pStyle w:val="TAL"/>
            </w:pPr>
            <w:r w:rsidRPr="001C0FC4">
              <w:t xml:space="preserve">base64 encoded MIKEY message as described in TS </w:t>
            </w:r>
            <w:r>
              <w:t>37.579</w:t>
            </w:r>
            <w:r w:rsidRPr="001C0FC4">
              <w:t>-1 [2], Table 5.5.9.1-1A</w:t>
            </w:r>
          </w:p>
        </w:tc>
        <w:tc>
          <w:tcPr>
            <w:tcW w:w="2127" w:type="dxa"/>
            <w:tcBorders>
              <w:top w:val="single" w:sz="4" w:space="0" w:color="auto"/>
              <w:left w:val="single" w:sz="4" w:space="0" w:color="auto"/>
              <w:bottom w:val="single" w:sz="4" w:space="0" w:color="auto"/>
              <w:right w:val="single" w:sz="4" w:space="0" w:color="auto"/>
            </w:tcBorders>
            <w:hideMark/>
          </w:tcPr>
          <w:p w14:paraId="71A7A063" w14:textId="77777777" w:rsidR="00296E35" w:rsidRPr="001C0FC4" w:rsidRDefault="00296E35" w:rsidP="002E3FCC">
            <w:pPr>
              <w:pStyle w:val="TAL"/>
            </w:pPr>
            <w:r w:rsidRPr="001C0FC4">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46C0DD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EFA3A" w14:textId="77777777" w:rsidR="00296E35" w:rsidRPr="001C0FC4" w:rsidRDefault="00296E35" w:rsidP="002E3FCC">
            <w:pPr>
              <w:pStyle w:val="TAL"/>
            </w:pPr>
          </w:p>
        </w:tc>
      </w:tr>
    </w:tbl>
    <w:p w14:paraId="5970FABC" w14:textId="77777777" w:rsidR="00296E35" w:rsidRPr="001C0FC4" w:rsidRDefault="00296E35" w:rsidP="00296E35"/>
    <w:p w14:paraId="5E4FF355" w14:textId="59F87B09" w:rsidR="00296E35" w:rsidRPr="001C0FC4" w:rsidRDefault="00296E35" w:rsidP="00296E35">
      <w:pPr>
        <w:pStyle w:val="TH"/>
      </w:pPr>
      <w:r w:rsidRPr="001C0FC4">
        <w:t>Table 5.6.3.3-2: SIP MESSAGE from the UE (step 4, Table 5.6.3.2-1;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40C3DA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C36F971" w14:textId="6939E0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098413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A685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B3B3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CBA07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D70BB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5E9E85D" w14:textId="77777777" w:rsidR="00296E35" w:rsidRPr="001C0FC4" w:rsidRDefault="00296E35" w:rsidP="002E3FCC">
            <w:pPr>
              <w:pStyle w:val="TAH"/>
              <w:rPr>
                <w:bCs/>
              </w:rPr>
            </w:pPr>
            <w:r w:rsidRPr="001C0FC4">
              <w:rPr>
                <w:bCs/>
              </w:rPr>
              <w:t>Condition</w:t>
            </w:r>
          </w:p>
        </w:tc>
      </w:tr>
      <w:tr w:rsidR="00296E35" w:rsidRPr="001C0FC4" w14:paraId="2DCCA3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DE76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69C95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C5CD7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CEE5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F0055" w14:textId="77777777" w:rsidR="00296E35" w:rsidRPr="001C0FC4" w:rsidRDefault="00296E35" w:rsidP="002E3FCC">
            <w:pPr>
              <w:pStyle w:val="TAL"/>
            </w:pPr>
          </w:p>
        </w:tc>
      </w:tr>
      <w:tr w:rsidR="00296E35" w:rsidRPr="001C0FC4" w14:paraId="00D721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B5EC0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2CDDF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4B947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68B3C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AC08B7" w14:textId="77777777" w:rsidR="00296E35" w:rsidRPr="001C0FC4" w:rsidRDefault="00296E35" w:rsidP="002E3FCC">
            <w:pPr>
              <w:pStyle w:val="TAL"/>
            </w:pPr>
          </w:p>
        </w:tc>
      </w:tr>
      <w:tr w:rsidR="00296E35" w:rsidRPr="001C0FC4" w14:paraId="5E5642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1C085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793E9C" w14:textId="77777777" w:rsidR="00296E35" w:rsidRPr="001C0FC4" w:rsidRDefault="00296E35" w:rsidP="002E3FCC">
            <w:pPr>
              <w:pStyle w:val="TAL"/>
              <w:rPr>
                <w:iCs/>
              </w:rPr>
            </w:pPr>
            <w:r w:rsidRPr="001C0FC4">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3463CA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7018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B315C0" w14:textId="77777777" w:rsidR="00296E35" w:rsidRPr="001C0FC4" w:rsidRDefault="00296E35" w:rsidP="002E3FCC">
            <w:pPr>
              <w:pStyle w:val="TAL"/>
            </w:pPr>
          </w:p>
        </w:tc>
      </w:tr>
      <w:tr w:rsidR="00296E35" w:rsidRPr="001C0FC4" w14:paraId="76CC0A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322FF1"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66043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2BDBA9B"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AC9E5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3DEEC" w14:textId="77777777" w:rsidR="00296E35" w:rsidRPr="001C0FC4" w:rsidRDefault="00296E35" w:rsidP="002E3FCC">
            <w:pPr>
              <w:pStyle w:val="TAL"/>
            </w:pPr>
          </w:p>
        </w:tc>
      </w:tr>
      <w:tr w:rsidR="00296E35" w:rsidRPr="001C0FC4" w14:paraId="104F11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AB95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8C9F4B" w14:textId="77777777" w:rsidR="00296E35" w:rsidRPr="001C0FC4" w:rsidRDefault="00296E35" w:rsidP="002E3FCC">
            <w:pPr>
              <w:pStyle w:val="TAL"/>
              <w:rPr>
                <w:iCs/>
              </w:rPr>
            </w:pPr>
            <w:r w:rsidRPr="001C0FC4">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06C7C9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0CBF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EE7019" w14:textId="77777777" w:rsidR="00296E35" w:rsidRPr="001C0FC4" w:rsidRDefault="00296E35" w:rsidP="002E3FCC">
            <w:pPr>
              <w:pStyle w:val="TAL"/>
            </w:pPr>
          </w:p>
        </w:tc>
      </w:tr>
      <w:tr w:rsidR="00296E35" w:rsidRPr="001C0FC4" w14:paraId="427D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3F6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01DDD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A94AD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DA9E9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6F14C8" w14:textId="77777777" w:rsidR="00296E35" w:rsidRPr="001C0FC4" w:rsidRDefault="00296E35" w:rsidP="002E3FCC">
            <w:pPr>
              <w:pStyle w:val="TAL"/>
            </w:pPr>
          </w:p>
        </w:tc>
      </w:tr>
      <w:tr w:rsidR="00296E35" w:rsidRPr="001C0FC4" w14:paraId="2D6BF71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63B7C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8EB977" w14:textId="77777777" w:rsidR="00296E35" w:rsidRPr="001C0FC4" w:rsidRDefault="00296E35" w:rsidP="002E3FCC">
            <w:pPr>
              <w:pStyle w:val="TAL"/>
              <w:rPr>
                <w:iCs/>
              </w:rPr>
            </w:pPr>
            <w:r w:rsidRPr="001C0FC4">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B6DF8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E135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C6B44" w14:textId="77777777" w:rsidR="00296E35" w:rsidRPr="001C0FC4" w:rsidRDefault="00296E35" w:rsidP="002E3FCC">
            <w:pPr>
              <w:pStyle w:val="TAL"/>
            </w:pPr>
          </w:p>
        </w:tc>
      </w:tr>
    </w:tbl>
    <w:p w14:paraId="21F393C3" w14:textId="77777777" w:rsidR="00296E35" w:rsidRPr="001C0FC4" w:rsidRDefault="00296E35" w:rsidP="00296E35"/>
    <w:p w14:paraId="18786839" w14:textId="77777777" w:rsidR="00296E35" w:rsidRPr="001C0FC4" w:rsidRDefault="00296E35" w:rsidP="00296E35">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FD2BF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E431804" w14:textId="18E203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18C8CC1" w14:textId="77777777" w:rsidR="00296E35" w:rsidRPr="001C0FC4" w:rsidRDefault="00296E35" w:rsidP="00296E35"/>
    <w:p w14:paraId="6800A2C6" w14:textId="77777777" w:rsidR="00296E35" w:rsidRPr="001C0FC4" w:rsidRDefault="00296E35" w:rsidP="00296E35">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F766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717DE3" w14:textId="662986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6D1A7798" w14:textId="77777777" w:rsidR="00296E35" w:rsidRPr="001C0FC4" w:rsidRDefault="00296E35" w:rsidP="00296E35"/>
    <w:p w14:paraId="2B6AF3F6" w14:textId="77777777" w:rsidR="00296E35" w:rsidRPr="001C0FC4" w:rsidRDefault="00296E35" w:rsidP="00296E35">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271A8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1DF404" w14:textId="7A00A99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831045C" w14:textId="77777777" w:rsidR="00296E35" w:rsidRPr="001C0FC4" w:rsidRDefault="00296E35" w:rsidP="00296E35"/>
    <w:p w14:paraId="4B80FF0F" w14:textId="2DDA564C" w:rsidR="00296E35" w:rsidRPr="001C0FC4" w:rsidRDefault="00296E35" w:rsidP="00296E35">
      <w:pPr>
        <w:pStyle w:val="TH"/>
      </w:pPr>
      <w:r w:rsidRPr="001C0FC4">
        <w:t>Table 5.6.3.3-6: SIP MESSAGE from the SS (step 6,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81ACC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C5C0C9" w14:textId="6730A49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290D4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CED6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0485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A272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3BB5C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B9E4F2" w14:textId="77777777" w:rsidR="00296E35" w:rsidRPr="001C0FC4" w:rsidRDefault="00296E35" w:rsidP="002E3FCC">
            <w:pPr>
              <w:pStyle w:val="TAH"/>
              <w:rPr>
                <w:bCs/>
              </w:rPr>
            </w:pPr>
            <w:r w:rsidRPr="001C0FC4">
              <w:rPr>
                <w:bCs/>
              </w:rPr>
              <w:t>Condition</w:t>
            </w:r>
          </w:p>
        </w:tc>
      </w:tr>
      <w:tr w:rsidR="00296E35" w:rsidRPr="001C0FC4" w14:paraId="77BCB73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2ABDB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BDE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804C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02DC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0878B" w14:textId="77777777" w:rsidR="00296E35" w:rsidRPr="001C0FC4" w:rsidRDefault="00296E35" w:rsidP="002E3FCC">
            <w:pPr>
              <w:pStyle w:val="TAL"/>
            </w:pPr>
          </w:p>
        </w:tc>
      </w:tr>
      <w:tr w:rsidR="00296E35" w:rsidRPr="001C0FC4" w14:paraId="1C81AC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E6D8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4CFA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37045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AE7D5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0C00A6" w14:textId="77777777" w:rsidR="00296E35" w:rsidRPr="001C0FC4" w:rsidRDefault="00296E35" w:rsidP="002E3FCC">
            <w:pPr>
              <w:pStyle w:val="TAL"/>
            </w:pPr>
          </w:p>
        </w:tc>
      </w:tr>
      <w:tr w:rsidR="00296E35" w:rsidRPr="001C0FC4" w14:paraId="29BB0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B287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417B" w14:textId="77777777" w:rsidR="00296E35" w:rsidRPr="001C0FC4" w:rsidRDefault="00296E35" w:rsidP="002E3FCC">
            <w:pPr>
              <w:pStyle w:val="TAL"/>
              <w:rPr>
                <w:iCs/>
              </w:rPr>
            </w:pPr>
            <w:r w:rsidRPr="001C0FC4">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7A96E0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24008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3552EC" w14:textId="77777777" w:rsidR="00296E35" w:rsidRPr="001C0FC4" w:rsidRDefault="00296E35" w:rsidP="002E3FCC">
            <w:pPr>
              <w:pStyle w:val="TAL"/>
            </w:pPr>
          </w:p>
        </w:tc>
      </w:tr>
    </w:tbl>
    <w:p w14:paraId="074949CB" w14:textId="77777777" w:rsidR="00296E35" w:rsidRPr="001C0FC4" w:rsidRDefault="00296E35" w:rsidP="00296E35"/>
    <w:p w14:paraId="21A09BE8" w14:textId="77777777" w:rsidR="00296E35" w:rsidRPr="001C0FC4" w:rsidRDefault="00296E35" w:rsidP="00296E35">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32A8C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989DEBC" w14:textId="0F83C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7813236" w14:textId="77777777" w:rsidR="00296E35" w:rsidRPr="001C0FC4" w:rsidRDefault="00296E35" w:rsidP="00296E35"/>
    <w:p w14:paraId="526FEE46" w14:textId="77777777" w:rsidR="00296E35" w:rsidRPr="001C0FC4" w:rsidRDefault="00296E35" w:rsidP="00296E35">
      <w:pPr>
        <w:pStyle w:val="Heading2"/>
      </w:pPr>
      <w:bookmarkStart w:id="323" w:name="_Toc178186330"/>
      <w:bookmarkStart w:id="324" w:name="_Toc181109070"/>
      <w:r w:rsidRPr="001C0FC4">
        <w:t>5.7</w:t>
      </w:r>
      <w:r w:rsidRPr="001C0FC4">
        <w:tab/>
        <w:t>Configuration / Functional Alias / Functional alias status determination / Activate functional alias / Deactivate functional alias</w:t>
      </w:r>
      <w:bookmarkEnd w:id="323"/>
      <w:bookmarkEnd w:id="324"/>
    </w:p>
    <w:p w14:paraId="2B14D729" w14:textId="77777777" w:rsidR="00296E35" w:rsidRPr="001C0FC4" w:rsidRDefault="00296E35" w:rsidP="00296E35">
      <w:pPr>
        <w:pStyle w:val="H6"/>
      </w:pPr>
      <w:r w:rsidRPr="001C0FC4">
        <w:t>5.7.1</w:t>
      </w:r>
      <w:r w:rsidRPr="001C0FC4">
        <w:tab/>
        <w:t>Test Purpose (TP)</w:t>
      </w:r>
    </w:p>
    <w:p w14:paraId="598F10AA" w14:textId="77777777" w:rsidR="00296E35" w:rsidRPr="001C0FC4" w:rsidRDefault="00296E35" w:rsidP="00296E35">
      <w:pPr>
        <w:pStyle w:val="H6"/>
      </w:pPr>
      <w:r w:rsidRPr="001C0FC4">
        <w:t>(1)</w:t>
      </w:r>
    </w:p>
    <w:p w14:paraId="607F429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D2B80B7" w14:textId="77777777" w:rsidR="00296E35" w:rsidRPr="001C0FC4" w:rsidRDefault="00296E35" w:rsidP="00296E35">
      <w:pPr>
        <w:pStyle w:val="PL"/>
      </w:pPr>
      <w:r w:rsidRPr="001C0FC4">
        <w:t>ensure that {</w:t>
      </w:r>
    </w:p>
    <w:p w14:paraId="58F5B3BC"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rFonts w:eastAsia="SimSun"/>
        </w:rPr>
        <w:t>to</w:t>
      </w:r>
      <w:r w:rsidRPr="001C0FC4">
        <w:t xml:space="preserve"> determine the current status of a functional alias and later notification of status changes of a functional alias }</w:t>
      </w:r>
    </w:p>
    <w:p w14:paraId="64FD298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determine the current status of a functional alias and later notification of status changes of a functional alias </w:t>
      </w:r>
      <w:r w:rsidRPr="001C0FC4">
        <w:rPr>
          <w:b/>
          <w:bCs/>
        </w:rPr>
        <w:t>and</w:t>
      </w:r>
      <w:r w:rsidRPr="001C0FC4">
        <w:t xml:space="preserve"> responds to the SIP NOTIFY message with a SIP 200 (OK) message }</w:t>
      </w:r>
    </w:p>
    <w:p w14:paraId="5F2F385F" w14:textId="77777777" w:rsidR="00296E35" w:rsidRPr="001C0FC4" w:rsidRDefault="00296E35" w:rsidP="00296E35">
      <w:pPr>
        <w:pStyle w:val="PL"/>
      </w:pPr>
      <w:r w:rsidRPr="001C0FC4">
        <w:t xml:space="preserve">            }</w:t>
      </w:r>
    </w:p>
    <w:p w14:paraId="319278EB" w14:textId="77777777" w:rsidR="00296E35" w:rsidRPr="001C0FC4" w:rsidRDefault="00296E35" w:rsidP="00296E35">
      <w:pPr>
        <w:pStyle w:val="PL"/>
      </w:pPr>
    </w:p>
    <w:p w14:paraId="5B359222" w14:textId="77777777" w:rsidR="00296E35" w:rsidRPr="001C0FC4" w:rsidRDefault="00296E35" w:rsidP="00296E35">
      <w:pPr>
        <w:pStyle w:val="H6"/>
      </w:pPr>
      <w:r w:rsidRPr="001C0FC4">
        <w:t>(2)</w:t>
      </w:r>
    </w:p>
    <w:p w14:paraId="3133F61F"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3175DFF3" w14:textId="77777777" w:rsidR="00296E35" w:rsidRPr="001C0FC4" w:rsidRDefault="00296E35" w:rsidP="00296E35">
      <w:pPr>
        <w:pStyle w:val="PL"/>
      </w:pPr>
      <w:r w:rsidRPr="001C0FC4">
        <w:t>ensure that {</w:t>
      </w:r>
    </w:p>
    <w:p w14:paraId="121D3B35" w14:textId="77777777" w:rsidR="00296E35" w:rsidRPr="001C0FC4" w:rsidRDefault="00296E35" w:rsidP="00296E35">
      <w:pPr>
        <w:pStyle w:val="PL"/>
      </w:pPr>
      <w:r w:rsidRPr="001C0FC4">
        <w:t xml:space="preserve">  </w:t>
      </w:r>
      <w:r w:rsidRPr="001C0FC4">
        <w:rPr>
          <w:b/>
        </w:rPr>
        <w:t>when</w:t>
      </w:r>
      <w:r w:rsidRPr="001C0FC4">
        <w:t xml:space="preserve"> { MCData User requests to activate a functional alias }</w:t>
      </w:r>
    </w:p>
    <w:p w14:paraId="06751023"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activate a functional alias </w:t>
      </w:r>
      <w:r w:rsidRPr="001C0FC4">
        <w:rPr>
          <w:b/>
          <w:bCs/>
        </w:rPr>
        <w:t>and</w:t>
      </w:r>
      <w:r w:rsidRPr="001C0FC4">
        <w:t xml:space="preserve"> responds to the SIP NOTIFY message with a SIP 200 (OK) message }</w:t>
      </w:r>
    </w:p>
    <w:p w14:paraId="53F8C4D0" w14:textId="77777777" w:rsidR="00296E35" w:rsidRPr="001C0FC4" w:rsidRDefault="00296E35" w:rsidP="00296E35">
      <w:pPr>
        <w:pStyle w:val="PL"/>
      </w:pPr>
      <w:r w:rsidRPr="001C0FC4">
        <w:t xml:space="preserve">            }</w:t>
      </w:r>
    </w:p>
    <w:p w14:paraId="09A33EF3" w14:textId="77777777" w:rsidR="00296E35" w:rsidRPr="001C0FC4" w:rsidRDefault="00296E35" w:rsidP="00296E35">
      <w:pPr>
        <w:pStyle w:val="PL"/>
      </w:pPr>
    </w:p>
    <w:p w14:paraId="56B2AC85" w14:textId="77777777" w:rsidR="00296E35" w:rsidRPr="001C0FC4" w:rsidRDefault="00296E35" w:rsidP="00296E35">
      <w:pPr>
        <w:pStyle w:val="H6"/>
      </w:pPr>
      <w:r w:rsidRPr="001C0FC4">
        <w:t>(3)</w:t>
      </w:r>
    </w:p>
    <w:p w14:paraId="1F9145A8"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232A019E" w14:textId="77777777" w:rsidR="00296E35" w:rsidRPr="001C0FC4" w:rsidRDefault="00296E35" w:rsidP="00296E35">
      <w:pPr>
        <w:pStyle w:val="PL"/>
      </w:pPr>
      <w:r w:rsidRPr="001C0FC4">
        <w:t>ensure that {</w:t>
      </w:r>
    </w:p>
    <w:p w14:paraId="1D8CDE19" w14:textId="77777777" w:rsidR="00296E35" w:rsidRPr="001C0FC4" w:rsidRDefault="00296E35" w:rsidP="00296E35">
      <w:pPr>
        <w:pStyle w:val="PL"/>
      </w:pPr>
      <w:r w:rsidRPr="001C0FC4">
        <w:t xml:space="preserve">  </w:t>
      </w:r>
      <w:r w:rsidRPr="001C0FC4">
        <w:rPr>
          <w:b/>
        </w:rPr>
        <w:t>when</w:t>
      </w:r>
      <w:r w:rsidRPr="001C0FC4">
        <w:t xml:space="preserve"> { MCData User requests to deactivate a functional alias }</w:t>
      </w:r>
    </w:p>
    <w:p w14:paraId="40311470"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deactivate a functional alias </w:t>
      </w:r>
      <w:r w:rsidRPr="001C0FC4">
        <w:rPr>
          <w:b/>
          <w:bCs/>
        </w:rPr>
        <w:t>and</w:t>
      </w:r>
      <w:r w:rsidRPr="001C0FC4">
        <w:t xml:space="preserve"> responds to the SIP NOTIFY message with a SIP 200 (OK) message }</w:t>
      </w:r>
    </w:p>
    <w:p w14:paraId="35E9DEBC" w14:textId="77777777" w:rsidR="00296E35" w:rsidRPr="001C0FC4" w:rsidRDefault="00296E35" w:rsidP="00296E35">
      <w:pPr>
        <w:pStyle w:val="PL"/>
      </w:pPr>
      <w:r w:rsidRPr="001C0FC4">
        <w:t xml:space="preserve">            }</w:t>
      </w:r>
    </w:p>
    <w:p w14:paraId="6812A82A" w14:textId="77777777" w:rsidR="00296E35" w:rsidRPr="001C0FC4" w:rsidRDefault="00296E35" w:rsidP="00296E35">
      <w:pPr>
        <w:pStyle w:val="PL"/>
      </w:pPr>
    </w:p>
    <w:p w14:paraId="2ECA333E" w14:textId="77777777" w:rsidR="00296E35" w:rsidRPr="001C0FC4" w:rsidRDefault="00296E35" w:rsidP="00296E35">
      <w:pPr>
        <w:pStyle w:val="H6"/>
      </w:pPr>
      <w:r w:rsidRPr="001C0FC4">
        <w:t>(4)</w:t>
      </w:r>
    </w:p>
    <w:p w14:paraId="1E1C9F27"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4B125589" w14:textId="77777777" w:rsidR="00296E35" w:rsidRPr="001C0FC4" w:rsidRDefault="00296E35" w:rsidP="00296E35">
      <w:pPr>
        <w:pStyle w:val="PL"/>
      </w:pPr>
      <w:r w:rsidRPr="001C0FC4">
        <w:t>ensure that {</w:t>
      </w:r>
    </w:p>
    <w:p w14:paraId="196855B8"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lang w:eastAsia="ko-KR"/>
        </w:rPr>
        <w:t>to</w:t>
      </w:r>
      <w:r w:rsidRPr="001C0FC4">
        <w:t xml:space="preserve"> de-subscribe from determining the status of a functional alias }</w:t>
      </w:r>
    </w:p>
    <w:p w14:paraId="52AD2B5D"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w:t>
      </w:r>
      <w:r w:rsidRPr="001C0FC4">
        <w:rPr>
          <w:lang w:eastAsia="ko-KR"/>
        </w:rPr>
        <w:t>to</w:t>
      </w:r>
      <w:r w:rsidRPr="001C0FC4">
        <w:t xml:space="preserve"> de-subscribe from determining the status of a functional alias</w:t>
      </w:r>
      <w:r w:rsidRPr="001C0FC4">
        <w:rPr>
          <w:b/>
          <w:bCs/>
        </w:rPr>
        <w:t xml:space="preserve"> and</w:t>
      </w:r>
      <w:r w:rsidRPr="001C0FC4">
        <w:t xml:space="preserve"> responds to the SIP NOTIFY message with a SIP 200 (OK) message }</w:t>
      </w:r>
    </w:p>
    <w:p w14:paraId="58657F7A" w14:textId="77777777" w:rsidR="00296E35" w:rsidRPr="001C0FC4" w:rsidRDefault="00296E35" w:rsidP="00296E35">
      <w:pPr>
        <w:pStyle w:val="PL"/>
      </w:pPr>
      <w:r w:rsidRPr="001C0FC4">
        <w:t xml:space="preserve">            }</w:t>
      </w:r>
    </w:p>
    <w:p w14:paraId="48D84C5A" w14:textId="77777777" w:rsidR="00296E35" w:rsidRPr="001C0FC4" w:rsidRDefault="00296E35" w:rsidP="00296E35">
      <w:pPr>
        <w:pStyle w:val="PL"/>
      </w:pPr>
    </w:p>
    <w:p w14:paraId="2CF5FB27" w14:textId="77777777" w:rsidR="00296E35" w:rsidRPr="001C0FC4" w:rsidRDefault="00296E35" w:rsidP="00296E35">
      <w:pPr>
        <w:pStyle w:val="H6"/>
      </w:pPr>
      <w:r w:rsidRPr="001C0FC4">
        <w:t>5.7.2</w:t>
      </w:r>
      <w:r w:rsidRPr="001C0FC4">
        <w:tab/>
        <w:t>Conformance requirements</w:t>
      </w:r>
    </w:p>
    <w:p w14:paraId="73B0D491" w14:textId="77777777" w:rsidR="00296E35" w:rsidRPr="001C0FC4" w:rsidRDefault="00296E35" w:rsidP="00296E35">
      <w:pPr>
        <w:keepNext/>
        <w:keepLines/>
      </w:pPr>
      <w:r w:rsidRPr="001C0FC4">
        <w:t>References: The conformance requirements covered in the present TC are specified in: TS 24.282 clause 22.2.1.2, 22.2.1.3. Unless otherwise stated these are Rel-16 requirements.</w:t>
      </w:r>
    </w:p>
    <w:p w14:paraId="61D7B0DD" w14:textId="77777777" w:rsidR="00296E35" w:rsidRPr="001C0FC4" w:rsidRDefault="00296E35" w:rsidP="00296E35">
      <w:r w:rsidRPr="001C0FC4">
        <w:t>[TS 24.282, clause 22.2.1.2]</w:t>
      </w:r>
    </w:p>
    <w:p w14:paraId="2AA90798" w14:textId="77777777" w:rsidR="00296E35" w:rsidRPr="001C0FC4" w:rsidRDefault="00296E35" w:rsidP="00296E35">
      <w:pPr>
        <w:rPr>
          <w:rFonts w:eastAsia="Malgun Gothic"/>
        </w:rPr>
      </w:pPr>
      <w:r w:rsidRPr="001C0FC4">
        <w:rPr>
          <w:rFonts w:eastAsia="Malgun Gothic"/>
        </w:rPr>
        <w:t>In order:</w:t>
      </w:r>
    </w:p>
    <w:p w14:paraId="31952EFB" w14:textId="77777777" w:rsidR="00296E35" w:rsidRPr="001C0FC4" w:rsidRDefault="00296E35" w:rsidP="00296E35">
      <w:pPr>
        <w:pStyle w:val="B1"/>
      </w:pPr>
      <w:r w:rsidRPr="001C0FC4">
        <w:t>-</w:t>
      </w:r>
      <w:r w:rsidRPr="001C0FC4">
        <w:tab/>
        <w:t>to indicate that an MCData user requests to activate one or more functional aliases;</w:t>
      </w:r>
    </w:p>
    <w:p w14:paraId="43382814" w14:textId="77777777" w:rsidR="00296E35" w:rsidRPr="001C0FC4" w:rsidRDefault="00296E35" w:rsidP="00296E35">
      <w:pPr>
        <w:pStyle w:val="B1"/>
      </w:pPr>
      <w:r w:rsidRPr="001C0FC4">
        <w:t>-</w:t>
      </w:r>
      <w:r w:rsidRPr="001C0FC4">
        <w:tab/>
        <w:t>to indicate that the MCData user requests to deactivate one or more functional aliases;</w:t>
      </w:r>
    </w:p>
    <w:p w14:paraId="5C665963" w14:textId="77777777" w:rsidR="00296E35" w:rsidRPr="001C0FC4" w:rsidRDefault="00296E35" w:rsidP="00296E35">
      <w:pPr>
        <w:pStyle w:val="B1"/>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5D8007CD"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activated;</w:t>
      </w:r>
    </w:p>
    <w:p w14:paraId="13B81F56"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deactivated; or</w:t>
      </w:r>
    </w:p>
    <w:p w14:paraId="1996F43F" w14:textId="77777777" w:rsidR="00296E35" w:rsidRPr="001C0FC4" w:rsidRDefault="00296E35" w:rsidP="00296E35">
      <w:pPr>
        <w:pStyle w:val="B1"/>
      </w:pPr>
      <w:r w:rsidRPr="001C0FC4">
        <w:t>-</w:t>
      </w:r>
      <w:r w:rsidRPr="001C0FC4">
        <w:tab/>
        <w:t>any combination of the above;</w:t>
      </w:r>
    </w:p>
    <w:p w14:paraId="4F24CBBC" w14:textId="77777777" w:rsidR="00296E35" w:rsidRPr="001C0FC4" w:rsidRDefault="00296E35" w:rsidP="00296E35">
      <w:r w:rsidRPr="001C0FC4">
        <w:t xml:space="preserve">the MCData client shall generate a SIP PUBLISH request according to TS 24.229 [5], IETF RFC 3903 [34], and </w:t>
      </w:r>
      <w:r w:rsidRPr="001C0FC4">
        <w:rPr>
          <w:rFonts w:eastAsia="SimSun"/>
        </w:rPr>
        <w:t>IETF RFC 3856 [39]</w:t>
      </w:r>
      <w:r w:rsidRPr="001C0FC4">
        <w:t>.</w:t>
      </w:r>
    </w:p>
    <w:p w14:paraId="51A8C3A3" w14:textId="77777777" w:rsidR="00296E35" w:rsidRPr="001C0FC4" w:rsidRDefault="00296E35" w:rsidP="00296E3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526623F9" w14:textId="77777777" w:rsidR="00296E35" w:rsidRPr="001C0FC4" w:rsidRDefault="00296E35" w:rsidP="00296E3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337EE68B" w14:textId="77777777" w:rsidR="00296E35" w:rsidRPr="001C0FC4" w:rsidRDefault="00296E35" w:rsidP="00296E35">
      <w:r w:rsidRPr="001C0FC4">
        <w:t>In the SIP PUBLISH request, the MCData client:</w:t>
      </w:r>
    </w:p>
    <w:p w14:paraId="265F293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BBD81E5" w14:textId="77777777" w:rsidR="00296E35" w:rsidRPr="001C0FC4" w:rsidRDefault="00296E35" w:rsidP="00296E35">
      <w:pPr>
        <w:pStyle w:val="B1"/>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202CF048"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770AB592"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70E4A3D0"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E6D537C"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13286556" w14:textId="77777777" w:rsidR="00296E35" w:rsidRPr="001C0FC4" w:rsidRDefault="00296E35" w:rsidP="00296E3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0FC44AF1"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787BC9F4" w14:textId="77777777" w:rsidR="00296E35" w:rsidRPr="001C0FC4" w:rsidRDefault="00296E35" w:rsidP="00296E3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3FFF7DA4" w14:textId="77777777" w:rsidR="00296E35" w:rsidRPr="001C0FC4" w:rsidRDefault="00296E35" w:rsidP="00296E35">
      <w:pPr>
        <w:pStyle w:val="B2"/>
        <w:rPr>
          <w:rFonts w:eastAsia="SimSun"/>
        </w:rPr>
      </w:pPr>
      <w:r w:rsidRPr="001C0FC4">
        <w:rPr>
          <w:rFonts w:eastAsia="SimSun"/>
        </w:rPr>
        <w:t>b)</w:t>
      </w:r>
      <w:r w:rsidRPr="001C0FC4">
        <w:rPr>
          <w:rFonts w:eastAsia="SimSun"/>
        </w:rPr>
        <w:tab/>
        <w:t>shall include the MCData client ID of the targeted MCData client;</w:t>
      </w:r>
    </w:p>
    <w:p w14:paraId="4783DAEA" w14:textId="77777777" w:rsidR="00296E35" w:rsidRPr="001C0FC4" w:rsidRDefault="00296E35" w:rsidP="00296E3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87210C9" w14:textId="77777777" w:rsidR="00296E35" w:rsidRPr="001C0FC4" w:rsidRDefault="00296E35" w:rsidP="00296E3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3AFAB753" w14:textId="77777777" w:rsidR="00296E35" w:rsidRPr="001C0FC4" w:rsidRDefault="00296E35" w:rsidP="00296E3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3F57CFDB"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26CDE332" w14:textId="77777777" w:rsidR="00296E35" w:rsidRPr="001C0FC4" w:rsidRDefault="00296E35" w:rsidP="00296E35">
      <w:r w:rsidRPr="001C0FC4">
        <w:t>[TS 24.282, clause 22.2.1.3]</w:t>
      </w:r>
    </w:p>
    <w:p w14:paraId="4391B873" w14:textId="77777777" w:rsidR="00296E35" w:rsidRPr="001C0FC4" w:rsidRDefault="00296E35" w:rsidP="00296E35">
      <w:pPr>
        <w:pStyle w:val="NO"/>
      </w:pPr>
      <w:r w:rsidRPr="001C0FC4">
        <w:t>NOTE 1:</w:t>
      </w:r>
      <w:r w:rsidRPr="001C0FC4">
        <w:tab/>
        <w:t>The MCData UE also uses this procedure to determine which functional alias have been successfully activated for the MCData ID.</w:t>
      </w:r>
    </w:p>
    <w:p w14:paraId="485DF1F6" w14:textId="77777777" w:rsidR="00296E35" w:rsidRPr="001C0FC4" w:rsidRDefault="00296E35" w:rsidP="00296E35">
      <w:r w:rsidRPr="001C0FC4">
        <w:t>In order to discover functional aliases:</w:t>
      </w:r>
    </w:p>
    <w:p w14:paraId="57185091" w14:textId="77777777" w:rsidR="00296E35" w:rsidRPr="001C0FC4" w:rsidRDefault="00296E35" w:rsidP="00296E35">
      <w:pPr>
        <w:pStyle w:val="B1"/>
      </w:pPr>
      <w:r w:rsidRPr="001C0FC4">
        <w:t>1)</w:t>
      </w:r>
      <w:r w:rsidRPr="001C0FC4">
        <w:tab/>
        <w:t>which are activated for the MCData user; or</w:t>
      </w:r>
    </w:p>
    <w:p w14:paraId="5AD7C196" w14:textId="77777777" w:rsidR="00296E35" w:rsidRPr="001C0FC4" w:rsidRDefault="00296E35" w:rsidP="00296E35">
      <w:pPr>
        <w:pStyle w:val="B1"/>
      </w:pPr>
      <w:r w:rsidRPr="001C0FC4">
        <w:t>2)</w:t>
      </w:r>
      <w:r w:rsidRPr="001C0FC4">
        <w:tab/>
        <w:t>which another MCData user has activated;</w:t>
      </w:r>
    </w:p>
    <w:p w14:paraId="222A7B73" w14:textId="77777777" w:rsidR="00296E35" w:rsidRPr="001C0FC4" w:rsidRDefault="00296E35" w:rsidP="00296E3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52CEAA17" w14:textId="77777777" w:rsidR="00296E35" w:rsidRPr="001C0FC4" w:rsidRDefault="00296E35" w:rsidP="00296E35">
      <w:r w:rsidRPr="001C0FC4">
        <w:rPr>
          <w:rFonts w:eastAsia="SimSun"/>
        </w:rPr>
        <w:t>In the SIP SUBSCRIBE request, the MCData client:</w:t>
      </w:r>
    </w:p>
    <w:p w14:paraId="5D6020DA"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BD925A2" w14:textId="77777777" w:rsidR="00296E35" w:rsidRPr="001C0FC4" w:rsidRDefault="00296E35" w:rsidP="00296E35">
      <w:pPr>
        <w:pStyle w:val="B1"/>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4859AE8" w14:textId="77777777" w:rsidR="00296E35" w:rsidRPr="001C0FC4" w:rsidRDefault="00296E35" w:rsidP="00296E3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4949510" w14:textId="77777777" w:rsidR="00296E35" w:rsidRPr="001C0FC4" w:rsidRDefault="00296E35" w:rsidP="00296E3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3277E67"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D28E500" w14:textId="77777777" w:rsidR="00296E35" w:rsidRPr="001C0FC4" w:rsidRDefault="00296E35" w:rsidP="00296E35">
      <w:pPr>
        <w:pStyle w:val="B1"/>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44E5F197"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4720E5D"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669DDDD3"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Events header field set to "presence"; and</w:t>
      </w:r>
    </w:p>
    <w:p w14:paraId="5153D1E6" w14:textId="77777777" w:rsidR="00296E35" w:rsidRPr="001C0FC4" w:rsidRDefault="00296E35" w:rsidP="00296E35">
      <w:pPr>
        <w:pStyle w:val="B1"/>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17A85420" w14:textId="77777777" w:rsidR="00296E35" w:rsidRPr="001C0FC4" w:rsidRDefault="00296E35" w:rsidP="00296E3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FB014DC" w14:textId="77777777" w:rsidR="00296E35" w:rsidRPr="001C0FC4" w:rsidRDefault="00296E35" w:rsidP="00296E35">
      <w:pPr>
        <w:pStyle w:val="B1"/>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111D0F78" w14:textId="77777777" w:rsidR="00296E35" w:rsidRPr="001C0FC4" w:rsidRDefault="00296E35" w:rsidP="00296E3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2E73661" w14:textId="77777777" w:rsidR="00296E35" w:rsidRPr="001C0FC4" w:rsidRDefault="00296E35" w:rsidP="00296E35">
      <w:pPr>
        <w:pStyle w:val="B1"/>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1B1DDB2B" w14:textId="77777777" w:rsidR="00296E35" w:rsidRPr="001C0FC4" w:rsidRDefault="00296E35" w:rsidP="00296E35">
      <w:pPr>
        <w:pStyle w:val="B1"/>
        <w:rPr>
          <w:rFonts w:eastAsia="SimSun"/>
        </w:rPr>
      </w:pPr>
      <w:r w:rsidRPr="001C0FC4">
        <w:rPr>
          <w:rFonts w:eastAsia="SimSun"/>
        </w:rPr>
        <w:t>3)</w:t>
      </w:r>
      <w:r w:rsidRPr="001C0FC4">
        <w:rPr>
          <w:rFonts w:eastAsia="SimSun"/>
        </w:rPr>
        <w:tab/>
        <w:t>shall include an Events header field set to "presence"; and</w:t>
      </w:r>
    </w:p>
    <w:p w14:paraId="636DAF6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01EDDCE8"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D405A65" w14:textId="77777777" w:rsidR="00296E35" w:rsidRPr="001C0FC4" w:rsidRDefault="00296E35" w:rsidP="00296E35">
      <w:pPr>
        <w:rPr>
          <w:rFonts w:eastAsia="SimSun"/>
        </w:rPr>
      </w:pPr>
      <w:r w:rsidRPr="001C0FC4">
        <w:rPr>
          <w:rFonts w:eastAsia="SimSun"/>
        </w:rPr>
        <w:t>If the MCData client detected a functional alias activation or deactivation, it shall perform the procedure specified in subclause 8.2.6.</w:t>
      </w:r>
    </w:p>
    <w:p w14:paraId="48D88B51" w14:textId="77777777" w:rsidR="00296E35" w:rsidRPr="001C0FC4" w:rsidRDefault="00296E35" w:rsidP="00296E35">
      <w:pPr>
        <w:pStyle w:val="H6"/>
      </w:pPr>
      <w:r w:rsidRPr="001C0FC4">
        <w:t>5.7.3</w:t>
      </w:r>
      <w:r w:rsidRPr="001C0FC4">
        <w:tab/>
        <w:t>Test description</w:t>
      </w:r>
    </w:p>
    <w:p w14:paraId="36657CDD" w14:textId="77777777" w:rsidR="00296E35" w:rsidRPr="001C0FC4" w:rsidRDefault="00296E35" w:rsidP="00296E35">
      <w:pPr>
        <w:pStyle w:val="H6"/>
      </w:pPr>
      <w:r w:rsidRPr="001C0FC4">
        <w:t>5.7.3.1</w:t>
      </w:r>
      <w:r w:rsidRPr="001C0FC4">
        <w:tab/>
        <w:t>Pre-test conditions</w:t>
      </w:r>
    </w:p>
    <w:p w14:paraId="6E740D56" w14:textId="741F3B5C" w:rsidR="00296E35" w:rsidRPr="001C0FC4" w:rsidRDefault="00296E35" w:rsidP="00296E35">
      <w:r w:rsidRPr="001C0FC4">
        <w:t xml:space="preserve">Same pre-test conditions as for MCPTT test case 5.8 (TS </w:t>
      </w:r>
      <w:r>
        <w:t>37.579</w:t>
      </w:r>
      <w:r w:rsidRPr="001C0FC4">
        <w:t>-2 [24]) with the following exception(s):</w:t>
      </w:r>
    </w:p>
    <w:p w14:paraId="7530A163" w14:textId="77777777" w:rsidR="00296E35" w:rsidRPr="001C0FC4" w:rsidRDefault="00296E35" w:rsidP="00296E35">
      <w:pPr>
        <w:pStyle w:val="B1"/>
      </w:pPr>
      <w:r w:rsidRPr="001C0FC4">
        <w:t>-</w:t>
      </w:r>
      <w:r w:rsidRPr="001C0FC4">
        <w:tab/>
        <w:t>The term "MCPTT" is replaced with "MCData"</w:t>
      </w:r>
    </w:p>
    <w:p w14:paraId="65AC4AA0" w14:textId="77777777" w:rsidR="00296E35" w:rsidRPr="001C0FC4" w:rsidRDefault="00296E35" w:rsidP="00296E35">
      <w:pPr>
        <w:pStyle w:val="H6"/>
      </w:pPr>
      <w:r w:rsidRPr="001C0FC4">
        <w:t>5.7.3.2</w:t>
      </w:r>
      <w:r w:rsidRPr="001C0FC4">
        <w:tab/>
        <w:t>Test procedure sequence</w:t>
      </w:r>
    </w:p>
    <w:p w14:paraId="1DB7B91D" w14:textId="2E683CD6" w:rsidR="00296E35" w:rsidRPr="001C0FC4" w:rsidRDefault="00296E35" w:rsidP="00296E35">
      <w:r w:rsidRPr="001C0FC4">
        <w:t xml:space="preserve">Same test procedure sequence as for MCPTT test case 5.8 (TS </w:t>
      </w:r>
      <w:r>
        <w:t>37.579</w:t>
      </w:r>
      <w:r w:rsidRPr="001C0FC4">
        <w:t>-2 [24]) with the following exception(s):</w:t>
      </w:r>
    </w:p>
    <w:p w14:paraId="2C4550F9" w14:textId="77777777" w:rsidR="00296E35" w:rsidRPr="001C0FC4" w:rsidRDefault="00296E35" w:rsidP="00296E35">
      <w:pPr>
        <w:pStyle w:val="B1"/>
      </w:pPr>
      <w:r w:rsidRPr="001C0FC4">
        <w:t>-</w:t>
      </w:r>
      <w:r w:rsidRPr="001C0FC4">
        <w:tab/>
        <w:t>The term "MCPTT" is replaced with "MCData"</w:t>
      </w:r>
    </w:p>
    <w:p w14:paraId="7A402636" w14:textId="77777777" w:rsidR="00296E35" w:rsidRPr="001C0FC4" w:rsidRDefault="00296E35" w:rsidP="00296E35">
      <w:pPr>
        <w:pStyle w:val="H6"/>
      </w:pPr>
      <w:r w:rsidRPr="001C0FC4">
        <w:t>5.7.3.3</w:t>
      </w:r>
      <w:r w:rsidRPr="001C0FC4">
        <w:tab/>
        <w:t>Specific message contents</w:t>
      </w:r>
    </w:p>
    <w:p w14:paraId="0A06E9F2" w14:textId="4A494587" w:rsidR="00296E35" w:rsidRPr="001C0FC4" w:rsidRDefault="00296E35" w:rsidP="00296E35">
      <w:r w:rsidRPr="001C0FC4">
        <w:t xml:space="preserve">Same specific message contents as for MCPTT test case 5.8 (TS </w:t>
      </w:r>
      <w:r>
        <w:t>37.579</w:t>
      </w:r>
      <w:r w:rsidRPr="001C0FC4">
        <w:t>-2 [24]) with the following exception(s):</w:t>
      </w:r>
    </w:p>
    <w:p w14:paraId="464993FF" w14:textId="77777777" w:rsidR="00296E35" w:rsidRPr="001C0FC4" w:rsidRDefault="00296E35" w:rsidP="00296E35">
      <w:pPr>
        <w:pStyle w:val="B1"/>
      </w:pPr>
      <w:r w:rsidRPr="001C0FC4">
        <w:t>-</w:t>
      </w:r>
      <w:r w:rsidRPr="001C0FC4">
        <w:tab/>
        <w:t>The term "MCPTT" is replaced with "MCData"</w:t>
      </w:r>
    </w:p>
    <w:p w14:paraId="0FBF887D" w14:textId="77777777" w:rsidR="00296E35" w:rsidRDefault="00296E35" w:rsidP="00296E35">
      <w:pPr>
        <w:pStyle w:val="B1"/>
      </w:pPr>
      <w:r w:rsidRPr="001C0FC4">
        <w:t>-</w:t>
      </w:r>
      <w:r w:rsidRPr="001C0FC4">
        <w:tab/>
        <w:t>Condition MCDATA is used for all messages.</w:t>
      </w:r>
    </w:p>
    <w:p w14:paraId="41E3D7A3" w14:textId="77777777" w:rsidR="00296E35" w:rsidRPr="009D4502" w:rsidRDefault="00296E35" w:rsidP="00296E35">
      <w:pPr>
        <w:pStyle w:val="Heading2"/>
      </w:pPr>
      <w:bookmarkStart w:id="325" w:name="_Toc178186331"/>
      <w:bookmarkStart w:id="326" w:name="_Toc181109071"/>
      <w:r w:rsidRPr="009D4502">
        <w:t>5.8</w:t>
      </w:r>
      <w:r w:rsidRPr="009D4502">
        <w:tab/>
        <w:t>Configuration / Rules based affiliation status change</w:t>
      </w:r>
      <w:bookmarkEnd w:id="325"/>
      <w:bookmarkEnd w:id="326"/>
    </w:p>
    <w:p w14:paraId="5CD452D8" w14:textId="77777777" w:rsidR="00296E35" w:rsidRPr="009D4502" w:rsidRDefault="00296E35" w:rsidP="00296E35">
      <w:pPr>
        <w:pStyle w:val="H6"/>
      </w:pPr>
      <w:r w:rsidRPr="009D4502">
        <w:t>5.8.1</w:t>
      </w:r>
      <w:r w:rsidRPr="009D4502">
        <w:tab/>
        <w:t>Test Purpose (TP)</w:t>
      </w:r>
    </w:p>
    <w:p w14:paraId="587AFF02" w14:textId="77777777" w:rsidR="00296E35" w:rsidRPr="009D4502" w:rsidRDefault="00296E35" w:rsidP="00296E35">
      <w:pPr>
        <w:pStyle w:val="H6"/>
      </w:pPr>
      <w:r w:rsidRPr="009D4502">
        <w:t>(1)</w:t>
      </w:r>
    </w:p>
    <w:p w14:paraId="0195E811"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6EF47CB6" w14:textId="77777777" w:rsidR="00296E35" w:rsidRPr="009D4502" w:rsidRDefault="00296E35" w:rsidP="00296E35">
      <w:pPr>
        <w:pStyle w:val="PL"/>
      </w:pPr>
      <w:r w:rsidRPr="009D4502">
        <w:rPr>
          <w:b/>
        </w:rPr>
        <w:t>ensure that</w:t>
      </w:r>
      <w:r w:rsidRPr="009D4502">
        <w:t xml:space="preserve"> {</w:t>
      </w:r>
    </w:p>
    <w:p w14:paraId="34613639"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de-affiliation }</w:t>
      </w:r>
    </w:p>
    <w:p w14:paraId="106A0180"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de-affiliate from a group }</w:t>
      </w:r>
    </w:p>
    <w:p w14:paraId="4DC84857" w14:textId="77777777" w:rsidR="00296E35" w:rsidRPr="009D4502" w:rsidRDefault="00296E35" w:rsidP="00296E35">
      <w:pPr>
        <w:pStyle w:val="PL"/>
      </w:pPr>
      <w:r w:rsidRPr="009D4502">
        <w:t xml:space="preserve">            }</w:t>
      </w:r>
    </w:p>
    <w:p w14:paraId="178C1E54" w14:textId="77777777" w:rsidR="00296E35" w:rsidRPr="009D4502" w:rsidRDefault="00296E35" w:rsidP="00296E35">
      <w:pPr>
        <w:pStyle w:val="PL"/>
      </w:pPr>
    </w:p>
    <w:p w14:paraId="7574457E" w14:textId="77777777" w:rsidR="00296E35" w:rsidRPr="009D4502" w:rsidRDefault="00296E35" w:rsidP="00296E35">
      <w:pPr>
        <w:pStyle w:val="H6"/>
      </w:pPr>
      <w:r w:rsidRPr="009D4502">
        <w:t>(2)</w:t>
      </w:r>
    </w:p>
    <w:p w14:paraId="089AEFD5"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3AEF7800" w14:textId="77777777" w:rsidR="00296E35" w:rsidRPr="009D4502" w:rsidRDefault="00296E35" w:rsidP="00296E35">
      <w:pPr>
        <w:pStyle w:val="PL"/>
      </w:pPr>
      <w:r w:rsidRPr="009D4502">
        <w:rPr>
          <w:b/>
        </w:rPr>
        <w:t>ensure that</w:t>
      </w:r>
      <w:r w:rsidRPr="009D4502">
        <w:t xml:space="preserve"> {</w:t>
      </w:r>
    </w:p>
    <w:p w14:paraId="0FDB65A1"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affiliation }</w:t>
      </w:r>
    </w:p>
    <w:p w14:paraId="6ED68BDB"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affiliate to a group }</w:t>
      </w:r>
    </w:p>
    <w:p w14:paraId="37C03D81" w14:textId="77777777" w:rsidR="00296E35" w:rsidRPr="009D4502" w:rsidRDefault="00296E35" w:rsidP="00296E35">
      <w:pPr>
        <w:pStyle w:val="PL"/>
      </w:pPr>
      <w:r w:rsidRPr="009D4502">
        <w:t xml:space="preserve">            }</w:t>
      </w:r>
    </w:p>
    <w:p w14:paraId="65045BE5" w14:textId="77777777" w:rsidR="00296E35" w:rsidRPr="009D4502" w:rsidRDefault="00296E35" w:rsidP="00296E35">
      <w:pPr>
        <w:pStyle w:val="PL"/>
      </w:pPr>
    </w:p>
    <w:p w14:paraId="73465ED1" w14:textId="77777777" w:rsidR="00296E35" w:rsidRPr="009D4502" w:rsidRDefault="00296E35" w:rsidP="00296E35">
      <w:pPr>
        <w:pStyle w:val="H6"/>
      </w:pPr>
      <w:r w:rsidRPr="009D4502">
        <w:t>5.8.2</w:t>
      </w:r>
      <w:r w:rsidRPr="009D4502">
        <w:tab/>
        <w:t>Conformance requirements</w:t>
      </w:r>
    </w:p>
    <w:p w14:paraId="6DB07714" w14:textId="77777777" w:rsidR="00296E35" w:rsidRPr="009D4502" w:rsidRDefault="00296E35" w:rsidP="00296E35">
      <w:pPr>
        <w:keepNext/>
        <w:keepLines/>
      </w:pPr>
      <w:r w:rsidRPr="009D4502">
        <w:t>References: The conformance requirements covered in the present TC are specified in: TS 24.282 clause 8.2.6, 8.2.2. Unless otherwise stated these are Rel-16 requirements.</w:t>
      </w:r>
    </w:p>
    <w:p w14:paraId="25D51D8C" w14:textId="77777777" w:rsidR="00296E35" w:rsidRPr="009D4502" w:rsidRDefault="00296E35" w:rsidP="00296E35">
      <w:r w:rsidRPr="009D4502">
        <w:t>[TS 24.282, clause 8.2.6]</w:t>
      </w:r>
    </w:p>
    <w:p w14:paraId="7BDB5142" w14:textId="77777777" w:rsidR="00296E35" w:rsidRPr="009D4502" w:rsidRDefault="00296E35" w:rsidP="00296E35">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7C9432B" w14:textId="77777777" w:rsidR="00296E35" w:rsidRPr="009D4502" w:rsidRDefault="00296E35" w:rsidP="00296E35">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6F229B90" w14:textId="77777777" w:rsidR="00296E35" w:rsidRPr="009D4502" w:rsidRDefault="00296E35" w:rsidP="00296E35">
      <w:r w:rsidRPr="009D4502">
        <w:t>[TS 24.282, clause 8.2.2]</w:t>
      </w:r>
    </w:p>
    <w:p w14:paraId="1DB6E670" w14:textId="77777777" w:rsidR="00296E35" w:rsidRPr="009D4502" w:rsidRDefault="00296E35" w:rsidP="00296E35">
      <w:r w:rsidRPr="009D4502">
        <w:t>In order:</w:t>
      </w:r>
    </w:p>
    <w:p w14:paraId="0CB32BBC" w14:textId="77777777" w:rsidR="00296E35" w:rsidRPr="009D4502" w:rsidRDefault="00296E35" w:rsidP="00296E35">
      <w:pPr>
        <w:pStyle w:val="B1"/>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50A184FE"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5F77D8DE" w14:textId="77777777" w:rsidR="00296E35" w:rsidRPr="009D4502" w:rsidRDefault="00296E35" w:rsidP="00296E35">
      <w:pPr>
        <w:pStyle w:val="B1"/>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3C79943" w14:textId="77777777" w:rsidR="00296E35" w:rsidRPr="009D4502" w:rsidRDefault="00296E35" w:rsidP="00296E35">
      <w:pPr>
        <w:pStyle w:val="B1"/>
      </w:pPr>
      <w:r w:rsidRPr="009D4502">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B4F664B" w14:textId="77777777" w:rsidR="00296E35" w:rsidRPr="009D4502" w:rsidRDefault="00296E35" w:rsidP="00296E35">
      <w:pPr>
        <w:pStyle w:val="B1"/>
      </w:pPr>
      <w:r w:rsidRPr="009D4502">
        <w:t>-</w:t>
      </w:r>
      <w:r w:rsidRPr="009D4502">
        <w:tab/>
        <w:t>to indicate that an MCData user is interested in one or more MCData group(s) at an MCData client triggered by a location or functional alias activation criteria;</w:t>
      </w:r>
    </w:p>
    <w:p w14:paraId="60144BF9"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5B36BB3" w14:textId="77777777" w:rsidR="00296E35" w:rsidRPr="009D4502" w:rsidRDefault="00296E35" w:rsidP="00296E35">
      <w:pPr>
        <w:pStyle w:val="B1"/>
      </w:pPr>
      <w:r w:rsidRPr="009D4502">
        <w:t>-</w:t>
      </w:r>
      <w:r w:rsidRPr="009D4502">
        <w:tab/>
        <w:t>any combination of the above;</w:t>
      </w:r>
    </w:p>
    <w:p w14:paraId="4F375624" w14:textId="77777777" w:rsidR="00296E35" w:rsidRPr="009D4502" w:rsidRDefault="00296E35" w:rsidP="00296E35">
      <w:r w:rsidRPr="009D4502">
        <w:t xml:space="preserve">the MCData client shall generate a SIP PUBLISH request according to 3GPP TS 24.229 [5], IETF RFC 3903 [34], and </w:t>
      </w:r>
      <w:r w:rsidRPr="009D4502">
        <w:rPr>
          <w:rFonts w:eastAsia="SimSun"/>
        </w:rPr>
        <w:t>IETF RFC 3856 [39]</w:t>
      </w:r>
      <w:r w:rsidRPr="009D4502">
        <w:t>.</w:t>
      </w:r>
    </w:p>
    <w:p w14:paraId="18F0920D" w14:textId="77777777" w:rsidR="00296E35" w:rsidRPr="009D4502" w:rsidRDefault="00296E35" w:rsidP="00296E35">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601FB092" w14:textId="77777777" w:rsidR="00296E35" w:rsidRPr="009D4502" w:rsidRDefault="00296E35" w:rsidP="00296E35">
      <w:pPr>
        <w:pStyle w:val="NO"/>
      </w:pPr>
      <w:r w:rsidRPr="009D4502">
        <w:rPr>
          <w:rFonts w:eastAsia="SimSun"/>
        </w:rPr>
        <w:t>NOTE 0:</w:t>
      </w:r>
      <w:r w:rsidRPr="009D4502">
        <w:rPr>
          <w:rFonts w:eastAsia="SimSun"/>
        </w:rPr>
        <w:tab/>
        <w:t>If the request is suppressed, a notification message can be displayed to the user.</w:t>
      </w:r>
    </w:p>
    <w:p w14:paraId="3AC5C58E" w14:textId="77777777" w:rsidR="00296E35" w:rsidRPr="009D4502" w:rsidRDefault="00296E35" w:rsidP="00296E35">
      <w:r w:rsidRPr="009D4502">
        <w:t>In the SIP PUBLISH request, the MCData client:</w:t>
      </w:r>
    </w:p>
    <w:p w14:paraId="50389D5F" w14:textId="77777777" w:rsidR="00296E35" w:rsidRPr="009D4502" w:rsidRDefault="00296E35" w:rsidP="00296E35">
      <w:pPr>
        <w:pStyle w:val="B1"/>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26FA159D" w14:textId="77777777" w:rsidR="00296E35" w:rsidRPr="009D4502" w:rsidRDefault="00296E35" w:rsidP="00296E35">
      <w:pPr>
        <w:pStyle w:val="B1"/>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631BE22D" w14:textId="77777777" w:rsidR="00296E35" w:rsidRPr="009D4502" w:rsidRDefault="00296E35" w:rsidP="00296E35">
      <w:pPr>
        <w:pStyle w:val="B1"/>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3FC0D6C1" w14:textId="77777777" w:rsidR="00296E35" w:rsidRPr="009D4502" w:rsidRDefault="00296E35" w:rsidP="00296E35">
      <w:pPr>
        <w:pStyle w:val="B1"/>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63FB6DFF" w14:textId="77777777" w:rsidR="00296E35" w:rsidRPr="009D4502" w:rsidRDefault="00296E35" w:rsidP="00296E35">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3FB7BF35" w14:textId="77777777" w:rsidR="00296E35" w:rsidRPr="009D4502" w:rsidRDefault="00296E35" w:rsidP="00296E35">
      <w:pPr>
        <w:pStyle w:val="B1"/>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072F197E" w14:textId="77777777" w:rsidR="00296E35" w:rsidRPr="009D4502" w:rsidRDefault="00296E35" w:rsidP="00296E35">
      <w:pPr>
        <w:pStyle w:val="B1"/>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34F1A3F5" w14:textId="77777777" w:rsidR="00296E35" w:rsidRPr="009D4502" w:rsidRDefault="00296E35" w:rsidP="00296E35">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352BB5C9" w14:textId="77777777" w:rsidR="00296E35" w:rsidRPr="009D4502" w:rsidRDefault="00296E35" w:rsidP="00296E35">
      <w:pPr>
        <w:pStyle w:val="B2"/>
        <w:rPr>
          <w:rFonts w:eastAsia="SimSun"/>
        </w:rPr>
      </w:pPr>
      <w:r w:rsidRPr="009D4502">
        <w:rPr>
          <w:rFonts w:eastAsia="SimSun"/>
        </w:rPr>
        <w:t>b)</w:t>
      </w:r>
      <w:r w:rsidRPr="009D4502">
        <w:rPr>
          <w:rFonts w:eastAsia="SimSun"/>
        </w:rPr>
        <w:tab/>
        <w:t>shall include the MCData client ID of the targeted MCData client;</w:t>
      </w:r>
    </w:p>
    <w:p w14:paraId="68E9BA4E" w14:textId="77777777" w:rsidR="00296E35" w:rsidRPr="009D4502" w:rsidRDefault="00296E35" w:rsidP="00296E35">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699D3DD1" w14:textId="77777777" w:rsidR="00296E35" w:rsidRPr="009D4502" w:rsidRDefault="00296E35" w:rsidP="00296E35">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505961F4" w14:textId="77777777" w:rsidR="00296E35" w:rsidRPr="009D4502" w:rsidRDefault="00296E35" w:rsidP="00296E35">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100F9E1E" w14:textId="77777777" w:rsidR="00296E35" w:rsidRPr="009D4502" w:rsidRDefault="00296E35" w:rsidP="00296E35">
      <w:pPr>
        <w:pStyle w:val="H6"/>
      </w:pPr>
      <w:r w:rsidRPr="009D4502">
        <w:t>5.8.3</w:t>
      </w:r>
      <w:r w:rsidRPr="009D4502">
        <w:tab/>
        <w:t>Test description</w:t>
      </w:r>
    </w:p>
    <w:p w14:paraId="42319B85" w14:textId="77777777" w:rsidR="00296E35" w:rsidRPr="009D4502" w:rsidRDefault="00296E35" w:rsidP="00296E35">
      <w:pPr>
        <w:pStyle w:val="H6"/>
      </w:pPr>
      <w:r w:rsidRPr="009D4502">
        <w:t>5.8.3.1</w:t>
      </w:r>
      <w:r w:rsidRPr="009D4502">
        <w:tab/>
        <w:t>Pre-test conditions</w:t>
      </w:r>
    </w:p>
    <w:p w14:paraId="0428271E" w14:textId="77777777" w:rsidR="00296E35" w:rsidRPr="009D4502" w:rsidRDefault="00296E35" w:rsidP="00296E35">
      <w:pPr>
        <w:pStyle w:val="H6"/>
      </w:pPr>
      <w:r w:rsidRPr="009D4502">
        <w:t>Test configuration:</w:t>
      </w:r>
    </w:p>
    <w:p w14:paraId="13716FA9" w14:textId="4882FFAA" w:rsidR="00296E35" w:rsidRPr="009D4502" w:rsidRDefault="00296E35" w:rsidP="00296E35">
      <w:pPr>
        <w:pStyle w:val="B1"/>
      </w:pPr>
      <w:r w:rsidRPr="009D4502">
        <w:t>-</w:t>
      </w:r>
      <w:r w:rsidRPr="009D4502">
        <w:tab/>
        <w:t xml:space="preserve">Single cell configuration according to TS </w:t>
      </w:r>
      <w:r>
        <w:t>37.579</w:t>
      </w:r>
      <w:r w:rsidRPr="009D4502">
        <w:t>-1 [2] clause 5.2.2.2.1.</w:t>
      </w:r>
    </w:p>
    <w:p w14:paraId="01D55DFF" w14:textId="77777777" w:rsidR="00296E35" w:rsidRPr="009D4502" w:rsidRDefault="00296E35" w:rsidP="00296E35">
      <w:pPr>
        <w:pStyle w:val="B1"/>
      </w:pPr>
      <w:r w:rsidRPr="009D4502">
        <w:t>-</w:t>
      </w:r>
      <w:r w:rsidRPr="009D4502">
        <w:tab/>
        <w:t>GNSS simulator to simulate a location.</w:t>
      </w:r>
    </w:p>
    <w:p w14:paraId="7183AA91" w14:textId="77777777" w:rsidR="00296E35" w:rsidRPr="009D4502" w:rsidRDefault="00296E35" w:rsidP="00296E35">
      <w:pPr>
        <w:pStyle w:val="H6"/>
      </w:pPr>
      <w:r w:rsidRPr="009D4502">
        <w:t>Preamble:</w:t>
      </w:r>
    </w:p>
    <w:p w14:paraId="63337FF3" w14:textId="11537CAB" w:rsidR="00296E35" w:rsidRPr="009D4502" w:rsidRDefault="00296E35" w:rsidP="00296E35">
      <w:pPr>
        <w:pStyle w:val="B1"/>
      </w:pPr>
      <w:r w:rsidRPr="009D4502">
        <w:t>-</w:t>
      </w:r>
      <w:r w:rsidRPr="009D4502">
        <w:tab/>
        <w:t xml:space="preserve">The UE has performed procedure 'Initial registration' as described in TS </w:t>
      </w:r>
      <w:r>
        <w:t>37.579</w:t>
      </w:r>
      <w:r w:rsidRPr="009D4502">
        <w:t>-1 [2] clause 5.4.2.</w:t>
      </w:r>
    </w:p>
    <w:p w14:paraId="49C0872F" w14:textId="77777777" w:rsidR="00296E35" w:rsidRPr="009D4502" w:rsidRDefault="00296E35" w:rsidP="00296E35">
      <w:pPr>
        <w:pStyle w:val="B1"/>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7A0F0437" w14:textId="77777777" w:rsidR="00296E35" w:rsidRPr="009D4502" w:rsidRDefault="00296E35" w:rsidP="00296E35">
      <w:pPr>
        <w:pStyle w:val="B1"/>
      </w:pPr>
      <w:r w:rsidRPr="009D4502">
        <w:t>-</w:t>
      </w:r>
      <w:r w:rsidRPr="009D4502">
        <w:tab/>
        <w:t>UE States at the end of the preamble:</w:t>
      </w:r>
    </w:p>
    <w:p w14:paraId="2D21B2A2" w14:textId="77777777" w:rsidR="00296E35" w:rsidRPr="009D4502" w:rsidRDefault="00296E35" w:rsidP="00296E35">
      <w:pPr>
        <w:pStyle w:val="B1"/>
        <w:ind w:left="852"/>
      </w:pPr>
      <w:r w:rsidRPr="009D4502">
        <w:t>-</w:t>
      </w:r>
      <w:r w:rsidRPr="009D4502">
        <w:tab/>
        <w:t>The UE is in RRC_IDLE state.</w:t>
      </w:r>
    </w:p>
    <w:p w14:paraId="00CEC60D" w14:textId="77777777" w:rsidR="00296E35" w:rsidRPr="009D4502" w:rsidRDefault="00296E35" w:rsidP="00296E35">
      <w:pPr>
        <w:pStyle w:val="B1"/>
        <w:ind w:left="852"/>
      </w:pPr>
      <w:r w:rsidRPr="009D4502">
        <w:t>-</w:t>
      </w:r>
      <w:r w:rsidRPr="009D4502">
        <w:tab/>
        <w:t>The client is registered for MCData.</w:t>
      </w:r>
    </w:p>
    <w:p w14:paraId="179081FE" w14:textId="77777777" w:rsidR="00296E35" w:rsidRPr="009D4502" w:rsidRDefault="00296E35" w:rsidP="00296E35">
      <w:pPr>
        <w:pStyle w:val="H6"/>
      </w:pPr>
      <w:r w:rsidRPr="009D4502">
        <w:t>5.8.3.2</w:t>
      </w:r>
      <w:r w:rsidRPr="009D4502">
        <w:tab/>
        <w:t>Test procedure sequence</w:t>
      </w:r>
    </w:p>
    <w:p w14:paraId="1DD7B9A1" w14:textId="77777777" w:rsidR="00296E35" w:rsidRPr="009D4502" w:rsidRDefault="00296E35" w:rsidP="00296E35">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9D4502" w14:paraId="196A84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917FC" w14:textId="77777777" w:rsidR="00296E35" w:rsidRPr="009D4502" w:rsidRDefault="00296E35" w:rsidP="002E3FCC">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1379" w14:textId="77777777" w:rsidR="00296E35" w:rsidRPr="009D4502" w:rsidRDefault="00296E35" w:rsidP="002E3FCC">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E0FF" w14:textId="77777777" w:rsidR="00296E35" w:rsidRPr="009D4502" w:rsidRDefault="00296E35" w:rsidP="002E3FCC">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980E3" w14:textId="77777777" w:rsidR="00296E35" w:rsidRPr="009D4502" w:rsidRDefault="00296E35" w:rsidP="002E3FCC">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24DAB" w14:textId="77777777" w:rsidR="00296E35" w:rsidRPr="009D4502" w:rsidRDefault="00296E35" w:rsidP="002E3FCC">
            <w:pPr>
              <w:pStyle w:val="TAH"/>
              <w:spacing w:line="252" w:lineRule="auto"/>
            </w:pPr>
            <w:r w:rsidRPr="009D4502">
              <w:t>Verdict</w:t>
            </w:r>
          </w:p>
        </w:tc>
      </w:tr>
      <w:tr w:rsidR="00296E35" w:rsidRPr="009D4502" w14:paraId="27A89C5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25A64" w14:textId="77777777" w:rsidR="00296E35" w:rsidRPr="009D4502"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2761D" w14:textId="77777777" w:rsidR="00296E35" w:rsidRPr="009D4502"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9EA76" w14:textId="77777777" w:rsidR="00296E35" w:rsidRPr="009D4502" w:rsidRDefault="00296E35" w:rsidP="002E3FCC">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485FC" w14:textId="77777777" w:rsidR="00296E35" w:rsidRPr="009D4502" w:rsidRDefault="00296E35" w:rsidP="002E3FCC">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FB93" w14:textId="77777777" w:rsidR="00296E35" w:rsidRPr="009D4502"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06E0" w14:textId="77777777" w:rsidR="00296E35" w:rsidRPr="009D4502" w:rsidRDefault="00296E35" w:rsidP="002E3FCC">
            <w:pPr>
              <w:pStyle w:val="TAH"/>
              <w:spacing w:line="252" w:lineRule="auto"/>
            </w:pPr>
          </w:p>
        </w:tc>
      </w:tr>
      <w:tr w:rsidR="00296E35" w:rsidRPr="009D4502" w14:paraId="56E2F55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35F39" w14:textId="77777777" w:rsidR="00296E35" w:rsidRPr="009D4502" w:rsidRDefault="00296E35" w:rsidP="002E3FCC">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D376" w14:textId="77777777" w:rsidR="00296E35" w:rsidRPr="009D4502" w:rsidRDefault="00296E35" w:rsidP="002E3FCC">
            <w:pPr>
              <w:pStyle w:val="TAL"/>
            </w:pPr>
            <w:r w:rsidRPr="009D4502">
              <w:t>Trigger the UE to reset UTC time and location.</w:t>
            </w:r>
          </w:p>
          <w:p w14:paraId="3B055A31" w14:textId="77777777" w:rsidR="00296E35" w:rsidRPr="009D4502" w:rsidRDefault="00296E35" w:rsidP="002E3FCC">
            <w:pPr>
              <w:pStyle w:val="TAL"/>
            </w:pPr>
          </w:p>
          <w:p w14:paraId="5761DB3F" w14:textId="77777777" w:rsidR="00296E35" w:rsidRPr="009D4502" w:rsidRDefault="00296E35" w:rsidP="002E3FCC">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4EAB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E08E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B717"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7EA44" w14:textId="77777777" w:rsidR="00296E35" w:rsidRPr="009D4502" w:rsidRDefault="00296E35" w:rsidP="002E3FCC">
            <w:pPr>
              <w:pStyle w:val="TAC"/>
            </w:pPr>
            <w:r w:rsidRPr="009D4502">
              <w:t>-</w:t>
            </w:r>
          </w:p>
        </w:tc>
      </w:tr>
      <w:tr w:rsidR="00296E35" w:rsidRPr="009D4502" w14:paraId="2EF3B3A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BE9EA42" w14:textId="77777777" w:rsidR="00296E35" w:rsidRPr="009D4502" w:rsidRDefault="00296E35" w:rsidP="002E3FCC">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CCCAE8" w14:textId="77777777" w:rsidR="00296E35" w:rsidRPr="009D4502" w:rsidRDefault="00296E35" w:rsidP="002E3FCC">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90F375"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1D8ACCA"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69A0B1"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4681F0" w14:textId="77777777" w:rsidR="00296E35" w:rsidRPr="009D4502" w:rsidRDefault="00296E35" w:rsidP="002E3FCC">
            <w:pPr>
              <w:pStyle w:val="TAC"/>
            </w:pPr>
            <w:r w:rsidRPr="009D4502">
              <w:t>-</w:t>
            </w:r>
          </w:p>
        </w:tc>
      </w:tr>
      <w:tr w:rsidR="00296E35" w:rsidRPr="009D4502" w14:paraId="06B9463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63FAA84" w14:textId="77777777" w:rsidR="00296E35" w:rsidRPr="009D4502" w:rsidRDefault="00296E35" w:rsidP="002E3FCC">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7D612B" w14:textId="77777777" w:rsidR="00296E35" w:rsidRPr="009D4502" w:rsidRDefault="00296E35" w:rsidP="002E3FCC">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0598F1"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DC94C16"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E78CF79"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BC0283" w14:textId="77777777" w:rsidR="00296E35" w:rsidRPr="009D4502" w:rsidRDefault="00296E35" w:rsidP="002E3FCC">
            <w:pPr>
              <w:pStyle w:val="TAC"/>
            </w:pPr>
            <w:r w:rsidRPr="009D4502">
              <w:t>-</w:t>
            </w:r>
          </w:p>
        </w:tc>
      </w:tr>
      <w:tr w:rsidR="00296E35" w:rsidRPr="009D4502" w14:paraId="2AD3A5E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C771AB" w14:textId="77777777" w:rsidR="00296E35" w:rsidRPr="009D4502" w:rsidRDefault="00296E35" w:rsidP="002E3FCC">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605DC0" w14:textId="690187AF"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de-affiliate with group A?</w:t>
            </w:r>
          </w:p>
          <w:p w14:paraId="3DF9642B" w14:textId="77777777" w:rsidR="00296E35" w:rsidRPr="009D4502" w:rsidRDefault="00296E35" w:rsidP="002E3FCC">
            <w:pPr>
              <w:pStyle w:val="TAL"/>
            </w:pPr>
          </w:p>
          <w:p w14:paraId="2384A229"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24DBEE2"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A0C295"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155D035" w14:textId="77777777" w:rsidR="00296E35" w:rsidRPr="009D4502" w:rsidRDefault="00296E35" w:rsidP="002E3FCC">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214152" w14:textId="77777777" w:rsidR="00296E35" w:rsidRPr="009D4502" w:rsidRDefault="00296E35" w:rsidP="002E3FCC">
            <w:pPr>
              <w:pStyle w:val="TAC"/>
            </w:pPr>
            <w:r w:rsidRPr="009D4502">
              <w:t>P</w:t>
            </w:r>
          </w:p>
        </w:tc>
      </w:tr>
      <w:tr w:rsidR="00296E35" w:rsidRPr="009D4502" w14:paraId="2264841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48F8055" w14:textId="77777777" w:rsidR="00296E35" w:rsidRPr="009D4502" w:rsidRDefault="00296E35" w:rsidP="002E3FCC">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3AFD51" w14:textId="13DE7913"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14EE5B"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090269"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AE3874"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2B8B0D4" w14:textId="77777777" w:rsidR="00296E35" w:rsidRPr="009D4502" w:rsidRDefault="00296E35" w:rsidP="002E3FCC">
            <w:pPr>
              <w:pStyle w:val="TAC"/>
            </w:pPr>
            <w:r w:rsidRPr="009D4502">
              <w:rPr>
                <w:rFonts w:eastAsia="Calibri"/>
                <w:szCs w:val="22"/>
              </w:rPr>
              <w:t>-</w:t>
            </w:r>
          </w:p>
        </w:tc>
      </w:tr>
      <w:tr w:rsidR="00296E35" w:rsidRPr="009D4502" w14:paraId="7BF4357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2B4BDB" w14:textId="77777777" w:rsidR="00296E35" w:rsidRPr="009D4502" w:rsidRDefault="00296E35" w:rsidP="002E3FCC">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09D591" w14:textId="77777777" w:rsidR="00296E35" w:rsidRPr="009D4502" w:rsidRDefault="00296E35" w:rsidP="002E3FCC">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5300AE"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4DE75B"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B1673A"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D1D564" w14:textId="77777777" w:rsidR="00296E35" w:rsidRPr="009D4502" w:rsidRDefault="00296E35" w:rsidP="002E3FCC">
            <w:pPr>
              <w:pStyle w:val="TAC"/>
            </w:pPr>
            <w:r w:rsidRPr="009D4502">
              <w:t>-</w:t>
            </w:r>
          </w:p>
        </w:tc>
      </w:tr>
      <w:tr w:rsidR="00296E35" w:rsidRPr="009D4502" w14:paraId="647CB29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B32144" w14:textId="77777777" w:rsidR="00296E35" w:rsidRPr="009D4502" w:rsidRDefault="00296E35" w:rsidP="002E3FCC">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10193B" w14:textId="77777777" w:rsidR="00296E35" w:rsidRPr="009D4502" w:rsidRDefault="00296E35" w:rsidP="002E3FCC">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492A6"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D9AB63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4CE92B"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99EF44" w14:textId="77777777" w:rsidR="00296E35" w:rsidRPr="009D4502" w:rsidRDefault="00296E35" w:rsidP="002E3FCC">
            <w:pPr>
              <w:pStyle w:val="TAC"/>
            </w:pPr>
            <w:r w:rsidRPr="009D4502">
              <w:t>-</w:t>
            </w:r>
          </w:p>
        </w:tc>
      </w:tr>
      <w:tr w:rsidR="00296E35" w:rsidRPr="009D4502" w14:paraId="3FE15D2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EDCD946" w14:textId="77777777" w:rsidR="00296E35" w:rsidRPr="009D4502" w:rsidRDefault="00296E35" w:rsidP="002E3FCC">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881AAA" w14:textId="615F9751"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affiliate with group A?</w:t>
            </w:r>
          </w:p>
          <w:p w14:paraId="1573A322" w14:textId="77777777" w:rsidR="00296E35" w:rsidRPr="009D4502" w:rsidRDefault="00296E35" w:rsidP="002E3FCC">
            <w:pPr>
              <w:pStyle w:val="TAL"/>
            </w:pPr>
          </w:p>
          <w:p w14:paraId="10460BBF"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A3D614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CA8251"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F631DF" w14:textId="77777777" w:rsidR="00296E35" w:rsidRPr="009D4502" w:rsidRDefault="00296E35" w:rsidP="002E3FCC">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DE406B0" w14:textId="77777777" w:rsidR="00296E35" w:rsidRPr="009D4502" w:rsidRDefault="00296E35" w:rsidP="002E3FCC">
            <w:pPr>
              <w:pStyle w:val="TAC"/>
            </w:pPr>
            <w:r w:rsidRPr="009D4502">
              <w:t>P</w:t>
            </w:r>
          </w:p>
        </w:tc>
      </w:tr>
      <w:tr w:rsidR="00296E35" w:rsidRPr="009D4502" w14:paraId="46422EB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BEE154" w14:textId="77777777" w:rsidR="00296E35" w:rsidRPr="009D4502" w:rsidRDefault="00296E35" w:rsidP="002E3FCC">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D736A6" w14:textId="5D887D97"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583DB2"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43A2C4"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0C80F85"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0844BF" w14:textId="77777777" w:rsidR="00296E35" w:rsidRPr="009D4502" w:rsidRDefault="00296E35" w:rsidP="002E3FCC">
            <w:pPr>
              <w:pStyle w:val="TAC"/>
            </w:pPr>
            <w:r w:rsidRPr="009D4502">
              <w:rPr>
                <w:rFonts w:eastAsia="Calibri"/>
                <w:szCs w:val="22"/>
              </w:rPr>
              <w:t>-</w:t>
            </w:r>
          </w:p>
        </w:tc>
      </w:tr>
    </w:tbl>
    <w:p w14:paraId="74075927" w14:textId="77777777" w:rsidR="00296E35" w:rsidRPr="009D4502" w:rsidRDefault="00296E35" w:rsidP="00296E35"/>
    <w:p w14:paraId="58F4273A" w14:textId="77777777" w:rsidR="00296E35" w:rsidRPr="009D4502" w:rsidRDefault="00296E35" w:rsidP="00296E35">
      <w:pPr>
        <w:pStyle w:val="H6"/>
      </w:pPr>
      <w:r w:rsidRPr="009D4502">
        <w:t>5.8.3.3</w:t>
      </w:r>
      <w:r w:rsidRPr="009D4502">
        <w:tab/>
        <w:t>Specific message contents</w:t>
      </w:r>
    </w:p>
    <w:p w14:paraId="2991B1DD" w14:textId="3579D43B" w:rsidR="00296E35" w:rsidRPr="009D4502" w:rsidRDefault="00296E35" w:rsidP="00296E35">
      <w:pPr>
        <w:pStyle w:val="TH"/>
      </w:pPr>
      <w:r w:rsidRPr="009D4502">
        <w:t>Table 5.8.3.3-1: SIP PUBLISH from the UE (step 5, Table 5.8.3.2-1;</w:t>
      </w:r>
      <w:r w:rsidRPr="009D4502">
        <w:br/>
        <w:t xml:space="preserve">step 2, TS </w:t>
      </w:r>
      <w:r>
        <w:t>37.579</w:t>
      </w:r>
      <w:r w:rsidRPr="009D4502">
        <w:t>-1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F860FB9" w14:textId="77777777" w:rsidTr="002E3FCC">
        <w:tc>
          <w:tcPr>
            <w:tcW w:w="9639" w:type="dxa"/>
            <w:gridSpan w:val="5"/>
          </w:tcPr>
          <w:p w14:paraId="5561444D" w14:textId="4178F1FC"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55934AE0" w14:textId="77777777" w:rsidTr="002E3FCC">
        <w:tc>
          <w:tcPr>
            <w:tcW w:w="2835" w:type="dxa"/>
          </w:tcPr>
          <w:p w14:paraId="2515E634" w14:textId="77777777" w:rsidR="00296E35" w:rsidRPr="009D4502" w:rsidRDefault="00296E35" w:rsidP="002E3FCC">
            <w:pPr>
              <w:pStyle w:val="TAH"/>
            </w:pPr>
            <w:r w:rsidRPr="009D4502">
              <w:t>Information Element</w:t>
            </w:r>
          </w:p>
        </w:tc>
        <w:tc>
          <w:tcPr>
            <w:tcW w:w="2126" w:type="dxa"/>
          </w:tcPr>
          <w:p w14:paraId="542D22FE" w14:textId="77777777" w:rsidR="00296E35" w:rsidRPr="009D4502" w:rsidRDefault="00296E35" w:rsidP="002E3FCC">
            <w:pPr>
              <w:pStyle w:val="TAH"/>
            </w:pPr>
            <w:r w:rsidRPr="009D4502">
              <w:t>Value/remark</w:t>
            </w:r>
          </w:p>
        </w:tc>
        <w:tc>
          <w:tcPr>
            <w:tcW w:w="2126" w:type="dxa"/>
            <w:tcBorders>
              <w:bottom w:val="single" w:sz="4" w:space="0" w:color="auto"/>
            </w:tcBorders>
          </w:tcPr>
          <w:p w14:paraId="62A45CC3" w14:textId="77777777" w:rsidR="00296E35" w:rsidRPr="009D4502" w:rsidRDefault="00296E35" w:rsidP="002E3FCC">
            <w:pPr>
              <w:pStyle w:val="TAH"/>
            </w:pPr>
            <w:r w:rsidRPr="009D4502">
              <w:t>Comment</w:t>
            </w:r>
          </w:p>
        </w:tc>
        <w:tc>
          <w:tcPr>
            <w:tcW w:w="1418" w:type="dxa"/>
          </w:tcPr>
          <w:p w14:paraId="568793A8" w14:textId="77777777" w:rsidR="00296E35" w:rsidRPr="009D4502" w:rsidRDefault="00296E35" w:rsidP="002E3FCC">
            <w:pPr>
              <w:pStyle w:val="TAH"/>
            </w:pPr>
            <w:r w:rsidRPr="009D4502">
              <w:t>Reference</w:t>
            </w:r>
          </w:p>
        </w:tc>
        <w:tc>
          <w:tcPr>
            <w:tcW w:w="1134" w:type="dxa"/>
          </w:tcPr>
          <w:p w14:paraId="2A3886AC" w14:textId="77777777" w:rsidR="00296E35" w:rsidRPr="009D4502" w:rsidRDefault="00296E35" w:rsidP="002E3FCC">
            <w:pPr>
              <w:pStyle w:val="TAH"/>
            </w:pPr>
            <w:r w:rsidRPr="009D4502">
              <w:t>Condition</w:t>
            </w:r>
          </w:p>
        </w:tc>
      </w:tr>
      <w:tr w:rsidR="00296E35" w:rsidRPr="009D4502" w14:paraId="6E40771D" w14:textId="77777777" w:rsidTr="002E3FCC">
        <w:tc>
          <w:tcPr>
            <w:tcW w:w="2835" w:type="dxa"/>
            <w:tcBorders>
              <w:top w:val="single" w:sz="4" w:space="0" w:color="auto"/>
              <w:left w:val="single" w:sz="4" w:space="0" w:color="auto"/>
              <w:bottom w:val="single" w:sz="4" w:space="0" w:color="auto"/>
              <w:right w:val="single" w:sz="4" w:space="0" w:color="auto"/>
            </w:tcBorders>
          </w:tcPr>
          <w:p w14:paraId="0EAC5DC7" w14:textId="77777777" w:rsidR="00296E35" w:rsidRPr="009D4502" w:rsidRDefault="00296E35" w:rsidP="002E3FCC">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05964C13"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F131E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13F27C"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14A663A" w14:textId="77777777" w:rsidR="00296E35" w:rsidRPr="009D4502" w:rsidRDefault="00296E35" w:rsidP="002E3FCC">
            <w:pPr>
              <w:pStyle w:val="TAL"/>
            </w:pPr>
          </w:p>
        </w:tc>
      </w:tr>
      <w:tr w:rsidR="00296E35" w:rsidRPr="009D4502" w14:paraId="170B6C7E" w14:textId="77777777" w:rsidTr="002E3FCC">
        <w:tc>
          <w:tcPr>
            <w:tcW w:w="2835" w:type="dxa"/>
            <w:tcBorders>
              <w:top w:val="single" w:sz="4" w:space="0" w:color="auto"/>
              <w:left w:val="single" w:sz="4" w:space="0" w:color="auto"/>
              <w:bottom w:val="single" w:sz="4" w:space="0" w:color="auto"/>
              <w:right w:val="single" w:sz="4" w:space="0" w:color="auto"/>
            </w:tcBorders>
          </w:tcPr>
          <w:p w14:paraId="3A268EA5" w14:textId="77777777" w:rsidR="00296E35" w:rsidRPr="009D4502" w:rsidRDefault="00296E35" w:rsidP="002E3FCC">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43B1433" w14:textId="77777777" w:rsidR="00296E35" w:rsidRPr="009D4502" w:rsidRDefault="00296E35" w:rsidP="002E3FCC">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1982D49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21E28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FCD1D9" w14:textId="77777777" w:rsidR="00296E35" w:rsidRPr="009D4502" w:rsidRDefault="00296E35" w:rsidP="002E3FCC">
            <w:pPr>
              <w:pStyle w:val="TAL"/>
            </w:pPr>
          </w:p>
        </w:tc>
      </w:tr>
      <w:tr w:rsidR="00296E35" w:rsidRPr="009D4502" w14:paraId="57AC329A" w14:textId="77777777" w:rsidTr="002E3FCC">
        <w:tc>
          <w:tcPr>
            <w:tcW w:w="2835" w:type="dxa"/>
            <w:tcBorders>
              <w:top w:val="single" w:sz="4" w:space="0" w:color="auto"/>
              <w:left w:val="single" w:sz="4" w:space="0" w:color="auto"/>
              <w:bottom w:val="single" w:sz="4" w:space="0" w:color="auto"/>
              <w:right w:val="single" w:sz="4" w:space="0" w:color="auto"/>
            </w:tcBorders>
          </w:tcPr>
          <w:p w14:paraId="2C4DDE9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60FEE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1FB8AA"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FC15F1"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E2A3A0" w14:textId="77777777" w:rsidR="00296E35" w:rsidRPr="009D4502" w:rsidRDefault="00296E35" w:rsidP="002E3FCC">
            <w:pPr>
              <w:pStyle w:val="TAL"/>
            </w:pPr>
          </w:p>
        </w:tc>
      </w:tr>
      <w:tr w:rsidR="00296E35" w:rsidRPr="009D4502" w14:paraId="60BCDC13" w14:textId="77777777" w:rsidTr="002E3FCC">
        <w:tc>
          <w:tcPr>
            <w:tcW w:w="2835" w:type="dxa"/>
            <w:tcBorders>
              <w:top w:val="single" w:sz="4" w:space="0" w:color="auto"/>
              <w:left w:val="single" w:sz="4" w:space="0" w:color="auto"/>
              <w:bottom w:val="single" w:sz="4" w:space="0" w:color="auto"/>
              <w:right w:val="single" w:sz="4" w:space="0" w:color="auto"/>
            </w:tcBorders>
          </w:tcPr>
          <w:p w14:paraId="041E12FE"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CB53F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6125B0"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20EFAD8D"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E1C12F" w14:textId="77777777" w:rsidR="00296E35" w:rsidRPr="009D4502" w:rsidRDefault="00296E35" w:rsidP="002E3FCC">
            <w:pPr>
              <w:pStyle w:val="TAL"/>
            </w:pPr>
          </w:p>
        </w:tc>
      </w:tr>
      <w:tr w:rsidR="00296E35" w:rsidRPr="009D4502" w14:paraId="5A7F09D6"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853A0FD"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53ECD1"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6DB0DEC5"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5F2B65"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109709" w14:textId="77777777" w:rsidR="00296E35" w:rsidRPr="009D4502" w:rsidRDefault="00296E35" w:rsidP="002E3FCC">
            <w:pPr>
              <w:pStyle w:val="TAL"/>
            </w:pPr>
          </w:p>
        </w:tc>
      </w:tr>
      <w:tr w:rsidR="00296E35" w:rsidRPr="009D4502" w14:paraId="7A9F602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6A94137"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637B91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2C4869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186C2387"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9BAF43" w14:textId="77777777" w:rsidR="00296E35" w:rsidRPr="009D4502" w:rsidRDefault="00296E35" w:rsidP="002E3FCC">
            <w:pPr>
              <w:pStyle w:val="TAL"/>
            </w:pPr>
          </w:p>
        </w:tc>
      </w:tr>
      <w:tr w:rsidR="00296E35" w:rsidRPr="009D4502" w14:paraId="126C47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F397916"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E719A1" w14:textId="77777777" w:rsidR="00296E35" w:rsidRPr="009D4502" w:rsidRDefault="00296E35" w:rsidP="002E3FCC">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CF311F"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9C4103"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76E641" w14:textId="77777777" w:rsidR="00296E35" w:rsidRPr="009D4502" w:rsidRDefault="00296E35" w:rsidP="002E3FCC">
            <w:pPr>
              <w:pStyle w:val="TAL"/>
            </w:pPr>
          </w:p>
        </w:tc>
      </w:tr>
    </w:tbl>
    <w:p w14:paraId="5EFEAA19" w14:textId="77777777" w:rsidR="00296E35" w:rsidRPr="009D4502" w:rsidRDefault="00296E35" w:rsidP="00296E35"/>
    <w:p w14:paraId="6AD06350" w14:textId="77777777" w:rsidR="00296E35" w:rsidRPr="009D4502" w:rsidRDefault="00296E35" w:rsidP="00296E35">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76E8013" w14:textId="77777777" w:rsidTr="002E3FCC">
        <w:tc>
          <w:tcPr>
            <w:tcW w:w="9639" w:type="dxa"/>
            <w:gridSpan w:val="5"/>
          </w:tcPr>
          <w:p w14:paraId="577ED2EC" w14:textId="017260D9" w:rsidR="00296E35" w:rsidRPr="009D4502" w:rsidRDefault="00296E35" w:rsidP="002E3FCC">
            <w:pPr>
              <w:pStyle w:val="TAL"/>
            </w:pPr>
            <w:r w:rsidRPr="009D4502">
              <w:t xml:space="preserve">Derivation Path: TS </w:t>
            </w:r>
            <w:r>
              <w:t>37.579</w:t>
            </w:r>
            <w:r w:rsidRPr="009D4502">
              <w:t>-1 [2], Table 5.5.3.2.1-3</w:t>
            </w:r>
          </w:p>
        </w:tc>
      </w:tr>
      <w:tr w:rsidR="00296E35" w:rsidRPr="009D4502" w14:paraId="36A51C83" w14:textId="77777777" w:rsidTr="002E3FCC">
        <w:tc>
          <w:tcPr>
            <w:tcW w:w="2835" w:type="dxa"/>
          </w:tcPr>
          <w:p w14:paraId="253438AA" w14:textId="77777777" w:rsidR="00296E35" w:rsidRPr="009D4502" w:rsidRDefault="00296E35" w:rsidP="002E3FCC">
            <w:pPr>
              <w:pStyle w:val="TAH"/>
            </w:pPr>
            <w:r w:rsidRPr="009D4502">
              <w:t>Information Element</w:t>
            </w:r>
          </w:p>
        </w:tc>
        <w:tc>
          <w:tcPr>
            <w:tcW w:w="2126" w:type="dxa"/>
          </w:tcPr>
          <w:p w14:paraId="5F6E8A7A" w14:textId="77777777" w:rsidR="00296E35" w:rsidRPr="009D4502" w:rsidRDefault="00296E35" w:rsidP="002E3FCC">
            <w:pPr>
              <w:pStyle w:val="TAH"/>
            </w:pPr>
            <w:r w:rsidRPr="009D4502">
              <w:t>Value/remark</w:t>
            </w:r>
          </w:p>
        </w:tc>
        <w:tc>
          <w:tcPr>
            <w:tcW w:w="2126" w:type="dxa"/>
          </w:tcPr>
          <w:p w14:paraId="2EC3576B" w14:textId="77777777" w:rsidR="00296E35" w:rsidRPr="009D4502" w:rsidRDefault="00296E35" w:rsidP="002E3FCC">
            <w:pPr>
              <w:pStyle w:val="TAH"/>
            </w:pPr>
            <w:r w:rsidRPr="009D4502">
              <w:t>Comment</w:t>
            </w:r>
          </w:p>
        </w:tc>
        <w:tc>
          <w:tcPr>
            <w:tcW w:w="1418" w:type="dxa"/>
          </w:tcPr>
          <w:p w14:paraId="16FD6955" w14:textId="77777777" w:rsidR="00296E35" w:rsidRPr="009D4502" w:rsidRDefault="00296E35" w:rsidP="002E3FCC">
            <w:pPr>
              <w:pStyle w:val="TAH"/>
            </w:pPr>
            <w:r w:rsidRPr="009D4502">
              <w:t>Reference</w:t>
            </w:r>
          </w:p>
        </w:tc>
        <w:tc>
          <w:tcPr>
            <w:tcW w:w="1134" w:type="dxa"/>
          </w:tcPr>
          <w:p w14:paraId="12BEA3F8" w14:textId="77777777" w:rsidR="00296E35" w:rsidRPr="009D4502" w:rsidRDefault="00296E35" w:rsidP="002E3FCC">
            <w:pPr>
              <w:pStyle w:val="TAH"/>
            </w:pPr>
            <w:r w:rsidRPr="009D4502">
              <w:t>Condition</w:t>
            </w:r>
          </w:p>
        </w:tc>
      </w:tr>
      <w:tr w:rsidR="00296E35" w:rsidRPr="009D4502" w14:paraId="12ACF51F" w14:textId="77777777" w:rsidTr="002E3FCC">
        <w:tc>
          <w:tcPr>
            <w:tcW w:w="2835" w:type="dxa"/>
          </w:tcPr>
          <w:p w14:paraId="7743A900" w14:textId="77777777" w:rsidR="00296E35" w:rsidRPr="009D4502" w:rsidRDefault="00296E35" w:rsidP="002E3FCC">
            <w:pPr>
              <w:pStyle w:val="TAL"/>
            </w:pPr>
            <w:r w:rsidRPr="009D4502">
              <w:t>mcdata-info</w:t>
            </w:r>
          </w:p>
        </w:tc>
        <w:tc>
          <w:tcPr>
            <w:tcW w:w="2126" w:type="dxa"/>
          </w:tcPr>
          <w:p w14:paraId="79B755EA" w14:textId="77777777" w:rsidR="00296E35" w:rsidRPr="009D4502" w:rsidRDefault="00296E35" w:rsidP="002E3FCC">
            <w:pPr>
              <w:pStyle w:val="TAL"/>
            </w:pPr>
          </w:p>
        </w:tc>
        <w:tc>
          <w:tcPr>
            <w:tcW w:w="2126" w:type="dxa"/>
            <w:tcBorders>
              <w:bottom w:val="single" w:sz="4" w:space="0" w:color="auto"/>
            </w:tcBorders>
          </w:tcPr>
          <w:p w14:paraId="0967E806" w14:textId="77777777" w:rsidR="00296E35" w:rsidRPr="009D4502" w:rsidRDefault="00296E35" w:rsidP="002E3FCC">
            <w:pPr>
              <w:pStyle w:val="TAL"/>
            </w:pPr>
          </w:p>
        </w:tc>
        <w:tc>
          <w:tcPr>
            <w:tcW w:w="1418" w:type="dxa"/>
          </w:tcPr>
          <w:p w14:paraId="723CE4F3" w14:textId="77777777" w:rsidR="00296E35" w:rsidRPr="009D4502" w:rsidRDefault="00296E35" w:rsidP="002E3FCC">
            <w:pPr>
              <w:pStyle w:val="TAL"/>
            </w:pPr>
          </w:p>
        </w:tc>
        <w:tc>
          <w:tcPr>
            <w:tcW w:w="1134" w:type="dxa"/>
            <w:vAlign w:val="bottom"/>
          </w:tcPr>
          <w:p w14:paraId="25283604" w14:textId="77777777" w:rsidR="00296E35" w:rsidRPr="009D4502" w:rsidRDefault="00296E35" w:rsidP="002E3FCC">
            <w:pPr>
              <w:pStyle w:val="TAL"/>
            </w:pPr>
          </w:p>
        </w:tc>
      </w:tr>
      <w:tr w:rsidR="00296E35" w:rsidRPr="009D4502" w14:paraId="16436E7F" w14:textId="77777777" w:rsidTr="002E3FCC">
        <w:tc>
          <w:tcPr>
            <w:tcW w:w="2835" w:type="dxa"/>
          </w:tcPr>
          <w:p w14:paraId="10446C8C" w14:textId="77777777" w:rsidR="00296E35" w:rsidRPr="009D4502" w:rsidRDefault="00296E35" w:rsidP="002E3FCC">
            <w:pPr>
              <w:pStyle w:val="TAL"/>
            </w:pPr>
            <w:r w:rsidRPr="009D4502">
              <w:t xml:space="preserve">  mcdata-Params</w:t>
            </w:r>
          </w:p>
        </w:tc>
        <w:tc>
          <w:tcPr>
            <w:tcW w:w="2126" w:type="dxa"/>
          </w:tcPr>
          <w:p w14:paraId="2C04F8DF" w14:textId="77777777" w:rsidR="00296E35" w:rsidRPr="009D4502" w:rsidRDefault="00296E35" w:rsidP="002E3FCC">
            <w:pPr>
              <w:pStyle w:val="TAL"/>
            </w:pPr>
          </w:p>
        </w:tc>
        <w:tc>
          <w:tcPr>
            <w:tcW w:w="2126" w:type="dxa"/>
            <w:tcBorders>
              <w:bottom w:val="single" w:sz="4" w:space="0" w:color="auto"/>
            </w:tcBorders>
          </w:tcPr>
          <w:p w14:paraId="55CC5DD3" w14:textId="77777777" w:rsidR="00296E35" w:rsidRPr="009D4502" w:rsidRDefault="00296E35" w:rsidP="002E3FCC">
            <w:pPr>
              <w:pStyle w:val="TAL"/>
            </w:pPr>
          </w:p>
        </w:tc>
        <w:tc>
          <w:tcPr>
            <w:tcW w:w="1418" w:type="dxa"/>
          </w:tcPr>
          <w:p w14:paraId="1C384730" w14:textId="77777777" w:rsidR="00296E35" w:rsidRPr="009D4502" w:rsidRDefault="00296E35" w:rsidP="002E3FCC">
            <w:pPr>
              <w:pStyle w:val="TAL"/>
            </w:pPr>
          </w:p>
        </w:tc>
        <w:tc>
          <w:tcPr>
            <w:tcW w:w="1134" w:type="dxa"/>
            <w:vAlign w:val="bottom"/>
          </w:tcPr>
          <w:p w14:paraId="360FC69E" w14:textId="77777777" w:rsidR="00296E35" w:rsidRPr="009D4502" w:rsidRDefault="00296E35" w:rsidP="002E3FCC">
            <w:pPr>
              <w:pStyle w:val="TAL"/>
            </w:pPr>
          </w:p>
        </w:tc>
      </w:tr>
      <w:tr w:rsidR="00296E35" w:rsidRPr="009D4502" w14:paraId="6A82F599" w14:textId="77777777" w:rsidTr="002E3FCC">
        <w:tc>
          <w:tcPr>
            <w:tcW w:w="2835" w:type="dxa"/>
            <w:vAlign w:val="center"/>
          </w:tcPr>
          <w:p w14:paraId="33F2C279" w14:textId="77777777" w:rsidR="00296E35" w:rsidRPr="009D4502" w:rsidRDefault="00296E35" w:rsidP="002E3FCC">
            <w:pPr>
              <w:pStyle w:val="TAL"/>
            </w:pPr>
            <w:r w:rsidRPr="009D4502">
              <w:t xml:space="preserve">    mcdata-request-uri</w:t>
            </w:r>
          </w:p>
        </w:tc>
        <w:tc>
          <w:tcPr>
            <w:tcW w:w="2126" w:type="dxa"/>
          </w:tcPr>
          <w:p w14:paraId="031B689D" w14:textId="77777777" w:rsidR="00296E35" w:rsidRPr="009D4502" w:rsidRDefault="00296E35" w:rsidP="002E3FCC">
            <w:pPr>
              <w:pStyle w:val="TAL"/>
            </w:pPr>
            <w:r w:rsidRPr="009D4502">
              <w:t>px_MCData_ID_User_A</w:t>
            </w:r>
          </w:p>
        </w:tc>
        <w:tc>
          <w:tcPr>
            <w:tcW w:w="2126" w:type="dxa"/>
            <w:tcBorders>
              <w:bottom w:val="single" w:sz="4" w:space="0" w:color="auto"/>
            </w:tcBorders>
          </w:tcPr>
          <w:p w14:paraId="4D88FB8B" w14:textId="77777777" w:rsidR="00296E35" w:rsidRPr="009D4502" w:rsidRDefault="00296E35" w:rsidP="002E3FCC">
            <w:pPr>
              <w:pStyle w:val="TAL"/>
            </w:pPr>
          </w:p>
        </w:tc>
        <w:tc>
          <w:tcPr>
            <w:tcW w:w="1418" w:type="dxa"/>
          </w:tcPr>
          <w:p w14:paraId="1B26D94B" w14:textId="77777777" w:rsidR="00296E35" w:rsidRPr="009D4502" w:rsidRDefault="00296E35" w:rsidP="002E3FCC">
            <w:pPr>
              <w:pStyle w:val="TAL"/>
            </w:pPr>
          </w:p>
        </w:tc>
        <w:tc>
          <w:tcPr>
            <w:tcW w:w="1134" w:type="dxa"/>
            <w:vAlign w:val="bottom"/>
          </w:tcPr>
          <w:p w14:paraId="3C6ADBE7" w14:textId="77777777" w:rsidR="00296E35" w:rsidRPr="009D4502" w:rsidRDefault="00296E35" w:rsidP="002E3FCC">
            <w:pPr>
              <w:pStyle w:val="TAL"/>
            </w:pPr>
          </w:p>
        </w:tc>
      </w:tr>
    </w:tbl>
    <w:p w14:paraId="3D14CFC4" w14:textId="77777777" w:rsidR="00296E35" w:rsidRPr="009D4502" w:rsidRDefault="00296E35" w:rsidP="00296E35"/>
    <w:p w14:paraId="62735C3B" w14:textId="77777777" w:rsidR="00296E35" w:rsidRPr="009D4502" w:rsidRDefault="00296E35" w:rsidP="00296E35">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48643995" w14:textId="77777777" w:rsidTr="002E3FCC">
        <w:tc>
          <w:tcPr>
            <w:tcW w:w="9639" w:type="dxa"/>
            <w:gridSpan w:val="5"/>
          </w:tcPr>
          <w:p w14:paraId="7EA62EF4" w14:textId="62B1B552"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1CD91DD1" w14:textId="77777777" w:rsidTr="002E3FCC">
        <w:tc>
          <w:tcPr>
            <w:tcW w:w="2835" w:type="dxa"/>
          </w:tcPr>
          <w:p w14:paraId="4801D52E" w14:textId="77777777" w:rsidR="00296E35" w:rsidRPr="009D4502" w:rsidRDefault="00296E35" w:rsidP="002E3FCC">
            <w:pPr>
              <w:pStyle w:val="TAH"/>
            </w:pPr>
            <w:r w:rsidRPr="009D4502">
              <w:t>Information Element</w:t>
            </w:r>
          </w:p>
        </w:tc>
        <w:tc>
          <w:tcPr>
            <w:tcW w:w="2126" w:type="dxa"/>
          </w:tcPr>
          <w:p w14:paraId="095C2D91" w14:textId="77777777" w:rsidR="00296E35" w:rsidRPr="009D4502" w:rsidRDefault="00296E35" w:rsidP="002E3FCC">
            <w:pPr>
              <w:pStyle w:val="TAH"/>
            </w:pPr>
            <w:r w:rsidRPr="009D4502">
              <w:t>Value/remark</w:t>
            </w:r>
          </w:p>
        </w:tc>
        <w:tc>
          <w:tcPr>
            <w:tcW w:w="2126" w:type="dxa"/>
          </w:tcPr>
          <w:p w14:paraId="304CBDB6" w14:textId="77777777" w:rsidR="00296E35" w:rsidRPr="009D4502" w:rsidRDefault="00296E35" w:rsidP="002E3FCC">
            <w:pPr>
              <w:pStyle w:val="TAH"/>
            </w:pPr>
            <w:r w:rsidRPr="009D4502">
              <w:t>Comment</w:t>
            </w:r>
          </w:p>
        </w:tc>
        <w:tc>
          <w:tcPr>
            <w:tcW w:w="1418" w:type="dxa"/>
          </w:tcPr>
          <w:p w14:paraId="0B16C523" w14:textId="77777777" w:rsidR="00296E35" w:rsidRPr="009D4502" w:rsidRDefault="00296E35" w:rsidP="002E3FCC">
            <w:pPr>
              <w:pStyle w:val="TAH"/>
            </w:pPr>
            <w:r w:rsidRPr="009D4502">
              <w:t>Reference</w:t>
            </w:r>
          </w:p>
        </w:tc>
        <w:tc>
          <w:tcPr>
            <w:tcW w:w="1134" w:type="dxa"/>
          </w:tcPr>
          <w:p w14:paraId="03959746" w14:textId="77777777" w:rsidR="00296E35" w:rsidRPr="009D4502" w:rsidRDefault="00296E35" w:rsidP="002E3FCC">
            <w:pPr>
              <w:pStyle w:val="TAH"/>
            </w:pPr>
            <w:r w:rsidRPr="009D4502">
              <w:t>Condition</w:t>
            </w:r>
          </w:p>
        </w:tc>
      </w:tr>
      <w:tr w:rsidR="00296E35" w:rsidRPr="009D4502" w14:paraId="4E9916D1" w14:textId="77777777" w:rsidTr="002E3FCC">
        <w:tc>
          <w:tcPr>
            <w:tcW w:w="2835" w:type="dxa"/>
            <w:vAlign w:val="center"/>
          </w:tcPr>
          <w:p w14:paraId="5059960B" w14:textId="77777777" w:rsidR="00296E35" w:rsidRPr="009D4502" w:rsidRDefault="00296E35" w:rsidP="002E3FCC">
            <w:pPr>
              <w:pStyle w:val="TAL"/>
            </w:pPr>
            <w:r w:rsidRPr="009D4502">
              <w:t>presence</w:t>
            </w:r>
          </w:p>
        </w:tc>
        <w:tc>
          <w:tcPr>
            <w:tcW w:w="2126" w:type="dxa"/>
          </w:tcPr>
          <w:p w14:paraId="17DE09E7" w14:textId="77777777" w:rsidR="00296E35" w:rsidRPr="009D4502" w:rsidRDefault="00296E35" w:rsidP="002E3FCC">
            <w:pPr>
              <w:pStyle w:val="TAL"/>
            </w:pPr>
          </w:p>
        </w:tc>
        <w:tc>
          <w:tcPr>
            <w:tcW w:w="2126" w:type="dxa"/>
            <w:tcBorders>
              <w:bottom w:val="single" w:sz="4" w:space="0" w:color="auto"/>
            </w:tcBorders>
          </w:tcPr>
          <w:p w14:paraId="3C2E9798" w14:textId="77777777" w:rsidR="00296E35" w:rsidRPr="009D4502" w:rsidRDefault="00296E35" w:rsidP="002E3FCC">
            <w:pPr>
              <w:pStyle w:val="TAL"/>
            </w:pPr>
          </w:p>
        </w:tc>
        <w:tc>
          <w:tcPr>
            <w:tcW w:w="1418" w:type="dxa"/>
          </w:tcPr>
          <w:p w14:paraId="627A704B" w14:textId="77777777" w:rsidR="00296E35" w:rsidRPr="009D4502" w:rsidRDefault="00296E35" w:rsidP="002E3FCC">
            <w:pPr>
              <w:pStyle w:val="TAL"/>
            </w:pPr>
          </w:p>
        </w:tc>
        <w:tc>
          <w:tcPr>
            <w:tcW w:w="1134" w:type="dxa"/>
            <w:vAlign w:val="bottom"/>
          </w:tcPr>
          <w:p w14:paraId="0E32D16E" w14:textId="77777777" w:rsidR="00296E35" w:rsidRPr="009D4502" w:rsidRDefault="00296E35" w:rsidP="002E3FCC">
            <w:pPr>
              <w:pStyle w:val="TAL"/>
            </w:pPr>
          </w:p>
        </w:tc>
      </w:tr>
      <w:tr w:rsidR="00296E35" w:rsidRPr="009D4502" w14:paraId="36FD839A" w14:textId="77777777" w:rsidTr="002E3FCC">
        <w:tc>
          <w:tcPr>
            <w:tcW w:w="2835" w:type="dxa"/>
            <w:vAlign w:val="center"/>
          </w:tcPr>
          <w:p w14:paraId="620D300F" w14:textId="77777777" w:rsidR="00296E35" w:rsidRPr="009D4502" w:rsidRDefault="00296E35" w:rsidP="002E3FCC">
            <w:pPr>
              <w:pStyle w:val="TAL"/>
            </w:pPr>
            <w:r w:rsidRPr="009D4502">
              <w:t xml:space="preserve">  tuple</w:t>
            </w:r>
          </w:p>
        </w:tc>
        <w:tc>
          <w:tcPr>
            <w:tcW w:w="2126" w:type="dxa"/>
          </w:tcPr>
          <w:p w14:paraId="2EF98B03" w14:textId="77777777" w:rsidR="00296E35" w:rsidRPr="009D4502" w:rsidRDefault="00296E35" w:rsidP="002E3FCC">
            <w:pPr>
              <w:pStyle w:val="TAL"/>
            </w:pPr>
          </w:p>
        </w:tc>
        <w:tc>
          <w:tcPr>
            <w:tcW w:w="2126" w:type="dxa"/>
            <w:tcBorders>
              <w:bottom w:val="single" w:sz="4" w:space="0" w:color="auto"/>
            </w:tcBorders>
          </w:tcPr>
          <w:p w14:paraId="3656CA95" w14:textId="77777777" w:rsidR="00296E35" w:rsidRPr="009D4502" w:rsidRDefault="00296E35" w:rsidP="002E3FCC">
            <w:pPr>
              <w:pStyle w:val="TAL"/>
            </w:pPr>
          </w:p>
        </w:tc>
        <w:tc>
          <w:tcPr>
            <w:tcW w:w="1418" w:type="dxa"/>
          </w:tcPr>
          <w:p w14:paraId="3AA67D76" w14:textId="77777777" w:rsidR="00296E35" w:rsidRPr="009D4502" w:rsidRDefault="00296E35" w:rsidP="002E3FCC">
            <w:pPr>
              <w:pStyle w:val="TAL"/>
            </w:pPr>
          </w:p>
        </w:tc>
        <w:tc>
          <w:tcPr>
            <w:tcW w:w="1134" w:type="dxa"/>
            <w:vAlign w:val="bottom"/>
          </w:tcPr>
          <w:p w14:paraId="2027EEB6" w14:textId="77777777" w:rsidR="00296E35" w:rsidRPr="009D4502" w:rsidRDefault="00296E35" w:rsidP="002E3FCC">
            <w:pPr>
              <w:pStyle w:val="TAL"/>
            </w:pPr>
          </w:p>
        </w:tc>
      </w:tr>
      <w:tr w:rsidR="00296E35" w:rsidRPr="009D4502" w14:paraId="6DE09711" w14:textId="77777777" w:rsidTr="002E3FCC">
        <w:tc>
          <w:tcPr>
            <w:tcW w:w="2835" w:type="dxa"/>
            <w:vAlign w:val="center"/>
          </w:tcPr>
          <w:p w14:paraId="36AE695D" w14:textId="77777777" w:rsidR="00296E35" w:rsidRPr="009D4502" w:rsidRDefault="00296E35" w:rsidP="002E3FCC">
            <w:pPr>
              <w:pStyle w:val="TAL"/>
            </w:pPr>
            <w:r w:rsidRPr="009D4502">
              <w:t xml:space="preserve">    status</w:t>
            </w:r>
          </w:p>
        </w:tc>
        <w:tc>
          <w:tcPr>
            <w:tcW w:w="2126" w:type="dxa"/>
          </w:tcPr>
          <w:p w14:paraId="5C0CD406" w14:textId="77777777" w:rsidR="00296E35" w:rsidRPr="009D4502" w:rsidRDefault="00296E35" w:rsidP="002E3FCC">
            <w:pPr>
              <w:pStyle w:val="TAL"/>
            </w:pPr>
            <w:r w:rsidRPr="009D4502">
              <w:t>not present</w:t>
            </w:r>
          </w:p>
        </w:tc>
        <w:tc>
          <w:tcPr>
            <w:tcW w:w="2126" w:type="dxa"/>
          </w:tcPr>
          <w:p w14:paraId="732ECFB4" w14:textId="77777777" w:rsidR="00296E35" w:rsidRPr="009D4502" w:rsidRDefault="00296E35" w:rsidP="002E3FCC">
            <w:pPr>
              <w:pStyle w:val="TAL"/>
            </w:pPr>
          </w:p>
        </w:tc>
        <w:tc>
          <w:tcPr>
            <w:tcW w:w="1418" w:type="dxa"/>
          </w:tcPr>
          <w:p w14:paraId="65E33150" w14:textId="77777777" w:rsidR="00296E35" w:rsidRPr="009D4502" w:rsidRDefault="00296E35" w:rsidP="002E3FCC">
            <w:pPr>
              <w:pStyle w:val="TAL"/>
            </w:pPr>
          </w:p>
        </w:tc>
        <w:tc>
          <w:tcPr>
            <w:tcW w:w="1134" w:type="dxa"/>
            <w:vAlign w:val="bottom"/>
          </w:tcPr>
          <w:p w14:paraId="57E7ACE4" w14:textId="77777777" w:rsidR="00296E35" w:rsidRPr="009D4502" w:rsidRDefault="00296E35" w:rsidP="002E3FCC">
            <w:pPr>
              <w:pStyle w:val="TAL"/>
            </w:pPr>
          </w:p>
        </w:tc>
      </w:tr>
      <w:tr w:rsidR="00296E35" w:rsidRPr="009D4502" w14:paraId="33FECE7F" w14:textId="77777777" w:rsidTr="002E3FCC">
        <w:tc>
          <w:tcPr>
            <w:tcW w:w="2835" w:type="dxa"/>
            <w:vAlign w:val="center"/>
          </w:tcPr>
          <w:p w14:paraId="5C106B20" w14:textId="77777777" w:rsidR="00296E35" w:rsidRPr="009D4502" w:rsidRDefault="00296E35" w:rsidP="002E3FCC">
            <w:pPr>
              <w:pStyle w:val="TAL"/>
            </w:pPr>
            <w:r w:rsidRPr="009D4502">
              <w:t>..p-id</w:t>
            </w:r>
          </w:p>
        </w:tc>
        <w:tc>
          <w:tcPr>
            <w:tcW w:w="2126" w:type="dxa"/>
          </w:tcPr>
          <w:p w14:paraId="7CEA7F84"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B2AE370" w14:textId="77777777" w:rsidR="00296E35" w:rsidRPr="009D4502" w:rsidRDefault="00296E35" w:rsidP="002E3FCC">
            <w:pPr>
              <w:pStyle w:val="TAL"/>
            </w:pPr>
          </w:p>
        </w:tc>
        <w:tc>
          <w:tcPr>
            <w:tcW w:w="1418" w:type="dxa"/>
          </w:tcPr>
          <w:p w14:paraId="47641C86" w14:textId="77777777" w:rsidR="00296E35" w:rsidRPr="009D4502" w:rsidRDefault="00296E35" w:rsidP="002E3FCC">
            <w:pPr>
              <w:pStyle w:val="TAL"/>
            </w:pPr>
            <w:r w:rsidRPr="009D4502">
              <w:t>TS 24.282 [31] clause 8.2.2</w:t>
            </w:r>
          </w:p>
        </w:tc>
        <w:tc>
          <w:tcPr>
            <w:tcW w:w="1134" w:type="dxa"/>
            <w:vAlign w:val="bottom"/>
          </w:tcPr>
          <w:p w14:paraId="66A71C8A" w14:textId="77777777" w:rsidR="00296E35" w:rsidRPr="009D4502" w:rsidRDefault="00296E35" w:rsidP="002E3FCC">
            <w:pPr>
              <w:pStyle w:val="TAL"/>
            </w:pPr>
          </w:p>
        </w:tc>
      </w:tr>
    </w:tbl>
    <w:p w14:paraId="5144BB59" w14:textId="77777777" w:rsidR="00296E35" w:rsidRPr="009D4502" w:rsidRDefault="00296E35" w:rsidP="00296E35"/>
    <w:p w14:paraId="54D41DAC" w14:textId="6D98E87A" w:rsidR="00296E35" w:rsidRPr="009D4502" w:rsidRDefault="00296E35" w:rsidP="00296E35">
      <w:pPr>
        <w:pStyle w:val="TH"/>
      </w:pPr>
      <w:r w:rsidRPr="009D4502">
        <w:t>Table 5.8.3.3-4: SIP PUBLISH from the UE (step 11, Table 5.3.3.2-1;</w:t>
      </w:r>
      <w:r w:rsidRPr="009D4502">
        <w:br/>
        <w:t xml:space="preserve">step 2, TS </w:t>
      </w:r>
      <w:r>
        <w:t>37.579</w:t>
      </w:r>
      <w:r w:rsidRPr="009D4502">
        <w:t>-1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BB83C9C" w14:textId="77777777" w:rsidTr="002E3FCC">
        <w:tc>
          <w:tcPr>
            <w:tcW w:w="9639" w:type="dxa"/>
            <w:gridSpan w:val="5"/>
          </w:tcPr>
          <w:p w14:paraId="68832F3E" w14:textId="231F6F72"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04C98B25" w14:textId="77777777" w:rsidTr="002E3FCC">
        <w:tc>
          <w:tcPr>
            <w:tcW w:w="2835" w:type="dxa"/>
          </w:tcPr>
          <w:p w14:paraId="35F9F368" w14:textId="77777777" w:rsidR="00296E35" w:rsidRPr="009D4502" w:rsidRDefault="00296E35" w:rsidP="002E3FCC">
            <w:pPr>
              <w:pStyle w:val="TAH"/>
            </w:pPr>
            <w:r w:rsidRPr="009D4502">
              <w:t>Information Element</w:t>
            </w:r>
          </w:p>
        </w:tc>
        <w:tc>
          <w:tcPr>
            <w:tcW w:w="2126" w:type="dxa"/>
          </w:tcPr>
          <w:p w14:paraId="50FBA23D" w14:textId="77777777" w:rsidR="00296E35" w:rsidRPr="009D4502" w:rsidRDefault="00296E35" w:rsidP="002E3FCC">
            <w:pPr>
              <w:pStyle w:val="TAH"/>
            </w:pPr>
            <w:r w:rsidRPr="009D4502">
              <w:t>Value/remark</w:t>
            </w:r>
          </w:p>
        </w:tc>
        <w:tc>
          <w:tcPr>
            <w:tcW w:w="2126" w:type="dxa"/>
            <w:tcBorders>
              <w:bottom w:val="single" w:sz="4" w:space="0" w:color="auto"/>
            </w:tcBorders>
          </w:tcPr>
          <w:p w14:paraId="608BE69C" w14:textId="77777777" w:rsidR="00296E35" w:rsidRPr="009D4502" w:rsidRDefault="00296E35" w:rsidP="002E3FCC">
            <w:pPr>
              <w:pStyle w:val="TAH"/>
            </w:pPr>
            <w:r w:rsidRPr="009D4502">
              <w:t>Comment</w:t>
            </w:r>
          </w:p>
        </w:tc>
        <w:tc>
          <w:tcPr>
            <w:tcW w:w="1418" w:type="dxa"/>
          </w:tcPr>
          <w:p w14:paraId="721AD073" w14:textId="77777777" w:rsidR="00296E35" w:rsidRPr="009D4502" w:rsidRDefault="00296E35" w:rsidP="002E3FCC">
            <w:pPr>
              <w:pStyle w:val="TAH"/>
            </w:pPr>
            <w:r w:rsidRPr="009D4502">
              <w:t>Reference</w:t>
            </w:r>
          </w:p>
        </w:tc>
        <w:tc>
          <w:tcPr>
            <w:tcW w:w="1134" w:type="dxa"/>
          </w:tcPr>
          <w:p w14:paraId="09BBCD8F" w14:textId="77777777" w:rsidR="00296E35" w:rsidRPr="009D4502" w:rsidRDefault="00296E35" w:rsidP="002E3FCC">
            <w:pPr>
              <w:pStyle w:val="TAH"/>
            </w:pPr>
            <w:r w:rsidRPr="009D4502">
              <w:t>Condition</w:t>
            </w:r>
          </w:p>
        </w:tc>
      </w:tr>
      <w:tr w:rsidR="00296E35" w:rsidRPr="009D4502" w14:paraId="73138D61" w14:textId="77777777" w:rsidTr="002E3FCC">
        <w:tc>
          <w:tcPr>
            <w:tcW w:w="2835" w:type="dxa"/>
            <w:tcBorders>
              <w:top w:val="single" w:sz="4" w:space="0" w:color="auto"/>
              <w:left w:val="single" w:sz="4" w:space="0" w:color="auto"/>
              <w:bottom w:val="single" w:sz="4" w:space="0" w:color="auto"/>
              <w:right w:val="single" w:sz="4" w:space="0" w:color="auto"/>
            </w:tcBorders>
          </w:tcPr>
          <w:p w14:paraId="42EBB3A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6757E3C2"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C97E5E"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A019D6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00A700" w14:textId="77777777" w:rsidR="00296E35" w:rsidRPr="009D4502" w:rsidRDefault="00296E35" w:rsidP="002E3FCC">
            <w:pPr>
              <w:pStyle w:val="TAL"/>
            </w:pPr>
          </w:p>
        </w:tc>
      </w:tr>
      <w:tr w:rsidR="00296E35" w:rsidRPr="009D4502" w14:paraId="6B9A42D9" w14:textId="77777777" w:rsidTr="002E3FCC">
        <w:tc>
          <w:tcPr>
            <w:tcW w:w="2835" w:type="dxa"/>
            <w:tcBorders>
              <w:top w:val="single" w:sz="4" w:space="0" w:color="auto"/>
              <w:left w:val="single" w:sz="4" w:space="0" w:color="auto"/>
              <w:bottom w:val="single" w:sz="4" w:space="0" w:color="auto"/>
              <w:right w:val="single" w:sz="4" w:space="0" w:color="auto"/>
            </w:tcBorders>
          </w:tcPr>
          <w:p w14:paraId="5023AF09"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FEBC3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E8782EA"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0FB62B4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79F61" w14:textId="77777777" w:rsidR="00296E35" w:rsidRPr="009D4502" w:rsidRDefault="00296E35" w:rsidP="002E3FCC">
            <w:pPr>
              <w:pStyle w:val="TAL"/>
            </w:pPr>
          </w:p>
        </w:tc>
      </w:tr>
      <w:tr w:rsidR="00296E35" w:rsidRPr="009D4502" w14:paraId="5196EA3F"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8036D47"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840CBE"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2E9A799"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CF5280"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9CE200" w14:textId="77777777" w:rsidR="00296E35" w:rsidRPr="009D4502" w:rsidRDefault="00296E35" w:rsidP="002E3FCC">
            <w:pPr>
              <w:pStyle w:val="TAL"/>
            </w:pPr>
          </w:p>
        </w:tc>
      </w:tr>
      <w:tr w:rsidR="00296E35" w:rsidRPr="009D4502" w14:paraId="420274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A56155"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93C9AD"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ACDCD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36A132FF"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E2306" w14:textId="77777777" w:rsidR="00296E35" w:rsidRPr="009D4502" w:rsidRDefault="00296E35" w:rsidP="002E3FCC">
            <w:pPr>
              <w:pStyle w:val="TAL"/>
            </w:pPr>
          </w:p>
        </w:tc>
      </w:tr>
      <w:tr w:rsidR="00296E35" w:rsidRPr="009D4502" w14:paraId="1AEE428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33B10E2"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03A085" w14:textId="77777777" w:rsidR="00296E35" w:rsidRPr="009D4502" w:rsidRDefault="00296E35" w:rsidP="002E3FCC">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7231CFE0"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00C21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2357DB" w14:textId="77777777" w:rsidR="00296E35" w:rsidRPr="009D4502" w:rsidRDefault="00296E35" w:rsidP="002E3FCC">
            <w:pPr>
              <w:pStyle w:val="TAL"/>
            </w:pPr>
          </w:p>
        </w:tc>
      </w:tr>
    </w:tbl>
    <w:p w14:paraId="417A0F74" w14:textId="77777777" w:rsidR="00296E35" w:rsidRPr="009D4502" w:rsidRDefault="00296E35" w:rsidP="00296E35"/>
    <w:p w14:paraId="02AF9EA6" w14:textId="77777777" w:rsidR="00296E35" w:rsidRPr="009D4502" w:rsidRDefault="00296E35" w:rsidP="00296E35">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24312C9" w14:textId="77777777" w:rsidTr="002E3FCC">
        <w:tc>
          <w:tcPr>
            <w:tcW w:w="9639" w:type="dxa"/>
            <w:gridSpan w:val="5"/>
          </w:tcPr>
          <w:p w14:paraId="2666010D" w14:textId="7C71130E"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27F524A2" w14:textId="77777777" w:rsidTr="002E3FCC">
        <w:tc>
          <w:tcPr>
            <w:tcW w:w="2835" w:type="dxa"/>
          </w:tcPr>
          <w:p w14:paraId="5234894D" w14:textId="77777777" w:rsidR="00296E35" w:rsidRPr="009D4502" w:rsidRDefault="00296E35" w:rsidP="002E3FCC">
            <w:pPr>
              <w:pStyle w:val="TAH"/>
            </w:pPr>
            <w:r w:rsidRPr="009D4502">
              <w:t>Information Element</w:t>
            </w:r>
          </w:p>
        </w:tc>
        <w:tc>
          <w:tcPr>
            <w:tcW w:w="2126" w:type="dxa"/>
          </w:tcPr>
          <w:p w14:paraId="44843879" w14:textId="77777777" w:rsidR="00296E35" w:rsidRPr="009D4502" w:rsidRDefault="00296E35" w:rsidP="002E3FCC">
            <w:pPr>
              <w:pStyle w:val="TAH"/>
            </w:pPr>
            <w:r w:rsidRPr="009D4502">
              <w:t>Value/remark</w:t>
            </w:r>
          </w:p>
        </w:tc>
        <w:tc>
          <w:tcPr>
            <w:tcW w:w="2126" w:type="dxa"/>
          </w:tcPr>
          <w:p w14:paraId="1F774A35" w14:textId="77777777" w:rsidR="00296E35" w:rsidRPr="009D4502" w:rsidRDefault="00296E35" w:rsidP="002E3FCC">
            <w:pPr>
              <w:pStyle w:val="TAH"/>
            </w:pPr>
            <w:r w:rsidRPr="009D4502">
              <w:t>Comment</w:t>
            </w:r>
          </w:p>
        </w:tc>
        <w:tc>
          <w:tcPr>
            <w:tcW w:w="1418" w:type="dxa"/>
          </w:tcPr>
          <w:p w14:paraId="3E669B56" w14:textId="77777777" w:rsidR="00296E35" w:rsidRPr="009D4502" w:rsidRDefault="00296E35" w:rsidP="002E3FCC">
            <w:pPr>
              <w:pStyle w:val="TAH"/>
            </w:pPr>
            <w:r w:rsidRPr="009D4502">
              <w:t>Reference</w:t>
            </w:r>
          </w:p>
        </w:tc>
        <w:tc>
          <w:tcPr>
            <w:tcW w:w="1134" w:type="dxa"/>
          </w:tcPr>
          <w:p w14:paraId="0162020C" w14:textId="77777777" w:rsidR="00296E35" w:rsidRPr="009D4502" w:rsidRDefault="00296E35" w:rsidP="002E3FCC">
            <w:pPr>
              <w:pStyle w:val="TAH"/>
            </w:pPr>
            <w:r w:rsidRPr="009D4502">
              <w:t>Condition</w:t>
            </w:r>
          </w:p>
        </w:tc>
      </w:tr>
      <w:tr w:rsidR="00296E35" w:rsidRPr="009D4502" w14:paraId="0DE4B218" w14:textId="77777777" w:rsidTr="002E3FCC">
        <w:tc>
          <w:tcPr>
            <w:tcW w:w="2835" w:type="dxa"/>
            <w:vAlign w:val="center"/>
          </w:tcPr>
          <w:p w14:paraId="028B1D05" w14:textId="77777777" w:rsidR="00296E35" w:rsidRPr="009D4502" w:rsidRDefault="00296E35" w:rsidP="002E3FCC">
            <w:pPr>
              <w:pStyle w:val="TAL"/>
            </w:pPr>
            <w:r w:rsidRPr="009D4502">
              <w:t>presence</w:t>
            </w:r>
          </w:p>
        </w:tc>
        <w:tc>
          <w:tcPr>
            <w:tcW w:w="2126" w:type="dxa"/>
          </w:tcPr>
          <w:p w14:paraId="2DE4F058" w14:textId="77777777" w:rsidR="00296E35" w:rsidRPr="009D4502" w:rsidRDefault="00296E35" w:rsidP="002E3FCC">
            <w:pPr>
              <w:pStyle w:val="TAL"/>
            </w:pPr>
          </w:p>
        </w:tc>
        <w:tc>
          <w:tcPr>
            <w:tcW w:w="2126" w:type="dxa"/>
            <w:tcBorders>
              <w:bottom w:val="single" w:sz="4" w:space="0" w:color="auto"/>
            </w:tcBorders>
          </w:tcPr>
          <w:p w14:paraId="42E51F8C" w14:textId="77777777" w:rsidR="00296E35" w:rsidRPr="009D4502" w:rsidRDefault="00296E35" w:rsidP="002E3FCC">
            <w:pPr>
              <w:pStyle w:val="TAL"/>
            </w:pPr>
          </w:p>
        </w:tc>
        <w:tc>
          <w:tcPr>
            <w:tcW w:w="1418" w:type="dxa"/>
          </w:tcPr>
          <w:p w14:paraId="6AF82033" w14:textId="77777777" w:rsidR="00296E35" w:rsidRPr="009D4502" w:rsidRDefault="00296E35" w:rsidP="002E3FCC">
            <w:pPr>
              <w:pStyle w:val="TAL"/>
            </w:pPr>
          </w:p>
        </w:tc>
        <w:tc>
          <w:tcPr>
            <w:tcW w:w="1134" w:type="dxa"/>
            <w:vAlign w:val="bottom"/>
          </w:tcPr>
          <w:p w14:paraId="4BF8410F" w14:textId="77777777" w:rsidR="00296E35" w:rsidRPr="009D4502" w:rsidRDefault="00296E35" w:rsidP="002E3FCC">
            <w:pPr>
              <w:pStyle w:val="TAL"/>
            </w:pPr>
          </w:p>
        </w:tc>
      </w:tr>
      <w:tr w:rsidR="00296E35" w:rsidRPr="009D4502" w14:paraId="1B2CECD3" w14:textId="77777777" w:rsidTr="002E3FCC">
        <w:tc>
          <w:tcPr>
            <w:tcW w:w="2835" w:type="dxa"/>
            <w:vAlign w:val="center"/>
          </w:tcPr>
          <w:p w14:paraId="19910DCD" w14:textId="77777777" w:rsidR="00296E35" w:rsidRPr="009D4502" w:rsidRDefault="00296E35" w:rsidP="002E3FCC">
            <w:pPr>
              <w:pStyle w:val="TAL"/>
            </w:pPr>
            <w:r w:rsidRPr="009D4502">
              <w:t>..p-id</w:t>
            </w:r>
          </w:p>
        </w:tc>
        <w:tc>
          <w:tcPr>
            <w:tcW w:w="2126" w:type="dxa"/>
          </w:tcPr>
          <w:p w14:paraId="6CCB2519"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85B0FB1" w14:textId="77777777" w:rsidR="00296E35" w:rsidRPr="009D4502" w:rsidRDefault="00296E35" w:rsidP="002E3FCC">
            <w:pPr>
              <w:pStyle w:val="TAL"/>
            </w:pPr>
          </w:p>
        </w:tc>
        <w:tc>
          <w:tcPr>
            <w:tcW w:w="1418" w:type="dxa"/>
          </w:tcPr>
          <w:p w14:paraId="6875CA72" w14:textId="77777777" w:rsidR="00296E35" w:rsidRPr="009D4502" w:rsidRDefault="00296E35" w:rsidP="002E3FCC">
            <w:pPr>
              <w:pStyle w:val="TAL"/>
            </w:pPr>
            <w:r w:rsidRPr="009D4502">
              <w:t>TS 24.282 [31] clause 8.2.2</w:t>
            </w:r>
          </w:p>
        </w:tc>
        <w:tc>
          <w:tcPr>
            <w:tcW w:w="1134" w:type="dxa"/>
            <w:vAlign w:val="bottom"/>
          </w:tcPr>
          <w:p w14:paraId="09E46CC1" w14:textId="77777777" w:rsidR="00296E35" w:rsidRPr="009D4502" w:rsidRDefault="00296E35" w:rsidP="002E3FCC">
            <w:pPr>
              <w:pStyle w:val="TAL"/>
            </w:pPr>
          </w:p>
        </w:tc>
      </w:tr>
    </w:tbl>
    <w:p w14:paraId="258623C9" w14:textId="77777777" w:rsidR="00296E35" w:rsidRDefault="00296E35" w:rsidP="00296E35"/>
    <w:p w14:paraId="26179449" w14:textId="77777777" w:rsidR="00296E35" w:rsidRPr="004963C9" w:rsidRDefault="00296E35" w:rsidP="00296E35">
      <w:pPr>
        <w:pStyle w:val="Heading2"/>
      </w:pPr>
      <w:bookmarkStart w:id="327" w:name="_Toc178186332"/>
      <w:bookmarkStart w:id="328" w:name="_Toc181109072"/>
      <w:r w:rsidRPr="004963C9">
        <w:t>5.9</w:t>
      </w:r>
      <w:r w:rsidRPr="004963C9">
        <w:tab/>
        <w:t>Configuration / Functional Alias / Location based functional alias status change</w:t>
      </w:r>
      <w:bookmarkEnd w:id="327"/>
      <w:bookmarkEnd w:id="328"/>
    </w:p>
    <w:p w14:paraId="71A08C2F" w14:textId="77777777" w:rsidR="00296E35" w:rsidRPr="004963C9" w:rsidRDefault="00296E35" w:rsidP="00296E35">
      <w:pPr>
        <w:pStyle w:val="H6"/>
      </w:pPr>
      <w:r w:rsidRPr="004963C9">
        <w:t>5.9.1</w:t>
      </w:r>
      <w:r w:rsidRPr="004963C9">
        <w:tab/>
        <w:t>Test Purpose (TP)</w:t>
      </w:r>
    </w:p>
    <w:p w14:paraId="372ED4D8" w14:textId="77777777" w:rsidR="00296E35" w:rsidRPr="004963C9" w:rsidRDefault="00296E35" w:rsidP="00296E35">
      <w:pPr>
        <w:pStyle w:val="H6"/>
      </w:pPr>
      <w:r w:rsidRPr="004963C9">
        <w:t>(1)</w:t>
      </w:r>
    </w:p>
    <w:p w14:paraId="1AA8405B" w14:textId="77777777" w:rsidR="00296E35" w:rsidRPr="004963C9" w:rsidRDefault="00296E35" w:rsidP="00296E35">
      <w:pPr>
        <w:pStyle w:val="PL"/>
      </w:pPr>
      <w:r w:rsidRPr="004963C9">
        <w:rPr>
          <w:b/>
        </w:rPr>
        <w:t>with</w:t>
      </w:r>
      <w:r w:rsidRPr="004963C9">
        <w:t xml:space="preserve"> { UE (MCData Client) registered and authorised for MCData Service }</w:t>
      </w:r>
    </w:p>
    <w:p w14:paraId="43B9AD63" w14:textId="77777777" w:rsidR="00296E35" w:rsidRPr="004963C9" w:rsidRDefault="00296E35" w:rsidP="00296E35">
      <w:pPr>
        <w:pStyle w:val="PL"/>
      </w:pPr>
      <w:r w:rsidRPr="004963C9">
        <w:rPr>
          <w:b/>
        </w:rPr>
        <w:t>ensure that</w:t>
      </w:r>
      <w:r w:rsidRPr="004963C9">
        <w:t xml:space="preserve"> {</w:t>
      </w:r>
    </w:p>
    <w:p w14:paraId="453D8FFF"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activated according to the MCData user profile document }</w:t>
      </w:r>
    </w:p>
    <w:p w14:paraId="65CA0C17"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activate a functional alias }</w:t>
      </w:r>
    </w:p>
    <w:p w14:paraId="133EC21F" w14:textId="77777777" w:rsidR="00296E35" w:rsidRPr="004963C9" w:rsidRDefault="00296E35" w:rsidP="00296E35">
      <w:pPr>
        <w:pStyle w:val="PL"/>
      </w:pPr>
      <w:r w:rsidRPr="004963C9">
        <w:t xml:space="preserve">            }</w:t>
      </w:r>
    </w:p>
    <w:p w14:paraId="69A9EB16" w14:textId="77777777" w:rsidR="00296E35" w:rsidRPr="004963C9" w:rsidRDefault="00296E35" w:rsidP="00296E35">
      <w:pPr>
        <w:pStyle w:val="PL"/>
      </w:pPr>
    </w:p>
    <w:p w14:paraId="36ACA44D" w14:textId="77777777" w:rsidR="00296E35" w:rsidRPr="004963C9" w:rsidRDefault="00296E35" w:rsidP="00296E35">
      <w:pPr>
        <w:pStyle w:val="H6"/>
      </w:pPr>
      <w:r w:rsidRPr="004963C9">
        <w:t>(2)</w:t>
      </w:r>
    </w:p>
    <w:p w14:paraId="1827FABD" w14:textId="77777777" w:rsidR="00296E35" w:rsidRPr="004963C9" w:rsidRDefault="00296E35" w:rsidP="00296E35">
      <w:pPr>
        <w:pStyle w:val="PL"/>
      </w:pPr>
      <w:r w:rsidRPr="004963C9">
        <w:rPr>
          <w:b/>
        </w:rPr>
        <w:t>with</w:t>
      </w:r>
      <w:r w:rsidRPr="004963C9">
        <w:t xml:space="preserve"> { UE (MCData Client) registered and authorised for MCData Service and having already activated a functional alias }</w:t>
      </w:r>
    </w:p>
    <w:p w14:paraId="50CAD331" w14:textId="77777777" w:rsidR="00296E35" w:rsidRPr="004963C9" w:rsidRDefault="00296E35" w:rsidP="00296E35">
      <w:pPr>
        <w:pStyle w:val="PL"/>
      </w:pPr>
      <w:r w:rsidRPr="004963C9">
        <w:rPr>
          <w:b/>
        </w:rPr>
        <w:t>ensure that</w:t>
      </w:r>
      <w:r w:rsidRPr="004963C9">
        <w:t xml:space="preserve"> {</w:t>
      </w:r>
    </w:p>
    <w:p w14:paraId="1014D0ED"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deactivated according to the MCData user profile document }</w:t>
      </w:r>
    </w:p>
    <w:p w14:paraId="099FCA93"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deactivate a functional alias }</w:t>
      </w:r>
    </w:p>
    <w:p w14:paraId="522B1EE6" w14:textId="77777777" w:rsidR="00296E35" w:rsidRPr="004963C9" w:rsidRDefault="00296E35" w:rsidP="00296E35">
      <w:pPr>
        <w:pStyle w:val="PL"/>
      </w:pPr>
      <w:r w:rsidRPr="004963C9">
        <w:t xml:space="preserve">            }</w:t>
      </w:r>
    </w:p>
    <w:p w14:paraId="5B4D51EB" w14:textId="77777777" w:rsidR="00296E35" w:rsidRPr="004963C9" w:rsidRDefault="00296E35" w:rsidP="00296E35">
      <w:pPr>
        <w:pStyle w:val="PL"/>
      </w:pPr>
    </w:p>
    <w:p w14:paraId="404C8195" w14:textId="77777777" w:rsidR="00296E35" w:rsidRPr="004963C9" w:rsidRDefault="00296E35" w:rsidP="00296E35">
      <w:pPr>
        <w:pStyle w:val="H6"/>
      </w:pPr>
      <w:r w:rsidRPr="004963C9">
        <w:t>5.9.2</w:t>
      </w:r>
      <w:r w:rsidRPr="004963C9">
        <w:tab/>
        <w:t>Conformance requirements</w:t>
      </w:r>
    </w:p>
    <w:p w14:paraId="52140978" w14:textId="77777777" w:rsidR="00296E35" w:rsidRPr="004963C9" w:rsidRDefault="00296E35" w:rsidP="00296E35">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65BC205A" w14:textId="77777777" w:rsidR="00296E35" w:rsidRPr="004963C9" w:rsidRDefault="00296E35" w:rsidP="00296E35">
      <w:r w:rsidRPr="004963C9">
        <w:t>[TS 24.282, clause 22.2.1.4]</w:t>
      </w:r>
    </w:p>
    <w:p w14:paraId="7D31FBC7" w14:textId="77777777" w:rsidR="00296E35" w:rsidRPr="004963C9" w:rsidRDefault="00296E35" w:rsidP="00296E35">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0194EE65" w14:textId="77777777" w:rsidR="00296E35" w:rsidRPr="004963C9" w:rsidRDefault="00296E35" w:rsidP="00296E35">
      <w:r w:rsidRPr="004963C9">
        <w:t xml:space="preserve">[TS 24.282, clause </w:t>
      </w:r>
      <w:r w:rsidRPr="004963C9">
        <w:rPr>
          <w:rFonts w:eastAsia="Malgun Gothic"/>
        </w:rPr>
        <w:t>22.2.1.2</w:t>
      </w:r>
      <w:r w:rsidRPr="004963C9">
        <w:t>]</w:t>
      </w:r>
    </w:p>
    <w:p w14:paraId="498A37C9" w14:textId="77777777" w:rsidR="00296E35" w:rsidRPr="004963C9" w:rsidRDefault="00296E35" w:rsidP="00296E35">
      <w:pPr>
        <w:rPr>
          <w:rFonts w:eastAsia="Malgun Gothic"/>
        </w:rPr>
      </w:pPr>
      <w:r w:rsidRPr="004963C9">
        <w:rPr>
          <w:rFonts w:eastAsia="Malgun Gothic"/>
        </w:rPr>
        <w:t>In order:</w:t>
      </w:r>
    </w:p>
    <w:p w14:paraId="568B0278" w14:textId="77777777" w:rsidR="00296E35" w:rsidRPr="004963C9" w:rsidRDefault="00296E35" w:rsidP="00296E35">
      <w:pPr>
        <w:pStyle w:val="B1"/>
      </w:pPr>
      <w:r w:rsidRPr="004963C9">
        <w:t>-</w:t>
      </w:r>
      <w:r w:rsidRPr="004963C9">
        <w:tab/>
        <w:t>to indicate that an MCData user requests to activate one or more functional aliases;</w:t>
      </w:r>
    </w:p>
    <w:p w14:paraId="2DEAA2D7" w14:textId="77777777" w:rsidR="00296E35" w:rsidRPr="004963C9" w:rsidRDefault="00296E35" w:rsidP="00296E35">
      <w:pPr>
        <w:pStyle w:val="B1"/>
      </w:pPr>
      <w:r w:rsidRPr="004963C9">
        <w:t>-</w:t>
      </w:r>
      <w:r w:rsidRPr="004963C9">
        <w:tab/>
        <w:t>to indicate that the MCData user requests to deactivate one or more functional aliases;</w:t>
      </w:r>
    </w:p>
    <w:p w14:paraId="1D75E581" w14:textId="77777777" w:rsidR="00296E35" w:rsidRPr="004963C9" w:rsidRDefault="00296E35" w:rsidP="00296E35">
      <w:pPr>
        <w:pStyle w:val="B1"/>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4EF23FB5"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activated;</w:t>
      </w:r>
    </w:p>
    <w:p w14:paraId="3E82E549"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deactivated; or</w:t>
      </w:r>
    </w:p>
    <w:p w14:paraId="3EA2F5E4" w14:textId="77777777" w:rsidR="00296E35" w:rsidRPr="004963C9" w:rsidRDefault="00296E35" w:rsidP="00296E35">
      <w:pPr>
        <w:pStyle w:val="B1"/>
      </w:pPr>
      <w:r w:rsidRPr="004963C9">
        <w:t>-</w:t>
      </w:r>
      <w:r w:rsidRPr="004963C9">
        <w:tab/>
        <w:t>any combination of the above;</w:t>
      </w:r>
    </w:p>
    <w:p w14:paraId="0CBFF38A" w14:textId="77777777" w:rsidR="00296E35" w:rsidRPr="004963C9" w:rsidRDefault="00296E35" w:rsidP="00296E35">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3AEEA217" w14:textId="77777777" w:rsidR="00296E35" w:rsidRPr="004963C9" w:rsidRDefault="00296E35" w:rsidP="00296E35">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6FCD2598" w14:textId="77777777" w:rsidR="00296E35" w:rsidRPr="004963C9" w:rsidRDefault="00296E35" w:rsidP="00296E35">
      <w:pPr>
        <w:pStyle w:val="NO"/>
        <w:rPr>
          <w:rFonts w:eastAsia="SimSun"/>
        </w:rPr>
      </w:pPr>
      <w:r w:rsidRPr="004963C9">
        <w:rPr>
          <w:rFonts w:eastAsia="SimSun"/>
        </w:rPr>
        <w:t>NOTE 1:</w:t>
      </w:r>
      <w:r w:rsidRPr="004963C9">
        <w:rPr>
          <w:rFonts w:eastAsia="SimSun"/>
        </w:rPr>
        <w:tab/>
        <w:t>If the request is suppressed, a notification message can be displayed to the user.</w:t>
      </w:r>
    </w:p>
    <w:p w14:paraId="2C281EDF" w14:textId="77777777" w:rsidR="00296E35" w:rsidRPr="004963C9" w:rsidRDefault="00296E35" w:rsidP="00296E35">
      <w:r w:rsidRPr="004963C9">
        <w:t>In the SIP PUBLISH request, the MCData client:</w:t>
      </w:r>
    </w:p>
    <w:p w14:paraId="1A352529" w14:textId="77777777" w:rsidR="00296E35" w:rsidRPr="004963C9" w:rsidRDefault="00296E35" w:rsidP="00296E35">
      <w:pPr>
        <w:pStyle w:val="B1"/>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03DF48B3" w14:textId="77777777" w:rsidR="00296E35" w:rsidRPr="004963C9" w:rsidRDefault="00296E35" w:rsidP="00296E35">
      <w:pPr>
        <w:pStyle w:val="B1"/>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27F4B459" w14:textId="77777777" w:rsidR="00296E35" w:rsidRPr="004963C9" w:rsidRDefault="00296E35" w:rsidP="00296E35">
      <w:pPr>
        <w:pStyle w:val="B1"/>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71B79272" w14:textId="77777777" w:rsidR="00296E35" w:rsidRPr="004963C9" w:rsidRDefault="00296E35" w:rsidP="00296E35">
      <w:pPr>
        <w:pStyle w:val="B1"/>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2A7A10A2" w14:textId="77777777" w:rsidR="00296E35" w:rsidRPr="004963C9" w:rsidRDefault="00296E35" w:rsidP="00296E35">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27DCDC03" w14:textId="77777777" w:rsidR="00296E35" w:rsidRPr="004963C9" w:rsidRDefault="00296E35" w:rsidP="00296E35">
      <w:pPr>
        <w:pStyle w:val="B1"/>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EF12BAA" w14:textId="77777777" w:rsidR="00296E35" w:rsidRPr="004963C9" w:rsidRDefault="00296E35" w:rsidP="00296E35">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65250B06" w14:textId="77777777" w:rsidR="00296E35" w:rsidRPr="004963C9" w:rsidRDefault="00296E35" w:rsidP="00296E35">
      <w:pPr>
        <w:pStyle w:val="B1"/>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5924BF18" w14:textId="77777777" w:rsidR="00296E35" w:rsidRPr="004963C9" w:rsidRDefault="00296E35" w:rsidP="00296E35">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C3D45B" w14:textId="77777777" w:rsidR="00296E35" w:rsidRPr="004963C9" w:rsidRDefault="00296E35" w:rsidP="00296E35">
      <w:pPr>
        <w:pStyle w:val="B2"/>
        <w:rPr>
          <w:rFonts w:eastAsia="SimSun"/>
        </w:rPr>
      </w:pPr>
      <w:r w:rsidRPr="004963C9">
        <w:rPr>
          <w:rFonts w:eastAsia="SimSun"/>
        </w:rPr>
        <w:t>b)</w:t>
      </w:r>
      <w:r w:rsidRPr="004963C9">
        <w:rPr>
          <w:rFonts w:eastAsia="SimSun"/>
        </w:rPr>
        <w:tab/>
        <w:t>shall include the MCData client ID of the targeted MCData client;</w:t>
      </w:r>
    </w:p>
    <w:p w14:paraId="00B6A2B2" w14:textId="77777777" w:rsidR="00296E35" w:rsidRPr="004963C9" w:rsidRDefault="00296E35" w:rsidP="00296E35">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98C2F0C" w14:textId="77777777" w:rsidR="00296E35" w:rsidRPr="004963C9" w:rsidRDefault="00296E35" w:rsidP="00296E35">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11F5DBE5" w14:textId="77777777" w:rsidR="00296E35" w:rsidRPr="004963C9" w:rsidRDefault="00296E35" w:rsidP="00296E35">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20019ADD" w14:textId="77777777" w:rsidR="00296E35" w:rsidRPr="004963C9" w:rsidRDefault="00296E35" w:rsidP="00296E35">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789ECC60" w14:textId="77777777" w:rsidR="00296E35" w:rsidRPr="004963C9" w:rsidRDefault="00296E35" w:rsidP="00296E35">
      <w:pPr>
        <w:pStyle w:val="H6"/>
      </w:pPr>
      <w:r w:rsidRPr="004963C9">
        <w:t>5.9.3</w:t>
      </w:r>
      <w:r w:rsidRPr="004963C9">
        <w:tab/>
        <w:t>Test description</w:t>
      </w:r>
    </w:p>
    <w:p w14:paraId="7F1372A3" w14:textId="77777777" w:rsidR="00296E35" w:rsidRPr="004963C9" w:rsidRDefault="00296E35" w:rsidP="00296E35">
      <w:pPr>
        <w:pStyle w:val="H6"/>
      </w:pPr>
      <w:r w:rsidRPr="004963C9">
        <w:t>5.9.3.1</w:t>
      </w:r>
      <w:r w:rsidRPr="004963C9">
        <w:tab/>
        <w:t>Pre-test conditions</w:t>
      </w:r>
    </w:p>
    <w:p w14:paraId="2821C97B" w14:textId="77777777" w:rsidR="00296E35" w:rsidRPr="004963C9" w:rsidRDefault="00296E35" w:rsidP="00296E35">
      <w:pPr>
        <w:pStyle w:val="H6"/>
      </w:pPr>
      <w:r w:rsidRPr="004963C9">
        <w:t>Test configuration:</w:t>
      </w:r>
    </w:p>
    <w:p w14:paraId="333B4DAC" w14:textId="084A1D88" w:rsidR="00296E35" w:rsidRPr="004963C9" w:rsidRDefault="00296E35" w:rsidP="00296E35">
      <w:pPr>
        <w:pStyle w:val="B1"/>
      </w:pPr>
      <w:r w:rsidRPr="004963C9">
        <w:t>-</w:t>
      </w:r>
      <w:r w:rsidRPr="004963C9">
        <w:tab/>
        <w:t xml:space="preserve">Single cell configuration according to TS </w:t>
      </w:r>
      <w:r>
        <w:t>37.579</w:t>
      </w:r>
      <w:r w:rsidRPr="004963C9">
        <w:t>-1 [2] clause 5.2.2.2.1.</w:t>
      </w:r>
    </w:p>
    <w:p w14:paraId="051F9F19" w14:textId="77777777" w:rsidR="00296E35" w:rsidRPr="004963C9" w:rsidRDefault="00296E35" w:rsidP="00296E35">
      <w:pPr>
        <w:pStyle w:val="B1"/>
      </w:pPr>
      <w:r w:rsidRPr="004963C9">
        <w:t>-</w:t>
      </w:r>
      <w:r w:rsidRPr="004963C9">
        <w:tab/>
        <w:t>GNSS simulator to simulate a location.</w:t>
      </w:r>
    </w:p>
    <w:p w14:paraId="29272CDE" w14:textId="77777777" w:rsidR="00296E35" w:rsidRPr="004963C9" w:rsidRDefault="00296E35" w:rsidP="00296E35">
      <w:pPr>
        <w:pStyle w:val="H6"/>
      </w:pPr>
      <w:r w:rsidRPr="004963C9">
        <w:t>Preamble:</w:t>
      </w:r>
    </w:p>
    <w:p w14:paraId="5EF10F9F" w14:textId="39BC702F" w:rsidR="00296E35" w:rsidRPr="004963C9" w:rsidRDefault="00296E35" w:rsidP="00296E35">
      <w:pPr>
        <w:pStyle w:val="B1"/>
      </w:pPr>
      <w:r w:rsidRPr="004963C9">
        <w:t>-</w:t>
      </w:r>
      <w:r w:rsidRPr="004963C9">
        <w:tab/>
        <w:t xml:space="preserve">The UE has performed procedure 'Initial registration' as described in TS </w:t>
      </w:r>
      <w:r>
        <w:t>37.579</w:t>
      </w:r>
      <w:r w:rsidRPr="004963C9">
        <w:t>-1 [2] clause 5.4.2.</w:t>
      </w:r>
    </w:p>
    <w:p w14:paraId="60F131D5" w14:textId="77777777" w:rsidR="00296E35" w:rsidRPr="004963C9" w:rsidRDefault="00296E35" w:rsidP="00296E35">
      <w:pPr>
        <w:pStyle w:val="B1"/>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2011A7E0" w14:textId="77777777" w:rsidR="00296E35" w:rsidRPr="004963C9" w:rsidRDefault="00296E35" w:rsidP="00296E35">
      <w:pPr>
        <w:pStyle w:val="B1"/>
      </w:pPr>
      <w:r w:rsidRPr="004963C9">
        <w:t>-</w:t>
      </w:r>
      <w:r w:rsidRPr="004963C9">
        <w:tab/>
        <w:t>UE States at the end of the preamble:</w:t>
      </w:r>
    </w:p>
    <w:p w14:paraId="6061FAA4" w14:textId="77777777" w:rsidR="00296E35" w:rsidRPr="004963C9" w:rsidRDefault="00296E35" w:rsidP="00296E35">
      <w:pPr>
        <w:pStyle w:val="B1"/>
        <w:ind w:left="852"/>
      </w:pPr>
      <w:r w:rsidRPr="004963C9">
        <w:t>-</w:t>
      </w:r>
      <w:r w:rsidRPr="004963C9">
        <w:tab/>
        <w:t>The UE is in RRC_IDLE state.</w:t>
      </w:r>
    </w:p>
    <w:p w14:paraId="29D93D3F" w14:textId="77777777" w:rsidR="00296E35" w:rsidRPr="004963C9" w:rsidRDefault="00296E35" w:rsidP="00296E35">
      <w:pPr>
        <w:pStyle w:val="B1"/>
        <w:ind w:left="852"/>
      </w:pPr>
      <w:r w:rsidRPr="004963C9">
        <w:t>-</w:t>
      </w:r>
      <w:r w:rsidRPr="004963C9">
        <w:tab/>
        <w:t>The client is registered for MCData.</w:t>
      </w:r>
    </w:p>
    <w:p w14:paraId="0E0F614C" w14:textId="77777777" w:rsidR="00296E35" w:rsidRPr="004963C9" w:rsidRDefault="00296E35" w:rsidP="00296E35">
      <w:pPr>
        <w:pStyle w:val="H6"/>
      </w:pPr>
      <w:r w:rsidRPr="004963C9">
        <w:t>5.9.3.2</w:t>
      </w:r>
      <w:r w:rsidRPr="004963C9">
        <w:tab/>
        <w:t>Test procedure sequence</w:t>
      </w:r>
    </w:p>
    <w:p w14:paraId="7F14580E" w14:textId="77777777" w:rsidR="00296E35" w:rsidRPr="004963C9" w:rsidRDefault="00296E35" w:rsidP="00296E35">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4963C9" w14:paraId="527BBDF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FACF" w14:textId="77777777" w:rsidR="00296E35" w:rsidRPr="004963C9" w:rsidRDefault="00296E35" w:rsidP="002E3FCC">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BC6E" w14:textId="77777777" w:rsidR="00296E35" w:rsidRPr="004963C9" w:rsidRDefault="00296E35" w:rsidP="002E3FCC">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58AA6" w14:textId="77777777" w:rsidR="00296E35" w:rsidRPr="004963C9" w:rsidRDefault="00296E35" w:rsidP="002E3FCC">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4CF1A" w14:textId="77777777" w:rsidR="00296E35" w:rsidRPr="004963C9" w:rsidRDefault="00296E35" w:rsidP="002E3FCC">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A1F9E" w14:textId="77777777" w:rsidR="00296E35" w:rsidRPr="004963C9" w:rsidRDefault="00296E35" w:rsidP="002E3FCC">
            <w:pPr>
              <w:pStyle w:val="TAH"/>
              <w:spacing w:line="252" w:lineRule="auto"/>
            </w:pPr>
            <w:r w:rsidRPr="004963C9">
              <w:t>Verdict</w:t>
            </w:r>
          </w:p>
        </w:tc>
      </w:tr>
      <w:tr w:rsidR="00296E35" w:rsidRPr="004963C9" w14:paraId="28E2F79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D0A" w14:textId="77777777" w:rsidR="00296E35" w:rsidRPr="004963C9"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89B2" w14:textId="77777777" w:rsidR="00296E35" w:rsidRPr="004963C9"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B759E" w14:textId="77777777" w:rsidR="00296E35" w:rsidRPr="004963C9" w:rsidRDefault="00296E35" w:rsidP="002E3FCC">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BDCEE" w14:textId="77777777" w:rsidR="00296E35" w:rsidRPr="004963C9" w:rsidRDefault="00296E35" w:rsidP="002E3FCC">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76896" w14:textId="77777777" w:rsidR="00296E35" w:rsidRPr="004963C9"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F8F8" w14:textId="77777777" w:rsidR="00296E35" w:rsidRPr="004963C9" w:rsidRDefault="00296E35" w:rsidP="002E3FCC">
            <w:pPr>
              <w:pStyle w:val="TAH"/>
              <w:spacing w:line="252" w:lineRule="auto"/>
            </w:pPr>
          </w:p>
        </w:tc>
      </w:tr>
      <w:tr w:rsidR="00296E35" w:rsidRPr="004963C9" w14:paraId="6F25F61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15039" w14:textId="77777777" w:rsidR="00296E35" w:rsidRPr="004963C9" w:rsidRDefault="00296E35" w:rsidP="002E3FCC">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518E" w14:textId="77777777" w:rsidR="00296E35" w:rsidRPr="004963C9" w:rsidRDefault="00296E35" w:rsidP="002E3FCC">
            <w:pPr>
              <w:pStyle w:val="TAL"/>
            </w:pPr>
            <w:r w:rsidRPr="004963C9">
              <w:t>Trigger the UE to reset UTC time and location.</w:t>
            </w:r>
          </w:p>
          <w:p w14:paraId="0AD88CEE" w14:textId="77777777" w:rsidR="00296E35" w:rsidRPr="004963C9" w:rsidRDefault="00296E35" w:rsidP="002E3FCC">
            <w:pPr>
              <w:pStyle w:val="TAL"/>
            </w:pPr>
          </w:p>
          <w:p w14:paraId="30A33FDB" w14:textId="77777777" w:rsidR="00296E35" w:rsidRPr="004963C9" w:rsidRDefault="00296E35" w:rsidP="002E3FCC">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593A6"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E7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9D4F"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8B8CA" w14:textId="77777777" w:rsidR="00296E35" w:rsidRPr="004963C9" w:rsidRDefault="00296E35" w:rsidP="002E3FCC">
            <w:pPr>
              <w:pStyle w:val="TAC"/>
            </w:pPr>
            <w:r w:rsidRPr="004963C9">
              <w:t>-</w:t>
            </w:r>
          </w:p>
        </w:tc>
      </w:tr>
      <w:tr w:rsidR="00296E35" w:rsidRPr="004963C9" w14:paraId="4F532D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EF952" w14:textId="77777777" w:rsidR="00296E35" w:rsidRPr="004963C9" w:rsidRDefault="00296E35" w:rsidP="002E3FCC">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8958" w14:textId="77777777" w:rsidR="00296E35" w:rsidRPr="004963C9" w:rsidRDefault="00296E35" w:rsidP="002E3FCC">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48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4DE98"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C1561"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11DE" w14:textId="77777777" w:rsidR="00296E35" w:rsidRPr="004963C9" w:rsidRDefault="00296E35" w:rsidP="002E3FCC">
            <w:pPr>
              <w:pStyle w:val="TAC"/>
            </w:pPr>
            <w:r w:rsidRPr="004963C9">
              <w:t>-</w:t>
            </w:r>
          </w:p>
        </w:tc>
      </w:tr>
      <w:tr w:rsidR="00296E35" w:rsidRPr="004963C9" w14:paraId="5ED40C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A8054" w14:textId="77777777" w:rsidR="00296E35" w:rsidRPr="004963C9" w:rsidRDefault="00296E35" w:rsidP="002E3FCC">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9FF30" w14:textId="77777777" w:rsidR="00296E35" w:rsidRPr="004963C9" w:rsidRDefault="00296E35" w:rsidP="002E3FCC">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FCB1F"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059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0D86"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CB90E" w14:textId="77777777" w:rsidR="00296E35" w:rsidRPr="004963C9" w:rsidRDefault="00296E35" w:rsidP="002E3FCC">
            <w:pPr>
              <w:pStyle w:val="TAC"/>
            </w:pPr>
            <w:r w:rsidRPr="004963C9">
              <w:t>-</w:t>
            </w:r>
          </w:p>
        </w:tc>
      </w:tr>
      <w:tr w:rsidR="00296E35" w:rsidRPr="004963C9" w14:paraId="5114DDB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0FB8" w14:textId="77777777" w:rsidR="00296E35" w:rsidRPr="004963C9" w:rsidRDefault="00296E35" w:rsidP="002E3FCC">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CB8A4" w14:textId="65A12C50" w:rsidR="00296E35" w:rsidRPr="004963C9" w:rsidRDefault="00296E35" w:rsidP="002E3FCC">
            <w:pPr>
              <w:pStyle w:val="TAL"/>
            </w:pPr>
            <w:r w:rsidRPr="004963C9">
              <w:t>Check: Does the UE (MCData Client)</w:t>
            </w:r>
            <w:r w:rsidRPr="004963C9">
              <w:rPr>
                <w:lang w:eastAsia="ko-KR"/>
              </w:rPr>
              <w:t xml:space="preserve"> correctly perform steps 2a1-4 of procedure 'UE initiated MCX functional alias status change' as described in TS </w:t>
            </w:r>
            <w:r>
              <w:rPr>
                <w:lang w:eastAsia="ko-KR"/>
              </w:rPr>
              <w:t>37.579</w:t>
            </w:r>
            <w:r w:rsidRPr="004963C9">
              <w:rPr>
                <w:lang w:eastAsia="ko-KR"/>
              </w:rPr>
              <w:t>-1 [2] Table 5.3.37.3-1 to</w:t>
            </w:r>
            <w:r w:rsidRPr="004963C9">
              <w:t xml:space="preserve"> change the status of a functional alias to "activated"?</w:t>
            </w:r>
          </w:p>
          <w:p w14:paraId="46A471A0" w14:textId="77777777" w:rsidR="00296E35" w:rsidRPr="004963C9" w:rsidRDefault="00296E35" w:rsidP="002E3FCC">
            <w:pPr>
              <w:pStyle w:val="TAL"/>
            </w:pPr>
          </w:p>
          <w:p w14:paraId="2DA7DF51"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EF84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7036"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BB3F7" w14:textId="77777777" w:rsidR="00296E35" w:rsidRPr="004963C9" w:rsidRDefault="00296E35" w:rsidP="002E3FCC">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3D73C" w14:textId="77777777" w:rsidR="00296E35" w:rsidRPr="004963C9" w:rsidRDefault="00296E35" w:rsidP="002E3FCC">
            <w:pPr>
              <w:pStyle w:val="TAC"/>
            </w:pPr>
            <w:r w:rsidRPr="004963C9">
              <w:t>P</w:t>
            </w:r>
          </w:p>
        </w:tc>
      </w:tr>
      <w:tr w:rsidR="00296E35" w:rsidRPr="004963C9" w14:paraId="193F3C7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2CF8" w14:textId="77777777" w:rsidR="00296E35" w:rsidRPr="004963C9" w:rsidRDefault="00296E35" w:rsidP="002E3FCC">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8FE5B" w14:textId="416DC92A"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2E836"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342E5"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A3EE2"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B28F6" w14:textId="77777777" w:rsidR="00296E35" w:rsidRPr="004963C9" w:rsidRDefault="00296E35" w:rsidP="002E3FCC">
            <w:pPr>
              <w:pStyle w:val="TAC"/>
            </w:pPr>
            <w:r w:rsidRPr="004963C9">
              <w:rPr>
                <w:rFonts w:eastAsia="Calibri"/>
                <w:szCs w:val="22"/>
              </w:rPr>
              <w:t>-</w:t>
            </w:r>
          </w:p>
        </w:tc>
      </w:tr>
      <w:tr w:rsidR="00296E35" w:rsidRPr="004963C9" w14:paraId="2EDDB99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E4AB6" w14:textId="77777777" w:rsidR="00296E35" w:rsidRPr="004963C9" w:rsidRDefault="00296E35" w:rsidP="002E3FCC">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50089" w14:textId="77777777" w:rsidR="00296E35" w:rsidRPr="004963C9" w:rsidRDefault="00296E35" w:rsidP="002E3FCC">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24822"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61B51"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2B989"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47EB5" w14:textId="77777777" w:rsidR="00296E35" w:rsidRPr="004963C9" w:rsidRDefault="00296E35" w:rsidP="002E3FCC">
            <w:pPr>
              <w:pStyle w:val="TAC"/>
            </w:pPr>
            <w:r w:rsidRPr="004963C9">
              <w:t>-</w:t>
            </w:r>
          </w:p>
        </w:tc>
      </w:tr>
      <w:tr w:rsidR="00296E35" w:rsidRPr="004963C9" w14:paraId="5113FF3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6063D" w14:textId="77777777" w:rsidR="00296E35" w:rsidRPr="004963C9" w:rsidRDefault="00296E35" w:rsidP="002E3FCC">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A1BF7" w14:textId="77777777" w:rsidR="00296E35" w:rsidRPr="004963C9" w:rsidRDefault="00296E35" w:rsidP="002E3FCC">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A95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9447"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0C35"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3D3D" w14:textId="77777777" w:rsidR="00296E35" w:rsidRPr="004963C9" w:rsidRDefault="00296E35" w:rsidP="002E3FCC">
            <w:pPr>
              <w:pStyle w:val="TAC"/>
            </w:pPr>
            <w:r w:rsidRPr="004963C9">
              <w:t>-</w:t>
            </w:r>
          </w:p>
        </w:tc>
      </w:tr>
      <w:tr w:rsidR="00296E35" w:rsidRPr="004963C9" w14:paraId="48371F1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A159" w14:textId="77777777" w:rsidR="00296E35" w:rsidRPr="004963C9" w:rsidRDefault="00296E35" w:rsidP="002E3FCC">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487EF" w14:textId="2E1A7BBC" w:rsidR="00296E35" w:rsidRPr="004963C9" w:rsidRDefault="00296E35" w:rsidP="002E3FCC">
            <w:pPr>
              <w:pStyle w:val="TAL"/>
            </w:pPr>
            <w:r w:rsidRPr="004963C9">
              <w:t xml:space="preserve">Check: Does the UE (MCData Client) correctly perform steps 2a1-4 of procedure 'UE initiated MCX functional alias status change' as described in TS </w:t>
            </w:r>
            <w:r>
              <w:t>37.579</w:t>
            </w:r>
            <w:r w:rsidRPr="004963C9">
              <w:t>-1 [2] Table 5.3.37.3-1 to change the status of a functional alias to "not activated"?</w:t>
            </w:r>
          </w:p>
          <w:p w14:paraId="77BFA2EE" w14:textId="77777777" w:rsidR="00296E35" w:rsidRPr="004963C9" w:rsidRDefault="00296E35" w:rsidP="002E3FCC">
            <w:pPr>
              <w:pStyle w:val="TAL"/>
            </w:pPr>
          </w:p>
          <w:p w14:paraId="0DDA6CC4"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48B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0453A"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CB23E" w14:textId="77777777" w:rsidR="00296E35" w:rsidRPr="004963C9" w:rsidRDefault="00296E35" w:rsidP="002E3FCC">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EA4D9" w14:textId="77777777" w:rsidR="00296E35" w:rsidRPr="004963C9" w:rsidRDefault="00296E35" w:rsidP="002E3FCC">
            <w:pPr>
              <w:pStyle w:val="TAC"/>
            </w:pPr>
            <w:r w:rsidRPr="004963C9">
              <w:t>P</w:t>
            </w:r>
          </w:p>
        </w:tc>
      </w:tr>
      <w:tr w:rsidR="00296E35" w:rsidRPr="004963C9" w14:paraId="7FF1091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1578" w14:textId="77777777" w:rsidR="00296E35" w:rsidRPr="004963C9" w:rsidRDefault="00296E35" w:rsidP="002E3FCC">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15B15" w14:textId="13B35A2F"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02133"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68302"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CC9A1"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00088" w14:textId="77777777" w:rsidR="00296E35" w:rsidRPr="004963C9" w:rsidRDefault="00296E35" w:rsidP="002E3FCC">
            <w:pPr>
              <w:pStyle w:val="TAC"/>
            </w:pPr>
            <w:r w:rsidRPr="004963C9">
              <w:rPr>
                <w:rFonts w:eastAsia="Calibri"/>
                <w:szCs w:val="22"/>
              </w:rPr>
              <w:t>-</w:t>
            </w:r>
          </w:p>
        </w:tc>
      </w:tr>
    </w:tbl>
    <w:p w14:paraId="5CF7A813" w14:textId="77777777" w:rsidR="00296E35" w:rsidRPr="004963C9" w:rsidRDefault="00296E35" w:rsidP="00296E35"/>
    <w:p w14:paraId="23F7DB90" w14:textId="77777777" w:rsidR="00296E35" w:rsidRPr="004963C9" w:rsidRDefault="00296E35" w:rsidP="00296E35">
      <w:pPr>
        <w:pStyle w:val="H6"/>
      </w:pPr>
      <w:r w:rsidRPr="004963C9">
        <w:t>5.9.3.3</w:t>
      </w:r>
      <w:r w:rsidRPr="004963C9">
        <w:tab/>
        <w:t>Specific message contents</w:t>
      </w:r>
    </w:p>
    <w:p w14:paraId="76AEE40C" w14:textId="6874CF7E" w:rsidR="00296E35" w:rsidRPr="004963C9" w:rsidRDefault="00296E35" w:rsidP="00296E35">
      <w:pPr>
        <w:pStyle w:val="TH"/>
      </w:pPr>
      <w:r w:rsidRPr="004963C9">
        <w:t>Table 5.9.3.3-1: SIP PUBLISH from the UE (step 11, Table 5.9.3.2-1;</w:t>
      </w:r>
      <w:r w:rsidRPr="004963C9">
        <w:br/>
        <w:t xml:space="preserve">step 3, TS </w:t>
      </w:r>
      <w:r>
        <w:t>37.579</w:t>
      </w:r>
      <w:r w:rsidRPr="004963C9">
        <w:t>-1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963C9" w14:paraId="0B138A34"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6F9E2A" w14:textId="61FE94C4" w:rsidR="00296E35" w:rsidRPr="004963C9" w:rsidRDefault="00296E35" w:rsidP="002E3FCC">
            <w:pPr>
              <w:pStyle w:val="TAL"/>
            </w:pPr>
            <w:r w:rsidRPr="004963C9">
              <w:t xml:space="preserve">Derivation Path: TS </w:t>
            </w:r>
            <w:r>
              <w:t>37.579</w:t>
            </w:r>
            <w:r w:rsidRPr="004963C9">
              <w:t>-1 [2], Table 5.3.37.4-1</w:t>
            </w:r>
          </w:p>
        </w:tc>
      </w:tr>
      <w:tr w:rsidR="00296E35" w:rsidRPr="004963C9" w14:paraId="0CC6CBB6"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07A9914F" w14:textId="77777777" w:rsidR="00296E35" w:rsidRPr="004963C9" w:rsidRDefault="00296E35" w:rsidP="002E3FCC">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3841D1" w14:textId="77777777" w:rsidR="00296E35" w:rsidRPr="004963C9" w:rsidRDefault="00296E35" w:rsidP="002E3FCC">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C41B8A7" w14:textId="77777777" w:rsidR="00296E35" w:rsidRPr="004963C9" w:rsidRDefault="00296E35" w:rsidP="002E3FCC">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0055D4AF" w14:textId="77777777" w:rsidR="00296E35" w:rsidRPr="004963C9" w:rsidRDefault="00296E35" w:rsidP="002E3FCC">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77CCF458" w14:textId="77777777" w:rsidR="00296E35" w:rsidRPr="004963C9" w:rsidRDefault="00296E35" w:rsidP="002E3FCC">
            <w:pPr>
              <w:pStyle w:val="TAH"/>
            </w:pPr>
            <w:r w:rsidRPr="004963C9">
              <w:t>Condition</w:t>
            </w:r>
          </w:p>
        </w:tc>
      </w:tr>
      <w:tr w:rsidR="00296E35" w:rsidRPr="004963C9" w14:paraId="3B06DD20"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181AAA8" w14:textId="77777777" w:rsidR="00296E35" w:rsidRPr="004963C9" w:rsidRDefault="00296E35" w:rsidP="002E3FCC">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267CC8F2" w14:textId="77777777" w:rsidR="00296E35" w:rsidRPr="004963C9"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C35C48F"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5C250DA" w14:textId="77777777" w:rsidR="00296E35" w:rsidRPr="004963C9" w:rsidRDefault="00296E35" w:rsidP="002E3FCC">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1AA4B029" w14:textId="77777777" w:rsidR="00296E35" w:rsidRPr="004963C9" w:rsidRDefault="00296E35" w:rsidP="002E3FCC">
            <w:pPr>
              <w:pStyle w:val="TAL"/>
            </w:pPr>
          </w:p>
        </w:tc>
      </w:tr>
      <w:tr w:rsidR="00296E35" w:rsidRPr="004963C9" w14:paraId="6D18B44E"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15DF25D" w14:textId="77777777" w:rsidR="00296E35" w:rsidRPr="004963C9" w:rsidRDefault="00296E35" w:rsidP="002E3FCC">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C27962D" w14:textId="77777777" w:rsidR="00296E35" w:rsidRPr="004963C9" w:rsidRDefault="00296E35" w:rsidP="002E3FCC">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5B9259E"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E52678" w14:textId="77777777" w:rsidR="00296E35" w:rsidRPr="004963C9"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019E0A" w14:textId="77777777" w:rsidR="00296E35" w:rsidRPr="004963C9" w:rsidRDefault="00296E35" w:rsidP="002E3FCC">
            <w:pPr>
              <w:pStyle w:val="TAL"/>
            </w:pPr>
          </w:p>
        </w:tc>
      </w:tr>
    </w:tbl>
    <w:p w14:paraId="67CA09E5" w14:textId="77777777" w:rsidR="00296E35" w:rsidRPr="001C0FC4" w:rsidRDefault="00296E35" w:rsidP="00296E35"/>
    <w:p w14:paraId="4CEA963E" w14:textId="77777777" w:rsidR="00296E35" w:rsidRPr="001C0FC4" w:rsidRDefault="00296E35" w:rsidP="00296E35">
      <w:pPr>
        <w:pStyle w:val="Heading1"/>
      </w:pPr>
      <w:bookmarkStart w:id="329" w:name="_Toc100778782"/>
      <w:bookmarkStart w:id="330" w:name="_Toc101286113"/>
      <w:bookmarkStart w:id="331" w:name="_Toc106817699"/>
      <w:bookmarkStart w:id="332" w:name="_Toc106817824"/>
      <w:bookmarkStart w:id="333" w:name="_Toc178186333"/>
      <w:bookmarkStart w:id="334" w:name="_Toc181109073"/>
      <w:r w:rsidRPr="001C0FC4">
        <w:t>6</w:t>
      </w:r>
      <w:r w:rsidRPr="001C0FC4">
        <w:tab/>
        <w:t>On-Network Test Scenarios</w:t>
      </w:r>
      <w:bookmarkEnd w:id="294"/>
      <w:bookmarkEnd w:id="295"/>
      <w:bookmarkEnd w:id="296"/>
      <w:bookmarkEnd w:id="297"/>
      <w:bookmarkEnd w:id="298"/>
      <w:bookmarkEnd w:id="299"/>
      <w:bookmarkEnd w:id="300"/>
      <w:bookmarkEnd w:id="301"/>
      <w:bookmarkEnd w:id="302"/>
      <w:bookmarkEnd w:id="329"/>
      <w:bookmarkEnd w:id="330"/>
      <w:bookmarkEnd w:id="331"/>
      <w:bookmarkEnd w:id="332"/>
      <w:bookmarkEnd w:id="333"/>
      <w:bookmarkEnd w:id="334"/>
    </w:p>
    <w:p w14:paraId="5E92B29F" w14:textId="77777777" w:rsidR="00296E35" w:rsidRPr="001C0FC4" w:rsidRDefault="00296E35" w:rsidP="009E3E20">
      <w:pPr>
        <w:pStyle w:val="Heading2"/>
      </w:pPr>
      <w:bookmarkStart w:id="335" w:name="_Toc522499797"/>
      <w:bookmarkStart w:id="336" w:name="_Toc25610650"/>
      <w:bookmarkStart w:id="337" w:name="_Toc42507344"/>
      <w:bookmarkStart w:id="338" w:name="_Toc52307875"/>
      <w:bookmarkStart w:id="339" w:name="_Toc52782311"/>
      <w:bookmarkStart w:id="340" w:name="_Toc52782920"/>
      <w:bookmarkStart w:id="341" w:name="_Toc59042789"/>
      <w:bookmarkStart w:id="342" w:name="_Toc75459136"/>
      <w:bookmarkStart w:id="343" w:name="_Toc90630576"/>
      <w:bookmarkStart w:id="344" w:name="_Toc100778783"/>
      <w:bookmarkStart w:id="345" w:name="_Toc101286114"/>
      <w:bookmarkStart w:id="346" w:name="_Toc106817700"/>
      <w:bookmarkStart w:id="347" w:name="_Toc106817825"/>
      <w:bookmarkStart w:id="348" w:name="_Toc181109074"/>
      <w:bookmarkStart w:id="349" w:name="_Toc21006001"/>
      <w:bookmarkStart w:id="350" w:name="_Toc36037674"/>
      <w:bookmarkStart w:id="351" w:name="_Toc43837525"/>
      <w:bookmarkStart w:id="352" w:name="_Toc60995637"/>
      <w:bookmarkStart w:id="353" w:name="_Toc69159765"/>
      <w:bookmarkStart w:id="354" w:name="_Toc76583111"/>
      <w:bookmarkStart w:id="355" w:name="_Toc83808663"/>
      <w:bookmarkStart w:id="356" w:name="_Toc91233484"/>
      <w:bookmarkStart w:id="357" w:name="_Toc100348963"/>
      <w:bookmarkStart w:id="358" w:name="_Toc106787119"/>
      <w:bookmarkStart w:id="359" w:name="_Toc52787526"/>
      <w:bookmarkStart w:id="360" w:name="_Toc52787707"/>
      <w:bookmarkStart w:id="361" w:name="_Toc522499810"/>
      <w:bookmarkStart w:id="362" w:name="_Toc25610663"/>
      <w:bookmarkStart w:id="363" w:name="_Toc42507357"/>
      <w:bookmarkStart w:id="364" w:name="_Toc52307888"/>
      <w:bookmarkStart w:id="365" w:name="_Toc52782394"/>
      <w:bookmarkStart w:id="366" w:name="_Toc52783005"/>
      <w:bookmarkStart w:id="367" w:name="_Toc59042874"/>
      <w:bookmarkStart w:id="368" w:name="_Toc75459149"/>
      <w:bookmarkStart w:id="369" w:name="_Toc90630589"/>
      <w:bookmarkStart w:id="370" w:name="_Toc522499823"/>
      <w:bookmarkStart w:id="371" w:name="_Toc25610676"/>
      <w:bookmarkStart w:id="372" w:name="_Toc42507370"/>
      <w:bookmarkStart w:id="373" w:name="_Toc52307901"/>
      <w:bookmarkStart w:id="374" w:name="_Toc52782477"/>
      <w:bookmarkStart w:id="375" w:name="_Toc52783088"/>
      <w:bookmarkStart w:id="376" w:name="_Toc59042957"/>
      <w:bookmarkStart w:id="377" w:name="_Toc75459163"/>
      <w:bookmarkStart w:id="378" w:name="_Toc90630606"/>
      <w:r w:rsidRPr="001C0FC4">
        <w:t>6.1</w:t>
      </w:r>
      <w:r w:rsidRPr="001C0FC4">
        <w:tab/>
        <w:t>Short Data Service</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3CDB5F65" w14:textId="77777777" w:rsidR="00296E35" w:rsidRPr="001C0FC4" w:rsidRDefault="00296E35" w:rsidP="00296E35">
      <w:pPr>
        <w:pStyle w:val="Heading3"/>
      </w:pPr>
      <w:bookmarkStart w:id="379" w:name="_Toc522499798"/>
      <w:bookmarkStart w:id="380" w:name="_Toc25610651"/>
      <w:bookmarkStart w:id="381" w:name="_Toc42507345"/>
      <w:bookmarkStart w:id="382" w:name="_Toc52307876"/>
      <w:bookmarkStart w:id="383" w:name="_Toc52782312"/>
      <w:bookmarkStart w:id="384" w:name="_Toc52782921"/>
      <w:bookmarkStart w:id="385" w:name="_Toc59042790"/>
      <w:bookmarkStart w:id="386" w:name="_Toc75459137"/>
      <w:bookmarkStart w:id="387" w:name="_Toc90630577"/>
      <w:bookmarkStart w:id="388" w:name="_Toc100778784"/>
      <w:bookmarkStart w:id="389" w:name="_Toc101286115"/>
      <w:bookmarkStart w:id="390" w:name="_Toc106817701"/>
      <w:bookmarkStart w:id="391" w:name="_Toc106817826"/>
      <w:bookmarkStart w:id="392" w:name="_Toc178186334"/>
      <w:bookmarkStart w:id="393" w:name="_Toc181109075"/>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sidRPr="001C0FC4">
        <w:t>6.1.1</w:t>
      </w:r>
      <w:r w:rsidRPr="001C0FC4">
        <w:tab/>
        <w:t>On-network / Short Data Service (SDS) / Standalone SDS Using Signalling Control Plane / One-to-one Standalone SDS / Client Originated (CO)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6E7732B" w14:textId="77777777" w:rsidR="00296E35" w:rsidRPr="001C0FC4" w:rsidRDefault="00296E35" w:rsidP="00296E35">
      <w:pPr>
        <w:pStyle w:val="H6"/>
      </w:pPr>
      <w:bookmarkStart w:id="394" w:name="_Toc52782313"/>
      <w:bookmarkStart w:id="395" w:name="_Toc52782922"/>
      <w:bookmarkStart w:id="396" w:name="_Toc59042791"/>
      <w:bookmarkStart w:id="397" w:name="_Toc522499799"/>
      <w:r w:rsidRPr="001C0FC4">
        <w:t>6.1.1.1</w:t>
      </w:r>
      <w:r w:rsidRPr="001C0FC4">
        <w:tab/>
        <w:t>Test Purpose (TP)</w:t>
      </w:r>
      <w:bookmarkEnd w:id="394"/>
      <w:bookmarkEnd w:id="395"/>
      <w:bookmarkEnd w:id="396"/>
    </w:p>
    <w:p w14:paraId="383A0B6B" w14:textId="77777777" w:rsidR="00296E35" w:rsidRPr="001C0FC4" w:rsidRDefault="00296E35" w:rsidP="00296E35">
      <w:pPr>
        <w:pStyle w:val="H6"/>
      </w:pPr>
      <w:r w:rsidRPr="001C0FC4">
        <w:t>(1)</w:t>
      </w:r>
    </w:p>
    <w:p w14:paraId="25D4D6B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13D47CC" w14:textId="77777777" w:rsidR="00296E35" w:rsidRPr="001C0FC4" w:rsidRDefault="00296E35" w:rsidP="00296E35">
      <w:pPr>
        <w:pStyle w:val="PL"/>
      </w:pPr>
      <w:r w:rsidRPr="001C0FC4">
        <w:rPr>
          <w:b/>
        </w:rPr>
        <w:t>ensure that</w:t>
      </w:r>
      <w:r w:rsidRPr="001C0FC4">
        <w:t xml:space="preserve"> {</w:t>
      </w:r>
    </w:p>
    <w:p w14:paraId="56F854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w:t>
      </w:r>
    </w:p>
    <w:p w14:paraId="0FDBC680"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via a SIP MESSAGE message }</w:t>
      </w:r>
    </w:p>
    <w:p w14:paraId="7D5AE2C8" w14:textId="77777777" w:rsidR="00296E35" w:rsidRPr="001C0FC4" w:rsidRDefault="00296E35" w:rsidP="00296E35">
      <w:pPr>
        <w:pStyle w:val="PL"/>
      </w:pPr>
      <w:r w:rsidRPr="001C0FC4">
        <w:t xml:space="preserve">            }</w:t>
      </w:r>
    </w:p>
    <w:p w14:paraId="22BAFB09" w14:textId="77777777" w:rsidR="00296E35" w:rsidRPr="001C0FC4" w:rsidRDefault="00296E35" w:rsidP="00296E35">
      <w:pPr>
        <w:pStyle w:val="PL"/>
      </w:pPr>
    </w:p>
    <w:p w14:paraId="7A3D3CCB" w14:textId="77777777" w:rsidR="00296E35" w:rsidRPr="001C0FC4" w:rsidRDefault="00296E35" w:rsidP="00296E35">
      <w:pPr>
        <w:pStyle w:val="H6"/>
      </w:pPr>
      <w:r w:rsidRPr="001C0FC4">
        <w:t>(2)</w:t>
      </w:r>
    </w:p>
    <w:p w14:paraId="1A521E40"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5B5F434E" w14:textId="77777777" w:rsidR="00296E35" w:rsidRPr="001C0FC4" w:rsidRDefault="00296E35" w:rsidP="00296E35">
      <w:pPr>
        <w:pStyle w:val="PL"/>
      </w:pPr>
      <w:r w:rsidRPr="001C0FC4">
        <w:rPr>
          <w:b/>
        </w:rPr>
        <w:t>ensure that</w:t>
      </w:r>
      <w:r w:rsidRPr="001C0FC4">
        <w:t xml:space="preserve"> {</w:t>
      </w:r>
    </w:p>
    <w:p w14:paraId="70A6012B"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2B87B5C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0563199" w14:textId="77777777" w:rsidR="00296E35" w:rsidRPr="001C0FC4" w:rsidRDefault="00296E35" w:rsidP="00296E35">
      <w:pPr>
        <w:pStyle w:val="PL"/>
      </w:pPr>
      <w:r w:rsidRPr="001C0FC4">
        <w:t xml:space="preserve">            }</w:t>
      </w:r>
    </w:p>
    <w:p w14:paraId="55B96FEE" w14:textId="77777777" w:rsidR="00296E35" w:rsidRPr="001C0FC4" w:rsidRDefault="00296E35" w:rsidP="00296E35">
      <w:pPr>
        <w:pStyle w:val="PL"/>
      </w:pPr>
    </w:p>
    <w:p w14:paraId="4607E3E3" w14:textId="77777777" w:rsidR="00296E35" w:rsidRPr="001C0FC4" w:rsidRDefault="00296E35" w:rsidP="00296E35">
      <w:pPr>
        <w:pStyle w:val="H6"/>
      </w:pPr>
      <w:r w:rsidRPr="001C0FC4">
        <w:t>(3)</w:t>
      </w:r>
    </w:p>
    <w:p w14:paraId="37BE60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D98EEF7" w14:textId="77777777" w:rsidR="00296E35" w:rsidRPr="001C0FC4" w:rsidRDefault="00296E35" w:rsidP="00296E35">
      <w:pPr>
        <w:pStyle w:val="PL"/>
      </w:pPr>
      <w:r w:rsidRPr="001C0FC4">
        <w:rPr>
          <w:b/>
        </w:rPr>
        <w:t>ensure that</w:t>
      </w:r>
      <w:r w:rsidRPr="001C0FC4">
        <w:t xml:space="preserve"> {</w:t>
      </w:r>
    </w:p>
    <w:p w14:paraId="0F143A2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Read }</w:t>
      </w:r>
    </w:p>
    <w:p w14:paraId="1608658E"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Read via a SIP MESSAGE message }</w:t>
      </w:r>
    </w:p>
    <w:p w14:paraId="5B2CBB92" w14:textId="77777777" w:rsidR="00296E35" w:rsidRPr="001C0FC4" w:rsidRDefault="00296E35" w:rsidP="00296E35">
      <w:pPr>
        <w:pStyle w:val="PL"/>
      </w:pPr>
      <w:r w:rsidRPr="001C0FC4">
        <w:t xml:space="preserve">            }</w:t>
      </w:r>
    </w:p>
    <w:p w14:paraId="5E24B8B6" w14:textId="77777777" w:rsidR="00296E35" w:rsidRPr="001C0FC4" w:rsidRDefault="00296E35" w:rsidP="00296E35">
      <w:pPr>
        <w:pStyle w:val="PL"/>
      </w:pPr>
    </w:p>
    <w:p w14:paraId="41CF14CE" w14:textId="77777777" w:rsidR="00296E35" w:rsidRPr="001C0FC4" w:rsidRDefault="00296E35" w:rsidP="00296E35">
      <w:pPr>
        <w:pStyle w:val="H6"/>
      </w:pPr>
      <w:r w:rsidRPr="001C0FC4">
        <w:t>(4)</w:t>
      </w:r>
    </w:p>
    <w:p w14:paraId="405DF1E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F155D24" w14:textId="77777777" w:rsidR="00296E35" w:rsidRPr="001C0FC4" w:rsidRDefault="00296E35" w:rsidP="00296E35">
      <w:pPr>
        <w:pStyle w:val="PL"/>
      </w:pPr>
      <w:r w:rsidRPr="001C0FC4">
        <w:rPr>
          <w:b/>
        </w:rPr>
        <w:t>ensure that</w:t>
      </w:r>
      <w:r w:rsidRPr="001C0FC4">
        <w:t xml:space="preserve"> {</w:t>
      </w:r>
    </w:p>
    <w:p w14:paraId="21A31974"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both Read and Delivery }</w:t>
      </w:r>
    </w:p>
    <w:p w14:paraId="091435DC"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both Read and Delivery via a SIP MESSAGE message }</w:t>
      </w:r>
    </w:p>
    <w:p w14:paraId="6762EDAB" w14:textId="77777777" w:rsidR="00296E35" w:rsidRPr="001C0FC4" w:rsidRDefault="00296E35" w:rsidP="00296E35">
      <w:pPr>
        <w:pStyle w:val="PL"/>
      </w:pPr>
      <w:r w:rsidRPr="001C0FC4">
        <w:t xml:space="preserve">            }</w:t>
      </w:r>
    </w:p>
    <w:p w14:paraId="5944B487" w14:textId="77777777" w:rsidR="00296E35" w:rsidRPr="001C0FC4" w:rsidRDefault="00296E35" w:rsidP="00296E35">
      <w:pPr>
        <w:pStyle w:val="PL"/>
      </w:pPr>
    </w:p>
    <w:p w14:paraId="3BCE7F1A" w14:textId="77777777" w:rsidR="00296E35" w:rsidRPr="001C0FC4" w:rsidRDefault="00296E35" w:rsidP="00296E35">
      <w:pPr>
        <w:pStyle w:val="H6"/>
      </w:pPr>
      <w:bookmarkStart w:id="398" w:name="_Toc52782314"/>
      <w:bookmarkStart w:id="399" w:name="_Toc52782923"/>
      <w:bookmarkStart w:id="400" w:name="_Toc59042792"/>
      <w:r w:rsidRPr="001C0FC4">
        <w:t>6.1.1.2</w:t>
      </w:r>
      <w:r w:rsidRPr="001C0FC4">
        <w:tab/>
        <w:t>Conformance requirements</w:t>
      </w:r>
      <w:bookmarkEnd w:id="398"/>
      <w:bookmarkEnd w:id="399"/>
      <w:bookmarkEnd w:id="400"/>
    </w:p>
    <w:p w14:paraId="7BEEDD09"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A2A53F" w14:textId="77777777" w:rsidR="00296E35" w:rsidRPr="001C0FC4" w:rsidRDefault="00296E35" w:rsidP="00296E35">
      <w:r w:rsidRPr="001C0FC4">
        <w:t>[TS 24.282, clause 9.2.2.2.1]</w:t>
      </w:r>
    </w:p>
    <w:p w14:paraId="1BAA28D9" w14:textId="77777777" w:rsidR="00296E35" w:rsidRPr="001C0FC4" w:rsidRDefault="00296E35" w:rsidP="00296E35">
      <w:r w:rsidRPr="001C0FC4">
        <w:t>The MCData client shall generate a SIP MESSAGE request in accordance with 3GPP TS 24.229 [5] and IETF RFC 3428 [6] with the clarifications given below.</w:t>
      </w:r>
    </w:p>
    <w:p w14:paraId="69EDC0D4" w14:textId="77777777" w:rsidR="00296E35" w:rsidRPr="001C0FC4" w:rsidRDefault="00296E35" w:rsidP="00296E35">
      <w:r w:rsidRPr="001C0FC4">
        <w:t>The MCData client:</w:t>
      </w:r>
    </w:p>
    <w:p w14:paraId="610B8777"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1258C324"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7242E68F"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0B93FBC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"one-to-one-sds"; and</w:t>
      </w:r>
    </w:p>
    <w:p w14:paraId="472ED6A3"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6AED00C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2143E322" w14:textId="77777777" w:rsidR="00296E35" w:rsidRPr="001C0FC4" w:rsidRDefault="00296E35" w:rsidP="00296E35">
      <w:pPr>
        <w:pStyle w:val="B3"/>
      </w:pPr>
      <w:r w:rsidRPr="001C0FC4">
        <w:t>ii)</w:t>
      </w:r>
      <w:r w:rsidRPr="001C0FC4">
        <w:tab/>
        <w:t>shall use the keying material to generate a PCK as described in 3GPP TS 33.180 [26];</w:t>
      </w:r>
    </w:p>
    <w:p w14:paraId="446D472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F504930"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61486F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4C8B558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185BF52E"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1AD9ABD9"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2BA257E9" w14:textId="77777777" w:rsidR="00296E35" w:rsidRPr="001C0FC4" w:rsidRDefault="00296E35" w:rsidP="00296E35">
      <w:pPr>
        <w:pStyle w:val="B3"/>
      </w:pPr>
      <w:r w:rsidRPr="001C0FC4">
        <w:t>…</w:t>
      </w:r>
    </w:p>
    <w:p w14:paraId="0E134257" w14:textId="77777777" w:rsidR="00296E35" w:rsidRPr="001C0FC4" w:rsidRDefault="00296E35" w:rsidP="00296E35">
      <w:pPr>
        <w:pStyle w:val="B1"/>
      </w:pPr>
      <w:r w:rsidRPr="001C0FC4">
        <w:t>4)</w:t>
      </w:r>
      <w:r w:rsidRPr="001C0FC4">
        <w:tab/>
        <w:t>shall generate a standalone SDS message as specified in subclause 6.2.2.1; and</w:t>
      </w:r>
    </w:p>
    <w:p w14:paraId="13E4BC08"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90E29C4" w14:textId="77777777" w:rsidR="00296E35" w:rsidRPr="001C0FC4" w:rsidRDefault="00296E35" w:rsidP="00296E35">
      <w:r w:rsidRPr="001C0FC4">
        <w:t>[TS 24.282, clause 6.2.2.1]</w:t>
      </w:r>
    </w:p>
    <w:p w14:paraId="3F651A25" w14:textId="77777777" w:rsidR="00296E35" w:rsidRPr="001C0FC4" w:rsidRDefault="00296E35" w:rsidP="00296E35">
      <w:r w:rsidRPr="001C0FC4">
        <w:t>In order to generate an SDS message, the MCData client:</w:t>
      </w:r>
    </w:p>
    <w:p w14:paraId="24A8E465" w14:textId="77777777" w:rsidR="00296E35" w:rsidRPr="001C0FC4" w:rsidRDefault="00296E35" w:rsidP="00296E35">
      <w:pPr>
        <w:pStyle w:val="B1"/>
      </w:pPr>
      <w:r w:rsidRPr="001C0FC4">
        <w:t>1)</w:t>
      </w:r>
      <w:r w:rsidRPr="001C0FC4">
        <w:tab/>
        <w:t>shall generate an SDS SIGNALLING PAYLOAD message as specified in subclause 15.1.2;</w:t>
      </w:r>
    </w:p>
    <w:p w14:paraId="7E4EC031" w14:textId="77777777" w:rsidR="00296E35" w:rsidRPr="001C0FC4" w:rsidRDefault="00296E35" w:rsidP="00296E35">
      <w:pPr>
        <w:pStyle w:val="B1"/>
      </w:pPr>
      <w:r w:rsidRPr="001C0FC4">
        <w:t>2)</w:t>
      </w:r>
      <w:r w:rsidRPr="001C0FC4">
        <w:tab/>
        <w:t>shall generate a DATA PAYLOAD message as specified in subclause 15.1.4;</w:t>
      </w:r>
    </w:p>
    <w:p w14:paraId="2E301F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072C837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51BD420D" w14:textId="77777777" w:rsidR="00296E35" w:rsidRPr="001C0FC4" w:rsidRDefault="00296E35" w:rsidP="00296E35">
      <w:r w:rsidRPr="001C0FC4">
        <w:t>When generating an SDS SIGNALLING PAYLOAD message as specified in subclause 15.1.2, the MCData client:</w:t>
      </w:r>
    </w:p>
    <w:p w14:paraId="649BDF49" w14:textId="77777777" w:rsidR="00296E35" w:rsidRPr="001C0FC4" w:rsidRDefault="00296E35" w:rsidP="00296E35">
      <w:pPr>
        <w:pStyle w:val="B1"/>
      </w:pPr>
      <w:r w:rsidRPr="001C0FC4">
        <w:t>1)</w:t>
      </w:r>
      <w:r w:rsidRPr="001C0FC4">
        <w:tab/>
        <w:t>shall set the Date and time IE to the current time as specified in subclause 15.2.8;</w:t>
      </w:r>
    </w:p>
    <w:p w14:paraId="4AD1E94E"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71F043DA"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2967FF54"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5BAFA2F"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11C872F"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7E7AF30F"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4DCB703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09E0D03"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1A65E3B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1DCA83C"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192EE2B6" w14:textId="77777777" w:rsidR="00296E35" w:rsidRPr="001C0FC4" w:rsidRDefault="00296E35" w:rsidP="00296E35">
      <w:r w:rsidRPr="001C0FC4">
        <w:t>When generating an DATA PAYLOAD message for SDS as specified in subclause 15.1.4, the MCData client:</w:t>
      </w:r>
    </w:p>
    <w:p w14:paraId="36BC1C96"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9A1705F"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160CA18" w14:textId="77777777" w:rsidR="00296E35" w:rsidRPr="001C0FC4" w:rsidRDefault="00296E35" w:rsidP="00296E35">
      <w:pPr>
        <w:pStyle w:val="B1"/>
      </w:pPr>
      <w:r w:rsidRPr="001C0FC4">
        <w:t>3)</w:t>
      </w:r>
      <w:r w:rsidRPr="001C0FC4">
        <w:tab/>
        <w:t>for each Payload IE included:</w:t>
      </w:r>
    </w:p>
    <w:p w14:paraId="2935F5E7"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6276A13"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011D1580"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3CE84A0"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34C2BFA6" w14:textId="77777777" w:rsidR="00296E35" w:rsidRPr="001C0FC4" w:rsidRDefault="00296E35" w:rsidP="00296E35">
      <w:pPr>
        <w:pStyle w:val="B2"/>
      </w:pPr>
      <w:r w:rsidRPr="001C0FC4">
        <w:t>e)</w:t>
      </w:r>
      <w:r w:rsidRPr="001C0FC4">
        <w:tab/>
        <w:t>shall include the data to be sent in the Payload data.</w:t>
      </w:r>
    </w:p>
    <w:p w14:paraId="2E3F1A39" w14:textId="77777777" w:rsidR="00296E35" w:rsidRPr="001C0FC4" w:rsidRDefault="00296E35" w:rsidP="00296E35">
      <w:r w:rsidRPr="001C0FC4">
        <w:t>[TS 24.282, clause 6.2.4.1]</w:t>
      </w:r>
    </w:p>
    <w:p w14:paraId="45DDCB28" w14:textId="77777777" w:rsidR="00296E35" w:rsidRPr="001C0FC4" w:rsidRDefault="00296E35" w:rsidP="00296E35">
      <w:pPr>
        <w:rPr>
          <w:rFonts w:eastAsia="SimSun"/>
        </w:rPr>
      </w:pPr>
      <w:r w:rsidRPr="001C0FC4">
        <w:rPr>
          <w:rFonts w:eastAsia="SimSun"/>
        </w:rPr>
        <w:t>This subclause is referenced from other procedures.</w:t>
      </w:r>
    </w:p>
    <w:p w14:paraId="68C79E30" w14:textId="77777777" w:rsidR="00296E35" w:rsidRPr="001C0FC4" w:rsidRDefault="00296E35" w:rsidP="00296E35">
      <w:r w:rsidRPr="001C0FC4">
        <w:t>In a SIP MESSAGE request, the MCData client:</w:t>
      </w:r>
    </w:p>
    <w:p w14:paraId="4D0C7D6A" w14:textId="77777777" w:rsidR="00296E35" w:rsidRPr="001C0FC4" w:rsidRDefault="00296E35" w:rsidP="00296E35">
      <w:pPr>
        <w:pStyle w:val="B1"/>
      </w:pPr>
      <w:r w:rsidRPr="001C0FC4">
        <w:t>1)</w:t>
      </w:r>
      <w:r w:rsidRPr="001C0FC4">
        <w:tab/>
        <w:t>when sending SDS messages or SDS disposition notifications:</w:t>
      </w:r>
    </w:p>
    <w:p w14:paraId="73342D8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C2EAE9"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7BAAAE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F3B8450" w14:textId="77777777" w:rsidR="00296E35" w:rsidRPr="001C0FC4" w:rsidRDefault="00296E35" w:rsidP="00296E35">
      <w:pPr>
        <w:pStyle w:val="B2"/>
        <w:rPr>
          <w:lang w:eastAsia="ko-KR"/>
        </w:rPr>
      </w:pPr>
      <w:r w:rsidRPr="001C0FC4">
        <w:rPr>
          <w:lang w:eastAsia="ko-KR"/>
        </w:rPr>
        <w:t>…</w:t>
      </w:r>
    </w:p>
    <w:p w14:paraId="194FB879"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2264B16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F6A625" w14:textId="77777777" w:rsidR="00296E35" w:rsidRPr="001C0FC4" w:rsidRDefault="00296E35" w:rsidP="00296E35">
      <w:r w:rsidRPr="001C0FC4">
        <w:t>[TS 24.282, clause 12.2.1.2]</w:t>
      </w:r>
    </w:p>
    <w:p w14:paraId="1050983C" w14:textId="77777777" w:rsidR="00296E35" w:rsidRPr="001C0FC4" w:rsidRDefault="00296E35" w:rsidP="00296E35">
      <w:pPr>
        <w:rPr>
          <w:rFonts w:eastAsia="SimSun"/>
        </w:rPr>
      </w:pPr>
      <w:r w:rsidRPr="001C0FC4">
        <w:rPr>
          <w:rFonts w:eastAsia="SimSun"/>
        </w:rPr>
        <w:t>Upon receipt of a:</w:t>
      </w:r>
    </w:p>
    <w:p w14:paraId="7EECF183"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2FA25E0"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18BE2CF" w14:textId="77777777" w:rsidR="00296E35" w:rsidRPr="001C0FC4" w:rsidRDefault="00296E35" w:rsidP="00296E35">
      <w:pPr>
        <w:rPr>
          <w:rFonts w:eastAsia="SimSun"/>
        </w:rPr>
      </w:pPr>
      <w:r w:rsidRPr="001C0FC4">
        <w:rPr>
          <w:rFonts w:eastAsia="SimSun"/>
        </w:rPr>
        <w:t>the MCData client:</w:t>
      </w:r>
    </w:p>
    <w:p w14:paraId="5E88F04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676757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9841284" w14:textId="77777777" w:rsidR="00296E35" w:rsidRPr="001C0FC4" w:rsidRDefault="00296E35" w:rsidP="00296E35">
      <w:pPr>
        <w:pStyle w:val="H6"/>
      </w:pPr>
      <w:bookmarkStart w:id="401" w:name="_Toc52782315"/>
      <w:bookmarkStart w:id="402" w:name="_Toc52782924"/>
      <w:bookmarkStart w:id="403" w:name="_Toc59042793"/>
      <w:r w:rsidRPr="001C0FC4">
        <w:t>6.1.1.3</w:t>
      </w:r>
      <w:r w:rsidRPr="001C0FC4">
        <w:tab/>
        <w:t>Test description</w:t>
      </w:r>
      <w:bookmarkEnd w:id="401"/>
      <w:bookmarkEnd w:id="402"/>
      <w:bookmarkEnd w:id="403"/>
    </w:p>
    <w:p w14:paraId="6AC74112" w14:textId="77777777" w:rsidR="00296E35" w:rsidRPr="001C0FC4" w:rsidRDefault="00296E35" w:rsidP="00296E35">
      <w:pPr>
        <w:pStyle w:val="H6"/>
      </w:pPr>
      <w:bookmarkStart w:id="404" w:name="_Toc52782316"/>
      <w:bookmarkStart w:id="405" w:name="_Toc52782925"/>
      <w:bookmarkStart w:id="406" w:name="_Toc59042794"/>
      <w:r w:rsidRPr="001C0FC4">
        <w:t>6.1.1.3.1</w:t>
      </w:r>
      <w:r w:rsidRPr="001C0FC4">
        <w:tab/>
        <w:t>Pre-test conditions</w:t>
      </w:r>
      <w:bookmarkEnd w:id="404"/>
      <w:bookmarkEnd w:id="405"/>
      <w:bookmarkEnd w:id="406"/>
    </w:p>
    <w:p w14:paraId="791837B0" w14:textId="77777777" w:rsidR="00296E35" w:rsidRDefault="00296E35" w:rsidP="00296E35">
      <w:pPr>
        <w:pStyle w:val="H6"/>
      </w:pPr>
      <w:r w:rsidRPr="00102CE5">
        <w:t>Test configuration</w:t>
      </w:r>
      <w:r>
        <w:t>:</w:t>
      </w:r>
    </w:p>
    <w:p w14:paraId="311D475C" w14:textId="12F7E782" w:rsidR="00296E35" w:rsidRDefault="00296E35" w:rsidP="00296E35">
      <w:pPr>
        <w:pStyle w:val="B1"/>
      </w:pPr>
      <w:r>
        <w:t>-</w:t>
      </w:r>
      <w:r>
        <w:tab/>
        <w:t>Single cell configuration according to TS 37.579-1 [2] clause 5.2.2.2.1.</w:t>
      </w:r>
    </w:p>
    <w:p w14:paraId="4B4767F7" w14:textId="77777777" w:rsidR="00296E35" w:rsidRDefault="00296E35" w:rsidP="00296E35">
      <w:pPr>
        <w:pStyle w:val="H6"/>
      </w:pPr>
      <w:r>
        <w:t>Preamble:</w:t>
      </w:r>
    </w:p>
    <w:p w14:paraId="0D6C5CE1" w14:textId="02C73E71"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133D7AB"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0CE569E1" w14:textId="77777777" w:rsidR="00296E35" w:rsidRDefault="00296E35" w:rsidP="00296E35">
      <w:pPr>
        <w:pStyle w:val="B1"/>
      </w:pPr>
      <w:r>
        <w:t>-</w:t>
      </w:r>
      <w:r>
        <w:tab/>
      </w:r>
      <w:r w:rsidRPr="000573F5">
        <w:t>UE States at the end of the preamble</w:t>
      </w:r>
      <w:r>
        <w:t>:</w:t>
      </w:r>
    </w:p>
    <w:p w14:paraId="581B9D66" w14:textId="77777777" w:rsidR="00296E35" w:rsidRDefault="00296E35" w:rsidP="00296E35">
      <w:pPr>
        <w:pStyle w:val="B1"/>
        <w:ind w:left="852"/>
      </w:pPr>
      <w:r>
        <w:t>-</w:t>
      </w:r>
      <w:r>
        <w:tab/>
        <w:t>The UE is in RRC_IDLE state.</w:t>
      </w:r>
    </w:p>
    <w:p w14:paraId="367248E4" w14:textId="77777777" w:rsidR="00296E35" w:rsidRDefault="00296E35" w:rsidP="00296E35">
      <w:pPr>
        <w:pStyle w:val="B1"/>
        <w:ind w:left="852"/>
      </w:pPr>
      <w:r>
        <w:t>-</w:t>
      </w:r>
      <w:r>
        <w:tab/>
        <w:t>The client is registered for MCData.</w:t>
      </w:r>
    </w:p>
    <w:p w14:paraId="59632FD0" w14:textId="77777777" w:rsidR="00296E35" w:rsidRPr="001C0FC4" w:rsidRDefault="00296E35" w:rsidP="00296E35">
      <w:pPr>
        <w:pStyle w:val="H6"/>
      </w:pPr>
      <w:bookmarkStart w:id="407" w:name="_Toc52782317"/>
      <w:bookmarkStart w:id="408" w:name="_Toc52782926"/>
      <w:bookmarkStart w:id="409" w:name="_Toc59042795"/>
      <w:r w:rsidRPr="001C0FC4">
        <w:t>6.1.1.3.2</w:t>
      </w:r>
      <w:r w:rsidRPr="001C0FC4">
        <w:tab/>
        <w:t>Test procedure sequence</w:t>
      </w:r>
      <w:bookmarkEnd w:id="407"/>
      <w:bookmarkEnd w:id="408"/>
      <w:bookmarkEnd w:id="409"/>
    </w:p>
    <w:p w14:paraId="4D2E285C" w14:textId="77777777" w:rsidR="00296E35" w:rsidRPr="001C0FC4" w:rsidRDefault="00296E35" w:rsidP="00296E35">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7CD0580" w14:textId="77777777" w:rsidTr="002E3FCC">
        <w:tc>
          <w:tcPr>
            <w:tcW w:w="648" w:type="dxa"/>
            <w:tcBorders>
              <w:top w:val="single" w:sz="4" w:space="0" w:color="auto"/>
              <w:left w:val="single" w:sz="4" w:space="0" w:color="auto"/>
              <w:bottom w:val="nil"/>
              <w:right w:val="single" w:sz="4" w:space="0" w:color="auto"/>
            </w:tcBorders>
            <w:hideMark/>
          </w:tcPr>
          <w:p w14:paraId="7ECF3D8A" w14:textId="77777777" w:rsidR="00296E35" w:rsidRPr="001C0FC4" w:rsidRDefault="00296E35" w:rsidP="002E3FCC">
            <w:pPr>
              <w:pStyle w:val="TAH"/>
            </w:pPr>
            <w:bookmarkStart w:id="410" w:name="_Hlk40694332"/>
            <w:r w:rsidRPr="001C0FC4">
              <w:t>St</w:t>
            </w:r>
          </w:p>
        </w:tc>
        <w:tc>
          <w:tcPr>
            <w:tcW w:w="3969" w:type="dxa"/>
            <w:tcBorders>
              <w:top w:val="single" w:sz="4" w:space="0" w:color="auto"/>
              <w:left w:val="single" w:sz="4" w:space="0" w:color="auto"/>
              <w:bottom w:val="nil"/>
              <w:right w:val="single" w:sz="4" w:space="0" w:color="auto"/>
            </w:tcBorders>
            <w:hideMark/>
          </w:tcPr>
          <w:p w14:paraId="6F78DB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87E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B009D3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19B8F17" w14:textId="77777777" w:rsidR="00296E35" w:rsidRPr="001C0FC4" w:rsidRDefault="00296E35" w:rsidP="002E3FCC">
            <w:pPr>
              <w:pStyle w:val="TAH"/>
            </w:pPr>
            <w:r w:rsidRPr="001C0FC4">
              <w:t>Verdict</w:t>
            </w:r>
          </w:p>
        </w:tc>
      </w:tr>
      <w:tr w:rsidR="00296E35" w:rsidRPr="001C0FC4" w14:paraId="2F41885A" w14:textId="77777777" w:rsidTr="002E3FCC">
        <w:tc>
          <w:tcPr>
            <w:tcW w:w="648" w:type="dxa"/>
            <w:tcBorders>
              <w:top w:val="nil"/>
              <w:left w:val="single" w:sz="4" w:space="0" w:color="auto"/>
              <w:bottom w:val="single" w:sz="4" w:space="0" w:color="auto"/>
              <w:right w:val="single" w:sz="4" w:space="0" w:color="auto"/>
            </w:tcBorders>
          </w:tcPr>
          <w:p w14:paraId="1F58D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E26A0C9"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F317A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ADF83A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BCADF5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0E794BA" w14:textId="77777777" w:rsidR="00296E35" w:rsidRPr="001C0FC4" w:rsidRDefault="00296E35" w:rsidP="002E3FCC">
            <w:pPr>
              <w:pStyle w:val="TAH"/>
            </w:pPr>
          </w:p>
        </w:tc>
      </w:tr>
      <w:tr w:rsidR="00296E35" w:rsidRPr="001C0FC4" w14:paraId="53E06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18A3F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C55ED5A"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w:t>
            </w:r>
          </w:p>
          <w:p w14:paraId="177F7442"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F9BD1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D17C0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8F762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B481B3" w14:textId="77777777" w:rsidR="00296E35" w:rsidRPr="001C0FC4" w:rsidRDefault="00296E35" w:rsidP="002E3FCC">
            <w:pPr>
              <w:pStyle w:val="TAC"/>
            </w:pPr>
            <w:r w:rsidRPr="001C0FC4">
              <w:t>-</w:t>
            </w:r>
          </w:p>
        </w:tc>
      </w:tr>
      <w:tr w:rsidR="00296E35" w:rsidRPr="001C0FC4" w14:paraId="4DAE97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E01753"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49EBC4E9" w14:textId="647CD0D6"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74EDFED9"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956D3B9"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3055B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1772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C3FC30" w14:textId="77777777" w:rsidR="00296E35" w:rsidRPr="001C0FC4" w:rsidRDefault="00296E35" w:rsidP="002E3FCC">
            <w:pPr>
              <w:pStyle w:val="TAC"/>
            </w:pPr>
            <w:r w:rsidRPr="001C0FC4">
              <w:t>P</w:t>
            </w:r>
          </w:p>
        </w:tc>
      </w:tr>
      <w:tr w:rsidR="00296E35" w:rsidRPr="001C0FC4" w14:paraId="3B4558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E5B0DA"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FBE80F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65B76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DA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D0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E3DCA" w14:textId="77777777" w:rsidR="00296E35" w:rsidRPr="001C0FC4" w:rsidRDefault="00296E35" w:rsidP="002E3FCC">
            <w:pPr>
              <w:pStyle w:val="TAC"/>
            </w:pPr>
            <w:r w:rsidRPr="001C0FC4">
              <w:t>-</w:t>
            </w:r>
          </w:p>
        </w:tc>
      </w:tr>
      <w:tr w:rsidR="00296E35" w:rsidRPr="001C0FC4" w14:paraId="31464F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5D6871"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107CAF04" w14:textId="62FF5C9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52D8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BCBC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D68B7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B0D775" w14:textId="77777777" w:rsidR="00296E35" w:rsidRPr="001C0FC4" w:rsidRDefault="00296E35" w:rsidP="002E3FCC">
            <w:pPr>
              <w:pStyle w:val="TAC"/>
            </w:pPr>
            <w:r w:rsidRPr="001C0FC4">
              <w:t>P</w:t>
            </w:r>
          </w:p>
        </w:tc>
      </w:tr>
      <w:tr w:rsidR="00296E35" w:rsidRPr="001C0FC4" w14:paraId="4AAEF9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6CD966"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D078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77A2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AEB3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8556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0F18A" w14:textId="77777777" w:rsidR="00296E35" w:rsidRPr="001C0FC4" w:rsidRDefault="00296E35" w:rsidP="002E3FCC">
            <w:pPr>
              <w:pStyle w:val="TAC"/>
            </w:pPr>
            <w:r w:rsidRPr="001C0FC4">
              <w:t>-</w:t>
            </w:r>
          </w:p>
        </w:tc>
      </w:tr>
      <w:tr w:rsidR="00296E35" w:rsidRPr="001C0FC4" w14:paraId="3C9983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A85577"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E37566" w14:textId="77777777" w:rsidR="00296E35" w:rsidRPr="001C0FC4" w:rsidRDefault="00296E35" w:rsidP="002E3FCC">
            <w:pPr>
              <w:pStyle w:val="TAL"/>
            </w:pPr>
            <w:r w:rsidRPr="001C0FC4">
              <w:t>Check: Does the UE (MCData client) provide the disposition notification to the user?</w:t>
            </w:r>
          </w:p>
          <w:p w14:paraId="521B824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60B3EF"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E393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A8AC0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DC82FB" w14:textId="77777777" w:rsidR="00296E35" w:rsidRPr="001C0FC4" w:rsidRDefault="00296E35" w:rsidP="002E3FCC">
            <w:pPr>
              <w:pStyle w:val="TAC"/>
            </w:pPr>
            <w:r w:rsidRPr="001C0FC4">
              <w:t>P</w:t>
            </w:r>
          </w:p>
        </w:tc>
      </w:tr>
      <w:tr w:rsidR="00296E35" w:rsidRPr="001C0FC4" w14:paraId="0E570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441441"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6C9FFB8" w14:textId="77777777" w:rsidR="00296E35" w:rsidRPr="001C0FC4" w:rsidRDefault="00296E35" w:rsidP="002E3FCC">
            <w:pPr>
              <w:pStyle w:val="TAL"/>
            </w:pPr>
            <w:r w:rsidRPr="001C0FC4">
              <w:t>Make the UE (MCData client) send a standalone one-to-one SDS message with disposition request "</w:t>
            </w:r>
            <w:r w:rsidRPr="001C0FC4">
              <w:rPr>
                <w:b/>
                <w:bCs/>
              </w:rPr>
              <w:t>READ</w:t>
            </w:r>
            <w:r w:rsidRPr="001C0FC4">
              <w:t>".</w:t>
            </w:r>
          </w:p>
          <w:p w14:paraId="5E64043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E02B20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74C7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53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93CE1D" w14:textId="77777777" w:rsidR="00296E35" w:rsidRPr="001C0FC4" w:rsidRDefault="00296E35" w:rsidP="002E3FCC">
            <w:pPr>
              <w:pStyle w:val="TAC"/>
            </w:pPr>
            <w:r w:rsidRPr="001C0FC4">
              <w:t>-</w:t>
            </w:r>
          </w:p>
        </w:tc>
      </w:tr>
      <w:tr w:rsidR="00296E35" w:rsidRPr="001C0FC4" w14:paraId="0016BE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DAFFB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9096D2" w14:textId="483DA36D"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BF6EED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B35DE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ADCAD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24AF145" w14:textId="77777777" w:rsidR="00296E35" w:rsidRPr="001C0FC4" w:rsidRDefault="00296E35" w:rsidP="002E3FCC">
            <w:pPr>
              <w:pStyle w:val="TAC"/>
            </w:pPr>
            <w:r w:rsidRPr="001C0FC4">
              <w:t>P</w:t>
            </w:r>
          </w:p>
        </w:tc>
      </w:tr>
      <w:tr w:rsidR="00296E35" w:rsidRPr="001C0FC4" w14:paraId="7FD54C1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8BBE71"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15979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E657F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DCEE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C95B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B592FF" w14:textId="77777777" w:rsidR="00296E35" w:rsidRPr="001C0FC4" w:rsidRDefault="00296E35" w:rsidP="002E3FCC">
            <w:pPr>
              <w:pStyle w:val="TAC"/>
            </w:pPr>
            <w:r w:rsidRPr="001C0FC4">
              <w:t>-</w:t>
            </w:r>
          </w:p>
        </w:tc>
      </w:tr>
      <w:tr w:rsidR="00296E35" w:rsidRPr="001C0FC4" w14:paraId="3E9B2D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D47674"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5D11C3A" w14:textId="231F895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5234BFF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B5AA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613B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37BEAF" w14:textId="77777777" w:rsidR="00296E35" w:rsidRPr="001C0FC4" w:rsidRDefault="00296E35" w:rsidP="002E3FCC">
            <w:pPr>
              <w:pStyle w:val="TAC"/>
            </w:pPr>
            <w:r w:rsidRPr="001C0FC4">
              <w:t>P</w:t>
            </w:r>
          </w:p>
        </w:tc>
      </w:tr>
      <w:tr w:rsidR="00296E35" w:rsidRPr="001C0FC4" w14:paraId="33095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32E643"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5B871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EA216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10D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82E4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34D4D" w14:textId="77777777" w:rsidR="00296E35" w:rsidRPr="001C0FC4" w:rsidRDefault="00296E35" w:rsidP="002E3FCC">
            <w:pPr>
              <w:pStyle w:val="TAC"/>
            </w:pPr>
            <w:r w:rsidRPr="001C0FC4">
              <w:t>-</w:t>
            </w:r>
          </w:p>
        </w:tc>
      </w:tr>
      <w:tr w:rsidR="00296E35" w:rsidRPr="001C0FC4" w14:paraId="442CA4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DB8D81"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9D055CB" w14:textId="77777777" w:rsidR="00296E35" w:rsidRPr="001C0FC4" w:rsidRDefault="00296E35" w:rsidP="002E3FCC">
            <w:pPr>
              <w:pStyle w:val="TAL"/>
            </w:pPr>
            <w:r w:rsidRPr="001C0FC4">
              <w:t>Check: Does the UE (MCData client) provide the disposition notification to the user?</w:t>
            </w:r>
          </w:p>
          <w:p w14:paraId="787834F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695015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6101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8F13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E083C9" w14:textId="77777777" w:rsidR="00296E35" w:rsidRPr="001C0FC4" w:rsidRDefault="00296E35" w:rsidP="002E3FCC">
            <w:pPr>
              <w:pStyle w:val="TAC"/>
            </w:pPr>
            <w:r w:rsidRPr="001C0FC4">
              <w:t>P</w:t>
            </w:r>
          </w:p>
        </w:tc>
      </w:tr>
      <w:tr w:rsidR="00296E35" w:rsidRPr="001C0FC4" w14:paraId="216D49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A87949"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D41D8C1"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 AND READ</w:t>
            </w:r>
            <w:r w:rsidRPr="001C0FC4">
              <w:t>".</w:t>
            </w:r>
          </w:p>
          <w:p w14:paraId="62257266"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A2B0D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67C0C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BC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424566" w14:textId="77777777" w:rsidR="00296E35" w:rsidRPr="001C0FC4" w:rsidRDefault="00296E35" w:rsidP="002E3FCC">
            <w:pPr>
              <w:pStyle w:val="TAC"/>
            </w:pPr>
            <w:r w:rsidRPr="001C0FC4">
              <w:t>-</w:t>
            </w:r>
          </w:p>
        </w:tc>
      </w:tr>
      <w:tr w:rsidR="00296E35" w:rsidRPr="001C0FC4" w14:paraId="125892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B4042C"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D11049F" w14:textId="4296AC31"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EB0C5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44875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927D7"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E4A457C" w14:textId="77777777" w:rsidR="00296E35" w:rsidRPr="001C0FC4" w:rsidRDefault="00296E35" w:rsidP="002E3FCC">
            <w:pPr>
              <w:pStyle w:val="TAC"/>
            </w:pPr>
            <w:r w:rsidRPr="001C0FC4">
              <w:t>P</w:t>
            </w:r>
          </w:p>
        </w:tc>
      </w:tr>
      <w:tr w:rsidR="00296E35" w:rsidRPr="001C0FC4" w14:paraId="32EC2C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06386A"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8AF337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45556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E3A4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1C0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697CF8" w14:textId="77777777" w:rsidR="00296E35" w:rsidRPr="001C0FC4" w:rsidRDefault="00296E35" w:rsidP="002E3FCC">
            <w:pPr>
              <w:pStyle w:val="TAC"/>
            </w:pPr>
            <w:r w:rsidRPr="001C0FC4">
              <w:t>-</w:t>
            </w:r>
          </w:p>
        </w:tc>
      </w:tr>
      <w:tr w:rsidR="00296E35" w:rsidRPr="001C0FC4" w14:paraId="28CDE5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7C4BE" w14:textId="77777777" w:rsidR="00296E35" w:rsidRPr="001C0FC4" w:rsidRDefault="00296E35" w:rsidP="002E3FCC">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0CF3734F" w14:textId="4C4364A5"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729B5FB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DB3A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4C0F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8CC0D0" w14:textId="77777777" w:rsidR="00296E35" w:rsidRPr="001C0FC4" w:rsidRDefault="00296E35" w:rsidP="002E3FCC">
            <w:pPr>
              <w:pStyle w:val="TAC"/>
            </w:pPr>
            <w:r w:rsidRPr="001C0FC4">
              <w:t>P</w:t>
            </w:r>
          </w:p>
        </w:tc>
      </w:tr>
      <w:tr w:rsidR="00296E35" w:rsidRPr="001C0FC4" w14:paraId="3F88FE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D9B54" w14:textId="77777777" w:rsidR="00296E35" w:rsidRPr="001C0FC4" w:rsidRDefault="00296E35" w:rsidP="002E3FCC">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99CD74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FACEA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D5AD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1D4D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241C" w14:textId="77777777" w:rsidR="00296E35" w:rsidRPr="001C0FC4" w:rsidRDefault="00296E35" w:rsidP="002E3FCC">
            <w:pPr>
              <w:pStyle w:val="TAC"/>
            </w:pPr>
            <w:r w:rsidRPr="001C0FC4">
              <w:t>-</w:t>
            </w:r>
          </w:p>
        </w:tc>
      </w:tr>
      <w:tr w:rsidR="00296E35" w:rsidRPr="001C0FC4" w14:paraId="104FB1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8A9F39" w14:textId="77777777" w:rsidR="00296E35" w:rsidRPr="001C0FC4" w:rsidRDefault="00296E35" w:rsidP="002E3FCC">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20AEFA7" w14:textId="77777777" w:rsidR="00296E35" w:rsidRPr="001C0FC4" w:rsidRDefault="00296E35" w:rsidP="002E3FCC">
            <w:pPr>
              <w:pStyle w:val="TAL"/>
            </w:pPr>
            <w:r w:rsidRPr="001C0FC4">
              <w:t>Check: Does the UE (MCData client) provide the disposition notification to the user?</w:t>
            </w:r>
          </w:p>
          <w:p w14:paraId="689898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0C635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4CA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2B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36969" w14:textId="77777777" w:rsidR="00296E35" w:rsidRPr="001C0FC4" w:rsidRDefault="00296E35" w:rsidP="002E3FCC">
            <w:pPr>
              <w:pStyle w:val="TAC"/>
            </w:pPr>
            <w:r w:rsidRPr="001C0FC4">
              <w:t>P</w:t>
            </w:r>
          </w:p>
        </w:tc>
      </w:tr>
      <w:tr w:rsidR="00296E35" w:rsidRPr="001C0FC4" w14:paraId="468DE9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C60B741" w14:textId="77777777" w:rsidR="00296E35" w:rsidRPr="001C0FC4" w:rsidRDefault="00296E35" w:rsidP="002E3FCC">
            <w:pPr>
              <w:pStyle w:val="TAN"/>
            </w:pPr>
            <w:r w:rsidRPr="001C0FC4">
              <w:t>NOTE 1:</w:t>
            </w:r>
            <w:r w:rsidRPr="001C0FC4">
              <w:tab/>
              <w:t>This is expected to be done via a suitable implementation dependent MMI.</w:t>
            </w:r>
          </w:p>
          <w:p w14:paraId="05631E4B" w14:textId="77777777" w:rsidR="00296E35" w:rsidRPr="001C0FC4" w:rsidRDefault="00296E35" w:rsidP="002E3FCC">
            <w:pPr>
              <w:pStyle w:val="TAN"/>
            </w:pPr>
            <w:r w:rsidRPr="001C0FC4">
              <w:t>NOTE 2:</w:t>
            </w:r>
            <w:r w:rsidRPr="001C0FC4">
              <w:tab/>
              <w:t>The RRC connection is not released at the end of the procedure.</w:t>
            </w:r>
          </w:p>
        </w:tc>
      </w:tr>
      <w:bookmarkEnd w:id="410"/>
    </w:tbl>
    <w:p w14:paraId="4D3F08AD" w14:textId="77777777" w:rsidR="00296E35" w:rsidRPr="001C0FC4" w:rsidRDefault="00296E35" w:rsidP="00296E35"/>
    <w:p w14:paraId="063CB7E8" w14:textId="77777777" w:rsidR="00296E35" w:rsidRPr="001C0FC4" w:rsidRDefault="00296E35" w:rsidP="00296E35">
      <w:pPr>
        <w:pStyle w:val="H6"/>
      </w:pPr>
      <w:bookmarkStart w:id="411" w:name="_Toc52782318"/>
      <w:bookmarkStart w:id="412" w:name="_Toc52782927"/>
      <w:bookmarkStart w:id="413" w:name="_Toc59042796"/>
      <w:r w:rsidRPr="001C0FC4">
        <w:t>6.1.1.3.3</w:t>
      </w:r>
      <w:r w:rsidRPr="001C0FC4">
        <w:tab/>
        <w:t>Specific message contents</w:t>
      </w:r>
      <w:bookmarkEnd w:id="411"/>
      <w:bookmarkEnd w:id="412"/>
      <w:bookmarkEnd w:id="413"/>
    </w:p>
    <w:p w14:paraId="6267F7B3" w14:textId="47C2C7F3" w:rsidR="00296E35" w:rsidRPr="001C0FC4" w:rsidRDefault="00296E35" w:rsidP="00296E35">
      <w:pPr>
        <w:pStyle w:val="TH"/>
      </w:pPr>
      <w:bookmarkStart w:id="414" w:name="_Toc25610652"/>
      <w:r w:rsidRPr="001C0FC4">
        <w:t>Table 6.1.1.3.3-1: SIP MESSAGE from the UE (step 2A,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90ADF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996859D" w14:textId="6C88E5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34EFA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6F36C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5136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176A8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5DC74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B1F423" w14:textId="77777777" w:rsidR="00296E35" w:rsidRPr="001C0FC4" w:rsidRDefault="00296E35" w:rsidP="002E3FCC">
            <w:pPr>
              <w:pStyle w:val="TAH"/>
              <w:rPr>
                <w:bCs/>
              </w:rPr>
            </w:pPr>
            <w:r w:rsidRPr="001C0FC4">
              <w:rPr>
                <w:bCs/>
              </w:rPr>
              <w:t>Condition</w:t>
            </w:r>
          </w:p>
        </w:tc>
      </w:tr>
      <w:tr w:rsidR="00296E35" w:rsidRPr="001C0FC4" w14:paraId="24E2B6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249C2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8737B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37166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5785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58A2E" w14:textId="77777777" w:rsidR="00296E35" w:rsidRPr="001C0FC4" w:rsidRDefault="00296E35" w:rsidP="002E3FCC">
            <w:pPr>
              <w:pStyle w:val="TAL"/>
            </w:pPr>
          </w:p>
        </w:tc>
      </w:tr>
      <w:tr w:rsidR="00296E35" w:rsidRPr="001C0FC4" w14:paraId="577BD9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80BB7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A3E7E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05049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F8E66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50DA4E5" w14:textId="77777777" w:rsidR="00296E35" w:rsidRPr="001C0FC4" w:rsidRDefault="00296E35" w:rsidP="002E3FCC">
            <w:pPr>
              <w:pStyle w:val="TAL"/>
            </w:pPr>
          </w:p>
        </w:tc>
      </w:tr>
      <w:tr w:rsidR="00296E35" w:rsidRPr="001C0FC4" w14:paraId="27A5E61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54A7A5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4337E3"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EC3DDB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1DEF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7528AB" w14:textId="77777777" w:rsidR="00296E35" w:rsidRPr="001C0FC4" w:rsidRDefault="00296E35" w:rsidP="002E3FCC">
            <w:pPr>
              <w:pStyle w:val="TAL"/>
            </w:pPr>
          </w:p>
        </w:tc>
      </w:tr>
      <w:tr w:rsidR="00296E35" w:rsidRPr="001C0FC4" w14:paraId="1F47DF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78BC2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D6D5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8D0E9FA"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1ACED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17348E" w14:textId="77777777" w:rsidR="00296E35" w:rsidRPr="001C0FC4" w:rsidRDefault="00296E35" w:rsidP="002E3FCC">
            <w:pPr>
              <w:pStyle w:val="TAL"/>
            </w:pPr>
          </w:p>
        </w:tc>
      </w:tr>
      <w:tr w:rsidR="00296E35" w:rsidRPr="001C0FC4" w14:paraId="075DD2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367B8EF"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E771F" w14:textId="77777777" w:rsidR="00296E35" w:rsidRPr="001C0FC4" w:rsidRDefault="00296E35" w:rsidP="002E3FCC">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5A9CD95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4AF33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6059B2" w14:textId="77777777" w:rsidR="00296E35" w:rsidRPr="001C0FC4" w:rsidRDefault="00296E35" w:rsidP="002E3FCC">
            <w:pPr>
              <w:pStyle w:val="TAL"/>
            </w:pPr>
          </w:p>
        </w:tc>
      </w:tr>
      <w:tr w:rsidR="00296E35" w:rsidRPr="001C0FC4" w14:paraId="40CAB5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6784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5E530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55532"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1C2247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E1079" w14:textId="77777777" w:rsidR="00296E35" w:rsidRPr="001C0FC4" w:rsidRDefault="00296E35" w:rsidP="002E3FCC">
            <w:pPr>
              <w:pStyle w:val="TAL"/>
            </w:pPr>
          </w:p>
        </w:tc>
      </w:tr>
      <w:tr w:rsidR="00296E35" w:rsidRPr="001C0FC4" w14:paraId="66348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A6491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4DBC68"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241DA9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ABF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F148E" w14:textId="77777777" w:rsidR="00296E35" w:rsidRPr="001C0FC4" w:rsidRDefault="00296E35" w:rsidP="002E3FCC">
            <w:pPr>
              <w:pStyle w:val="TAL"/>
            </w:pPr>
          </w:p>
        </w:tc>
      </w:tr>
    </w:tbl>
    <w:p w14:paraId="075CA7A6" w14:textId="77777777" w:rsidR="00296E35" w:rsidRPr="001C0FC4" w:rsidRDefault="00296E35" w:rsidP="00296E35"/>
    <w:p w14:paraId="08982F59" w14:textId="77777777" w:rsidR="00296E35" w:rsidRPr="001C0FC4" w:rsidRDefault="00296E35" w:rsidP="00296E35">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64A6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5D2AF8" w14:textId="3FEBC6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9A22BBC" w14:textId="77777777" w:rsidR="00296E35" w:rsidRPr="001C0FC4" w:rsidRDefault="00296E35" w:rsidP="00296E35"/>
    <w:p w14:paraId="0D74BA1F" w14:textId="77777777" w:rsidR="00296E35" w:rsidRPr="001C0FC4" w:rsidRDefault="00296E35" w:rsidP="00296E35">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5DDB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214DD2D" w14:textId="64D70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5C88610" w14:textId="77777777" w:rsidR="00296E35" w:rsidRPr="001C0FC4" w:rsidRDefault="00296E35" w:rsidP="00296E35"/>
    <w:p w14:paraId="48CBC497" w14:textId="77777777" w:rsidR="00296E35" w:rsidRPr="001C0FC4" w:rsidRDefault="00296E35" w:rsidP="00296E35">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044C3E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41B836" w14:textId="715C143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91CA8BF" w14:textId="77777777" w:rsidR="00296E35" w:rsidRPr="001C0FC4" w:rsidRDefault="00296E35" w:rsidP="00296E35"/>
    <w:p w14:paraId="1B827ED5" w14:textId="232EADE0" w:rsidR="00296E35" w:rsidRPr="001C0FC4" w:rsidRDefault="00296E35" w:rsidP="00296E35">
      <w:pPr>
        <w:pStyle w:val="TH"/>
      </w:pPr>
      <w:r w:rsidRPr="001C0FC4">
        <w:t>Table 6.1.1.3.3-5: SIP MESSAGE from the SS (step 4,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2C98E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84863E1" w14:textId="069D4A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7660ED2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F30B5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06191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FE3C9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67123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33C6DD" w14:textId="77777777" w:rsidR="00296E35" w:rsidRPr="001C0FC4" w:rsidRDefault="00296E35" w:rsidP="002E3FCC">
            <w:pPr>
              <w:pStyle w:val="TAH"/>
              <w:rPr>
                <w:bCs/>
              </w:rPr>
            </w:pPr>
            <w:r w:rsidRPr="001C0FC4">
              <w:rPr>
                <w:bCs/>
              </w:rPr>
              <w:t>Condition</w:t>
            </w:r>
          </w:p>
        </w:tc>
      </w:tr>
      <w:tr w:rsidR="00296E35" w:rsidRPr="001C0FC4" w14:paraId="08D57A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775F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18C9D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A8977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ABBD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90A34C" w14:textId="77777777" w:rsidR="00296E35" w:rsidRPr="001C0FC4" w:rsidRDefault="00296E35" w:rsidP="002E3FCC">
            <w:pPr>
              <w:pStyle w:val="TAL"/>
            </w:pPr>
          </w:p>
        </w:tc>
      </w:tr>
      <w:tr w:rsidR="00296E35" w:rsidRPr="001C0FC4" w14:paraId="67DF96F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C727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33F96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F46A12"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A95FEA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56CC12" w14:textId="77777777" w:rsidR="00296E35" w:rsidRPr="001C0FC4" w:rsidRDefault="00296E35" w:rsidP="002E3FCC">
            <w:pPr>
              <w:pStyle w:val="TAL"/>
            </w:pPr>
          </w:p>
        </w:tc>
      </w:tr>
      <w:tr w:rsidR="00296E35" w:rsidRPr="001C0FC4" w14:paraId="451305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B080E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4E6767" w14:textId="77777777" w:rsidR="00296E35" w:rsidRPr="001C0FC4" w:rsidRDefault="00296E35" w:rsidP="002E3FCC">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6FE19E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89F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537096" w14:textId="77777777" w:rsidR="00296E35" w:rsidRPr="001C0FC4" w:rsidRDefault="00296E35" w:rsidP="002E3FCC">
            <w:pPr>
              <w:pStyle w:val="TAL"/>
            </w:pPr>
          </w:p>
        </w:tc>
      </w:tr>
    </w:tbl>
    <w:p w14:paraId="05D0A019" w14:textId="77777777" w:rsidR="00296E35" w:rsidRPr="001C0FC4" w:rsidRDefault="00296E35" w:rsidP="00296E35"/>
    <w:p w14:paraId="2F9A9089" w14:textId="77777777" w:rsidR="00296E35" w:rsidRPr="001C0FC4" w:rsidRDefault="00296E35" w:rsidP="00296E35">
      <w:pPr>
        <w:pStyle w:val="TH"/>
      </w:pPr>
      <w:r w:rsidRPr="001C0FC4">
        <w:t>Table 6.1.1.3.3-6: Void</w:t>
      </w:r>
    </w:p>
    <w:p w14:paraId="57A7AD1D" w14:textId="77777777" w:rsidR="00296E35" w:rsidRPr="001C0FC4" w:rsidRDefault="00296E35" w:rsidP="00296E35">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825AEB"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6A9071A" w14:textId="09633E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CE6C77A" w14:textId="77777777" w:rsidR="00296E35" w:rsidRPr="001C0FC4" w:rsidRDefault="00296E35" w:rsidP="00296E35"/>
    <w:p w14:paraId="3C7F98EB" w14:textId="77777777" w:rsidR="00296E35" w:rsidRPr="001C0FC4" w:rsidRDefault="00296E35" w:rsidP="00296E35">
      <w:pPr>
        <w:pStyle w:val="TH"/>
      </w:pPr>
      <w:r w:rsidRPr="001C0FC4">
        <w:t>Table 6.1.1.3.3-8: Void</w:t>
      </w:r>
    </w:p>
    <w:p w14:paraId="061A441E" w14:textId="7CCCE8C9" w:rsidR="00296E35" w:rsidRPr="001C0FC4" w:rsidRDefault="00296E35" w:rsidP="00296E35">
      <w:pPr>
        <w:pStyle w:val="TH"/>
      </w:pPr>
      <w:r w:rsidRPr="001C0FC4">
        <w:t>Table 6.1.1.3.3-9: SIP MESSAGE from the UE (step 8,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1AC5B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8B3F715" w14:textId="3A789E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7ABDA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1F8BD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598B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EFF9E7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6DE3E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CC53F5" w14:textId="77777777" w:rsidR="00296E35" w:rsidRPr="001C0FC4" w:rsidRDefault="00296E35" w:rsidP="002E3FCC">
            <w:pPr>
              <w:pStyle w:val="TAH"/>
              <w:rPr>
                <w:bCs/>
              </w:rPr>
            </w:pPr>
            <w:r w:rsidRPr="001C0FC4">
              <w:rPr>
                <w:bCs/>
              </w:rPr>
              <w:t>Condition</w:t>
            </w:r>
          </w:p>
        </w:tc>
      </w:tr>
      <w:tr w:rsidR="00296E35" w:rsidRPr="001C0FC4" w14:paraId="2B03B6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7F8AF4"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029C5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F3580F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A059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8D7D11" w14:textId="77777777" w:rsidR="00296E35" w:rsidRPr="001C0FC4" w:rsidRDefault="00296E35" w:rsidP="002E3FCC">
            <w:pPr>
              <w:pStyle w:val="TAL"/>
            </w:pPr>
          </w:p>
        </w:tc>
      </w:tr>
      <w:tr w:rsidR="00296E35" w:rsidRPr="001C0FC4" w14:paraId="0BB9CC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7508C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DF8B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E803C4"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DE54D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CF4C95" w14:textId="77777777" w:rsidR="00296E35" w:rsidRPr="001C0FC4" w:rsidRDefault="00296E35" w:rsidP="002E3FCC">
            <w:pPr>
              <w:pStyle w:val="TAL"/>
            </w:pPr>
          </w:p>
        </w:tc>
      </w:tr>
      <w:tr w:rsidR="00296E35" w:rsidRPr="001C0FC4" w14:paraId="252097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ED7C1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BF1CA8" w14:textId="77777777" w:rsidR="00296E35" w:rsidRPr="001C0FC4" w:rsidRDefault="00296E35" w:rsidP="002E3FCC">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44BB34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E6235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E5E220" w14:textId="77777777" w:rsidR="00296E35" w:rsidRPr="001C0FC4" w:rsidRDefault="00296E35" w:rsidP="002E3FCC">
            <w:pPr>
              <w:pStyle w:val="TAL"/>
            </w:pPr>
          </w:p>
        </w:tc>
      </w:tr>
      <w:tr w:rsidR="00296E35" w:rsidRPr="001C0FC4" w14:paraId="05E25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566F5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4FA9D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66B40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815BAB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A8416A" w14:textId="77777777" w:rsidR="00296E35" w:rsidRPr="001C0FC4" w:rsidRDefault="00296E35" w:rsidP="002E3FCC">
            <w:pPr>
              <w:pStyle w:val="TAL"/>
            </w:pPr>
          </w:p>
        </w:tc>
      </w:tr>
      <w:tr w:rsidR="00296E35" w:rsidRPr="001C0FC4" w14:paraId="5C38CF0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53DF7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B08CD4" w14:textId="77777777" w:rsidR="00296E35" w:rsidRPr="001C0FC4" w:rsidRDefault="00296E35" w:rsidP="002E3FCC">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5B178E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C213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6D112C" w14:textId="77777777" w:rsidR="00296E35" w:rsidRPr="001C0FC4" w:rsidRDefault="00296E35" w:rsidP="002E3FCC">
            <w:pPr>
              <w:pStyle w:val="TAL"/>
            </w:pPr>
          </w:p>
        </w:tc>
      </w:tr>
      <w:tr w:rsidR="00296E35" w:rsidRPr="001C0FC4" w14:paraId="0BF024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6A235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BE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08073E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AEA70A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EFADED" w14:textId="77777777" w:rsidR="00296E35" w:rsidRPr="001C0FC4" w:rsidRDefault="00296E35" w:rsidP="002E3FCC">
            <w:pPr>
              <w:pStyle w:val="TAL"/>
            </w:pPr>
          </w:p>
        </w:tc>
      </w:tr>
      <w:tr w:rsidR="00296E35" w:rsidRPr="001C0FC4" w14:paraId="252E3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A4077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BEA2DE"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057ADB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37B7A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8D34C5" w14:textId="77777777" w:rsidR="00296E35" w:rsidRPr="001C0FC4" w:rsidRDefault="00296E35" w:rsidP="002E3FCC">
            <w:pPr>
              <w:pStyle w:val="TAL"/>
            </w:pPr>
          </w:p>
        </w:tc>
      </w:tr>
    </w:tbl>
    <w:p w14:paraId="7A2A8678" w14:textId="77777777" w:rsidR="00296E35" w:rsidRPr="001C0FC4" w:rsidRDefault="00296E35" w:rsidP="00296E35"/>
    <w:p w14:paraId="4C759C4F" w14:textId="77777777" w:rsidR="00296E35" w:rsidRPr="001C0FC4" w:rsidRDefault="00296E35" w:rsidP="00296E35">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46E59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56FA6022" w14:textId="610B2C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READ</w:t>
            </w:r>
          </w:p>
        </w:tc>
      </w:tr>
    </w:tbl>
    <w:p w14:paraId="60E2F1FA" w14:textId="77777777" w:rsidR="00296E35" w:rsidRPr="001C0FC4" w:rsidRDefault="00296E35" w:rsidP="00296E35"/>
    <w:p w14:paraId="7D69E406" w14:textId="2363A72C" w:rsidR="00296E35" w:rsidRPr="001C0FC4" w:rsidRDefault="00296E35" w:rsidP="00296E35">
      <w:pPr>
        <w:pStyle w:val="TH"/>
      </w:pPr>
      <w:r w:rsidRPr="001C0FC4">
        <w:t>Table 6.1.1.3.3-11: SIP MESSAGE from the SS (step 10,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1184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25DC312" w14:textId="472A0C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953D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0F19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F30E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44CDB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94A24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92130A3" w14:textId="77777777" w:rsidR="00296E35" w:rsidRPr="001C0FC4" w:rsidRDefault="00296E35" w:rsidP="002E3FCC">
            <w:pPr>
              <w:pStyle w:val="TAH"/>
              <w:rPr>
                <w:bCs/>
              </w:rPr>
            </w:pPr>
            <w:r w:rsidRPr="001C0FC4">
              <w:rPr>
                <w:bCs/>
              </w:rPr>
              <w:t>Condition</w:t>
            </w:r>
          </w:p>
        </w:tc>
      </w:tr>
      <w:tr w:rsidR="00296E35" w:rsidRPr="001C0FC4" w14:paraId="79B9FD6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79798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38137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4FE4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F31B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6C16F9" w14:textId="77777777" w:rsidR="00296E35" w:rsidRPr="001C0FC4" w:rsidRDefault="00296E35" w:rsidP="002E3FCC">
            <w:pPr>
              <w:pStyle w:val="TAL"/>
            </w:pPr>
          </w:p>
        </w:tc>
      </w:tr>
      <w:tr w:rsidR="00296E35" w:rsidRPr="001C0FC4" w14:paraId="5F928D7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3C874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1DB3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71F0E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43445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4AD8C" w14:textId="77777777" w:rsidR="00296E35" w:rsidRPr="001C0FC4" w:rsidRDefault="00296E35" w:rsidP="002E3FCC">
            <w:pPr>
              <w:pStyle w:val="TAL"/>
            </w:pPr>
          </w:p>
        </w:tc>
      </w:tr>
      <w:tr w:rsidR="00296E35" w:rsidRPr="001C0FC4" w14:paraId="536BAC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4A755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83386F" w14:textId="77777777" w:rsidR="00296E35" w:rsidRPr="001C0FC4" w:rsidRDefault="00296E35" w:rsidP="002E3FCC">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5018C0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D62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9BD5F2" w14:textId="77777777" w:rsidR="00296E35" w:rsidRPr="001C0FC4" w:rsidRDefault="00296E35" w:rsidP="002E3FCC">
            <w:pPr>
              <w:pStyle w:val="TAL"/>
            </w:pPr>
          </w:p>
        </w:tc>
      </w:tr>
    </w:tbl>
    <w:p w14:paraId="64BE353A" w14:textId="77777777" w:rsidR="00296E35" w:rsidRPr="001C0FC4" w:rsidRDefault="00296E35" w:rsidP="00296E35"/>
    <w:p w14:paraId="700CECCD" w14:textId="77777777" w:rsidR="00296E35" w:rsidRPr="001C0FC4" w:rsidRDefault="00296E35" w:rsidP="00296E35">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0241E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AE5628B" w14:textId="0A461A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2AA6A80A" w14:textId="77777777" w:rsidR="00296E35" w:rsidRPr="001C0FC4" w:rsidRDefault="00296E35" w:rsidP="00296E35"/>
    <w:p w14:paraId="568943CD" w14:textId="0CA672DB" w:rsidR="00296E35" w:rsidRPr="001C0FC4" w:rsidRDefault="00296E35" w:rsidP="00296E35">
      <w:pPr>
        <w:pStyle w:val="TH"/>
      </w:pPr>
      <w:r w:rsidRPr="001C0FC4">
        <w:t>Table 6.1.1.3.3-13: SIP MESSAGE from the UE (step 14,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039D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AFAE3D7" w14:textId="1C3492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6772F4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B19AB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A4B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74F8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7FF01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ADD26" w14:textId="77777777" w:rsidR="00296E35" w:rsidRPr="001C0FC4" w:rsidRDefault="00296E35" w:rsidP="002E3FCC">
            <w:pPr>
              <w:pStyle w:val="TAH"/>
              <w:rPr>
                <w:bCs/>
              </w:rPr>
            </w:pPr>
            <w:r w:rsidRPr="001C0FC4">
              <w:rPr>
                <w:bCs/>
              </w:rPr>
              <w:t>Condition</w:t>
            </w:r>
          </w:p>
        </w:tc>
      </w:tr>
      <w:tr w:rsidR="00296E35" w:rsidRPr="001C0FC4" w14:paraId="59109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D18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4288D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E88C13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68AF9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2553E7" w14:textId="77777777" w:rsidR="00296E35" w:rsidRPr="001C0FC4" w:rsidRDefault="00296E35" w:rsidP="002E3FCC">
            <w:pPr>
              <w:pStyle w:val="TAL"/>
            </w:pPr>
          </w:p>
        </w:tc>
      </w:tr>
      <w:tr w:rsidR="00296E35" w:rsidRPr="001C0FC4" w14:paraId="1CE078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904B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A11E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0B63D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21E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45B93E" w14:textId="77777777" w:rsidR="00296E35" w:rsidRPr="001C0FC4" w:rsidRDefault="00296E35" w:rsidP="002E3FCC">
            <w:pPr>
              <w:pStyle w:val="TAL"/>
            </w:pPr>
          </w:p>
        </w:tc>
      </w:tr>
      <w:tr w:rsidR="00296E35" w:rsidRPr="001C0FC4" w14:paraId="69FE91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E814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6360F5"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7B8B65C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CB73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1266CC" w14:textId="77777777" w:rsidR="00296E35" w:rsidRPr="001C0FC4" w:rsidRDefault="00296E35" w:rsidP="002E3FCC">
            <w:pPr>
              <w:pStyle w:val="TAL"/>
            </w:pPr>
          </w:p>
        </w:tc>
      </w:tr>
      <w:tr w:rsidR="00296E35" w:rsidRPr="001C0FC4" w14:paraId="4B5657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22A85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A1BEF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A27F90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A8844B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C1513D" w14:textId="77777777" w:rsidR="00296E35" w:rsidRPr="001C0FC4" w:rsidRDefault="00296E35" w:rsidP="002E3FCC">
            <w:pPr>
              <w:pStyle w:val="TAL"/>
            </w:pPr>
          </w:p>
        </w:tc>
      </w:tr>
      <w:tr w:rsidR="00296E35" w:rsidRPr="001C0FC4" w14:paraId="590B92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572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E39A69" w14:textId="77777777" w:rsidR="00296E35" w:rsidRPr="001C0FC4" w:rsidRDefault="00296E35" w:rsidP="002E3FCC">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26A78D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F316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AECD6C" w14:textId="77777777" w:rsidR="00296E35" w:rsidRPr="001C0FC4" w:rsidRDefault="00296E35" w:rsidP="002E3FCC">
            <w:pPr>
              <w:pStyle w:val="TAL"/>
            </w:pPr>
          </w:p>
        </w:tc>
      </w:tr>
      <w:tr w:rsidR="00296E35" w:rsidRPr="001C0FC4" w14:paraId="1CBE0E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10A77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5C63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0C11B99"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B4C6F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4228C" w14:textId="77777777" w:rsidR="00296E35" w:rsidRPr="001C0FC4" w:rsidRDefault="00296E35" w:rsidP="002E3FCC">
            <w:pPr>
              <w:pStyle w:val="TAL"/>
            </w:pPr>
          </w:p>
        </w:tc>
      </w:tr>
      <w:tr w:rsidR="00296E35" w:rsidRPr="001C0FC4" w14:paraId="11E306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4CB1A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4892E3"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6237D6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CE8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9D917C" w14:textId="77777777" w:rsidR="00296E35" w:rsidRPr="001C0FC4" w:rsidRDefault="00296E35" w:rsidP="002E3FCC">
            <w:pPr>
              <w:pStyle w:val="TAL"/>
            </w:pPr>
          </w:p>
        </w:tc>
      </w:tr>
    </w:tbl>
    <w:p w14:paraId="4D6D2AC5" w14:textId="77777777" w:rsidR="00296E35" w:rsidRPr="001C0FC4" w:rsidRDefault="00296E35" w:rsidP="00296E35"/>
    <w:p w14:paraId="700EAAEB" w14:textId="77777777" w:rsidR="00296E35" w:rsidRPr="001C0FC4" w:rsidRDefault="00296E35" w:rsidP="00296E35">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0197B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7DBFF406" w14:textId="384C71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DELIVERED_READ</w:t>
            </w:r>
          </w:p>
        </w:tc>
      </w:tr>
    </w:tbl>
    <w:p w14:paraId="00264C55" w14:textId="77777777" w:rsidR="00296E35" w:rsidRPr="001C0FC4" w:rsidRDefault="00296E35" w:rsidP="00296E35"/>
    <w:p w14:paraId="584B0E3A" w14:textId="188BA4D3" w:rsidR="00296E35" w:rsidRPr="001C0FC4" w:rsidRDefault="00296E35" w:rsidP="00296E35">
      <w:pPr>
        <w:pStyle w:val="TH"/>
      </w:pPr>
      <w:r w:rsidRPr="001C0FC4">
        <w:t>Table 6.1.1.3.3-15: SIP MESSAGE from the SS (step 16,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4A5D4F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26DAD7F" w14:textId="4BAA082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C6258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E84D9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F6753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FBE8D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22077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26DFD" w14:textId="77777777" w:rsidR="00296E35" w:rsidRPr="001C0FC4" w:rsidRDefault="00296E35" w:rsidP="002E3FCC">
            <w:pPr>
              <w:pStyle w:val="TAH"/>
              <w:rPr>
                <w:bCs/>
              </w:rPr>
            </w:pPr>
            <w:r w:rsidRPr="001C0FC4">
              <w:rPr>
                <w:bCs/>
              </w:rPr>
              <w:t>Condition</w:t>
            </w:r>
          </w:p>
        </w:tc>
      </w:tr>
      <w:tr w:rsidR="00296E35" w:rsidRPr="001C0FC4" w14:paraId="534C5E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EC0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61F5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D801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C70AA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F099E3" w14:textId="77777777" w:rsidR="00296E35" w:rsidRPr="001C0FC4" w:rsidRDefault="00296E35" w:rsidP="002E3FCC">
            <w:pPr>
              <w:pStyle w:val="TAL"/>
            </w:pPr>
          </w:p>
        </w:tc>
      </w:tr>
      <w:tr w:rsidR="00296E35" w:rsidRPr="001C0FC4" w14:paraId="4E0BC0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D40CD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D176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7A3F5"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D9CA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2D9721" w14:textId="77777777" w:rsidR="00296E35" w:rsidRPr="001C0FC4" w:rsidRDefault="00296E35" w:rsidP="002E3FCC">
            <w:pPr>
              <w:pStyle w:val="TAL"/>
            </w:pPr>
          </w:p>
        </w:tc>
      </w:tr>
      <w:tr w:rsidR="00296E35" w:rsidRPr="001C0FC4" w14:paraId="533DF0E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D4991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2727A" w14:textId="77777777" w:rsidR="00296E35" w:rsidRPr="001C0FC4" w:rsidRDefault="00296E35" w:rsidP="002E3FCC">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3EEEB21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3251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3620A9D" w14:textId="77777777" w:rsidR="00296E35" w:rsidRPr="001C0FC4" w:rsidRDefault="00296E35" w:rsidP="002E3FCC">
            <w:pPr>
              <w:pStyle w:val="TAL"/>
            </w:pPr>
          </w:p>
        </w:tc>
      </w:tr>
    </w:tbl>
    <w:p w14:paraId="0A4F3C17" w14:textId="77777777" w:rsidR="00296E35" w:rsidRPr="001C0FC4" w:rsidRDefault="00296E35" w:rsidP="00296E35"/>
    <w:p w14:paraId="1CC0E8FE" w14:textId="77777777" w:rsidR="00296E35" w:rsidRPr="001C0FC4" w:rsidRDefault="00296E35" w:rsidP="00296E35">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52DF0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FB71950" w14:textId="171513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4264D5" w14:textId="77777777" w:rsidR="00296E35" w:rsidRPr="001C0FC4" w:rsidRDefault="00296E35" w:rsidP="00296E35"/>
    <w:p w14:paraId="4A232B0D" w14:textId="77777777" w:rsidR="00296E35" w:rsidRPr="001C0FC4" w:rsidRDefault="00296E35" w:rsidP="00296E35">
      <w:pPr>
        <w:pStyle w:val="Heading3"/>
      </w:pPr>
      <w:bookmarkStart w:id="415" w:name="_Toc42507346"/>
      <w:bookmarkStart w:id="416" w:name="_Toc52307877"/>
      <w:bookmarkStart w:id="417" w:name="_Toc52782319"/>
      <w:bookmarkStart w:id="418" w:name="_Toc52782928"/>
      <w:bookmarkStart w:id="419" w:name="_Toc59042797"/>
      <w:bookmarkStart w:id="420" w:name="_Toc75459138"/>
      <w:bookmarkStart w:id="421" w:name="_Toc90630578"/>
      <w:bookmarkStart w:id="422" w:name="_Toc100778785"/>
      <w:bookmarkStart w:id="423" w:name="_Toc101286116"/>
      <w:bookmarkStart w:id="424" w:name="_Toc106817702"/>
      <w:bookmarkStart w:id="425" w:name="_Toc106817827"/>
      <w:bookmarkStart w:id="426" w:name="_Toc178186335"/>
      <w:bookmarkStart w:id="427" w:name="_Toc181109076"/>
      <w:r w:rsidRPr="001C0FC4">
        <w:t>6.1.2</w:t>
      </w:r>
      <w:r w:rsidRPr="001C0FC4">
        <w:tab/>
        <w:t>On-network / Short Data Service (SDS) / Standalone SDS Using Signalling Control Plane / One-to-one Standalone SDS / Client Terminated (CT)</w:t>
      </w:r>
      <w:bookmarkEnd w:id="397"/>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2376C50" w14:textId="77777777" w:rsidR="00296E35" w:rsidRPr="001C0FC4" w:rsidRDefault="00296E35" w:rsidP="00296E35">
      <w:pPr>
        <w:pStyle w:val="H6"/>
      </w:pPr>
      <w:bookmarkStart w:id="428" w:name="_Toc52782320"/>
      <w:bookmarkStart w:id="429" w:name="_Toc52782929"/>
      <w:bookmarkStart w:id="430" w:name="_Toc59042798"/>
      <w:bookmarkStart w:id="431" w:name="_Toc522499800"/>
      <w:r w:rsidRPr="001C0FC4">
        <w:t>6.1.2.1</w:t>
      </w:r>
      <w:r w:rsidRPr="001C0FC4">
        <w:tab/>
        <w:t>Test Purpose (TP)</w:t>
      </w:r>
      <w:bookmarkEnd w:id="428"/>
      <w:bookmarkEnd w:id="429"/>
      <w:bookmarkEnd w:id="430"/>
    </w:p>
    <w:p w14:paraId="634303B0" w14:textId="77777777" w:rsidR="00296E35" w:rsidRPr="001C0FC4" w:rsidRDefault="00296E35" w:rsidP="00296E35">
      <w:pPr>
        <w:pStyle w:val="H6"/>
      </w:pPr>
      <w:r w:rsidRPr="001C0FC4">
        <w:t>(1)</w:t>
      </w:r>
    </w:p>
    <w:p w14:paraId="1CF173D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5F5F770" w14:textId="77777777" w:rsidR="00296E35" w:rsidRPr="001C0FC4" w:rsidRDefault="00296E35" w:rsidP="00296E35">
      <w:pPr>
        <w:pStyle w:val="PL"/>
      </w:pPr>
      <w:r w:rsidRPr="001C0FC4">
        <w:rPr>
          <w:b/>
        </w:rPr>
        <w:t>ensure that</w:t>
      </w:r>
      <w:r w:rsidRPr="001C0FC4">
        <w:t xml:space="preserve"> {</w:t>
      </w:r>
    </w:p>
    <w:p w14:paraId="782278F2"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w:t>
      </w:r>
    </w:p>
    <w:p w14:paraId="5D86E674"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followed by a SIP MESSAGE with a disposition notification of "DELIVERED" </w:t>
      </w:r>
      <w:r w:rsidRPr="001C0FC4">
        <w:rPr>
          <w:b/>
        </w:rPr>
        <w:t>and</w:t>
      </w:r>
      <w:r w:rsidRPr="001C0FC4">
        <w:t xml:space="preserve"> </w:t>
      </w:r>
      <w:r w:rsidRPr="001C0FC4">
        <w:rPr>
          <w:rFonts w:eastAsia="Malgun Gothic"/>
        </w:rPr>
        <w:t>renders the contents of the Payload IE to the MCDATA User</w:t>
      </w:r>
      <w:r w:rsidRPr="001C0FC4">
        <w:t xml:space="preserve"> }</w:t>
      </w:r>
    </w:p>
    <w:p w14:paraId="1B43EACD" w14:textId="77777777" w:rsidR="00296E35" w:rsidRPr="001C0FC4" w:rsidRDefault="00296E35" w:rsidP="00296E35">
      <w:pPr>
        <w:pStyle w:val="PL"/>
      </w:pPr>
      <w:r w:rsidRPr="001C0FC4">
        <w:t xml:space="preserve">            }</w:t>
      </w:r>
    </w:p>
    <w:p w14:paraId="17937B37" w14:textId="77777777" w:rsidR="00296E35" w:rsidRPr="001C0FC4" w:rsidRDefault="00296E35" w:rsidP="00296E35">
      <w:pPr>
        <w:pStyle w:val="PL"/>
      </w:pPr>
    </w:p>
    <w:p w14:paraId="0FEA9E10" w14:textId="77777777" w:rsidR="00296E35" w:rsidRPr="001C0FC4" w:rsidRDefault="00296E35" w:rsidP="00296E35">
      <w:pPr>
        <w:pStyle w:val="H6"/>
      </w:pPr>
      <w:r w:rsidRPr="001C0FC4">
        <w:t>(2)</w:t>
      </w:r>
    </w:p>
    <w:p w14:paraId="36BE7E5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500AD3C" w14:textId="77777777" w:rsidR="00296E35" w:rsidRPr="001C0FC4" w:rsidRDefault="00296E35" w:rsidP="00296E35">
      <w:pPr>
        <w:pStyle w:val="PL"/>
      </w:pPr>
      <w:r w:rsidRPr="001C0FC4">
        <w:rPr>
          <w:b/>
        </w:rPr>
        <w:t>ensure that</w:t>
      </w:r>
      <w:r w:rsidRPr="001C0FC4">
        <w:t xml:space="preserve"> {</w:t>
      </w:r>
    </w:p>
    <w:p w14:paraId="4602BF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"READ" }</w:t>
      </w:r>
    </w:p>
    <w:p w14:paraId="72757568"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w:t>
      </w:r>
      <w:r w:rsidRPr="001C0FC4">
        <w:rPr>
          <w:b/>
          <w:bCs/>
        </w:rPr>
        <w:t>and,</w:t>
      </w:r>
      <w:r w:rsidRPr="001C0FC4">
        <w:t xml:space="preserve"> </w:t>
      </w:r>
      <w:r w:rsidRPr="001C0FC4">
        <w:rPr>
          <w:rFonts w:eastAsia="Malgun Gothic"/>
        </w:rPr>
        <w:t>renders the contents of the Payload IE to the MCDATA User</w:t>
      </w:r>
      <w:r w:rsidRPr="001C0FC4">
        <w:rPr>
          <w:b/>
        </w:rPr>
        <w:t>,</w:t>
      </w:r>
      <w:r w:rsidRPr="001C0FC4">
        <w:t xml:space="preserve"> </w:t>
      </w:r>
      <w:r w:rsidRPr="001C0FC4">
        <w:rPr>
          <w:b/>
        </w:rPr>
        <w:t>and,</w:t>
      </w:r>
      <w:r w:rsidRPr="001C0FC4">
        <w:t xml:space="preserve"> then sends a SIP MESSAGE message with a disposition notification of "READ" }</w:t>
      </w:r>
    </w:p>
    <w:p w14:paraId="1F261051" w14:textId="77777777" w:rsidR="00296E35" w:rsidRPr="001C0FC4" w:rsidRDefault="00296E35" w:rsidP="00296E35">
      <w:pPr>
        <w:pStyle w:val="PL"/>
      </w:pPr>
      <w:r w:rsidRPr="001C0FC4">
        <w:t xml:space="preserve">            }</w:t>
      </w:r>
    </w:p>
    <w:p w14:paraId="124CBEE2" w14:textId="77777777" w:rsidR="00296E35" w:rsidRPr="001C0FC4" w:rsidRDefault="00296E35" w:rsidP="00296E35">
      <w:pPr>
        <w:pStyle w:val="PL"/>
      </w:pPr>
    </w:p>
    <w:p w14:paraId="25439435" w14:textId="77777777" w:rsidR="00296E35" w:rsidRPr="001C0FC4" w:rsidRDefault="00296E35" w:rsidP="00296E35">
      <w:pPr>
        <w:pStyle w:val="H6"/>
      </w:pPr>
      <w:r w:rsidRPr="001C0FC4">
        <w:t>(3)</w:t>
      </w:r>
    </w:p>
    <w:p w14:paraId="2C99804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7DA3700" w14:textId="77777777" w:rsidR="00296E35" w:rsidRPr="001C0FC4" w:rsidRDefault="00296E35" w:rsidP="00296E35">
      <w:pPr>
        <w:pStyle w:val="PL"/>
      </w:pPr>
      <w:r w:rsidRPr="001C0FC4">
        <w:rPr>
          <w:b/>
        </w:rPr>
        <w:t>ensure that</w:t>
      </w:r>
      <w:r w:rsidRPr="001C0FC4">
        <w:t xml:space="preserve"> {</w:t>
      </w:r>
    </w:p>
    <w:p w14:paraId="297CB85E"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AND READ" with pre-set </w:t>
      </w:r>
      <w:r w:rsidRPr="001C0FC4">
        <w:rPr>
          <w:rFonts w:eastAsia="Malgun Gothic"/>
        </w:rPr>
        <w:t xml:space="preserve">timer TDU1 (delivery and read) </w:t>
      </w:r>
      <w:r w:rsidRPr="001C0FC4">
        <w:t>}</w:t>
      </w:r>
    </w:p>
    <w:p w14:paraId="30B9BEEC" w14:textId="77777777" w:rsidR="00296E35" w:rsidRPr="001C0FC4" w:rsidRDefault="00296E35" w:rsidP="00296E35">
      <w:pPr>
        <w:pStyle w:val="PL"/>
      </w:pPr>
      <w:r w:rsidRPr="001C0FC4">
        <w:t xml:space="preserve">    </w:t>
      </w:r>
      <w:r w:rsidRPr="001C0FC4">
        <w:rPr>
          <w:b/>
        </w:rPr>
        <w:t>then</w:t>
      </w:r>
      <w:r w:rsidRPr="001C0FC4">
        <w:t xml:space="preserve"> { UE (MCDATA Client) sends a delivered and read notification after the message is rendered to the user if the timer TDU1 (delivery and read) has not expired at this time, </w:t>
      </w:r>
      <w:r w:rsidRPr="001C0FC4">
        <w:rPr>
          <w:b/>
        </w:rPr>
        <w:t>or</w:t>
      </w:r>
      <w:r w:rsidRPr="001C0FC4">
        <w:t>, if the timer TDU1 (delivery and read) expires before the message is rendered to the user sends first a delivered notification and after the message is rendered to the user a read notification }</w:t>
      </w:r>
    </w:p>
    <w:p w14:paraId="60DE363B" w14:textId="77777777" w:rsidR="00296E35" w:rsidRPr="001C0FC4" w:rsidRDefault="00296E35" w:rsidP="00296E35">
      <w:pPr>
        <w:pStyle w:val="PL"/>
      </w:pPr>
      <w:r w:rsidRPr="001C0FC4">
        <w:t xml:space="preserve">            }</w:t>
      </w:r>
    </w:p>
    <w:p w14:paraId="47D34EBF" w14:textId="77777777" w:rsidR="00296E35" w:rsidRPr="001C0FC4" w:rsidRDefault="00296E35" w:rsidP="00296E35">
      <w:pPr>
        <w:pStyle w:val="PL"/>
      </w:pPr>
    </w:p>
    <w:p w14:paraId="1080E303" w14:textId="77777777" w:rsidR="00296E35" w:rsidRPr="001C0FC4" w:rsidRDefault="00296E35" w:rsidP="00296E35">
      <w:pPr>
        <w:pStyle w:val="H6"/>
      </w:pPr>
      <w:bookmarkStart w:id="432" w:name="_Toc52782321"/>
      <w:bookmarkStart w:id="433" w:name="_Toc52782930"/>
      <w:bookmarkStart w:id="434" w:name="_Toc59042799"/>
      <w:r w:rsidRPr="001C0FC4">
        <w:t>6.1.2.2</w:t>
      </w:r>
      <w:r w:rsidRPr="001C0FC4">
        <w:tab/>
        <w:t>Conformance requirements</w:t>
      </w:r>
      <w:bookmarkEnd w:id="432"/>
      <w:bookmarkEnd w:id="433"/>
      <w:bookmarkEnd w:id="434"/>
    </w:p>
    <w:p w14:paraId="3B91939A"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D8468C" w14:textId="77777777" w:rsidR="00296E35" w:rsidRPr="001C0FC4" w:rsidRDefault="00296E35" w:rsidP="00296E35">
      <w:r w:rsidRPr="001C0FC4">
        <w:t>[TS 24.282, clause 9.2.2.2.2]</w:t>
      </w:r>
    </w:p>
    <w:p w14:paraId="36174D44" w14:textId="77777777" w:rsidR="00296E35" w:rsidRPr="001C0FC4" w:rsidRDefault="00296E35" w:rsidP="00296E35">
      <w:r w:rsidRPr="001C0FC4">
        <w:t>Upon receipt of a "SIP MESSAGE request for standalone SDS for terminating MCData client", the MCData client:</w:t>
      </w:r>
    </w:p>
    <w:p w14:paraId="36FBEC77"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79AB64FF"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3F4E8DB0"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439E66F0"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EDFE266" w14:textId="77777777" w:rsidR="00296E35" w:rsidRPr="001C0FC4" w:rsidRDefault="00296E35" w:rsidP="00296E35">
      <w:pPr>
        <w:pStyle w:val="B2"/>
      </w:pPr>
      <w:r w:rsidRPr="001C0FC4">
        <w:t>b)</w:t>
      </w:r>
      <w:r w:rsidRPr="001C0FC4">
        <w:tab/>
        <w:t>shall convert the MCData ID to a UID as described in 3GPP TS 33.180 [26];</w:t>
      </w:r>
    </w:p>
    <w:p w14:paraId="5DFD3B65"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6DC717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1F927DC" w14:textId="77777777" w:rsidR="00296E35" w:rsidRPr="001C0FC4" w:rsidRDefault="00296E35" w:rsidP="00296E35">
      <w:pPr>
        <w:pStyle w:val="B2"/>
      </w:pPr>
      <w:r w:rsidRPr="001C0FC4">
        <w:t>e)</w:t>
      </w:r>
      <w:r w:rsidRPr="001C0FC4">
        <w:tab/>
        <w:t>if the signature of the MIKEY-SAKKE I_MESSAGE was successfully validated:</w:t>
      </w:r>
    </w:p>
    <w:p w14:paraId="2E7B100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42225546" w14:textId="77777777" w:rsidR="00296E35" w:rsidRPr="001C0FC4" w:rsidRDefault="00296E35" w:rsidP="00296E35">
      <w:pPr>
        <w:pStyle w:val="B3"/>
      </w:pPr>
      <w:r w:rsidRPr="001C0FC4">
        <w:t>ii)</w:t>
      </w:r>
      <w:r w:rsidRPr="001C0FC4">
        <w:tab/>
        <w:t>shall extract the PCK-ID, from the payload as specified in 3GPP TS 33.180 [26];</w:t>
      </w:r>
    </w:p>
    <w:p w14:paraId="3A2E46E1"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C620786"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77C754BA"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0A547D"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8580F0F" w14:textId="77777777" w:rsidR="00296E35" w:rsidRPr="001C0FC4" w:rsidRDefault="00296E35" w:rsidP="00296E35">
      <w:r w:rsidRPr="001C0FC4">
        <w:t>[TS 24.282, clause 9.2.1.2]</w:t>
      </w:r>
    </w:p>
    <w:p w14:paraId="15468F83"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4EFC5EFE"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42D51E46"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04F741C5" w14:textId="77777777" w:rsidR="00296E35" w:rsidRPr="001C0FC4" w:rsidRDefault="00296E35" w:rsidP="00296E35">
      <w:pPr>
        <w:rPr>
          <w:rFonts w:eastAsia="Malgun Gothic"/>
        </w:rPr>
      </w:pPr>
      <w:r w:rsidRPr="001C0FC4">
        <w:rPr>
          <w:rFonts w:eastAsia="Malgun Gothic"/>
        </w:rPr>
        <w:t>the MCData Client:</w:t>
      </w:r>
    </w:p>
    <w:p w14:paraId="1CA2C9F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C2B6A7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8A1221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78A6912B"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291C084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761D6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5552C63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38A3478"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80BC4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0676763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9A3122D"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4FFD002B"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7FC57D3"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C20A3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3D0E2A7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380965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71533EB"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637598CF" w14:textId="77777777" w:rsidR="00296E35" w:rsidRPr="001C0FC4" w:rsidRDefault="00296E35" w:rsidP="00296E35">
      <w:pPr>
        <w:pStyle w:val="NO"/>
      </w:pPr>
      <w:r w:rsidRPr="001C0FC4">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31742041" w14:textId="77777777" w:rsidR="00296E35" w:rsidRPr="001C0FC4" w:rsidRDefault="00296E35" w:rsidP="00296E35">
      <w:pPr>
        <w:pStyle w:val="NO"/>
      </w:pPr>
      <w:r w:rsidRPr="001C0FC4">
        <w:t>NOTE 3:</w:t>
      </w:r>
      <w:r w:rsidRPr="001C0FC4">
        <w:tab/>
        <w:t>User consent is not required before accepting the data.</w:t>
      </w:r>
    </w:p>
    <w:p w14:paraId="4F063C66"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D47E647"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0A5A07BD" w14:textId="77777777" w:rsidR="00296E35" w:rsidRPr="001C0FC4" w:rsidRDefault="00296E35" w:rsidP="00296E35">
      <w:r w:rsidRPr="001C0FC4">
        <w:t>[TS 24.282, clause 9.2.1.3]</w:t>
      </w:r>
    </w:p>
    <w:p w14:paraId="3AE79E40" w14:textId="77777777" w:rsidR="00296E35" w:rsidRPr="001C0FC4" w:rsidRDefault="00296E35" w:rsidP="00296E35">
      <w:pPr>
        <w:rPr>
          <w:rFonts w:eastAsia="Malgun Gothic"/>
        </w:rPr>
      </w:pPr>
      <w:r w:rsidRPr="001C0FC4">
        <w:rPr>
          <w:rFonts w:eastAsia="Malgun Gothic"/>
        </w:rPr>
        <w:t>To handle the disposition requests, the MCData client:</w:t>
      </w:r>
    </w:p>
    <w:p w14:paraId="62AEC6C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60BBB38"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6B1A3CC4"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9A1AD8" w14:textId="77777777" w:rsidR="00296E35" w:rsidRPr="001C0FC4" w:rsidRDefault="00296E35" w:rsidP="00296E35">
      <w:pPr>
        <w:pStyle w:val="B2"/>
      </w:pPr>
      <w:r w:rsidRPr="001C0FC4">
        <w:t>c)</w:t>
      </w:r>
      <w:r w:rsidRPr="001C0FC4">
        <w:tab/>
        <w:t>"DELIVERY AND READ" then, shall start timer TDU1 (delivery and read).</w:t>
      </w:r>
    </w:p>
    <w:p w14:paraId="7B04C32E" w14:textId="77777777" w:rsidR="00296E35" w:rsidRPr="001C0FC4" w:rsidRDefault="00296E35" w:rsidP="00296E35">
      <w:r w:rsidRPr="001C0FC4">
        <w:t>Upon receiving a display indication before timer TDU1 (delivery and read) expires, the MCData client:</w:t>
      </w:r>
    </w:p>
    <w:p w14:paraId="00C0BF70" w14:textId="77777777" w:rsidR="00296E35" w:rsidRPr="001C0FC4" w:rsidRDefault="00296E35" w:rsidP="00296E35">
      <w:pPr>
        <w:pStyle w:val="B1"/>
      </w:pPr>
      <w:r w:rsidRPr="001C0FC4">
        <w:t>1)</w:t>
      </w:r>
      <w:r w:rsidRPr="001C0FC4">
        <w:tab/>
        <w:t>shall stop timer TDU1 (delivery and read); and</w:t>
      </w:r>
    </w:p>
    <w:p w14:paraId="7D7CEBBF"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3C6D0A34" w14:textId="77777777" w:rsidR="00296E35" w:rsidRPr="001C0FC4" w:rsidRDefault="00296E35" w:rsidP="00296E35">
      <w:r w:rsidRPr="001C0FC4">
        <w:t>Upon expiry of timer TDU1 (delivery and read), the MCData client:</w:t>
      </w:r>
    </w:p>
    <w:p w14:paraId="3E2D5005"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6B63B591"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6B396F23" w14:textId="77777777" w:rsidR="00296E35" w:rsidRPr="001C0FC4" w:rsidRDefault="00296E35" w:rsidP="00296E35">
      <w:r w:rsidRPr="001C0FC4">
        <w:t>[TS 24.282, clause 12.2.1.1]</w:t>
      </w:r>
    </w:p>
    <w:p w14:paraId="15698E79" w14:textId="77777777" w:rsidR="00296E35" w:rsidRPr="001C0FC4" w:rsidRDefault="00296E35" w:rsidP="00296E35">
      <w:r w:rsidRPr="001C0FC4">
        <w:t>The MCData client shall follow the procedures in this subclause to:</w:t>
      </w:r>
    </w:p>
    <w:p w14:paraId="0D8B7C12"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B237649"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7DADC1" w14:textId="77777777" w:rsidR="00296E35" w:rsidRPr="001C0FC4" w:rsidRDefault="00296E35" w:rsidP="00296E35">
      <w:pPr>
        <w:pStyle w:val="B1"/>
      </w:pPr>
      <w:r w:rsidRPr="001C0FC4">
        <w:t>-</w:t>
      </w:r>
      <w:r w:rsidRPr="001C0FC4">
        <w:tab/>
        <w:t>indicate to an MCData client that a request for FD was accepted, deferred or rejected; or</w:t>
      </w:r>
    </w:p>
    <w:p w14:paraId="227F99C9" w14:textId="77777777" w:rsidR="00296E35" w:rsidRPr="001C0FC4" w:rsidRDefault="00296E35" w:rsidP="00296E35">
      <w:pPr>
        <w:pStyle w:val="B1"/>
      </w:pPr>
      <w:r w:rsidRPr="001C0FC4">
        <w:t>-</w:t>
      </w:r>
      <w:r w:rsidRPr="001C0FC4">
        <w:tab/>
        <w:t>indicate to an MCData client that a file download has been completed;</w:t>
      </w:r>
    </w:p>
    <w:p w14:paraId="143B713D" w14:textId="77777777" w:rsidR="00296E35" w:rsidRPr="001C0FC4" w:rsidRDefault="00296E35" w:rsidP="00296E35">
      <w:r w:rsidRPr="001C0FC4">
        <w:t>Before sending a disposition notification the MCData client needs to determine:</w:t>
      </w:r>
    </w:p>
    <w:p w14:paraId="4773F3FF"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664586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29F337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0085445B" w14:textId="77777777" w:rsidR="00296E35" w:rsidRPr="001C0FC4" w:rsidRDefault="00296E35" w:rsidP="00296E35">
      <w:r w:rsidRPr="001C0FC4">
        <w:t>The MCData client shall generate a SIP MESSAGE request in accordance with 3GPP TS 24.229 [5] and IETF RFC 3428 [6] with the clarifications given below.</w:t>
      </w:r>
    </w:p>
    <w:p w14:paraId="139C036B" w14:textId="77777777" w:rsidR="00296E35" w:rsidRPr="001C0FC4" w:rsidRDefault="00296E35" w:rsidP="00296E35">
      <w:r w:rsidRPr="001C0FC4">
        <w:t>The MCData client:</w:t>
      </w:r>
    </w:p>
    <w:p w14:paraId="633BE7BA" w14:textId="77777777" w:rsidR="00296E35" w:rsidRPr="001C0FC4" w:rsidRDefault="00296E35" w:rsidP="00296E35">
      <w:pPr>
        <w:pStyle w:val="B1"/>
      </w:pPr>
      <w:r w:rsidRPr="001C0FC4">
        <w:t>1)</w:t>
      </w:r>
      <w:r w:rsidRPr="001C0FC4">
        <w:tab/>
        <w:t>shall build the SIP MESSAGE request as specified in subclause 6.2.4.1;</w:t>
      </w:r>
    </w:p>
    <w:p w14:paraId="0C35B75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3C6F121"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21D29C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3D85FE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EE40BF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ACEF68"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4E694458"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76FBC76" w14:textId="77777777" w:rsidR="00296E35" w:rsidRPr="001C0FC4" w:rsidRDefault="00296E35" w:rsidP="00296E35">
      <w:r w:rsidRPr="001C0FC4">
        <w:t>[TS 24.282, clause 6.2.3.1]</w:t>
      </w:r>
    </w:p>
    <w:p w14:paraId="549DC233" w14:textId="77777777" w:rsidR="00296E35" w:rsidRPr="001C0FC4" w:rsidRDefault="00296E35" w:rsidP="00296E35">
      <w:r w:rsidRPr="001C0FC4">
        <w:t>In order to generate an SDS notification, the MCData client:</w:t>
      </w:r>
    </w:p>
    <w:p w14:paraId="432FF55F" w14:textId="77777777" w:rsidR="00296E35" w:rsidRPr="001C0FC4" w:rsidRDefault="00296E35" w:rsidP="00296E35">
      <w:pPr>
        <w:pStyle w:val="B1"/>
      </w:pPr>
      <w:r w:rsidRPr="001C0FC4">
        <w:t>1)</w:t>
      </w:r>
      <w:r w:rsidRPr="001C0FC4">
        <w:tab/>
        <w:t>shall generate an SDS NOTIFICATION message as specified in subclause 15.1.5; and</w:t>
      </w:r>
    </w:p>
    <w:p w14:paraId="21E504F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9FD690D" w14:textId="77777777" w:rsidR="00296E35" w:rsidRPr="001C0FC4" w:rsidRDefault="00296E35" w:rsidP="00296E35">
      <w:r w:rsidRPr="001C0FC4">
        <w:t>When generating an SDS NOTIFICATION message as specified in subclause 15.1.5, the MCData client:</w:t>
      </w:r>
    </w:p>
    <w:p w14:paraId="39B3FD53"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90A3EA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291377C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6AE6A33F"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2D118A32" w14:textId="77777777" w:rsidR="00296E35" w:rsidRPr="001C0FC4" w:rsidRDefault="00296E35" w:rsidP="00296E35">
      <w:pPr>
        <w:pStyle w:val="B1"/>
      </w:pPr>
      <w:r w:rsidRPr="001C0FC4">
        <w:t>5)</w:t>
      </w:r>
      <w:r w:rsidRPr="001C0FC4">
        <w:tab/>
        <w:t>shall set the Date and time IE to the current time to as specified in subclause 15.2.8;</w:t>
      </w:r>
    </w:p>
    <w:p w14:paraId="14EF5FA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3E34778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DDB7B24"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68101E3E"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4D652EA1" w14:textId="77777777" w:rsidR="00296E35" w:rsidRPr="001C0FC4" w:rsidRDefault="00296E35" w:rsidP="00296E35">
      <w:r w:rsidRPr="001C0FC4">
        <w:t>[TS 24.282, clause 6.2.4.1]</w:t>
      </w:r>
    </w:p>
    <w:p w14:paraId="3DBAA4DD" w14:textId="77777777" w:rsidR="00296E35" w:rsidRPr="001C0FC4" w:rsidRDefault="00296E35" w:rsidP="00296E35">
      <w:pPr>
        <w:rPr>
          <w:rFonts w:eastAsia="SimSun"/>
        </w:rPr>
      </w:pPr>
      <w:r w:rsidRPr="001C0FC4">
        <w:rPr>
          <w:rFonts w:eastAsia="SimSun"/>
        </w:rPr>
        <w:t>This subclause is referenced from other procedures.</w:t>
      </w:r>
    </w:p>
    <w:p w14:paraId="3C538BFA" w14:textId="77777777" w:rsidR="00296E35" w:rsidRPr="001C0FC4" w:rsidRDefault="00296E35" w:rsidP="00296E35">
      <w:r w:rsidRPr="001C0FC4">
        <w:t>In a SIP MESSAGE request, the MCData client:</w:t>
      </w:r>
    </w:p>
    <w:p w14:paraId="6C2DB98E" w14:textId="77777777" w:rsidR="00296E35" w:rsidRPr="001C0FC4" w:rsidRDefault="00296E35" w:rsidP="00296E35">
      <w:pPr>
        <w:pStyle w:val="B1"/>
      </w:pPr>
      <w:r w:rsidRPr="001C0FC4">
        <w:t>1)</w:t>
      </w:r>
      <w:r w:rsidRPr="001C0FC4">
        <w:tab/>
        <w:t>when sending SDS messages or SDS disposition notifications:</w:t>
      </w:r>
    </w:p>
    <w:p w14:paraId="31345E38"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0F57E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4ABC5F6"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D612B5" w14:textId="77777777" w:rsidR="00296E35" w:rsidRPr="001C0FC4" w:rsidRDefault="00296E35" w:rsidP="00296E35">
      <w:r w:rsidRPr="001C0FC4">
        <w:t>…</w:t>
      </w:r>
    </w:p>
    <w:p w14:paraId="4B9887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58A098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9D5BDD" w14:textId="77777777" w:rsidR="00296E35" w:rsidRPr="001C0FC4" w:rsidRDefault="00296E35" w:rsidP="00296E35">
      <w:pPr>
        <w:pStyle w:val="H6"/>
      </w:pPr>
      <w:bookmarkStart w:id="435" w:name="_Toc52782322"/>
      <w:bookmarkStart w:id="436" w:name="_Toc52782931"/>
      <w:bookmarkStart w:id="437" w:name="_Toc59042800"/>
      <w:r w:rsidRPr="001C0FC4">
        <w:t>6.1.2.3</w:t>
      </w:r>
      <w:r w:rsidRPr="001C0FC4">
        <w:tab/>
        <w:t>Test description</w:t>
      </w:r>
      <w:bookmarkEnd w:id="435"/>
      <w:bookmarkEnd w:id="436"/>
      <w:bookmarkEnd w:id="437"/>
    </w:p>
    <w:p w14:paraId="2ED9E781" w14:textId="77777777" w:rsidR="00296E35" w:rsidRPr="001C0FC4" w:rsidRDefault="00296E35" w:rsidP="00296E35">
      <w:pPr>
        <w:pStyle w:val="H6"/>
      </w:pPr>
      <w:bookmarkStart w:id="438" w:name="_Toc52782323"/>
      <w:bookmarkStart w:id="439" w:name="_Toc52782932"/>
      <w:bookmarkStart w:id="440" w:name="_Toc59042801"/>
      <w:r w:rsidRPr="001C0FC4">
        <w:t>6.1.2.3.1</w:t>
      </w:r>
      <w:r w:rsidRPr="001C0FC4">
        <w:tab/>
        <w:t>Pre-test conditions</w:t>
      </w:r>
      <w:bookmarkEnd w:id="438"/>
      <w:bookmarkEnd w:id="439"/>
      <w:bookmarkEnd w:id="440"/>
    </w:p>
    <w:p w14:paraId="78931EDF" w14:textId="77777777" w:rsidR="00296E35" w:rsidRDefault="00296E35" w:rsidP="00296E35">
      <w:pPr>
        <w:pStyle w:val="H6"/>
      </w:pPr>
      <w:r w:rsidRPr="00102CE5">
        <w:t>Test configuration</w:t>
      </w:r>
      <w:r>
        <w:t>:</w:t>
      </w:r>
    </w:p>
    <w:p w14:paraId="3F143724" w14:textId="1C3F2287" w:rsidR="00296E35" w:rsidRDefault="00296E35" w:rsidP="00296E35">
      <w:pPr>
        <w:pStyle w:val="B1"/>
      </w:pPr>
      <w:r>
        <w:t>-</w:t>
      </w:r>
      <w:r>
        <w:tab/>
        <w:t>Single cell configuration according to TS 37.579-1 [2] clause 5.2.2.2.1.</w:t>
      </w:r>
    </w:p>
    <w:p w14:paraId="059429BD" w14:textId="77777777" w:rsidR="00296E35" w:rsidRDefault="00296E35" w:rsidP="00296E35">
      <w:pPr>
        <w:pStyle w:val="H6"/>
      </w:pPr>
      <w:r>
        <w:t>Preamble:</w:t>
      </w:r>
    </w:p>
    <w:p w14:paraId="2011D9FB" w14:textId="0045116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7E42D00"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79F4965" w14:textId="77777777" w:rsidR="00296E35" w:rsidRDefault="00296E35" w:rsidP="00296E35">
      <w:pPr>
        <w:pStyle w:val="B1"/>
      </w:pPr>
      <w:r>
        <w:t>-</w:t>
      </w:r>
      <w:r>
        <w:tab/>
      </w:r>
      <w:r w:rsidRPr="000573F5">
        <w:t>UE States at the end of the preamble</w:t>
      </w:r>
      <w:r>
        <w:t>:</w:t>
      </w:r>
    </w:p>
    <w:p w14:paraId="74CF6CD9" w14:textId="77777777" w:rsidR="00296E35" w:rsidRDefault="00296E35" w:rsidP="00296E35">
      <w:pPr>
        <w:pStyle w:val="B1"/>
        <w:ind w:left="852"/>
      </w:pPr>
      <w:r>
        <w:t>-</w:t>
      </w:r>
      <w:r>
        <w:tab/>
        <w:t>The UE is in RRC_IDLE state.</w:t>
      </w:r>
    </w:p>
    <w:p w14:paraId="548FB3C5" w14:textId="77777777" w:rsidR="00296E35" w:rsidRDefault="00296E35" w:rsidP="00296E35">
      <w:pPr>
        <w:pStyle w:val="B1"/>
        <w:ind w:left="852"/>
      </w:pPr>
      <w:r>
        <w:t>-</w:t>
      </w:r>
      <w:r>
        <w:tab/>
        <w:t>The client is registered for MCData.</w:t>
      </w:r>
    </w:p>
    <w:p w14:paraId="27F07EFC" w14:textId="77777777" w:rsidR="00296E35" w:rsidRPr="001C0FC4" w:rsidRDefault="00296E35" w:rsidP="00296E35">
      <w:pPr>
        <w:pStyle w:val="H6"/>
      </w:pPr>
      <w:bookmarkStart w:id="441" w:name="_Toc52782324"/>
      <w:bookmarkStart w:id="442" w:name="_Toc52782933"/>
      <w:bookmarkStart w:id="443" w:name="_Toc59042802"/>
      <w:r w:rsidRPr="001C0FC4">
        <w:t>6.1.2.3.2</w:t>
      </w:r>
      <w:r w:rsidRPr="001C0FC4">
        <w:tab/>
        <w:t>Test procedure sequence</w:t>
      </w:r>
      <w:bookmarkEnd w:id="441"/>
      <w:bookmarkEnd w:id="442"/>
      <w:bookmarkEnd w:id="443"/>
    </w:p>
    <w:p w14:paraId="50444B09" w14:textId="77777777" w:rsidR="00296E35" w:rsidRPr="001C0FC4" w:rsidRDefault="00296E35" w:rsidP="00296E35">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69EA49B" w14:textId="77777777" w:rsidTr="002E3FCC">
        <w:tc>
          <w:tcPr>
            <w:tcW w:w="648" w:type="dxa"/>
            <w:tcBorders>
              <w:top w:val="single" w:sz="4" w:space="0" w:color="auto"/>
              <w:left w:val="single" w:sz="4" w:space="0" w:color="auto"/>
              <w:bottom w:val="nil"/>
              <w:right w:val="single" w:sz="4" w:space="0" w:color="auto"/>
            </w:tcBorders>
            <w:hideMark/>
          </w:tcPr>
          <w:p w14:paraId="66FF68AA"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F5F3E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DFB2A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7D4DCA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29AF0" w14:textId="77777777" w:rsidR="00296E35" w:rsidRPr="001C0FC4" w:rsidRDefault="00296E35" w:rsidP="002E3FCC">
            <w:pPr>
              <w:pStyle w:val="TAH"/>
            </w:pPr>
            <w:r w:rsidRPr="001C0FC4">
              <w:t>Verdict</w:t>
            </w:r>
          </w:p>
        </w:tc>
      </w:tr>
      <w:tr w:rsidR="00296E35" w:rsidRPr="001C0FC4" w14:paraId="3AC91733" w14:textId="77777777" w:rsidTr="002E3FCC">
        <w:tc>
          <w:tcPr>
            <w:tcW w:w="648" w:type="dxa"/>
            <w:tcBorders>
              <w:top w:val="nil"/>
              <w:left w:val="single" w:sz="4" w:space="0" w:color="auto"/>
              <w:bottom w:val="single" w:sz="4" w:space="0" w:color="auto"/>
              <w:right w:val="single" w:sz="4" w:space="0" w:color="auto"/>
            </w:tcBorders>
          </w:tcPr>
          <w:p w14:paraId="4F1DA9B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4004E8C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62506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1B3C89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238A7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840538" w14:textId="77777777" w:rsidR="00296E35" w:rsidRPr="001C0FC4" w:rsidRDefault="00296E35" w:rsidP="002E3FCC">
            <w:pPr>
              <w:pStyle w:val="TAH"/>
            </w:pPr>
          </w:p>
        </w:tc>
      </w:tr>
      <w:tr w:rsidR="00296E35" w:rsidRPr="001C0FC4" w14:paraId="32780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8BE1E8" w14:textId="77777777" w:rsidR="00296E35" w:rsidRPr="001C0FC4" w:rsidRDefault="00296E35" w:rsidP="002E3FCC">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44666E14" w14:textId="313EAF66"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 standalone one-to-one SDS message with disposition request "DELIVERY"</w:t>
            </w:r>
            <w:r w:rsidRPr="001C0FC4">
              <w:t>?</w:t>
            </w:r>
          </w:p>
          <w:p w14:paraId="2899C537"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E2FA18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57E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E3045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62B3409" w14:textId="77777777" w:rsidR="00296E35" w:rsidRPr="001C0FC4" w:rsidRDefault="00296E35" w:rsidP="002E3FCC">
            <w:pPr>
              <w:pStyle w:val="TAC"/>
            </w:pPr>
            <w:r w:rsidRPr="001C0FC4">
              <w:t>P</w:t>
            </w:r>
          </w:p>
        </w:tc>
      </w:tr>
      <w:tr w:rsidR="00296E35" w:rsidRPr="001C0FC4" w14:paraId="75F573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721D7F"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1E255C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014F1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440E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DDF94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FE51E" w14:textId="77777777" w:rsidR="00296E35" w:rsidRPr="001C0FC4" w:rsidRDefault="00296E35" w:rsidP="002E3FCC">
            <w:pPr>
              <w:pStyle w:val="TAC"/>
            </w:pPr>
            <w:r w:rsidRPr="001C0FC4">
              <w:t>-</w:t>
            </w:r>
          </w:p>
        </w:tc>
      </w:tr>
      <w:tr w:rsidR="00296E35" w:rsidRPr="001C0FC4" w14:paraId="3C153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64CF5A"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A739F6B" w14:textId="22347701"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0B778AE"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99D76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D86E7C"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2135E4C" w14:textId="77777777" w:rsidR="00296E35" w:rsidRPr="001C0FC4" w:rsidRDefault="00296E35" w:rsidP="002E3FCC">
            <w:pPr>
              <w:pStyle w:val="TAC"/>
            </w:pPr>
            <w:r w:rsidRPr="001C0FC4">
              <w:t>P</w:t>
            </w:r>
          </w:p>
        </w:tc>
      </w:tr>
      <w:tr w:rsidR="00296E35" w:rsidRPr="001C0FC4" w14:paraId="1BFAFD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B2F3BB"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03D113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C970D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FB0B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1731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A85613" w14:textId="77777777" w:rsidR="00296E35" w:rsidRPr="001C0FC4" w:rsidRDefault="00296E35" w:rsidP="002E3FCC">
            <w:pPr>
              <w:pStyle w:val="TAC"/>
            </w:pPr>
            <w:r w:rsidRPr="001C0FC4">
              <w:t>-</w:t>
            </w:r>
          </w:p>
        </w:tc>
      </w:tr>
      <w:tr w:rsidR="00296E35" w:rsidRPr="001C0FC4" w14:paraId="205CE07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6D28540"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554EAB89" w14:textId="77777777" w:rsidR="00296E35" w:rsidRPr="001C0FC4" w:rsidRDefault="00296E35" w:rsidP="002E3FCC">
            <w:pPr>
              <w:pStyle w:val="TAL"/>
            </w:pPr>
            <w:r w:rsidRPr="001C0FC4">
              <w:t>Check: Does the UE (MCData client) provide the contents of the Payload IE to the user?</w:t>
            </w:r>
          </w:p>
          <w:p w14:paraId="461784F4" w14:textId="77777777" w:rsidR="00296E35" w:rsidRPr="001C0FC4" w:rsidRDefault="00296E35" w:rsidP="002E3FCC">
            <w:pPr>
              <w:pStyle w:val="TAL"/>
              <w:rPr>
                <w:rFonts w:eastAsia="Malgun Gothic"/>
              </w:rPr>
            </w:pPr>
            <w:r w:rsidRPr="001C0FC4">
              <w:rPr>
                <w:rFonts w:eastAsia="Malgun Gothic"/>
              </w:rPr>
              <w:t>(NOTE 2)</w:t>
            </w:r>
          </w:p>
          <w:p w14:paraId="0F546AD9" w14:textId="3C335310"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3493B1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FACA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33DD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C3BDFF" w14:textId="77777777" w:rsidR="00296E35" w:rsidRPr="001C0FC4" w:rsidRDefault="00296E35" w:rsidP="002E3FCC">
            <w:pPr>
              <w:pStyle w:val="TAC"/>
            </w:pPr>
            <w:r w:rsidRPr="001C0FC4">
              <w:t>P</w:t>
            </w:r>
          </w:p>
        </w:tc>
      </w:tr>
      <w:tr w:rsidR="00296E35" w:rsidRPr="001C0FC4" w14:paraId="14A7A577"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61B0BD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6A136AD" w14:textId="77777777" w:rsidR="00296E35" w:rsidRPr="001C0FC4" w:rsidRDefault="00296E35" w:rsidP="002E3FCC">
            <w:pPr>
              <w:pStyle w:val="TAL"/>
            </w:pPr>
            <w:r w:rsidRPr="001C0FC4">
              <w:t>Make the UE (MCData client) close the message application.</w:t>
            </w:r>
          </w:p>
          <w:p w14:paraId="21BB7E50"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0E999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0E1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942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05AC9" w14:textId="77777777" w:rsidR="00296E35" w:rsidRPr="001C0FC4" w:rsidRDefault="00296E35" w:rsidP="002E3FCC">
            <w:pPr>
              <w:pStyle w:val="TAC"/>
            </w:pPr>
            <w:r w:rsidRPr="001C0FC4">
              <w:t>-</w:t>
            </w:r>
          </w:p>
        </w:tc>
      </w:tr>
      <w:tr w:rsidR="00296E35" w:rsidRPr="001C0FC4" w14:paraId="4AAEE42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8394E7" w14:textId="77777777" w:rsidR="00296E35" w:rsidRPr="001C0FC4" w:rsidRDefault="00296E35" w:rsidP="002E3FCC">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18F4577C" w14:textId="49DED7DB"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"READ"</w:t>
            </w:r>
            <w:r w:rsidRPr="001C0FC4">
              <w:t>?</w:t>
            </w:r>
          </w:p>
          <w:p w14:paraId="70CCE35F"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F3B9D9B"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1A4B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7BCE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A62A3A" w14:textId="77777777" w:rsidR="00296E35" w:rsidRPr="001C0FC4" w:rsidRDefault="00296E35" w:rsidP="002E3FCC">
            <w:pPr>
              <w:pStyle w:val="TAC"/>
            </w:pPr>
            <w:r w:rsidRPr="001C0FC4">
              <w:t>P</w:t>
            </w:r>
          </w:p>
        </w:tc>
      </w:tr>
      <w:tr w:rsidR="00296E35" w:rsidRPr="001C0FC4" w14:paraId="1C96EA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F03A" w14:textId="77777777" w:rsidR="00296E35" w:rsidRPr="001C0FC4" w:rsidRDefault="00296E35" w:rsidP="002E3FCC">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76AE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A21630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E0247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E3897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1CDEAB" w14:textId="77777777" w:rsidR="00296E35" w:rsidRPr="001C0FC4" w:rsidRDefault="00296E35" w:rsidP="002E3FCC">
            <w:pPr>
              <w:pStyle w:val="TAC"/>
            </w:pPr>
            <w:r w:rsidRPr="001C0FC4">
              <w:t>-</w:t>
            </w:r>
          </w:p>
        </w:tc>
      </w:tr>
      <w:tr w:rsidR="00296E35" w:rsidRPr="001C0FC4" w14:paraId="7E09CB2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4A20E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8224587" w14:textId="77777777" w:rsidR="00296E35" w:rsidRPr="001C0FC4" w:rsidRDefault="00296E35" w:rsidP="002E3FCC">
            <w:pPr>
              <w:pStyle w:val="TAL"/>
            </w:pPr>
            <w:r w:rsidRPr="001C0FC4">
              <w:t>EXCEPTION: In parallel to the event described in step 9 the events described in Table 6.1.2.3.2-2 take place.</w:t>
            </w:r>
          </w:p>
          <w:p w14:paraId="15D219D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35559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218C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818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3BB7E0" w14:textId="77777777" w:rsidR="00296E35" w:rsidRPr="001C0FC4" w:rsidRDefault="00296E35" w:rsidP="002E3FCC">
            <w:pPr>
              <w:pStyle w:val="TAC"/>
            </w:pPr>
            <w:r w:rsidRPr="001C0FC4">
              <w:t>-</w:t>
            </w:r>
          </w:p>
        </w:tc>
      </w:tr>
      <w:tr w:rsidR="00296E35" w:rsidRPr="001C0FC4" w14:paraId="205DBAD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C3EC56"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F4E969A" w14:textId="77777777" w:rsidR="00296E35" w:rsidRPr="001C0FC4" w:rsidRDefault="00296E35" w:rsidP="002E3FCC">
            <w:pPr>
              <w:pStyle w:val="TAL"/>
            </w:pPr>
            <w:r w:rsidRPr="001C0FC4">
              <w:t>Check: Does the UE (MCData client) provide the contents of the Payload IE to the user?</w:t>
            </w:r>
          </w:p>
          <w:p w14:paraId="34F47959" w14:textId="77777777" w:rsidR="00296E35" w:rsidRPr="001C0FC4" w:rsidRDefault="00296E35" w:rsidP="002E3FCC">
            <w:pPr>
              <w:pStyle w:val="TAL"/>
              <w:rPr>
                <w:rFonts w:eastAsia="Malgun Gothic"/>
              </w:rPr>
            </w:pPr>
            <w:r w:rsidRPr="001C0FC4">
              <w:rPr>
                <w:rFonts w:eastAsia="Malgun Gothic"/>
              </w:rPr>
              <w:t>(NOTE 2)</w:t>
            </w:r>
          </w:p>
          <w:p w14:paraId="21E01849" w14:textId="2F87CB93"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2D1070E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8133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9672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B6A827" w14:textId="77777777" w:rsidR="00296E35" w:rsidRPr="001C0FC4" w:rsidRDefault="00296E35" w:rsidP="002E3FCC">
            <w:pPr>
              <w:pStyle w:val="TAC"/>
            </w:pPr>
            <w:r w:rsidRPr="001C0FC4">
              <w:t>P</w:t>
            </w:r>
          </w:p>
        </w:tc>
      </w:tr>
      <w:tr w:rsidR="00296E35" w:rsidRPr="001C0FC4" w14:paraId="3A20E04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6D54EF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439F3F" w14:textId="77777777" w:rsidR="00296E35" w:rsidRPr="001C0FC4" w:rsidRDefault="00296E35" w:rsidP="002E3FCC">
            <w:pPr>
              <w:pStyle w:val="TAL"/>
            </w:pPr>
            <w:r w:rsidRPr="001C0FC4">
              <w:t>Make the UE (MCData client) close the message application.</w:t>
            </w:r>
          </w:p>
          <w:p w14:paraId="3D40DFDF"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D9396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7B8F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31FB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5C69A" w14:textId="77777777" w:rsidR="00296E35" w:rsidRPr="001C0FC4" w:rsidRDefault="00296E35" w:rsidP="002E3FCC">
            <w:pPr>
              <w:pStyle w:val="TAC"/>
            </w:pPr>
            <w:r w:rsidRPr="001C0FC4">
              <w:t>-</w:t>
            </w:r>
          </w:p>
        </w:tc>
      </w:tr>
      <w:tr w:rsidR="00296E35" w:rsidRPr="001C0FC4" w14:paraId="363AA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490EF0" w14:textId="77777777" w:rsidR="00296E35" w:rsidRPr="001C0FC4" w:rsidRDefault="00296E35" w:rsidP="002E3FCC">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7FCECC6C" w14:textId="27EAE722"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"DELIVERY AND READ"</w:t>
            </w:r>
            <w:r w:rsidRPr="001C0FC4">
              <w:t>?</w:t>
            </w:r>
          </w:p>
          <w:p w14:paraId="3B855720" w14:textId="77777777" w:rsidR="00296E35" w:rsidRPr="001C0FC4" w:rsidRDefault="00296E35" w:rsidP="002E3FCC">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056C454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9DE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CE7E5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CD082E8" w14:textId="77777777" w:rsidR="00296E35" w:rsidRPr="001C0FC4" w:rsidRDefault="00296E35" w:rsidP="002E3FCC">
            <w:pPr>
              <w:pStyle w:val="TAC"/>
            </w:pPr>
            <w:r w:rsidRPr="001C0FC4">
              <w:t>P</w:t>
            </w:r>
          </w:p>
        </w:tc>
      </w:tr>
      <w:tr w:rsidR="00296E35" w:rsidRPr="001C0FC4" w14:paraId="29C1F4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5DCCB1"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08249D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58798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3B0C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5B903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1B9A37E" w14:textId="77777777" w:rsidR="00296E35" w:rsidRPr="001C0FC4" w:rsidRDefault="00296E35" w:rsidP="002E3FCC">
            <w:pPr>
              <w:pStyle w:val="TAC"/>
            </w:pPr>
            <w:r w:rsidRPr="001C0FC4">
              <w:t>-</w:t>
            </w:r>
          </w:p>
        </w:tc>
      </w:tr>
      <w:tr w:rsidR="00296E35" w:rsidRPr="001C0FC4" w14:paraId="112BB42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0BEC020"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0DD38F6" w14:textId="77777777" w:rsidR="00296E35" w:rsidRPr="001C0FC4" w:rsidRDefault="00296E35" w:rsidP="002E3FCC">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1DEE4B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F95F4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C821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CB18E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865304" w14:textId="77777777" w:rsidR="00296E35" w:rsidRPr="001C0FC4" w:rsidRDefault="00296E35" w:rsidP="002E3FCC">
            <w:pPr>
              <w:pStyle w:val="TAC"/>
            </w:pPr>
            <w:r w:rsidRPr="001C0FC4">
              <w:t>-</w:t>
            </w:r>
          </w:p>
        </w:tc>
      </w:tr>
      <w:tr w:rsidR="00296E35" w:rsidRPr="001C0FC4" w14:paraId="53B4C3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AB44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3D3C50A" w14:textId="77777777" w:rsidR="00296E35" w:rsidRPr="001C0FC4" w:rsidRDefault="00296E35" w:rsidP="002E3FCC">
            <w:pPr>
              <w:pStyle w:val="TAL"/>
            </w:pPr>
            <w:r w:rsidRPr="001C0FC4">
              <w:t>Check: Does the UE (MCData client) provide the contents of the Payload IE to the user before expiry of timer TDU1 (delivery and read)?</w:t>
            </w:r>
          </w:p>
          <w:p w14:paraId="5E3AED05" w14:textId="77777777" w:rsidR="00296E35" w:rsidRPr="001C0FC4" w:rsidRDefault="00296E35" w:rsidP="002E3FCC">
            <w:pPr>
              <w:pStyle w:val="TAL"/>
              <w:rPr>
                <w:rFonts w:eastAsia="Malgun Gothic"/>
              </w:rPr>
            </w:pPr>
            <w:r w:rsidRPr="001C0FC4">
              <w:rPr>
                <w:rFonts w:eastAsia="Malgun Gothic"/>
              </w:rPr>
              <w:t>(NOTE 2)</w:t>
            </w:r>
          </w:p>
          <w:p w14:paraId="15A3B13C" w14:textId="357FC97E"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43D30B2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5FFE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10508"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2EAC5D9" w14:textId="77777777" w:rsidR="00296E35" w:rsidRPr="001C0FC4" w:rsidRDefault="00296E35" w:rsidP="002E3FCC">
            <w:pPr>
              <w:pStyle w:val="TAC"/>
            </w:pPr>
            <w:r w:rsidRPr="001C0FC4">
              <w:t>P</w:t>
            </w:r>
          </w:p>
        </w:tc>
      </w:tr>
      <w:tr w:rsidR="00296E35" w:rsidRPr="001C0FC4" w14:paraId="0D07374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B5B7B7"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E55D7A6" w14:textId="77777777" w:rsidR="00296E35" w:rsidRPr="001C0FC4" w:rsidRDefault="00296E35" w:rsidP="002E3FCC">
            <w:pPr>
              <w:pStyle w:val="TAL"/>
            </w:pPr>
            <w:r w:rsidRPr="001C0FC4">
              <w:t>Make the UE (MCData client) close the message application.</w:t>
            </w:r>
          </w:p>
          <w:p w14:paraId="4E3ED1EC"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5B0823A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4D6E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99D4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7E0809" w14:textId="77777777" w:rsidR="00296E35" w:rsidRPr="001C0FC4" w:rsidRDefault="00296E35" w:rsidP="002E3FCC">
            <w:pPr>
              <w:pStyle w:val="TAC"/>
            </w:pPr>
            <w:r w:rsidRPr="001C0FC4">
              <w:t>-</w:t>
            </w:r>
          </w:p>
        </w:tc>
      </w:tr>
      <w:tr w:rsidR="00296E35" w:rsidRPr="001C0FC4" w14:paraId="6391A834"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8E0A237" w14:textId="77777777" w:rsidR="00296E35" w:rsidRPr="001C0FC4" w:rsidRDefault="00296E35" w:rsidP="002E3FCC">
            <w:pPr>
              <w:pStyle w:val="TAN"/>
            </w:pPr>
            <w:r w:rsidRPr="001C0FC4">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CBC08C0" w14:textId="77777777" w:rsidR="00296E35" w:rsidRPr="001C0FC4" w:rsidRDefault="00296E35" w:rsidP="002E3FCC">
            <w:pPr>
              <w:pStyle w:val="TAN"/>
            </w:pPr>
            <w:r w:rsidRPr="001C0FC4">
              <w:t>NOTE 2:</w:t>
            </w:r>
            <w:r w:rsidRPr="001C0FC4">
              <w:tab/>
              <w:t>This is expected to be done via a suitable implementation dependent MMI.</w:t>
            </w:r>
          </w:p>
          <w:p w14:paraId="24A86F64" w14:textId="77777777" w:rsidR="00296E35" w:rsidRPr="001C0FC4" w:rsidRDefault="00296E35" w:rsidP="002E3FCC">
            <w:pPr>
              <w:pStyle w:val="TAN"/>
            </w:pPr>
            <w:r w:rsidRPr="001C0FC4">
              <w:t>NOTE 3:</w:t>
            </w:r>
            <w:r w:rsidRPr="001C0FC4">
              <w:tab/>
              <w:t>The RRC connection is not released at the end of the procedure.</w:t>
            </w:r>
          </w:p>
          <w:p w14:paraId="6CC6074C" w14:textId="77777777" w:rsidR="00296E35" w:rsidRPr="001C0FC4" w:rsidRDefault="00296E35" w:rsidP="002E3FCC">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0412E2C1" w14:textId="77777777" w:rsidR="00296E35" w:rsidRPr="001C0FC4" w:rsidRDefault="00296E35" w:rsidP="002E3FCC">
            <w:pPr>
              <w:pStyle w:val="TAN"/>
            </w:pPr>
            <w:r w:rsidRPr="001C0FC4">
              <w:t>NOTE 5;</w:t>
            </w:r>
            <w:r w:rsidRPr="001C0FC4">
              <w:tab/>
              <w:t>The message application shall be closed to avoid unexpected behaviour at the UE when receiving a next message.</w:t>
            </w:r>
          </w:p>
        </w:tc>
      </w:tr>
    </w:tbl>
    <w:p w14:paraId="65EEC587" w14:textId="77777777" w:rsidR="00296E35" w:rsidRPr="001C0FC4" w:rsidRDefault="00296E35" w:rsidP="00296E35"/>
    <w:p w14:paraId="141CC8CD" w14:textId="77777777" w:rsidR="00296E35" w:rsidRPr="001C0FC4" w:rsidRDefault="00296E35" w:rsidP="00296E35">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99832A" w14:textId="77777777" w:rsidTr="002E3FCC">
        <w:tc>
          <w:tcPr>
            <w:tcW w:w="648" w:type="dxa"/>
            <w:tcBorders>
              <w:top w:val="single" w:sz="4" w:space="0" w:color="auto"/>
              <w:left w:val="single" w:sz="4" w:space="0" w:color="auto"/>
              <w:bottom w:val="nil"/>
              <w:right w:val="single" w:sz="4" w:space="0" w:color="auto"/>
            </w:tcBorders>
            <w:hideMark/>
          </w:tcPr>
          <w:p w14:paraId="2F50248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095665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E85078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7DB4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17549B4" w14:textId="77777777" w:rsidR="00296E35" w:rsidRPr="001C0FC4" w:rsidRDefault="00296E35" w:rsidP="002E3FCC">
            <w:pPr>
              <w:pStyle w:val="TAH"/>
            </w:pPr>
            <w:r w:rsidRPr="001C0FC4">
              <w:t>Verdict</w:t>
            </w:r>
          </w:p>
        </w:tc>
      </w:tr>
      <w:tr w:rsidR="00296E35" w:rsidRPr="001C0FC4" w14:paraId="3042BC45" w14:textId="77777777" w:rsidTr="002E3FCC">
        <w:tc>
          <w:tcPr>
            <w:tcW w:w="648" w:type="dxa"/>
            <w:tcBorders>
              <w:top w:val="nil"/>
              <w:left w:val="single" w:sz="4" w:space="0" w:color="auto"/>
              <w:bottom w:val="single" w:sz="4" w:space="0" w:color="auto"/>
              <w:right w:val="single" w:sz="4" w:space="0" w:color="auto"/>
            </w:tcBorders>
          </w:tcPr>
          <w:p w14:paraId="0B49C28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7B911A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1E6441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9CF618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DD47D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1A051A" w14:textId="77777777" w:rsidR="00296E35" w:rsidRPr="001C0FC4" w:rsidRDefault="00296E35" w:rsidP="002E3FCC">
            <w:pPr>
              <w:pStyle w:val="TAH"/>
            </w:pPr>
          </w:p>
        </w:tc>
      </w:tr>
      <w:tr w:rsidR="00296E35" w:rsidRPr="001C0FC4" w14:paraId="42878C9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3D666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D8F48C0" w14:textId="7BC81176"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w:t>
            </w:r>
            <w:r>
              <w:rPr>
                <w:bCs/>
              </w:rPr>
              <w:t>37.579</w:t>
            </w:r>
            <w:r w:rsidRPr="001C0FC4">
              <w:rPr>
                <w:bCs/>
              </w:rPr>
              <w:t xml:space="preserve">-1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CE6CFD6"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BFEF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C3D6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DC8FDA" w14:textId="77777777" w:rsidR="00296E35" w:rsidRPr="001C0FC4" w:rsidRDefault="00296E35" w:rsidP="002E3FCC">
            <w:pPr>
              <w:pStyle w:val="TAC"/>
            </w:pPr>
            <w:r w:rsidRPr="001C0FC4">
              <w:t>P</w:t>
            </w:r>
          </w:p>
        </w:tc>
      </w:tr>
    </w:tbl>
    <w:p w14:paraId="65285F81" w14:textId="77777777" w:rsidR="00296E35" w:rsidRPr="001C0FC4" w:rsidRDefault="00296E35" w:rsidP="00296E35"/>
    <w:p w14:paraId="58E4C6FB" w14:textId="77777777" w:rsidR="00296E35" w:rsidRPr="001C0FC4" w:rsidRDefault="00296E35" w:rsidP="00296E35">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813CEB0" w14:textId="77777777" w:rsidTr="002E3FCC">
        <w:tc>
          <w:tcPr>
            <w:tcW w:w="649" w:type="dxa"/>
            <w:tcBorders>
              <w:top w:val="single" w:sz="4" w:space="0" w:color="auto"/>
              <w:left w:val="single" w:sz="4" w:space="0" w:color="auto"/>
              <w:bottom w:val="nil"/>
              <w:right w:val="single" w:sz="4" w:space="0" w:color="auto"/>
            </w:tcBorders>
            <w:hideMark/>
          </w:tcPr>
          <w:p w14:paraId="5BB2735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7FF7026"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7E4DB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177BB7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EE212" w14:textId="77777777" w:rsidR="00296E35" w:rsidRPr="001C0FC4" w:rsidRDefault="00296E35" w:rsidP="002E3FCC">
            <w:pPr>
              <w:pStyle w:val="TAH"/>
            </w:pPr>
            <w:r w:rsidRPr="001C0FC4">
              <w:t>Verdict</w:t>
            </w:r>
          </w:p>
        </w:tc>
      </w:tr>
      <w:tr w:rsidR="00296E35" w:rsidRPr="001C0FC4" w14:paraId="14290546" w14:textId="77777777" w:rsidTr="002E3FCC">
        <w:tc>
          <w:tcPr>
            <w:tcW w:w="649" w:type="dxa"/>
            <w:tcBorders>
              <w:top w:val="nil"/>
              <w:left w:val="single" w:sz="4" w:space="0" w:color="auto"/>
              <w:bottom w:val="single" w:sz="4" w:space="0" w:color="auto"/>
              <w:right w:val="single" w:sz="4" w:space="0" w:color="auto"/>
            </w:tcBorders>
          </w:tcPr>
          <w:p w14:paraId="2AED2ECC"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829217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F6F9B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9D72052"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FFDC2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ACBF06" w14:textId="77777777" w:rsidR="00296E35" w:rsidRPr="001C0FC4" w:rsidRDefault="00296E35" w:rsidP="002E3FCC">
            <w:pPr>
              <w:pStyle w:val="TAH"/>
            </w:pPr>
          </w:p>
        </w:tc>
      </w:tr>
      <w:tr w:rsidR="00296E35" w:rsidRPr="001C0FC4" w14:paraId="1B4F6D59"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C1BD6"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F848635" w14:textId="77777777" w:rsidR="00296E35" w:rsidRPr="001C0FC4" w:rsidRDefault="00296E35" w:rsidP="002E3FCC">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A1D723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B2EB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F94AC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6866A" w14:textId="77777777" w:rsidR="00296E35" w:rsidRPr="001C0FC4" w:rsidRDefault="00296E35" w:rsidP="002E3FCC">
            <w:pPr>
              <w:pStyle w:val="TAC"/>
            </w:pPr>
            <w:r w:rsidRPr="001C0FC4">
              <w:t>-</w:t>
            </w:r>
          </w:p>
        </w:tc>
      </w:tr>
      <w:tr w:rsidR="00296E35" w:rsidRPr="001C0FC4" w14:paraId="413862A2"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5122A4D5" w14:textId="77777777" w:rsidR="00296E35" w:rsidRPr="001C0FC4" w:rsidRDefault="00296E35" w:rsidP="002E3FCC">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91A4D61" w14:textId="16A94907" w:rsidR="00296E35" w:rsidRPr="001C0FC4" w:rsidRDefault="00296E35" w:rsidP="002E3FCC">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1175F7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8B597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339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77C11E" w14:textId="77777777" w:rsidR="00296E35" w:rsidRPr="001C0FC4" w:rsidRDefault="00296E35" w:rsidP="002E3FCC">
            <w:pPr>
              <w:pStyle w:val="TAC"/>
            </w:pPr>
            <w:r w:rsidRPr="001C0FC4">
              <w:t>P</w:t>
            </w:r>
          </w:p>
        </w:tc>
      </w:tr>
      <w:tr w:rsidR="00296E35" w:rsidRPr="001C0FC4" w14:paraId="021639BA"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B2CA650" w14:textId="77777777" w:rsidR="00296E35" w:rsidRPr="001C0FC4" w:rsidRDefault="00296E35" w:rsidP="002E3FCC">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AF50D26" w14:textId="37D4318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64C96"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AB4F1F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B3FBB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5CC1A36" w14:textId="77777777" w:rsidR="00296E35" w:rsidRPr="001C0FC4" w:rsidRDefault="00296E35" w:rsidP="002E3FCC">
            <w:pPr>
              <w:pStyle w:val="TAC"/>
            </w:pPr>
            <w:r w:rsidRPr="001C0FC4">
              <w:t>P</w:t>
            </w:r>
          </w:p>
        </w:tc>
      </w:tr>
      <w:tr w:rsidR="00296E35" w:rsidRPr="001C0FC4" w14:paraId="07BE791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9B13936" w14:textId="77777777" w:rsidR="00296E35" w:rsidRPr="001C0FC4" w:rsidRDefault="00296E35" w:rsidP="002E3FCC">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0EEC9FA5" w14:textId="08386722"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6B52AF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3D73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975DD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0F8E6E4" w14:textId="77777777" w:rsidR="00296E35" w:rsidRPr="001C0FC4" w:rsidRDefault="00296E35" w:rsidP="002E3FCC">
            <w:pPr>
              <w:pStyle w:val="TAC"/>
            </w:pPr>
            <w:r w:rsidRPr="001C0FC4">
              <w:t>P</w:t>
            </w:r>
          </w:p>
        </w:tc>
      </w:tr>
    </w:tbl>
    <w:p w14:paraId="313947E5" w14:textId="77777777" w:rsidR="00296E35" w:rsidRPr="001C0FC4" w:rsidRDefault="00296E35" w:rsidP="00296E35"/>
    <w:p w14:paraId="7D87E76A" w14:textId="77777777" w:rsidR="00296E35" w:rsidRPr="001C0FC4" w:rsidRDefault="00296E35" w:rsidP="00296E35">
      <w:pPr>
        <w:pStyle w:val="H6"/>
      </w:pPr>
      <w:bookmarkStart w:id="444" w:name="_Toc52782325"/>
      <w:bookmarkStart w:id="445" w:name="_Toc52782934"/>
      <w:bookmarkStart w:id="446" w:name="_Toc59042803"/>
      <w:r w:rsidRPr="001C0FC4">
        <w:t>6.1.2.3.3</w:t>
      </w:r>
      <w:r w:rsidRPr="001C0FC4">
        <w:tab/>
        <w:t>Specific message contents</w:t>
      </w:r>
      <w:bookmarkEnd w:id="444"/>
      <w:bookmarkEnd w:id="445"/>
      <w:bookmarkEnd w:id="446"/>
    </w:p>
    <w:p w14:paraId="61C5DBCB" w14:textId="08F91395" w:rsidR="00296E35" w:rsidRPr="001C0FC4" w:rsidRDefault="00296E35" w:rsidP="00296E35">
      <w:pPr>
        <w:pStyle w:val="TH"/>
      </w:pPr>
      <w:bookmarkStart w:id="447" w:name="_Toc25610653"/>
      <w:r w:rsidRPr="001C0FC4">
        <w:t>Table 6.1.2.3.3-1: SIP MESSAGE from the SS (step 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85121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8DF88C" w14:textId="4852E1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1F5DA89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13C0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C5B3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87DC0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1FF5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7EA3C6" w14:textId="77777777" w:rsidR="00296E35" w:rsidRPr="001C0FC4" w:rsidRDefault="00296E35" w:rsidP="002E3FCC">
            <w:pPr>
              <w:pStyle w:val="TAH"/>
              <w:rPr>
                <w:bCs/>
              </w:rPr>
            </w:pPr>
            <w:r w:rsidRPr="001C0FC4">
              <w:rPr>
                <w:bCs/>
              </w:rPr>
              <w:t>Condition</w:t>
            </w:r>
          </w:p>
        </w:tc>
      </w:tr>
      <w:tr w:rsidR="00296E35" w:rsidRPr="001C0FC4" w14:paraId="0D2C07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1A660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C8EF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9AA8C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EC60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38F56B" w14:textId="77777777" w:rsidR="00296E35" w:rsidRPr="001C0FC4" w:rsidRDefault="00296E35" w:rsidP="002E3FCC">
            <w:pPr>
              <w:pStyle w:val="TAL"/>
            </w:pPr>
          </w:p>
        </w:tc>
      </w:tr>
      <w:tr w:rsidR="00296E35" w:rsidRPr="001C0FC4" w14:paraId="75E85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3AD0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4C7B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EEA56"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6F0AED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F965E" w14:textId="77777777" w:rsidR="00296E35" w:rsidRPr="001C0FC4" w:rsidRDefault="00296E35" w:rsidP="002E3FCC">
            <w:pPr>
              <w:pStyle w:val="TAL"/>
            </w:pPr>
          </w:p>
        </w:tc>
      </w:tr>
      <w:tr w:rsidR="00296E35" w:rsidRPr="001C0FC4" w14:paraId="2D9BEE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CB42E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19CA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2073E1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8C97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8A6D9C" w14:textId="77777777" w:rsidR="00296E35" w:rsidRPr="001C0FC4" w:rsidRDefault="00296E35" w:rsidP="002E3FCC">
            <w:pPr>
              <w:pStyle w:val="TAL"/>
            </w:pPr>
          </w:p>
        </w:tc>
      </w:tr>
      <w:tr w:rsidR="00296E35" w:rsidRPr="001C0FC4" w14:paraId="7F8A18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274B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774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3E0F2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BD8C3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CA5E22" w14:textId="77777777" w:rsidR="00296E35" w:rsidRPr="001C0FC4" w:rsidRDefault="00296E35" w:rsidP="002E3FCC">
            <w:pPr>
              <w:pStyle w:val="TAL"/>
            </w:pPr>
          </w:p>
        </w:tc>
      </w:tr>
      <w:tr w:rsidR="00296E35" w:rsidRPr="001C0FC4" w14:paraId="6E4D43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FDA60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C66010" w14:textId="77777777" w:rsidR="00296E35" w:rsidRPr="001C0FC4" w:rsidRDefault="00296E35" w:rsidP="002E3FCC">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005FFD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80D6D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BE6C4A" w14:textId="77777777" w:rsidR="00296E35" w:rsidRPr="001C0FC4" w:rsidRDefault="00296E35" w:rsidP="002E3FCC">
            <w:pPr>
              <w:pStyle w:val="TAL"/>
            </w:pPr>
          </w:p>
        </w:tc>
      </w:tr>
      <w:tr w:rsidR="00296E35" w:rsidRPr="001C0FC4" w14:paraId="13F764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512205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6F82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EFFFA4"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D2EF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6E1A65" w14:textId="77777777" w:rsidR="00296E35" w:rsidRPr="001C0FC4" w:rsidRDefault="00296E35" w:rsidP="002E3FCC">
            <w:pPr>
              <w:pStyle w:val="TAL"/>
            </w:pPr>
          </w:p>
        </w:tc>
      </w:tr>
      <w:tr w:rsidR="00296E35" w:rsidRPr="001C0FC4" w14:paraId="126D3E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D13AA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C47C87"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1EA08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5BD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B59DA3" w14:textId="77777777" w:rsidR="00296E35" w:rsidRPr="001C0FC4" w:rsidRDefault="00296E35" w:rsidP="002E3FCC">
            <w:pPr>
              <w:pStyle w:val="TAL"/>
            </w:pPr>
          </w:p>
        </w:tc>
      </w:tr>
    </w:tbl>
    <w:p w14:paraId="04045906" w14:textId="77777777" w:rsidR="00296E35" w:rsidRPr="001C0FC4" w:rsidRDefault="00296E35" w:rsidP="00296E35"/>
    <w:p w14:paraId="35D7F374" w14:textId="77777777" w:rsidR="00296E35" w:rsidRPr="001C0FC4" w:rsidRDefault="00296E35" w:rsidP="00296E35">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0836FC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A36C6D" w14:textId="6DAAEFB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5.5.3.2.2-3, condition MCD_1to1</w:t>
            </w:r>
          </w:p>
        </w:tc>
      </w:tr>
    </w:tbl>
    <w:p w14:paraId="7D6431DB" w14:textId="77777777" w:rsidR="00296E35" w:rsidRPr="001C0FC4" w:rsidRDefault="00296E35" w:rsidP="00296E35"/>
    <w:p w14:paraId="07D99579" w14:textId="77777777" w:rsidR="00296E35" w:rsidRPr="001C0FC4" w:rsidRDefault="00296E35" w:rsidP="00296E35">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4CC06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4800A0" w14:textId="20268B0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57E3E28" w14:textId="77777777" w:rsidR="00296E35" w:rsidRPr="001C0FC4" w:rsidRDefault="00296E35" w:rsidP="00296E35"/>
    <w:p w14:paraId="67235F58" w14:textId="77777777" w:rsidR="00296E35" w:rsidRPr="001C0FC4" w:rsidRDefault="00296E35" w:rsidP="00296E35">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2CA15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0DA981" w14:textId="3D0A37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5.5.3.9.2-2</w:t>
            </w:r>
          </w:p>
        </w:tc>
      </w:tr>
    </w:tbl>
    <w:p w14:paraId="21365A87" w14:textId="77777777" w:rsidR="00296E35" w:rsidRPr="001C0FC4" w:rsidRDefault="00296E35" w:rsidP="00296E35"/>
    <w:p w14:paraId="3D3BB14E" w14:textId="77777777" w:rsidR="00296E35" w:rsidRPr="001C0FC4" w:rsidRDefault="00296E35" w:rsidP="00296E35">
      <w:pPr>
        <w:pStyle w:val="TH"/>
      </w:pPr>
      <w:r w:rsidRPr="001C0FC4">
        <w:t>Table 6.1.2.3.3-5: Void</w:t>
      </w:r>
    </w:p>
    <w:p w14:paraId="360DC305" w14:textId="7BD61488" w:rsidR="00296E35" w:rsidRPr="001C0FC4" w:rsidRDefault="00296E35" w:rsidP="00296E35">
      <w:pPr>
        <w:pStyle w:val="TH"/>
      </w:pPr>
      <w:bookmarkStart w:id="448" w:name="_Hlk15914081"/>
      <w:r w:rsidRPr="001C0FC4">
        <w:t>Table 6.1.2.3.3-6: SIP MESSAGE from the UE (step 3, Table 6.1.2.3.2-1, step 1a1,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24739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FF6DCF" w14:textId="1DFFE9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25498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7450F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51C7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52E7D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94B2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8102C7" w14:textId="77777777" w:rsidR="00296E35" w:rsidRPr="001C0FC4" w:rsidRDefault="00296E35" w:rsidP="002E3FCC">
            <w:pPr>
              <w:pStyle w:val="TAH"/>
              <w:rPr>
                <w:bCs/>
              </w:rPr>
            </w:pPr>
            <w:r w:rsidRPr="001C0FC4">
              <w:rPr>
                <w:bCs/>
              </w:rPr>
              <w:t>Condition</w:t>
            </w:r>
          </w:p>
        </w:tc>
      </w:tr>
      <w:tr w:rsidR="00296E35" w:rsidRPr="001C0FC4" w14:paraId="2093CE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5C41EA"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8597C6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0595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D3D21F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4D7BD0" w14:textId="77777777" w:rsidR="00296E35" w:rsidRPr="001C0FC4" w:rsidRDefault="00296E35" w:rsidP="002E3FCC">
            <w:pPr>
              <w:pStyle w:val="TAL"/>
            </w:pPr>
          </w:p>
        </w:tc>
      </w:tr>
      <w:tr w:rsidR="00296E35" w:rsidRPr="001C0FC4" w14:paraId="104351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62185D"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4D848D"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7E2C3C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17C95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75FBA1" w14:textId="77777777" w:rsidR="00296E35" w:rsidRPr="001C0FC4" w:rsidRDefault="00296E35" w:rsidP="002E3FCC">
            <w:pPr>
              <w:pStyle w:val="TAL"/>
            </w:pPr>
          </w:p>
        </w:tc>
      </w:tr>
      <w:tr w:rsidR="00296E35" w:rsidRPr="001C0FC4" w14:paraId="5A2F93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A2A7A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05B6A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3C5B5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87F80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43415F" w14:textId="77777777" w:rsidR="00296E35" w:rsidRPr="001C0FC4" w:rsidRDefault="00296E35" w:rsidP="002E3FCC">
            <w:pPr>
              <w:pStyle w:val="TAL"/>
            </w:pPr>
          </w:p>
        </w:tc>
      </w:tr>
      <w:tr w:rsidR="00296E35" w:rsidRPr="001C0FC4" w14:paraId="494B8AD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406C1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7ED8CA" w14:textId="77777777" w:rsidR="00296E35" w:rsidRPr="001C0FC4" w:rsidRDefault="00296E35" w:rsidP="002E3FCC">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754F86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0D3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FB5DD4" w14:textId="77777777" w:rsidR="00296E35" w:rsidRPr="001C0FC4" w:rsidRDefault="00296E35" w:rsidP="002E3FCC">
            <w:pPr>
              <w:pStyle w:val="TAL"/>
            </w:pPr>
          </w:p>
        </w:tc>
      </w:tr>
    </w:tbl>
    <w:p w14:paraId="721A71D5" w14:textId="77777777" w:rsidR="00296E35" w:rsidRPr="001C0FC4" w:rsidRDefault="00296E35" w:rsidP="00296E35"/>
    <w:p w14:paraId="7B8DF1C2" w14:textId="77777777" w:rsidR="00296E35" w:rsidRPr="001C0FC4" w:rsidRDefault="00296E35" w:rsidP="00296E35">
      <w:pPr>
        <w:pStyle w:val="TH"/>
      </w:pPr>
      <w:r w:rsidRPr="001C0FC4">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F616E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80A993" w14:textId="480C58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bookmarkEnd w:id="448"/>
    </w:tbl>
    <w:p w14:paraId="5CD8DBEE" w14:textId="77777777" w:rsidR="00296E35" w:rsidRPr="001C0FC4" w:rsidRDefault="00296E35" w:rsidP="00296E35"/>
    <w:p w14:paraId="067A0EA9" w14:textId="636587F8" w:rsidR="00296E35" w:rsidRPr="001C0FC4" w:rsidRDefault="00296E35" w:rsidP="00296E35">
      <w:pPr>
        <w:pStyle w:val="TH"/>
      </w:pPr>
      <w:r w:rsidRPr="001C0FC4">
        <w:t>Table 6.1.2.3.3-8: SIP MESSAGE from the SS (step 7A,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52E81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910AAA" w14:textId="22DEE5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35F386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9F578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EDE2A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51E2B1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167F13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B9CA47D" w14:textId="77777777" w:rsidR="00296E35" w:rsidRPr="001C0FC4" w:rsidRDefault="00296E35" w:rsidP="002E3FCC">
            <w:pPr>
              <w:pStyle w:val="TAH"/>
              <w:rPr>
                <w:bCs/>
              </w:rPr>
            </w:pPr>
            <w:r w:rsidRPr="001C0FC4">
              <w:rPr>
                <w:bCs/>
              </w:rPr>
              <w:t>Condition</w:t>
            </w:r>
          </w:p>
        </w:tc>
      </w:tr>
      <w:tr w:rsidR="00296E35" w:rsidRPr="001C0FC4" w14:paraId="7E448E9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02F3C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74FBE0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93A52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87AC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0F06E" w14:textId="77777777" w:rsidR="00296E35" w:rsidRPr="001C0FC4" w:rsidRDefault="00296E35" w:rsidP="002E3FCC">
            <w:pPr>
              <w:pStyle w:val="TAL"/>
            </w:pPr>
          </w:p>
        </w:tc>
      </w:tr>
      <w:tr w:rsidR="00296E35" w:rsidRPr="001C0FC4" w14:paraId="53D852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1E2C0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B591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E68833"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03DE2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D440C" w14:textId="77777777" w:rsidR="00296E35" w:rsidRPr="001C0FC4" w:rsidRDefault="00296E35" w:rsidP="002E3FCC">
            <w:pPr>
              <w:pStyle w:val="TAL"/>
            </w:pPr>
          </w:p>
        </w:tc>
      </w:tr>
      <w:tr w:rsidR="00296E35" w:rsidRPr="001C0FC4" w14:paraId="11A417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CE9B52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A8DA"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721882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4C567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CC7A6" w14:textId="77777777" w:rsidR="00296E35" w:rsidRPr="001C0FC4" w:rsidRDefault="00296E35" w:rsidP="002E3FCC">
            <w:pPr>
              <w:pStyle w:val="TAL"/>
            </w:pPr>
          </w:p>
        </w:tc>
      </w:tr>
      <w:tr w:rsidR="00296E35" w:rsidRPr="001C0FC4" w14:paraId="1249BE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2C2E2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F412E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69F67"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9E310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CC724C" w14:textId="77777777" w:rsidR="00296E35" w:rsidRPr="001C0FC4" w:rsidRDefault="00296E35" w:rsidP="002E3FCC">
            <w:pPr>
              <w:pStyle w:val="TAL"/>
            </w:pPr>
          </w:p>
        </w:tc>
      </w:tr>
      <w:tr w:rsidR="00296E35" w:rsidRPr="001C0FC4" w14:paraId="7606428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27B03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A0912A" w14:textId="77777777" w:rsidR="00296E35" w:rsidRPr="001C0FC4" w:rsidRDefault="00296E35" w:rsidP="002E3FCC">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5EDC7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1AEC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E9B65F" w14:textId="77777777" w:rsidR="00296E35" w:rsidRPr="001C0FC4" w:rsidRDefault="00296E35" w:rsidP="002E3FCC">
            <w:pPr>
              <w:pStyle w:val="TAL"/>
            </w:pPr>
          </w:p>
        </w:tc>
      </w:tr>
      <w:tr w:rsidR="00296E35" w:rsidRPr="001C0FC4" w14:paraId="0CABF9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279E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7C46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BAA78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5BAAC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8439D9" w14:textId="77777777" w:rsidR="00296E35" w:rsidRPr="001C0FC4" w:rsidRDefault="00296E35" w:rsidP="002E3FCC">
            <w:pPr>
              <w:pStyle w:val="TAL"/>
            </w:pPr>
          </w:p>
        </w:tc>
      </w:tr>
      <w:tr w:rsidR="00296E35" w:rsidRPr="001C0FC4" w14:paraId="30C37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C932C2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1208F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FEEF76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5CD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0187CD" w14:textId="77777777" w:rsidR="00296E35" w:rsidRPr="001C0FC4" w:rsidRDefault="00296E35" w:rsidP="002E3FCC">
            <w:pPr>
              <w:pStyle w:val="TAL"/>
            </w:pPr>
          </w:p>
        </w:tc>
      </w:tr>
    </w:tbl>
    <w:p w14:paraId="56D0CD46" w14:textId="77777777" w:rsidR="00296E35" w:rsidRPr="001C0FC4" w:rsidRDefault="00296E35" w:rsidP="00296E35"/>
    <w:p w14:paraId="235FE1F4" w14:textId="77777777" w:rsidR="00296E35" w:rsidRPr="001C0FC4" w:rsidRDefault="00296E35" w:rsidP="00296E35">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E36A2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6C1A38" w14:textId="31223C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READ</w:t>
            </w:r>
          </w:p>
        </w:tc>
      </w:tr>
    </w:tbl>
    <w:p w14:paraId="50FB24CD" w14:textId="77777777" w:rsidR="00296E35" w:rsidRPr="001C0FC4" w:rsidRDefault="00296E35" w:rsidP="00296E35"/>
    <w:p w14:paraId="4DBFA51D" w14:textId="6284803B" w:rsidR="00296E35" w:rsidRPr="001C0FC4" w:rsidRDefault="00296E35" w:rsidP="00296E35">
      <w:pPr>
        <w:pStyle w:val="TH"/>
      </w:pPr>
      <w:r w:rsidRPr="001C0FC4">
        <w:t>Table 6.1.2.3.3-10: SIP MESSAGE from the UE (step 1, Table 6.1.2.3.2-2, step 1a3,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60937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2E1ECE" w14:textId="59B27A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03E77F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404F7E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A7D0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E77E9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F439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00B333" w14:textId="77777777" w:rsidR="00296E35" w:rsidRPr="001C0FC4" w:rsidRDefault="00296E35" w:rsidP="002E3FCC">
            <w:pPr>
              <w:pStyle w:val="TAH"/>
              <w:rPr>
                <w:bCs/>
              </w:rPr>
            </w:pPr>
            <w:r w:rsidRPr="001C0FC4">
              <w:rPr>
                <w:bCs/>
              </w:rPr>
              <w:t>Condition</w:t>
            </w:r>
          </w:p>
        </w:tc>
      </w:tr>
      <w:tr w:rsidR="00296E35" w:rsidRPr="001C0FC4" w14:paraId="3DCB63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25422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766E18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7B7D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846F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4A3C4" w14:textId="77777777" w:rsidR="00296E35" w:rsidRPr="001C0FC4" w:rsidRDefault="00296E35" w:rsidP="002E3FCC">
            <w:pPr>
              <w:pStyle w:val="TAL"/>
            </w:pPr>
          </w:p>
        </w:tc>
      </w:tr>
      <w:tr w:rsidR="00296E35" w:rsidRPr="001C0FC4" w14:paraId="3DA94F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AD7DA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0BA531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712C159"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902F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8C5518" w14:textId="77777777" w:rsidR="00296E35" w:rsidRPr="001C0FC4" w:rsidRDefault="00296E35" w:rsidP="002E3FCC">
            <w:pPr>
              <w:pStyle w:val="TAL"/>
            </w:pPr>
          </w:p>
        </w:tc>
      </w:tr>
      <w:tr w:rsidR="00296E35" w:rsidRPr="001C0FC4" w14:paraId="49AE57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4AEE6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A7E9B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BDC93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DD95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B5A601" w14:textId="77777777" w:rsidR="00296E35" w:rsidRPr="001C0FC4" w:rsidRDefault="00296E35" w:rsidP="002E3FCC">
            <w:pPr>
              <w:pStyle w:val="TAL"/>
            </w:pPr>
          </w:p>
        </w:tc>
      </w:tr>
      <w:tr w:rsidR="00296E35" w:rsidRPr="001C0FC4" w14:paraId="575C820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0A1D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FCFD5C" w14:textId="77777777" w:rsidR="00296E35" w:rsidRPr="001C0FC4" w:rsidRDefault="00296E35" w:rsidP="002E3FCC">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739086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92C1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0F5C81" w14:textId="77777777" w:rsidR="00296E35" w:rsidRPr="001C0FC4" w:rsidRDefault="00296E35" w:rsidP="002E3FCC">
            <w:pPr>
              <w:pStyle w:val="TAL"/>
            </w:pPr>
          </w:p>
        </w:tc>
      </w:tr>
    </w:tbl>
    <w:p w14:paraId="12F6079D" w14:textId="77777777" w:rsidR="00296E35" w:rsidRPr="001C0FC4" w:rsidRDefault="00296E35" w:rsidP="00296E35"/>
    <w:p w14:paraId="038ED22E" w14:textId="77777777" w:rsidR="00296E35" w:rsidRPr="001C0FC4" w:rsidRDefault="00296E35" w:rsidP="00296E35">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F83F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21CE69" w14:textId="4BF856B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0E9F616E" w14:textId="77777777" w:rsidR="00296E35" w:rsidRPr="001C0FC4" w:rsidRDefault="00296E35" w:rsidP="00296E35"/>
    <w:p w14:paraId="13697103" w14:textId="7100EE7B" w:rsidR="00296E35" w:rsidRPr="001C0FC4" w:rsidRDefault="00296E35" w:rsidP="00296E35">
      <w:pPr>
        <w:pStyle w:val="TH"/>
      </w:pPr>
      <w:r w:rsidRPr="001C0FC4">
        <w:t>Table 6.1.2.3.3-12: SIP MESSAGE from the SS (step 11A,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009C2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F212E78" w14:textId="1AAC72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7E938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72F62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5A37A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1589F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35B689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4C8D6E8" w14:textId="77777777" w:rsidR="00296E35" w:rsidRPr="001C0FC4" w:rsidRDefault="00296E35" w:rsidP="002E3FCC">
            <w:pPr>
              <w:pStyle w:val="TAH"/>
              <w:rPr>
                <w:bCs/>
              </w:rPr>
            </w:pPr>
            <w:r w:rsidRPr="001C0FC4">
              <w:rPr>
                <w:bCs/>
              </w:rPr>
              <w:t>Condition</w:t>
            </w:r>
          </w:p>
        </w:tc>
      </w:tr>
      <w:tr w:rsidR="00296E35" w:rsidRPr="001C0FC4" w14:paraId="5D10AD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2A805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8B4A2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A86F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960B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60DD25" w14:textId="77777777" w:rsidR="00296E35" w:rsidRPr="001C0FC4" w:rsidRDefault="00296E35" w:rsidP="002E3FCC">
            <w:pPr>
              <w:pStyle w:val="TAL"/>
            </w:pPr>
          </w:p>
        </w:tc>
      </w:tr>
      <w:tr w:rsidR="00296E35" w:rsidRPr="001C0FC4" w14:paraId="55C808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EC727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F079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8351FF"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CED5AA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BAEAA2" w14:textId="77777777" w:rsidR="00296E35" w:rsidRPr="001C0FC4" w:rsidRDefault="00296E35" w:rsidP="002E3FCC">
            <w:pPr>
              <w:pStyle w:val="TAL"/>
            </w:pPr>
          </w:p>
        </w:tc>
      </w:tr>
      <w:tr w:rsidR="00296E35" w:rsidRPr="001C0FC4" w14:paraId="6BFB666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023ED9"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31EEC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49A27AD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4FAA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5C321E" w14:textId="77777777" w:rsidR="00296E35" w:rsidRPr="001C0FC4" w:rsidRDefault="00296E35" w:rsidP="002E3FCC">
            <w:pPr>
              <w:pStyle w:val="TAL"/>
            </w:pPr>
          </w:p>
        </w:tc>
      </w:tr>
      <w:tr w:rsidR="00296E35" w:rsidRPr="001C0FC4" w14:paraId="55CB29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94CF3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5DE6F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7AEBD1" w14:textId="77777777" w:rsidR="00296E35" w:rsidRPr="001C0FC4" w:rsidRDefault="00296E35" w:rsidP="002E3FCC">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53B57F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EA2645" w14:textId="77777777" w:rsidR="00296E35" w:rsidRPr="001C0FC4" w:rsidRDefault="00296E35" w:rsidP="002E3FCC">
            <w:pPr>
              <w:pStyle w:val="TAL"/>
            </w:pPr>
          </w:p>
        </w:tc>
      </w:tr>
      <w:tr w:rsidR="00296E35" w:rsidRPr="001C0FC4" w14:paraId="4300A75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F7131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AA4233C" w14:textId="77777777" w:rsidR="00296E35" w:rsidRPr="001C0FC4" w:rsidRDefault="00296E35" w:rsidP="002E3FCC">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45E8928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4A4E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A5642B" w14:textId="77777777" w:rsidR="00296E35" w:rsidRPr="001C0FC4" w:rsidRDefault="00296E35" w:rsidP="002E3FCC">
            <w:pPr>
              <w:pStyle w:val="TAL"/>
            </w:pPr>
          </w:p>
        </w:tc>
      </w:tr>
      <w:tr w:rsidR="00296E35" w:rsidRPr="001C0FC4" w14:paraId="14434AF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2015F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74D0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36E3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B74DC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2FAE6C" w14:textId="77777777" w:rsidR="00296E35" w:rsidRPr="001C0FC4" w:rsidRDefault="00296E35" w:rsidP="002E3FCC">
            <w:pPr>
              <w:pStyle w:val="TAL"/>
            </w:pPr>
          </w:p>
        </w:tc>
      </w:tr>
      <w:tr w:rsidR="00296E35" w:rsidRPr="001C0FC4" w14:paraId="2465F9A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A0990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1ADE6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31D31F3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6135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5CDBB8" w14:textId="77777777" w:rsidR="00296E35" w:rsidRPr="001C0FC4" w:rsidRDefault="00296E35" w:rsidP="002E3FCC">
            <w:pPr>
              <w:pStyle w:val="TAL"/>
            </w:pPr>
          </w:p>
        </w:tc>
      </w:tr>
    </w:tbl>
    <w:p w14:paraId="77279DBC" w14:textId="77777777" w:rsidR="00296E35" w:rsidRPr="001C0FC4" w:rsidRDefault="00296E35" w:rsidP="00296E35"/>
    <w:p w14:paraId="45DB313A" w14:textId="77777777" w:rsidR="00296E35" w:rsidRPr="001C0FC4" w:rsidRDefault="00296E35" w:rsidP="00296E35">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493A5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4FC68B2" w14:textId="78D409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DELIVERED_READ</w:t>
            </w:r>
          </w:p>
        </w:tc>
      </w:tr>
    </w:tbl>
    <w:p w14:paraId="2E503F53" w14:textId="77777777" w:rsidR="00296E35" w:rsidRPr="001C0FC4" w:rsidRDefault="00296E35" w:rsidP="00296E35"/>
    <w:p w14:paraId="579A2892" w14:textId="7E823279" w:rsidR="00296E35" w:rsidRPr="001C0FC4" w:rsidRDefault="00296E35" w:rsidP="00296E35">
      <w:pPr>
        <w:pStyle w:val="TH"/>
      </w:pPr>
      <w:r w:rsidRPr="001C0FC4">
        <w:t>Table 6.1.2.3.3-14: SIP MESSAGE from the UE (step 1b1, Table 6.1.2.3.2-2;</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60FEC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134593" w14:textId="557A93A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64DC6A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1A10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FB99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34B8A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89D83E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DDB65C6" w14:textId="77777777" w:rsidR="00296E35" w:rsidRPr="001C0FC4" w:rsidRDefault="00296E35" w:rsidP="002E3FCC">
            <w:pPr>
              <w:pStyle w:val="TAH"/>
              <w:rPr>
                <w:bCs/>
              </w:rPr>
            </w:pPr>
            <w:r w:rsidRPr="001C0FC4">
              <w:rPr>
                <w:bCs/>
              </w:rPr>
              <w:t>Condition</w:t>
            </w:r>
          </w:p>
        </w:tc>
      </w:tr>
      <w:tr w:rsidR="00296E35" w:rsidRPr="001C0FC4" w14:paraId="3F4C3B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DEFCA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38F55A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CD5D07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C50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873014" w14:textId="77777777" w:rsidR="00296E35" w:rsidRPr="001C0FC4" w:rsidRDefault="00296E35" w:rsidP="002E3FCC">
            <w:pPr>
              <w:pStyle w:val="TAL"/>
            </w:pPr>
          </w:p>
        </w:tc>
      </w:tr>
      <w:tr w:rsidR="00296E35" w:rsidRPr="001C0FC4" w14:paraId="17D2FC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AF0A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0E4FF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11DA94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F371F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6F507" w14:textId="77777777" w:rsidR="00296E35" w:rsidRPr="001C0FC4" w:rsidRDefault="00296E35" w:rsidP="002E3FCC">
            <w:pPr>
              <w:pStyle w:val="TAL"/>
            </w:pPr>
          </w:p>
        </w:tc>
      </w:tr>
      <w:tr w:rsidR="00296E35" w:rsidRPr="001C0FC4" w14:paraId="3E31035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2E07C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EE37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E6A9B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8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C9D65A" w14:textId="77777777" w:rsidR="00296E35" w:rsidRPr="001C0FC4" w:rsidRDefault="00296E35" w:rsidP="002E3FCC">
            <w:pPr>
              <w:pStyle w:val="TAL"/>
            </w:pPr>
          </w:p>
        </w:tc>
      </w:tr>
      <w:tr w:rsidR="00296E35" w:rsidRPr="001C0FC4" w14:paraId="39DCDB5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AFF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F8A731" w14:textId="77777777" w:rsidR="00296E35" w:rsidRPr="001C0FC4" w:rsidRDefault="00296E35" w:rsidP="002E3FCC">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0832BF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E083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2B880" w14:textId="77777777" w:rsidR="00296E35" w:rsidRPr="001C0FC4" w:rsidRDefault="00296E35" w:rsidP="002E3FCC">
            <w:pPr>
              <w:pStyle w:val="TAL"/>
            </w:pPr>
          </w:p>
        </w:tc>
      </w:tr>
    </w:tbl>
    <w:p w14:paraId="68D6A3F1" w14:textId="77777777" w:rsidR="00296E35" w:rsidRPr="001C0FC4" w:rsidRDefault="00296E35" w:rsidP="00296E35"/>
    <w:p w14:paraId="0D5C3583" w14:textId="77777777" w:rsidR="00296E35" w:rsidRPr="001C0FC4" w:rsidRDefault="00296E35" w:rsidP="00296E35">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32190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57D97B7" w14:textId="0290A8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42F606D1" w14:textId="77777777" w:rsidR="00296E35" w:rsidRPr="001C0FC4" w:rsidRDefault="00296E35" w:rsidP="00296E35"/>
    <w:p w14:paraId="73705664" w14:textId="77777777" w:rsidR="00296E35" w:rsidRPr="001C0FC4" w:rsidRDefault="00296E35" w:rsidP="00296E35">
      <w:pPr>
        <w:pStyle w:val="Heading3"/>
      </w:pPr>
      <w:bookmarkStart w:id="449" w:name="_Toc42507347"/>
      <w:bookmarkStart w:id="450" w:name="_Toc52307878"/>
      <w:bookmarkStart w:id="451" w:name="_Toc52782326"/>
      <w:bookmarkStart w:id="452" w:name="_Toc52782935"/>
      <w:bookmarkStart w:id="453" w:name="_Toc59042804"/>
      <w:bookmarkStart w:id="454" w:name="_Toc75459139"/>
      <w:bookmarkStart w:id="455" w:name="_Toc90630579"/>
      <w:bookmarkStart w:id="456" w:name="_Toc100778786"/>
      <w:bookmarkStart w:id="457" w:name="_Toc101286117"/>
      <w:bookmarkStart w:id="458" w:name="_Toc106817703"/>
      <w:bookmarkStart w:id="459" w:name="_Toc106817828"/>
      <w:bookmarkStart w:id="460" w:name="_Toc178186336"/>
      <w:bookmarkStart w:id="461" w:name="_Toc181109077"/>
      <w:r w:rsidRPr="001C0FC4">
        <w:t>6.1.3</w:t>
      </w:r>
      <w:r w:rsidRPr="001C0FC4">
        <w:tab/>
        <w:t>On-network / Short Data Service (SDS) / Standalone SDS Using Signalling Control Plane / Group Standalone SDS / Client Originated (CO)</w:t>
      </w:r>
      <w:bookmarkEnd w:id="431"/>
      <w:bookmarkEnd w:id="447"/>
      <w:bookmarkEnd w:id="449"/>
      <w:bookmarkEnd w:id="450"/>
      <w:bookmarkEnd w:id="451"/>
      <w:bookmarkEnd w:id="452"/>
      <w:bookmarkEnd w:id="453"/>
      <w:bookmarkEnd w:id="454"/>
      <w:bookmarkEnd w:id="455"/>
      <w:bookmarkEnd w:id="456"/>
      <w:bookmarkEnd w:id="457"/>
      <w:bookmarkEnd w:id="458"/>
      <w:bookmarkEnd w:id="459"/>
      <w:bookmarkEnd w:id="460"/>
      <w:bookmarkEnd w:id="461"/>
    </w:p>
    <w:p w14:paraId="37AF2BB2" w14:textId="77777777" w:rsidR="00296E35" w:rsidRPr="001C0FC4" w:rsidRDefault="00296E35" w:rsidP="00296E35">
      <w:pPr>
        <w:pStyle w:val="H6"/>
      </w:pPr>
      <w:bookmarkStart w:id="462" w:name="_Toc52782327"/>
      <w:bookmarkStart w:id="463" w:name="_Toc52782936"/>
      <w:bookmarkStart w:id="464" w:name="_Toc59042805"/>
      <w:bookmarkStart w:id="465" w:name="_Toc522499801"/>
      <w:r w:rsidRPr="001C0FC4">
        <w:t>6.1.3.1</w:t>
      </w:r>
      <w:r w:rsidRPr="001C0FC4">
        <w:tab/>
        <w:t>Test Purpose (TP)</w:t>
      </w:r>
      <w:bookmarkEnd w:id="462"/>
      <w:bookmarkEnd w:id="463"/>
      <w:bookmarkEnd w:id="464"/>
    </w:p>
    <w:p w14:paraId="562C1EC2" w14:textId="77777777" w:rsidR="00296E35" w:rsidRPr="001C0FC4" w:rsidRDefault="00296E35" w:rsidP="00296E35">
      <w:pPr>
        <w:pStyle w:val="H6"/>
      </w:pPr>
      <w:r w:rsidRPr="001C0FC4">
        <w:t>(1)</w:t>
      </w:r>
    </w:p>
    <w:p w14:paraId="75A4E32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1AC0200" w14:textId="77777777" w:rsidR="00296E35" w:rsidRPr="001C0FC4" w:rsidRDefault="00296E35" w:rsidP="00296E35">
      <w:pPr>
        <w:pStyle w:val="PL"/>
      </w:pPr>
      <w:r w:rsidRPr="001C0FC4">
        <w:rPr>
          <w:b/>
        </w:rPr>
        <w:t>ensure that</w:t>
      </w:r>
      <w:r w:rsidRPr="001C0FC4">
        <w:t xml:space="preserve"> {</w:t>
      </w:r>
    </w:p>
    <w:p w14:paraId="4ED58CF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with a disposition of only Delivery }</w:t>
      </w:r>
    </w:p>
    <w:p w14:paraId="718CFCAC" w14:textId="77777777" w:rsidR="00296E35" w:rsidRPr="001C0FC4" w:rsidRDefault="00296E35" w:rsidP="00296E35">
      <w:pPr>
        <w:pStyle w:val="PL"/>
      </w:pPr>
      <w:r w:rsidRPr="001C0FC4">
        <w:t xml:space="preserve">    </w:t>
      </w:r>
      <w:r w:rsidRPr="001C0FC4">
        <w:rPr>
          <w:b/>
        </w:rPr>
        <w:t>then</w:t>
      </w:r>
      <w:r w:rsidRPr="001C0FC4">
        <w:t xml:space="preserve"> { UE (MCDATA Client) sends a group standalone SDS message with a disposition of only Delivery via s SIP MESSAGE message }</w:t>
      </w:r>
    </w:p>
    <w:p w14:paraId="48C64DBE" w14:textId="77777777" w:rsidR="00296E35" w:rsidRPr="001C0FC4" w:rsidRDefault="00296E35" w:rsidP="00296E35">
      <w:pPr>
        <w:pStyle w:val="PL"/>
      </w:pPr>
      <w:r w:rsidRPr="001C0FC4">
        <w:t xml:space="preserve">            }</w:t>
      </w:r>
    </w:p>
    <w:p w14:paraId="7AA14437" w14:textId="77777777" w:rsidR="00296E35" w:rsidRPr="001C0FC4" w:rsidRDefault="00296E35" w:rsidP="00296E35">
      <w:pPr>
        <w:pStyle w:val="PL"/>
      </w:pPr>
    </w:p>
    <w:p w14:paraId="17C2FC27" w14:textId="77777777" w:rsidR="00296E35" w:rsidRPr="001C0FC4" w:rsidRDefault="00296E35" w:rsidP="00296E35">
      <w:pPr>
        <w:pStyle w:val="H6"/>
      </w:pPr>
      <w:r w:rsidRPr="001C0FC4">
        <w:t>(2)</w:t>
      </w:r>
    </w:p>
    <w:p w14:paraId="2E50158C" w14:textId="77777777" w:rsidR="00296E35" w:rsidRPr="001C0FC4" w:rsidRDefault="00296E35" w:rsidP="00296E35">
      <w:pPr>
        <w:pStyle w:val="PL"/>
      </w:pPr>
      <w:r w:rsidRPr="001C0FC4">
        <w:rPr>
          <w:b/>
        </w:rPr>
        <w:t>with</w:t>
      </w:r>
      <w:r w:rsidRPr="001C0FC4">
        <w:t xml:space="preserve"> { UE (MCDATA Client) having sent a group standalone SDS message }</w:t>
      </w:r>
    </w:p>
    <w:p w14:paraId="51576A3C" w14:textId="77777777" w:rsidR="00296E35" w:rsidRPr="001C0FC4" w:rsidRDefault="00296E35" w:rsidP="00296E35">
      <w:pPr>
        <w:pStyle w:val="PL"/>
      </w:pPr>
      <w:r w:rsidRPr="001C0FC4">
        <w:rPr>
          <w:b/>
        </w:rPr>
        <w:t>ensure that</w:t>
      </w:r>
      <w:r w:rsidRPr="001C0FC4">
        <w:t xml:space="preserve"> {</w:t>
      </w:r>
    </w:p>
    <w:p w14:paraId="2193597D"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2CDCD42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C37113" w14:textId="77777777" w:rsidR="00296E35" w:rsidRPr="001C0FC4" w:rsidRDefault="00296E35" w:rsidP="00296E35">
      <w:pPr>
        <w:pStyle w:val="PL"/>
      </w:pPr>
      <w:r w:rsidRPr="001C0FC4">
        <w:t xml:space="preserve">            }</w:t>
      </w:r>
    </w:p>
    <w:p w14:paraId="1AD5B361" w14:textId="77777777" w:rsidR="00296E35" w:rsidRPr="001C0FC4" w:rsidRDefault="00296E35" w:rsidP="00296E35">
      <w:pPr>
        <w:pStyle w:val="PL"/>
      </w:pPr>
    </w:p>
    <w:p w14:paraId="134F6309" w14:textId="77777777" w:rsidR="00296E35" w:rsidRPr="001C0FC4" w:rsidRDefault="00296E35" w:rsidP="00296E35">
      <w:pPr>
        <w:pStyle w:val="H6"/>
      </w:pPr>
      <w:bookmarkStart w:id="466" w:name="_Toc52782937"/>
      <w:bookmarkStart w:id="467" w:name="_Toc59042806"/>
      <w:r w:rsidRPr="001C0FC4">
        <w:t>6.1.3.2</w:t>
      </w:r>
      <w:r w:rsidRPr="001C0FC4">
        <w:tab/>
        <w:t>Conformance requirements</w:t>
      </w:r>
      <w:bookmarkEnd w:id="466"/>
      <w:bookmarkEnd w:id="467"/>
    </w:p>
    <w:p w14:paraId="67971F18"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B90B8DB" w14:textId="77777777" w:rsidR="00296E35" w:rsidRPr="001C0FC4" w:rsidRDefault="00296E35" w:rsidP="00296E35">
      <w:r w:rsidRPr="001C0FC4">
        <w:t>[TS 24.282, clause 9.2.2.2.1]</w:t>
      </w:r>
    </w:p>
    <w:p w14:paraId="6A107AEE" w14:textId="77777777" w:rsidR="00296E35" w:rsidRPr="001C0FC4" w:rsidRDefault="00296E35" w:rsidP="00296E35">
      <w:r w:rsidRPr="001C0FC4">
        <w:t>The MCData client shall generate a SIP MESSAGE request in accordance with 3GPP TS 24.229 [5] and IETF RFC 3428 [6] with the clarifications given below.</w:t>
      </w:r>
    </w:p>
    <w:p w14:paraId="1548E058" w14:textId="77777777" w:rsidR="00296E35" w:rsidRPr="001C0FC4" w:rsidRDefault="00296E35" w:rsidP="00296E35">
      <w:r w:rsidRPr="001C0FC4">
        <w:t>The MCData client:</w:t>
      </w:r>
    </w:p>
    <w:p w14:paraId="27D3485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6F8A15AD" w14:textId="77777777" w:rsidR="00296E35" w:rsidRPr="001C0FC4" w:rsidRDefault="00296E35" w:rsidP="00296E35">
      <w:pPr>
        <w:pStyle w:val="B3"/>
        <w:ind w:left="0" w:firstLine="0"/>
      </w:pPr>
      <w:r w:rsidRPr="001C0FC4">
        <w:t>...</w:t>
      </w:r>
    </w:p>
    <w:p w14:paraId="1F6E8E47" w14:textId="77777777" w:rsidR="00296E35" w:rsidRPr="001C0FC4" w:rsidRDefault="00296E35" w:rsidP="00296E35">
      <w:pPr>
        <w:pStyle w:val="B1"/>
      </w:pPr>
      <w:r w:rsidRPr="001C0FC4">
        <w:t>3)</w:t>
      </w:r>
      <w:r w:rsidRPr="001C0FC4">
        <w:tab/>
        <w:t>if a group standalone SDS message is to be sent:</w:t>
      </w:r>
    </w:p>
    <w:p w14:paraId="6F54FA27"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0DAB7F"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6978EE64"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5F5E6890" w14:textId="77777777" w:rsidR="00296E35" w:rsidRPr="001C0FC4" w:rsidRDefault="00296E35" w:rsidP="00296E35">
      <w:pPr>
        <w:pStyle w:val="B3"/>
      </w:pPr>
      <w:r w:rsidRPr="001C0FC4">
        <w:t>ii)</w:t>
      </w:r>
      <w:r w:rsidRPr="001C0FC4">
        <w:tab/>
        <w:t>the &lt;mcdata-request-uri&gt; element set to the MCData group identity; and</w:t>
      </w:r>
    </w:p>
    <w:p w14:paraId="43DE4E4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426DDE32" w14:textId="77777777" w:rsidR="00296E35" w:rsidRPr="001C0FC4" w:rsidRDefault="00296E35" w:rsidP="00296E35">
      <w:pPr>
        <w:pStyle w:val="B1"/>
      </w:pPr>
      <w:r w:rsidRPr="001C0FC4">
        <w:t>4)</w:t>
      </w:r>
      <w:r w:rsidRPr="001C0FC4">
        <w:tab/>
        <w:t>shall generate a standalone SDS message as specified in subclause 6.2.2.1; and</w:t>
      </w:r>
    </w:p>
    <w:p w14:paraId="0BF20D4B"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FF4A3A7" w14:textId="77777777" w:rsidR="00296E35" w:rsidRPr="001C0FC4" w:rsidRDefault="00296E35" w:rsidP="00296E35">
      <w:r w:rsidRPr="001C0FC4">
        <w:t>[TS 24.282, clause 6.2.2.1]</w:t>
      </w:r>
    </w:p>
    <w:p w14:paraId="47371A5B" w14:textId="77777777" w:rsidR="00296E35" w:rsidRPr="001C0FC4" w:rsidRDefault="00296E35" w:rsidP="00296E35">
      <w:r w:rsidRPr="001C0FC4">
        <w:t>In order to generate an SDS message, the MCData client:</w:t>
      </w:r>
    </w:p>
    <w:p w14:paraId="27FAE2FC" w14:textId="77777777" w:rsidR="00296E35" w:rsidRPr="001C0FC4" w:rsidRDefault="00296E35" w:rsidP="00296E35">
      <w:pPr>
        <w:pStyle w:val="B1"/>
      </w:pPr>
      <w:r w:rsidRPr="001C0FC4">
        <w:t>1)</w:t>
      </w:r>
      <w:r w:rsidRPr="001C0FC4">
        <w:tab/>
        <w:t>shall generate an SDS SIGNALLING PAYLOAD message as specified in subclause 15.1.2;</w:t>
      </w:r>
    </w:p>
    <w:p w14:paraId="5EE2B3CA" w14:textId="77777777" w:rsidR="00296E35" w:rsidRPr="001C0FC4" w:rsidRDefault="00296E35" w:rsidP="00296E35">
      <w:pPr>
        <w:pStyle w:val="B1"/>
      </w:pPr>
      <w:r w:rsidRPr="001C0FC4">
        <w:t>2)</w:t>
      </w:r>
      <w:r w:rsidRPr="001C0FC4">
        <w:tab/>
        <w:t>shall generate a DATA PAYLOAD message as specified in subclause 15.1.4;</w:t>
      </w:r>
    </w:p>
    <w:p w14:paraId="3A1828D8"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4BE3C5DA"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C2A1ECC" w14:textId="77777777" w:rsidR="00296E35" w:rsidRPr="001C0FC4" w:rsidRDefault="00296E35" w:rsidP="00296E35">
      <w:r w:rsidRPr="001C0FC4">
        <w:t>When generating an SDS SIGNALLING PAYLOAD message as specified in subclause 15.1.2, the MCData client:</w:t>
      </w:r>
    </w:p>
    <w:p w14:paraId="76EC79CF" w14:textId="77777777" w:rsidR="00296E35" w:rsidRPr="001C0FC4" w:rsidRDefault="00296E35" w:rsidP="00296E35">
      <w:pPr>
        <w:pStyle w:val="B1"/>
      </w:pPr>
      <w:r w:rsidRPr="001C0FC4">
        <w:t>1)</w:t>
      </w:r>
      <w:r w:rsidRPr="001C0FC4">
        <w:tab/>
        <w:t>shall set the Date and time IE to the current time as specified in subclause 15.2.8;</w:t>
      </w:r>
    </w:p>
    <w:p w14:paraId="6909E438"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3B853972"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0F9A2FC"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03EE457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66EC78C4"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18E1F0EC"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2EE44FAC"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7D14D55"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390732D"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79F28CA"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0FECA401" w14:textId="77777777" w:rsidR="00296E35" w:rsidRPr="001C0FC4" w:rsidRDefault="00296E35" w:rsidP="00296E35">
      <w:r w:rsidRPr="001C0FC4">
        <w:t>When generating an DATA PAYLOAD message for SDS as specified in subclause 15.1.4, the MCData client:</w:t>
      </w:r>
    </w:p>
    <w:p w14:paraId="045C6CF2"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8CC2454"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A9A8EFE" w14:textId="77777777" w:rsidR="00296E35" w:rsidRPr="001C0FC4" w:rsidRDefault="00296E35" w:rsidP="00296E35">
      <w:pPr>
        <w:pStyle w:val="B1"/>
      </w:pPr>
      <w:r w:rsidRPr="001C0FC4">
        <w:t>3)</w:t>
      </w:r>
      <w:r w:rsidRPr="001C0FC4">
        <w:tab/>
        <w:t>for each Payload IE included:</w:t>
      </w:r>
    </w:p>
    <w:p w14:paraId="166C965E"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5ED163CC"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21EE662C"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1D27063"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112E6DF8" w14:textId="77777777" w:rsidR="00296E35" w:rsidRPr="001C0FC4" w:rsidRDefault="00296E35" w:rsidP="00296E35">
      <w:pPr>
        <w:pStyle w:val="B2"/>
      </w:pPr>
      <w:r w:rsidRPr="001C0FC4">
        <w:t>e)</w:t>
      </w:r>
      <w:r w:rsidRPr="001C0FC4">
        <w:tab/>
        <w:t>shall include the data to be sent in the Payload data.</w:t>
      </w:r>
    </w:p>
    <w:p w14:paraId="3D3D7B11" w14:textId="77777777" w:rsidR="00296E35" w:rsidRPr="001C0FC4" w:rsidRDefault="00296E35" w:rsidP="00296E35">
      <w:r w:rsidRPr="001C0FC4">
        <w:t>[TS 24.282, clause 6.2.4.1]</w:t>
      </w:r>
    </w:p>
    <w:p w14:paraId="7AA708F3" w14:textId="77777777" w:rsidR="00296E35" w:rsidRPr="001C0FC4" w:rsidRDefault="00296E35" w:rsidP="00296E35">
      <w:pPr>
        <w:rPr>
          <w:rFonts w:eastAsia="SimSun"/>
        </w:rPr>
      </w:pPr>
      <w:r w:rsidRPr="001C0FC4">
        <w:rPr>
          <w:rFonts w:eastAsia="SimSun"/>
        </w:rPr>
        <w:t>This subclause is referenced from other procedures.</w:t>
      </w:r>
    </w:p>
    <w:p w14:paraId="750F40F2" w14:textId="77777777" w:rsidR="00296E35" w:rsidRPr="001C0FC4" w:rsidRDefault="00296E35" w:rsidP="00296E35">
      <w:r w:rsidRPr="001C0FC4">
        <w:t>In a SIP MESSAGE request, the MCData client:</w:t>
      </w:r>
    </w:p>
    <w:p w14:paraId="653B68B1" w14:textId="77777777" w:rsidR="00296E35" w:rsidRPr="001C0FC4" w:rsidRDefault="00296E35" w:rsidP="00296E35">
      <w:pPr>
        <w:pStyle w:val="B1"/>
      </w:pPr>
      <w:r w:rsidRPr="001C0FC4">
        <w:t>1)</w:t>
      </w:r>
      <w:r w:rsidRPr="001C0FC4">
        <w:tab/>
        <w:t>when sending SDS messages or SDS disposition notifications:</w:t>
      </w:r>
    </w:p>
    <w:p w14:paraId="332C33F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D2EA5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373FFDD"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42BA458" w14:textId="77777777" w:rsidR="00296E35" w:rsidRPr="001C0FC4" w:rsidRDefault="00296E35" w:rsidP="00296E35">
      <w:pPr>
        <w:pStyle w:val="B2"/>
        <w:rPr>
          <w:lang w:eastAsia="ko-KR"/>
        </w:rPr>
      </w:pPr>
      <w:r w:rsidRPr="001C0FC4">
        <w:rPr>
          <w:lang w:eastAsia="ko-KR"/>
        </w:rPr>
        <w:t>…</w:t>
      </w:r>
    </w:p>
    <w:p w14:paraId="394C7C6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64CD98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42CC2B" w14:textId="77777777" w:rsidR="00296E35" w:rsidRPr="001C0FC4" w:rsidRDefault="00296E35" w:rsidP="00296E35">
      <w:r w:rsidRPr="001C0FC4">
        <w:t>[TS 24.282, clause 12.2.1.2]</w:t>
      </w:r>
    </w:p>
    <w:p w14:paraId="569F4E35" w14:textId="77777777" w:rsidR="00296E35" w:rsidRPr="001C0FC4" w:rsidRDefault="00296E35" w:rsidP="00296E35">
      <w:pPr>
        <w:rPr>
          <w:rFonts w:eastAsia="SimSun"/>
        </w:rPr>
      </w:pPr>
      <w:r w:rsidRPr="001C0FC4">
        <w:rPr>
          <w:rFonts w:eastAsia="SimSun"/>
        </w:rPr>
        <w:t>Upon receipt of a:</w:t>
      </w:r>
    </w:p>
    <w:p w14:paraId="3888371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CB7815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6EADC94" w14:textId="77777777" w:rsidR="00296E35" w:rsidRPr="001C0FC4" w:rsidRDefault="00296E35" w:rsidP="00296E35">
      <w:pPr>
        <w:rPr>
          <w:rFonts w:eastAsia="SimSun"/>
        </w:rPr>
      </w:pPr>
      <w:r w:rsidRPr="001C0FC4">
        <w:rPr>
          <w:rFonts w:eastAsia="SimSun"/>
        </w:rPr>
        <w:t>the MCData client:</w:t>
      </w:r>
    </w:p>
    <w:p w14:paraId="7B1CBCA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87F51C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710ECA" w14:textId="77777777" w:rsidR="00296E35" w:rsidRPr="001C0FC4" w:rsidRDefault="00296E35" w:rsidP="00296E35">
      <w:pPr>
        <w:pStyle w:val="H6"/>
      </w:pPr>
      <w:bookmarkStart w:id="468" w:name="_Toc52782328"/>
      <w:bookmarkStart w:id="469" w:name="_Toc52782938"/>
      <w:bookmarkStart w:id="470" w:name="_Toc59042807"/>
      <w:r w:rsidRPr="001C0FC4">
        <w:t>6.1.3.3</w:t>
      </w:r>
      <w:r w:rsidRPr="001C0FC4">
        <w:tab/>
        <w:t>Test description</w:t>
      </w:r>
      <w:bookmarkEnd w:id="468"/>
      <w:bookmarkEnd w:id="469"/>
      <w:bookmarkEnd w:id="470"/>
    </w:p>
    <w:p w14:paraId="775150DE" w14:textId="77777777" w:rsidR="00296E35" w:rsidRPr="001C0FC4" w:rsidRDefault="00296E35" w:rsidP="00296E35">
      <w:pPr>
        <w:pStyle w:val="H6"/>
      </w:pPr>
      <w:bookmarkStart w:id="471" w:name="_Toc52782329"/>
      <w:bookmarkStart w:id="472" w:name="_Toc52782939"/>
      <w:bookmarkStart w:id="473" w:name="_Toc59042808"/>
      <w:r w:rsidRPr="001C0FC4">
        <w:t>6.1.3.3.1</w:t>
      </w:r>
      <w:r w:rsidRPr="001C0FC4">
        <w:tab/>
        <w:t>Pre-test conditions</w:t>
      </w:r>
      <w:bookmarkEnd w:id="471"/>
      <w:bookmarkEnd w:id="472"/>
      <w:bookmarkEnd w:id="473"/>
    </w:p>
    <w:p w14:paraId="05984DA9" w14:textId="77777777" w:rsidR="00296E35" w:rsidRDefault="00296E35" w:rsidP="00296E35">
      <w:pPr>
        <w:pStyle w:val="H6"/>
      </w:pPr>
      <w:r w:rsidRPr="00102CE5">
        <w:t>Test configuration</w:t>
      </w:r>
      <w:r>
        <w:t>:</w:t>
      </w:r>
    </w:p>
    <w:p w14:paraId="3EE80D5C" w14:textId="57E85315" w:rsidR="00296E35" w:rsidRDefault="00296E35" w:rsidP="00296E35">
      <w:pPr>
        <w:pStyle w:val="B1"/>
      </w:pPr>
      <w:r>
        <w:t>-</w:t>
      </w:r>
      <w:r>
        <w:tab/>
        <w:t>Single cell configuration according to TS 37.579-1 [2] clause 5.2.2.2.1.</w:t>
      </w:r>
    </w:p>
    <w:p w14:paraId="67554867" w14:textId="77777777" w:rsidR="00296E35" w:rsidRDefault="00296E35" w:rsidP="00296E35">
      <w:pPr>
        <w:pStyle w:val="H6"/>
      </w:pPr>
      <w:r>
        <w:t>Preamble:</w:t>
      </w:r>
    </w:p>
    <w:p w14:paraId="4DC78A48" w14:textId="46A3B6D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B10D77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265B2D" w14:textId="77777777" w:rsidR="00296E35" w:rsidRDefault="00296E35" w:rsidP="00296E35">
      <w:pPr>
        <w:pStyle w:val="B1"/>
      </w:pPr>
      <w:r>
        <w:t>-</w:t>
      </w:r>
      <w:r>
        <w:tab/>
      </w:r>
      <w:r w:rsidRPr="000573F5">
        <w:t>UE States at the end of the preamble</w:t>
      </w:r>
      <w:r>
        <w:t>:</w:t>
      </w:r>
    </w:p>
    <w:p w14:paraId="6A84A5B0" w14:textId="77777777" w:rsidR="00296E35" w:rsidRDefault="00296E35" w:rsidP="00296E35">
      <w:pPr>
        <w:pStyle w:val="B1"/>
        <w:ind w:left="852"/>
      </w:pPr>
      <w:r>
        <w:t>-</w:t>
      </w:r>
      <w:r>
        <w:tab/>
        <w:t>The UE is in RRC_IDLE state.</w:t>
      </w:r>
    </w:p>
    <w:p w14:paraId="7DD530B1" w14:textId="77777777" w:rsidR="00296E35" w:rsidRDefault="00296E35" w:rsidP="00296E35">
      <w:pPr>
        <w:pStyle w:val="B1"/>
        <w:ind w:left="852"/>
      </w:pPr>
      <w:r>
        <w:t>-</w:t>
      </w:r>
      <w:r>
        <w:tab/>
        <w:t>The client is registered for MCData.</w:t>
      </w:r>
    </w:p>
    <w:p w14:paraId="76B9FBBF" w14:textId="77777777" w:rsidR="00296E35" w:rsidRPr="001C0FC4" w:rsidRDefault="00296E35" w:rsidP="00296E35">
      <w:pPr>
        <w:pStyle w:val="H6"/>
      </w:pPr>
      <w:bookmarkStart w:id="474" w:name="_Toc52782330"/>
      <w:bookmarkStart w:id="475" w:name="_Toc52782940"/>
      <w:bookmarkStart w:id="476" w:name="_Toc59042809"/>
      <w:r w:rsidRPr="001C0FC4">
        <w:t>6.1.3.3.2</w:t>
      </w:r>
      <w:r w:rsidRPr="001C0FC4">
        <w:tab/>
        <w:t>Test procedure sequence</w:t>
      </w:r>
      <w:bookmarkEnd w:id="474"/>
      <w:bookmarkEnd w:id="475"/>
      <w:bookmarkEnd w:id="476"/>
    </w:p>
    <w:p w14:paraId="57FBBB8E" w14:textId="77777777" w:rsidR="00296E35" w:rsidRPr="001C0FC4" w:rsidRDefault="00296E35" w:rsidP="00296E35">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BCDEAB6" w14:textId="77777777" w:rsidTr="002E3FCC">
        <w:tc>
          <w:tcPr>
            <w:tcW w:w="648" w:type="dxa"/>
            <w:tcBorders>
              <w:top w:val="single" w:sz="4" w:space="0" w:color="auto"/>
              <w:left w:val="single" w:sz="4" w:space="0" w:color="auto"/>
              <w:bottom w:val="nil"/>
              <w:right w:val="single" w:sz="4" w:space="0" w:color="auto"/>
            </w:tcBorders>
            <w:hideMark/>
          </w:tcPr>
          <w:p w14:paraId="6F57297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DDE0C1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8212F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B1D598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0006FCD" w14:textId="77777777" w:rsidR="00296E35" w:rsidRPr="001C0FC4" w:rsidRDefault="00296E35" w:rsidP="002E3FCC">
            <w:pPr>
              <w:pStyle w:val="TAH"/>
            </w:pPr>
            <w:r w:rsidRPr="001C0FC4">
              <w:t>Verdict</w:t>
            </w:r>
          </w:p>
        </w:tc>
      </w:tr>
      <w:tr w:rsidR="00296E35" w:rsidRPr="001C0FC4" w14:paraId="40004F6F" w14:textId="77777777" w:rsidTr="002E3FCC">
        <w:tc>
          <w:tcPr>
            <w:tcW w:w="648" w:type="dxa"/>
            <w:tcBorders>
              <w:top w:val="nil"/>
              <w:left w:val="single" w:sz="4" w:space="0" w:color="auto"/>
              <w:bottom w:val="single" w:sz="4" w:space="0" w:color="auto"/>
              <w:right w:val="single" w:sz="4" w:space="0" w:color="auto"/>
            </w:tcBorders>
          </w:tcPr>
          <w:p w14:paraId="45B1F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74770D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BFC4C2"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9EC47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882D15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DA5782E" w14:textId="77777777" w:rsidR="00296E35" w:rsidRPr="001C0FC4" w:rsidRDefault="00296E35" w:rsidP="002E3FCC">
            <w:pPr>
              <w:pStyle w:val="TAH"/>
            </w:pPr>
          </w:p>
        </w:tc>
      </w:tr>
      <w:tr w:rsidR="00296E35" w:rsidRPr="001C0FC4" w14:paraId="16D3E4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41D2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104EF8" w14:textId="77777777" w:rsidR="00296E35" w:rsidRPr="001C0FC4" w:rsidRDefault="00296E35" w:rsidP="002E3FCC">
            <w:pPr>
              <w:pStyle w:val="TAL"/>
            </w:pPr>
            <w:r w:rsidRPr="001C0FC4">
              <w:t>Make the UE (MCData client) send a group standalone SDS message with disposition request "DELIVERY".</w:t>
            </w:r>
          </w:p>
          <w:p w14:paraId="12B25118"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DDDC6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1ECD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BBD5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5B9E47" w14:textId="77777777" w:rsidR="00296E35" w:rsidRPr="001C0FC4" w:rsidRDefault="00296E35" w:rsidP="002E3FCC">
            <w:pPr>
              <w:pStyle w:val="TAC"/>
            </w:pPr>
            <w:r w:rsidRPr="001C0FC4">
              <w:t>-</w:t>
            </w:r>
          </w:p>
        </w:tc>
      </w:tr>
      <w:tr w:rsidR="00296E35" w:rsidRPr="001C0FC4" w14:paraId="2DF3BF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EA6E5C"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11989A17" w14:textId="3A1A9413"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standalone group SDS message with disposition request "DELIVERY"</w:t>
            </w:r>
            <w:r w:rsidRPr="001C0FC4">
              <w:t>?</w:t>
            </w:r>
          </w:p>
          <w:p w14:paraId="265C0F9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CEE6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06504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5CA4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DEC02" w14:textId="77777777" w:rsidR="00296E35" w:rsidRPr="001C0FC4" w:rsidRDefault="00296E35" w:rsidP="002E3FCC">
            <w:pPr>
              <w:pStyle w:val="TAC"/>
            </w:pPr>
            <w:r w:rsidRPr="001C0FC4">
              <w:t>P</w:t>
            </w:r>
          </w:p>
        </w:tc>
      </w:tr>
      <w:tr w:rsidR="00296E35" w:rsidRPr="001C0FC4" w14:paraId="7B45D6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14C239"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66C115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E25AE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C6F6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ECC7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B60760" w14:textId="77777777" w:rsidR="00296E35" w:rsidRPr="001C0FC4" w:rsidRDefault="00296E35" w:rsidP="002E3FCC">
            <w:pPr>
              <w:pStyle w:val="TAC"/>
            </w:pPr>
            <w:r w:rsidRPr="001C0FC4">
              <w:t>-</w:t>
            </w:r>
          </w:p>
        </w:tc>
      </w:tr>
      <w:tr w:rsidR="00296E35" w:rsidRPr="001C0FC4" w14:paraId="39D6C6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44AF9F"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03123CDC" w14:textId="6B23CE7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6DB56C1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0049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073B7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16A47" w14:textId="77777777" w:rsidR="00296E35" w:rsidRPr="001C0FC4" w:rsidRDefault="00296E35" w:rsidP="002E3FCC">
            <w:pPr>
              <w:pStyle w:val="TAC"/>
            </w:pPr>
            <w:r w:rsidRPr="001C0FC4">
              <w:t>P</w:t>
            </w:r>
          </w:p>
        </w:tc>
      </w:tr>
      <w:tr w:rsidR="00296E35" w:rsidRPr="001C0FC4" w14:paraId="2221BC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11DCF"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D31972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8127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E6CC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2E034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40B9B8" w14:textId="77777777" w:rsidR="00296E35" w:rsidRPr="001C0FC4" w:rsidRDefault="00296E35" w:rsidP="002E3FCC">
            <w:pPr>
              <w:pStyle w:val="TAC"/>
            </w:pPr>
            <w:r w:rsidRPr="001C0FC4">
              <w:t>-</w:t>
            </w:r>
          </w:p>
        </w:tc>
      </w:tr>
      <w:tr w:rsidR="00296E35" w:rsidRPr="001C0FC4" w14:paraId="313FBD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4999F4"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9A3C722" w14:textId="77777777" w:rsidR="00296E35" w:rsidRPr="001C0FC4" w:rsidRDefault="00296E35" w:rsidP="002E3FCC">
            <w:pPr>
              <w:pStyle w:val="TAL"/>
            </w:pPr>
            <w:r w:rsidRPr="001C0FC4">
              <w:t>Check: Does the UE (MCData client) provide the disposition notification to the user?</w:t>
            </w:r>
          </w:p>
          <w:p w14:paraId="5B1B449C"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023FCA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A130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DAB6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287727B" w14:textId="77777777" w:rsidR="00296E35" w:rsidRPr="001C0FC4" w:rsidRDefault="00296E35" w:rsidP="002E3FCC">
            <w:pPr>
              <w:pStyle w:val="TAC"/>
            </w:pPr>
            <w:r w:rsidRPr="001C0FC4">
              <w:t>P</w:t>
            </w:r>
          </w:p>
        </w:tc>
      </w:tr>
      <w:tr w:rsidR="00296E35" w:rsidRPr="001C0FC4" w14:paraId="5A8FD5C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515D99" w14:textId="77777777" w:rsidR="00296E35" w:rsidRPr="001C0FC4" w:rsidRDefault="00296E35" w:rsidP="002E3FCC">
            <w:pPr>
              <w:pStyle w:val="TAN"/>
            </w:pPr>
            <w:r w:rsidRPr="001C0FC4">
              <w:t>NOTE 1:</w:t>
            </w:r>
            <w:r w:rsidRPr="001C0FC4">
              <w:tab/>
              <w:t>This is expected to be done via a suitable implementation dependent MMI.</w:t>
            </w:r>
          </w:p>
          <w:p w14:paraId="4D80A03B" w14:textId="77777777" w:rsidR="00296E35" w:rsidRPr="001C0FC4" w:rsidRDefault="00296E35" w:rsidP="002E3FCC">
            <w:pPr>
              <w:pStyle w:val="TAN"/>
            </w:pPr>
            <w:r w:rsidRPr="001C0FC4">
              <w:t>NOTE 2:</w:t>
            </w:r>
            <w:r w:rsidRPr="001C0FC4">
              <w:tab/>
              <w:t>The RRC connection is not released at the end of the procedure.</w:t>
            </w:r>
          </w:p>
        </w:tc>
      </w:tr>
    </w:tbl>
    <w:p w14:paraId="5B08B457" w14:textId="77777777" w:rsidR="00296E35" w:rsidRPr="001C0FC4" w:rsidRDefault="00296E35" w:rsidP="00296E35"/>
    <w:p w14:paraId="77FB5C45" w14:textId="77777777" w:rsidR="00296E35" w:rsidRPr="001C0FC4" w:rsidRDefault="00296E35" w:rsidP="00296E35">
      <w:pPr>
        <w:pStyle w:val="H6"/>
      </w:pPr>
      <w:bookmarkStart w:id="477" w:name="_Toc52782331"/>
      <w:bookmarkStart w:id="478" w:name="_Toc52782941"/>
      <w:bookmarkStart w:id="479" w:name="_Toc59042810"/>
      <w:r w:rsidRPr="001C0FC4">
        <w:t>6.1.3.3.3</w:t>
      </w:r>
      <w:r w:rsidRPr="001C0FC4">
        <w:tab/>
        <w:t>Specific message contents</w:t>
      </w:r>
      <w:bookmarkEnd w:id="477"/>
      <w:bookmarkEnd w:id="478"/>
      <w:bookmarkEnd w:id="479"/>
    </w:p>
    <w:p w14:paraId="010FCE23" w14:textId="39ED822E" w:rsidR="00296E35" w:rsidRPr="001C0FC4" w:rsidRDefault="00296E35" w:rsidP="00296E35">
      <w:pPr>
        <w:pStyle w:val="TH"/>
      </w:pPr>
      <w:bookmarkStart w:id="480" w:name="_Toc25610654"/>
      <w:r w:rsidRPr="001C0FC4">
        <w:t>Table 6.1.3.3.3-1: SIP MESSAGE from the UE (step 2A, Table 6.1.3.3.2-1;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BBC9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63CCFC" w14:textId="2FC684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56FF03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226CD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545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4196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3AEF6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FF265F" w14:textId="77777777" w:rsidR="00296E35" w:rsidRPr="001C0FC4" w:rsidRDefault="00296E35" w:rsidP="002E3FCC">
            <w:pPr>
              <w:pStyle w:val="TAH"/>
              <w:rPr>
                <w:bCs/>
              </w:rPr>
            </w:pPr>
            <w:r w:rsidRPr="001C0FC4">
              <w:rPr>
                <w:bCs/>
              </w:rPr>
              <w:t>Condition</w:t>
            </w:r>
          </w:p>
        </w:tc>
      </w:tr>
      <w:tr w:rsidR="00296E35" w:rsidRPr="001C0FC4" w14:paraId="674050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5E4E0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E3842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150EB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5F2E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8E96E9" w14:textId="77777777" w:rsidR="00296E35" w:rsidRPr="001C0FC4" w:rsidRDefault="00296E35" w:rsidP="002E3FCC">
            <w:pPr>
              <w:pStyle w:val="TAL"/>
            </w:pPr>
          </w:p>
        </w:tc>
      </w:tr>
      <w:tr w:rsidR="00296E35" w:rsidRPr="001C0FC4" w14:paraId="438922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5728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C4D20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B95D8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461D3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DAEB7F" w14:textId="77777777" w:rsidR="00296E35" w:rsidRPr="001C0FC4" w:rsidRDefault="00296E35" w:rsidP="002E3FCC">
            <w:pPr>
              <w:pStyle w:val="TAL"/>
            </w:pPr>
          </w:p>
        </w:tc>
      </w:tr>
      <w:tr w:rsidR="00296E35" w:rsidRPr="001C0FC4" w14:paraId="776C42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0DDC5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CB4502" w14:textId="77777777" w:rsidR="00296E35" w:rsidRPr="001C0FC4" w:rsidRDefault="00296E35" w:rsidP="002E3FCC">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7E232F2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D595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E1E71D" w14:textId="77777777" w:rsidR="00296E35" w:rsidRPr="001C0FC4" w:rsidRDefault="00296E35" w:rsidP="002E3FCC">
            <w:pPr>
              <w:pStyle w:val="TAL"/>
            </w:pPr>
          </w:p>
        </w:tc>
      </w:tr>
      <w:tr w:rsidR="00296E35" w:rsidRPr="001C0FC4" w14:paraId="6139A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E9DA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3FCF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57B968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4964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94C440" w14:textId="77777777" w:rsidR="00296E35" w:rsidRPr="001C0FC4" w:rsidRDefault="00296E35" w:rsidP="002E3FCC">
            <w:pPr>
              <w:pStyle w:val="TAL"/>
            </w:pPr>
          </w:p>
        </w:tc>
      </w:tr>
      <w:tr w:rsidR="00296E35" w:rsidRPr="001C0FC4" w14:paraId="61B3A5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B56F6D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485C76"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D100A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770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477080" w14:textId="77777777" w:rsidR="00296E35" w:rsidRPr="001C0FC4" w:rsidRDefault="00296E35" w:rsidP="002E3FCC">
            <w:pPr>
              <w:pStyle w:val="TAL"/>
            </w:pPr>
          </w:p>
        </w:tc>
      </w:tr>
      <w:tr w:rsidR="00296E35" w:rsidRPr="001C0FC4" w14:paraId="280151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E233B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E7B1A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962A67"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1E5A5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1FBE808" w14:textId="77777777" w:rsidR="00296E35" w:rsidRPr="001C0FC4" w:rsidRDefault="00296E35" w:rsidP="002E3FCC">
            <w:pPr>
              <w:pStyle w:val="TAL"/>
            </w:pPr>
          </w:p>
        </w:tc>
      </w:tr>
      <w:tr w:rsidR="00296E35" w:rsidRPr="001C0FC4" w14:paraId="1A1078E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B299D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C4CBE2" w14:textId="77777777" w:rsidR="00296E35" w:rsidRPr="001C0FC4" w:rsidRDefault="00296E35" w:rsidP="002E3FCC">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7BCE83D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A436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DE0272" w14:textId="77777777" w:rsidR="00296E35" w:rsidRPr="001C0FC4" w:rsidRDefault="00296E35" w:rsidP="002E3FCC">
            <w:pPr>
              <w:pStyle w:val="TAL"/>
            </w:pPr>
          </w:p>
        </w:tc>
      </w:tr>
    </w:tbl>
    <w:p w14:paraId="04FBE7B5" w14:textId="77777777" w:rsidR="00296E35" w:rsidRPr="001C0FC4" w:rsidRDefault="00296E35" w:rsidP="00296E35"/>
    <w:p w14:paraId="4EF4B96F" w14:textId="77777777" w:rsidR="00296E35" w:rsidRPr="001C0FC4" w:rsidRDefault="00296E35" w:rsidP="00296E35">
      <w:pPr>
        <w:pStyle w:val="TH"/>
      </w:pPr>
      <w:r w:rsidRPr="001C0FC4">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D9FF3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7AB762" w14:textId="0BB92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511FFDC6" w14:textId="77777777" w:rsidR="00296E35" w:rsidRPr="001C0FC4" w:rsidRDefault="00296E35" w:rsidP="00296E35"/>
    <w:p w14:paraId="53578240" w14:textId="77777777" w:rsidR="00296E35" w:rsidRPr="001C0FC4" w:rsidRDefault="00296E35" w:rsidP="00296E35">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FC0821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F2CAB9D" w14:textId="455884A8" w:rsidR="00296E35" w:rsidRPr="001C0FC4" w:rsidRDefault="00296E35" w:rsidP="002E3FCC">
            <w:pPr>
              <w:pStyle w:val="TAL"/>
            </w:pPr>
            <w:r w:rsidRPr="001C0FC4">
              <w:t xml:space="preserve">Derivation Path: TS </w:t>
            </w:r>
            <w:r>
              <w:t>37.579</w:t>
            </w:r>
            <w:r w:rsidRPr="001C0FC4">
              <w:t>-1 [2], Table 5.5.3.8.1-1, condition DELIVERED</w:t>
            </w:r>
          </w:p>
        </w:tc>
      </w:tr>
    </w:tbl>
    <w:p w14:paraId="274CC22B" w14:textId="77777777" w:rsidR="00296E35" w:rsidRPr="001C0FC4" w:rsidRDefault="00296E35" w:rsidP="00296E35"/>
    <w:p w14:paraId="46C1BC78" w14:textId="77777777" w:rsidR="00296E35" w:rsidRPr="001C0FC4" w:rsidRDefault="00296E35" w:rsidP="00296E35">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C911A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1682110" w14:textId="6246AC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bl>
    <w:p w14:paraId="56B6AE92" w14:textId="77777777" w:rsidR="00296E35" w:rsidRPr="001C0FC4" w:rsidRDefault="00296E35" w:rsidP="00296E35"/>
    <w:p w14:paraId="395409C1" w14:textId="7B84AB77" w:rsidR="00296E35" w:rsidRPr="001C0FC4" w:rsidRDefault="00296E35" w:rsidP="00296E35">
      <w:pPr>
        <w:pStyle w:val="TH"/>
      </w:pPr>
      <w:r w:rsidRPr="001C0FC4">
        <w:t>Table 6.1.3.3.3-4: SIP MESSAGE from the SS (step 4, Table 6.1.3.3.2-1;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C31E3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070E79" w14:textId="079803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152F2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6BBB5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FDCBE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83F63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8A91A7"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026113" w14:textId="77777777" w:rsidR="00296E35" w:rsidRPr="001C0FC4" w:rsidRDefault="00296E35" w:rsidP="002E3FCC">
            <w:pPr>
              <w:pStyle w:val="TAH"/>
              <w:rPr>
                <w:bCs/>
              </w:rPr>
            </w:pPr>
            <w:r w:rsidRPr="001C0FC4">
              <w:rPr>
                <w:bCs/>
              </w:rPr>
              <w:t>Condition</w:t>
            </w:r>
          </w:p>
        </w:tc>
      </w:tr>
      <w:tr w:rsidR="00296E35" w:rsidRPr="001C0FC4" w14:paraId="2A8157A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3158C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27C6E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06420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1F72D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855E59" w14:textId="77777777" w:rsidR="00296E35" w:rsidRPr="001C0FC4" w:rsidRDefault="00296E35" w:rsidP="002E3FCC">
            <w:pPr>
              <w:pStyle w:val="TAL"/>
            </w:pPr>
          </w:p>
        </w:tc>
      </w:tr>
      <w:tr w:rsidR="00296E35" w:rsidRPr="001C0FC4" w14:paraId="5AF335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0D251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53F7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08E8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DA830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4645DF" w14:textId="77777777" w:rsidR="00296E35" w:rsidRPr="001C0FC4" w:rsidRDefault="00296E35" w:rsidP="002E3FCC">
            <w:pPr>
              <w:pStyle w:val="TAL"/>
            </w:pPr>
          </w:p>
        </w:tc>
      </w:tr>
      <w:tr w:rsidR="00296E35" w:rsidRPr="001C0FC4" w14:paraId="354B9BE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5D557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A50A0D" w14:textId="77777777" w:rsidR="00296E35" w:rsidRPr="001C0FC4" w:rsidRDefault="00296E35" w:rsidP="002E3FCC">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287F81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9E5B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BE5CC" w14:textId="77777777" w:rsidR="00296E35" w:rsidRPr="001C0FC4" w:rsidRDefault="00296E35" w:rsidP="002E3FCC">
            <w:pPr>
              <w:pStyle w:val="TAL"/>
            </w:pPr>
          </w:p>
        </w:tc>
      </w:tr>
      <w:tr w:rsidR="00296E35" w:rsidRPr="001C0FC4" w14:paraId="42D749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A8A9C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185643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61C1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496E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310D48" w14:textId="77777777" w:rsidR="00296E35" w:rsidRPr="001C0FC4" w:rsidRDefault="00296E35" w:rsidP="002E3FCC">
            <w:pPr>
              <w:pStyle w:val="TAL"/>
            </w:pPr>
          </w:p>
        </w:tc>
      </w:tr>
      <w:tr w:rsidR="00296E35" w:rsidRPr="001C0FC4" w14:paraId="1E25259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37956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6BF014" w14:textId="77777777" w:rsidR="00296E35" w:rsidRPr="001C0FC4" w:rsidRDefault="00296E35" w:rsidP="002E3FCC">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32E610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A75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5176907" w14:textId="77777777" w:rsidR="00296E35" w:rsidRPr="001C0FC4" w:rsidRDefault="00296E35" w:rsidP="002E3FCC">
            <w:pPr>
              <w:pStyle w:val="TAL"/>
            </w:pPr>
          </w:p>
        </w:tc>
      </w:tr>
    </w:tbl>
    <w:p w14:paraId="12209316" w14:textId="77777777" w:rsidR="00296E35" w:rsidRPr="001C0FC4" w:rsidRDefault="00296E35" w:rsidP="00296E35"/>
    <w:p w14:paraId="06B77C6D" w14:textId="77777777" w:rsidR="00296E35" w:rsidRPr="001C0FC4" w:rsidRDefault="00296E35" w:rsidP="00296E35">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9CB1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2D155F" w14:textId="4BD57F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FE278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0FC7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5FBDC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0085B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15773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8B87B8" w14:textId="77777777" w:rsidR="00296E35" w:rsidRPr="001C0FC4" w:rsidRDefault="00296E35" w:rsidP="002E3FCC">
            <w:pPr>
              <w:pStyle w:val="TAH"/>
              <w:rPr>
                <w:bCs/>
              </w:rPr>
            </w:pPr>
            <w:r w:rsidRPr="001C0FC4">
              <w:rPr>
                <w:bCs/>
              </w:rPr>
              <w:t>Condition</w:t>
            </w:r>
          </w:p>
        </w:tc>
      </w:tr>
      <w:tr w:rsidR="00296E35" w:rsidRPr="001C0FC4" w14:paraId="02CB61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BA49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12518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73A3C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30C7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58FC14" w14:textId="77777777" w:rsidR="00296E35" w:rsidRPr="001C0FC4" w:rsidRDefault="00296E35" w:rsidP="002E3FCC">
            <w:pPr>
              <w:pStyle w:val="TAL"/>
            </w:pPr>
          </w:p>
        </w:tc>
      </w:tr>
      <w:tr w:rsidR="00296E35" w:rsidRPr="001C0FC4" w14:paraId="1A91BEE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B748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8636D3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1AA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DAA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ED16D5" w14:textId="77777777" w:rsidR="00296E35" w:rsidRPr="001C0FC4" w:rsidRDefault="00296E35" w:rsidP="002E3FCC">
            <w:pPr>
              <w:pStyle w:val="TAL"/>
            </w:pPr>
          </w:p>
        </w:tc>
      </w:tr>
      <w:tr w:rsidR="00296E35" w:rsidRPr="001C0FC4" w14:paraId="5C110F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545484"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3B2E30" w14:textId="77777777" w:rsidR="00296E35" w:rsidRPr="001C0FC4" w:rsidRDefault="00296E35" w:rsidP="002E3FCC">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3679FF0" w14:textId="21343042"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396F6C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8FA747" w14:textId="77777777" w:rsidR="00296E35" w:rsidRPr="001C0FC4" w:rsidRDefault="00296E35" w:rsidP="002E3FCC">
            <w:pPr>
              <w:pStyle w:val="TAL"/>
            </w:pPr>
          </w:p>
        </w:tc>
      </w:tr>
    </w:tbl>
    <w:p w14:paraId="15964B77" w14:textId="77777777" w:rsidR="00296E35" w:rsidRPr="001C0FC4" w:rsidRDefault="00296E35" w:rsidP="00296E35"/>
    <w:p w14:paraId="41D9D15F" w14:textId="77777777" w:rsidR="00296E35" w:rsidRPr="001C0FC4" w:rsidRDefault="00296E35" w:rsidP="00296E35">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C956E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20BBE" w14:textId="3779EF8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316F44C" w14:textId="77777777" w:rsidR="00296E35" w:rsidRPr="001C0FC4" w:rsidRDefault="00296E35" w:rsidP="00296E35"/>
    <w:p w14:paraId="22A6B325" w14:textId="77777777" w:rsidR="00296E35" w:rsidRPr="001C0FC4" w:rsidRDefault="00296E35" w:rsidP="00296E35">
      <w:pPr>
        <w:pStyle w:val="TH"/>
      </w:pPr>
      <w:r w:rsidRPr="001C0FC4">
        <w:t>Table 6.1.3.3.3-7: Void</w:t>
      </w:r>
    </w:p>
    <w:p w14:paraId="70335A5F" w14:textId="77777777" w:rsidR="00296E35" w:rsidRPr="001C0FC4" w:rsidRDefault="00296E35" w:rsidP="00296E35"/>
    <w:p w14:paraId="7D1EEDBD" w14:textId="77777777" w:rsidR="00296E35" w:rsidRPr="001C0FC4" w:rsidRDefault="00296E35" w:rsidP="00296E35">
      <w:pPr>
        <w:pStyle w:val="Heading3"/>
      </w:pPr>
      <w:bookmarkStart w:id="481" w:name="_Toc42507348"/>
      <w:bookmarkStart w:id="482" w:name="_Toc52307879"/>
      <w:bookmarkStart w:id="483" w:name="_Toc52782332"/>
      <w:bookmarkStart w:id="484" w:name="_Toc52782942"/>
      <w:bookmarkStart w:id="485" w:name="_Toc59042811"/>
      <w:bookmarkStart w:id="486" w:name="_Toc75459140"/>
      <w:bookmarkStart w:id="487" w:name="_Toc90630580"/>
      <w:bookmarkStart w:id="488" w:name="_Toc100778787"/>
      <w:bookmarkStart w:id="489" w:name="_Toc101286118"/>
      <w:bookmarkStart w:id="490" w:name="_Toc106817704"/>
      <w:bookmarkStart w:id="491" w:name="_Toc106817829"/>
      <w:bookmarkStart w:id="492" w:name="_Toc178186337"/>
      <w:bookmarkStart w:id="493" w:name="_Toc181109078"/>
      <w:r w:rsidRPr="001C0FC4">
        <w:t>6.1.4</w:t>
      </w:r>
      <w:r w:rsidRPr="001C0FC4">
        <w:tab/>
        <w:t>On-network / Short Data Service (SDS) / Standalone SDS Using Signalling Control Plane / Group Standalone SDS / Client Terminated (CT)</w:t>
      </w:r>
      <w:bookmarkEnd w:id="465"/>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69355FC" w14:textId="77777777" w:rsidR="00296E35" w:rsidRPr="001C0FC4" w:rsidRDefault="00296E35" w:rsidP="00296E35">
      <w:pPr>
        <w:pStyle w:val="H6"/>
      </w:pPr>
      <w:bookmarkStart w:id="494" w:name="_Toc52782333"/>
      <w:bookmarkStart w:id="495" w:name="_Toc52782943"/>
      <w:bookmarkStart w:id="496" w:name="_Toc59042812"/>
      <w:bookmarkStart w:id="497" w:name="_Toc522499802"/>
      <w:r w:rsidRPr="001C0FC4">
        <w:t>6.1.4.1</w:t>
      </w:r>
      <w:r w:rsidRPr="001C0FC4">
        <w:tab/>
        <w:t>Test Purpose (TP)</w:t>
      </w:r>
      <w:bookmarkEnd w:id="494"/>
      <w:bookmarkEnd w:id="495"/>
      <w:bookmarkEnd w:id="496"/>
    </w:p>
    <w:p w14:paraId="7D5674CB" w14:textId="77777777" w:rsidR="00296E35" w:rsidRPr="001C0FC4" w:rsidRDefault="00296E35" w:rsidP="00296E35">
      <w:pPr>
        <w:pStyle w:val="H6"/>
      </w:pPr>
      <w:r w:rsidRPr="001C0FC4">
        <w:t>(1)</w:t>
      </w:r>
    </w:p>
    <w:p w14:paraId="78CB7E3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1B4EDC0" w14:textId="77777777" w:rsidR="00296E35" w:rsidRPr="001C0FC4" w:rsidRDefault="00296E35" w:rsidP="00296E35">
      <w:pPr>
        <w:pStyle w:val="PL"/>
      </w:pPr>
      <w:r w:rsidRPr="001C0FC4">
        <w:rPr>
          <w:b/>
        </w:rPr>
        <w:t>ensure that</w:t>
      </w:r>
      <w:r w:rsidRPr="001C0FC4">
        <w:t xml:space="preserve"> {</w:t>
      </w:r>
    </w:p>
    <w:p w14:paraId="0511B1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group SDS message with a disposition request of "DELIVERY" }</w:t>
      </w:r>
    </w:p>
    <w:p w14:paraId="12CF56F2"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rPr>
          <w:rFonts w:eastAsia="Malgun Gothic"/>
          <w:color w:val="000000"/>
        </w:rPr>
        <w:t>renders the contents of the Payload IE to the MCDATA User</w:t>
      </w:r>
      <w:r w:rsidRPr="001C0FC4">
        <w:rPr>
          <w:color w:val="000000"/>
        </w:rPr>
        <w:t xml:space="preserve"> }</w:t>
      </w:r>
    </w:p>
    <w:p w14:paraId="374740EE" w14:textId="77777777" w:rsidR="00296E35" w:rsidRPr="001C0FC4" w:rsidRDefault="00296E35" w:rsidP="00296E35">
      <w:pPr>
        <w:pStyle w:val="PL"/>
      </w:pPr>
      <w:r w:rsidRPr="001C0FC4">
        <w:t xml:space="preserve">            }</w:t>
      </w:r>
    </w:p>
    <w:p w14:paraId="4392BB15" w14:textId="77777777" w:rsidR="00296E35" w:rsidRPr="001C0FC4" w:rsidRDefault="00296E35" w:rsidP="00296E35">
      <w:pPr>
        <w:pStyle w:val="PL"/>
      </w:pPr>
    </w:p>
    <w:p w14:paraId="6F1FFF8D" w14:textId="77777777" w:rsidR="00296E35" w:rsidRPr="001C0FC4" w:rsidRDefault="00296E35" w:rsidP="00296E35">
      <w:pPr>
        <w:pStyle w:val="H6"/>
      </w:pPr>
      <w:bookmarkStart w:id="498" w:name="_Toc52782944"/>
      <w:bookmarkStart w:id="499" w:name="_Toc59042813"/>
      <w:r w:rsidRPr="001C0FC4">
        <w:t>6.1.4.2</w:t>
      </w:r>
      <w:r w:rsidRPr="001C0FC4">
        <w:tab/>
        <w:t>Conformance requirements</w:t>
      </w:r>
      <w:bookmarkEnd w:id="498"/>
      <w:bookmarkEnd w:id="499"/>
    </w:p>
    <w:p w14:paraId="399BA5C8"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33B051" w14:textId="77777777" w:rsidR="00296E35" w:rsidRPr="001C0FC4" w:rsidRDefault="00296E35" w:rsidP="00296E35">
      <w:r w:rsidRPr="001C0FC4">
        <w:t>[TS 24.282, clause 9.2.2.2.2]</w:t>
      </w:r>
    </w:p>
    <w:p w14:paraId="10FFD1EB" w14:textId="77777777" w:rsidR="00296E35" w:rsidRPr="001C0FC4" w:rsidRDefault="00296E35" w:rsidP="00296E35">
      <w:r w:rsidRPr="001C0FC4">
        <w:t>Upon receipt of a "SIP MESSAGE request for standalone SDS for terminating MCData client", the MCData client:</w:t>
      </w:r>
    </w:p>
    <w:p w14:paraId="4124EA94" w14:textId="77777777" w:rsidR="00296E35" w:rsidRPr="001C0FC4" w:rsidRDefault="00296E35" w:rsidP="00296E35">
      <w:pPr>
        <w:pStyle w:val="B1"/>
        <w:rPr>
          <w:lang w:eastAsia="ko-KR"/>
        </w:rPr>
      </w:pPr>
      <w:r w:rsidRPr="001C0FC4">
        <w:t>…</w:t>
      </w:r>
    </w:p>
    <w:p w14:paraId="4048112C"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27C7A3EC"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0E84D88" w14:textId="77777777" w:rsidR="00296E35" w:rsidRPr="001C0FC4" w:rsidRDefault="00296E35" w:rsidP="00296E35">
      <w:pPr>
        <w:pStyle w:val="B2"/>
      </w:pPr>
      <w:r w:rsidRPr="001C0FC4">
        <w:t>b)</w:t>
      </w:r>
      <w:r w:rsidRPr="001C0FC4">
        <w:tab/>
        <w:t>shall convert the MCData ID to a UID as described in 3GPP TS 33.180 [26];</w:t>
      </w:r>
    </w:p>
    <w:p w14:paraId="5AF3281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D567B8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9CD130D" w14:textId="77777777" w:rsidR="00296E35" w:rsidRPr="001C0FC4" w:rsidRDefault="00296E35" w:rsidP="00296E35">
      <w:pPr>
        <w:pStyle w:val="B2"/>
      </w:pPr>
      <w:r w:rsidRPr="001C0FC4">
        <w:t>e)</w:t>
      </w:r>
      <w:r w:rsidRPr="001C0FC4">
        <w:tab/>
        <w:t>if the signature of the MIKEY-SAKKE I_MESSAGE was successfully validated:</w:t>
      </w:r>
    </w:p>
    <w:p w14:paraId="0B60B7F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187F055B" w14:textId="77777777" w:rsidR="00296E35" w:rsidRPr="001C0FC4" w:rsidRDefault="00296E35" w:rsidP="00296E35">
      <w:pPr>
        <w:pStyle w:val="B3"/>
      </w:pPr>
      <w:r w:rsidRPr="001C0FC4">
        <w:t>ii)</w:t>
      </w:r>
      <w:r w:rsidRPr="001C0FC4">
        <w:tab/>
        <w:t>shall extract the PCK-ID, from the payload as specified in 3GPP TS 33.180 [26];</w:t>
      </w:r>
    </w:p>
    <w:p w14:paraId="5BFD407C"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D9FB961"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13977A09"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315CCC"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41C1DA6C" w14:textId="77777777" w:rsidR="00296E35" w:rsidRPr="001C0FC4" w:rsidRDefault="00296E35" w:rsidP="00296E35">
      <w:r w:rsidRPr="001C0FC4">
        <w:t>[TS 24.282, clause 9.2.1.2]</w:t>
      </w:r>
    </w:p>
    <w:p w14:paraId="44E532AE"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7D6280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5DCBA209"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68142442" w14:textId="77777777" w:rsidR="00296E35" w:rsidRPr="001C0FC4" w:rsidRDefault="00296E35" w:rsidP="00296E35">
      <w:pPr>
        <w:rPr>
          <w:rFonts w:eastAsia="Malgun Gothic"/>
        </w:rPr>
      </w:pPr>
      <w:r w:rsidRPr="001C0FC4">
        <w:rPr>
          <w:rFonts w:eastAsia="Malgun Gothic"/>
        </w:rPr>
        <w:t>the MCData Client:</w:t>
      </w:r>
    </w:p>
    <w:p w14:paraId="67BFF4E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A22541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22002BCE" w14:textId="77777777" w:rsidR="00296E35" w:rsidRPr="001C0FC4" w:rsidRDefault="00296E35" w:rsidP="00296E35">
      <w:pPr>
        <w:pStyle w:val="B2"/>
        <w:rPr>
          <w:rFonts w:eastAsia="Malgun Gothic"/>
        </w:rPr>
      </w:pPr>
      <w:r w:rsidRPr="001C0FC4">
        <w:rPr>
          <w:rFonts w:eastAsia="Malgun Gothic"/>
        </w:rPr>
        <w:t>…</w:t>
      </w:r>
    </w:p>
    <w:p w14:paraId="7B9D3B93"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5A036A0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5006FFC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378F7DD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6DA6C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47F7A7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989859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BD6B65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71E023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54702DE"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045DC29"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231BDEBF" w14:textId="77777777" w:rsidR="00296E35" w:rsidRPr="001C0FC4" w:rsidRDefault="00296E35" w:rsidP="00296E35">
      <w:pPr>
        <w:pStyle w:val="NO"/>
      </w:pPr>
      <w:r w:rsidRPr="001C0FC4">
        <w:t>…</w:t>
      </w:r>
    </w:p>
    <w:p w14:paraId="7F3D14A8" w14:textId="77777777" w:rsidR="00296E35" w:rsidRPr="001C0FC4" w:rsidRDefault="00296E35" w:rsidP="00296E35">
      <w:pPr>
        <w:pStyle w:val="NO"/>
      </w:pPr>
      <w:r w:rsidRPr="001C0FC4">
        <w:t>NOTE 3:</w:t>
      </w:r>
      <w:r w:rsidRPr="001C0FC4">
        <w:tab/>
        <w:t>User consent is not required before accepting the data.</w:t>
      </w:r>
    </w:p>
    <w:p w14:paraId="654E77FA"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0E5D90E8"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68CDB04" w14:textId="77777777" w:rsidR="00296E35" w:rsidRPr="001C0FC4" w:rsidRDefault="00296E35" w:rsidP="00296E35">
      <w:r w:rsidRPr="001C0FC4">
        <w:t>[TS 24.282, clause 9.2.1.3]</w:t>
      </w:r>
    </w:p>
    <w:p w14:paraId="54BAEDE9" w14:textId="77777777" w:rsidR="00296E35" w:rsidRPr="001C0FC4" w:rsidRDefault="00296E35" w:rsidP="00296E35">
      <w:pPr>
        <w:rPr>
          <w:rFonts w:eastAsia="Malgun Gothic"/>
        </w:rPr>
      </w:pPr>
      <w:r w:rsidRPr="001C0FC4">
        <w:rPr>
          <w:rFonts w:eastAsia="Malgun Gothic"/>
        </w:rPr>
        <w:t>To handle the disposition requests, the MCData client:</w:t>
      </w:r>
    </w:p>
    <w:p w14:paraId="2245EC1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F7F367F"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E5AA7E9"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76E8868F" w14:textId="77777777" w:rsidR="00296E35" w:rsidRPr="001C0FC4" w:rsidRDefault="00296E35" w:rsidP="00296E35">
      <w:pPr>
        <w:pStyle w:val="B2"/>
      </w:pPr>
      <w:r w:rsidRPr="001C0FC4">
        <w:t>c)</w:t>
      </w:r>
      <w:r w:rsidRPr="001C0FC4">
        <w:tab/>
        <w:t>"DELIVERY AND READ" then, shall start timer TDU1 (delivery and read).</w:t>
      </w:r>
    </w:p>
    <w:p w14:paraId="517F11F6" w14:textId="77777777" w:rsidR="00296E35" w:rsidRPr="001C0FC4" w:rsidRDefault="00296E35" w:rsidP="00296E35">
      <w:r w:rsidRPr="001C0FC4">
        <w:t>[TS 24.282, clause 12.2.1.1]</w:t>
      </w:r>
    </w:p>
    <w:p w14:paraId="12E0E782" w14:textId="77777777" w:rsidR="00296E35" w:rsidRPr="001C0FC4" w:rsidRDefault="00296E35" w:rsidP="00296E35">
      <w:r w:rsidRPr="001C0FC4">
        <w:t>The MCData client shall follow the procedures in this subclause to:</w:t>
      </w:r>
    </w:p>
    <w:p w14:paraId="591E113C"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1880EA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BA7E18F" w14:textId="77777777" w:rsidR="00296E35" w:rsidRPr="001C0FC4" w:rsidRDefault="00296E35" w:rsidP="00296E35">
      <w:pPr>
        <w:pStyle w:val="B1"/>
      </w:pPr>
      <w:r w:rsidRPr="001C0FC4">
        <w:t>-</w:t>
      </w:r>
      <w:r w:rsidRPr="001C0FC4">
        <w:tab/>
        <w:t>indicate to an MCData client that a request for FD was accepted, deferred or rejected; or</w:t>
      </w:r>
    </w:p>
    <w:p w14:paraId="4284F534" w14:textId="77777777" w:rsidR="00296E35" w:rsidRPr="001C0FC4" w:rsidRDefault="00296E35" w:rsidP="00296E35">
      <w:pPr>
        <w:pStyle w:val="B1"/>
      </w:pPr>
      <w:r w:rsidRPr="001C0FC4">
        <w:t>-</w:t>
      </w:r>
      <w:r w:rsidRPr="001C0FC4">
        <w:tab/>
        <w:t>indicate to an MCData client that a file download has been completed;</w:t>
      </w:r>
    </w:p>
    <w:p w14:paraId="01BFA5F5" w14:textId="77777777" w:rsidR="00296E35" w:rsidRPr="001C0FC4" w:rsidRDefault="00296E35" w:rsidP="00296E35">
      <w:r w:rsidRPr="001C0FC4">
        <w:t>Before sending a disposition notification the MCData client needs to determine:</w:t>
      </w:r>
    </w:p>
    <w:p w14:paraId="304E6838"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00F95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6B97DC"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DADD7C5" w14:textId="77777777" w:rsidR="00296E35" w:rsidRPr="001C0FC4" w:rsidRDefault="00296E35" w:rsidP="00296E35">
      <w:r w:rsidRPr="001C0FC4">
        <w:t>The MCData client shall generate a SIP MESSAGE request in accordance with 3GPP TS 24.229 [5] and IETF RFC 3428 [6] with the clarifications given below.</w:t>
      </w:r>
    </w:p>
    <w:p w14:paraId="713B7C5A" w14:textId="77777777" w:rsidR="00296E35" w:rsidRPr="001C0FC4" w:rsidRDefault="00296E35" w:rsidP="00296E35">
      <w:r w:rsidRPr="001C0FC4">
        <w:t>The MCData client:</w:t>
      </w:r>
    </w:p>
    <w:p w14:paraId="121E7618" w14:textId="77777777" w:rsidR="00296E35" w:rsidRPr="001C0FC4" w:rsidRDefault="00296E35" w:rsidP="00296E35">
      <w:pPr>
        <w:pStyle w:val="B1"/>
      </w:pPr>
      <w:r w:rsidRPr="001C0FC4">
        <w:t>1)</w:t>
      </w:r>
      <w:r w:rsidRPr="001C0FC4">
        <w:tab/>
        <w:t>shall build the SIP MESSAGE request as specified in subclause 6.2.4.1;</w:t>
      </w:r>
    </w:p>
    <w:p w14:paraId="35A531B0"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D7004E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D78F532"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46372D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63A006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A2EDFEF" w14:textId="77777777" w:rsidR="00296E35" w:rsidRPr="001C0FC4" w:rsidRDefault="00296E35" w:rsidP="00296E35">
      <w:pPr>
        <w:pStyle w:val="B1"/>
      </w:pPr>
      <w:r w:rsidRPr="001C0FC4">
        <w:t>…</w:t>
      </w:r>
    </w:p>
    <w:p w14:paraId="7351D69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5A19DE5" w14:textId="77777777" w:rsidR="00296E35" w:rsidRPr="001C0FC4" w:rsidRDefault="00296E35" w:rsidP="00296E35">
      <w:r w:rsidRPr="001C0FC4">
        <w:t>[TS 24.282, clause 6.2.3.1]</w:t>
      </w:r>
    </w:p>
    <w:p w14:paraId="44332199" w14:textId="77777777" w:rsidR="00296E35" w:rsidRPr="001C0FC4" w:rsidRDefault="00296E35" w:rsidP="00296E35">
      <w:r w:rsidRPr="001C0FC4">
        <w:t>In order to generate an SDS notification, the MCData client:</w:t>
      </w:r>
    </w:p>
    <w:p w14:paraId="789CC864" w14:textId="77777777" w:rsidR="00296E35" w:rsidRPr="001C0FC4" w:rsidRDefault="00296E35" w:rsidP="00296E35">
      <w:pPr>
        <w:pStyle w:val="B1"/>
      </w:pPr>
      <w:r w:rsidRPr="001C0FC4">
        <w:t>1)</w:t>
      </w:r>
      <w:r w:rsidRPr="001C0FC4">
        <w:tab/>
        <w:t>shall generate an SDS NOTIFICATION message as specified in subclause 15.1.5; and</w:t>
      </w:r>
    </w:p>
    <w:p w14:paraId="31C08E0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3166DF3" w14:textId="77777777" w:rsidR="00296E35" w:rsidRPr="001C0FC4" w:rsidRDefault="00296E35" w:rsidP="00296E35">
      <w:r w:rsidRPr="001C0FC4">
        <w:t>When generating an SDS NOTIFICATION message as specified in subclause 15.1.5, the MCData client:</w:t>
      </w:r>
    </w:p>
    <w:p w14:paraId="4E84EC5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C6B1F51" w14:textId="77777777" w:rsidR="00296E35" w:rsidRPr="001C0FC4" w:rsidRDefault="00296E35" w:rsidP="00296E35">
      <w:pPr>
        <w:pStyle w:val="B1"/>
      </w:pPr>
      <w:r w:rsidRPr="001C0FC4">
        <w:t>…</w:t>
      </w:r>
    </w:p>
    <w:p w14:paraId="149D473C" w14:textId="77777777" w:rsidR="00296E35" w:rsidRPr="001C0FC4" w:rsidRDefault="00296E35" w:rsidP="00296E35">
      <w:pPr>
        <w:pStyle w:val="B1"/>
      </w:pPr>
      <w:r w:rsidRPr="001C0FC4">
        <w:t>5)</w:t>
      </w:r>
      <w:r w:rsidRPr="001C0FC4">
        <w:tab/>
        <w:t>shall set the Date and time IE to the current time to as specified in subclause 15.2.8;</w:t>
      </w:r>
    </w:p>
    <w:p w14:paraId="70C2965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40EAE18"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239BF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2C851F59" w14:textId="77777777" w:rsidR="00296E35" w:rsidRPr="001C0FC4" w:rsidRDefault="00296E35" w:rsidP="00296E35">
      <w:pPr>
        <w:pStyle w:val="B1"/>
        <w:ind w:left="0" w:firstLine="0"/>
      </w:pPr>
      <w:r w:rsidRPr="001C0FC4">
        <w:t>[TS 24.282, clause 6.2.4.1]</w:t>
      </w:r>
    </w:p>
    <w:p w14:paraId="0A1065FD" w14:textId="77777777" w:rsidR="00296E35" w:rsidRPr="001C0FC4" w:rsidRDefault="00296E35" w:rsidP="00296E35">
      <w:pPr>
        <w:rPr>
          <w:rFonts w:eastAsia="SimSun"/>
        </w:rPr>
      </w:pPr>
      <w:r w:rsidRPr="001C0FC4">
        <w:rPr>
          <w:rFonts w:eastAsia="SimSun"/>
        </w:rPr>
        <w:t>This subclause is referenced from other procedures.</w:t>
      </w:r>
    </w:p>
    <w:p w14:paraId="3225476B" w14:textId="77777777" w:rsidR="00296E35" w:rsidRPr="001C0FC4" w:rsidRDefault="00296E35" w:rsidP="00296E35">
      <w:r w:rsidRPr="001C0FC4">
        <w:t>In a SIP MESSAGE request, the MCData client:</w:t>
      </w:r>
    </w:p>
    <w:p w14:paraId="5B31A9AA" w14:textId="77777777" w:rsidR="00296E35" w:rsidRPr="001C0FC4" w:rsidRDefault="00296E35" w:rsidP="00296E35">
      <w:pPr>
        <w:pStyle w:val="B1"/>
      </w:pPr>
      <w:r w:rsidRPr="001C0FC4">
        <w:t>1)</w:t>
      </w:r>
      <w:r w:rsidRPr="001C0FC4">
        <w:tab/>
        <w:t>when sending SDS messages or SDS disposition notifications:</w:t>
      </w:r>
    </w:p>
    <w:p w14:paraId="1B46B7C6"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304F8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0C4E53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99EC5C" w14:textId="77777777" w:rsidR="00296E35" w:rsidRPr="001C0FC4" w:rsidRDefault="00296E35" w:rsidP="00296E35">
      <w:r w:rsidRPr="001C0FC4">
        <w:t>…</w:t>
      </w:r>
    </w:p>
    <w:p w14:paraId="480D688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570CEF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13C119ED" w14:textId="77777777" w:rsidR="00296E35" w:rsidRPr="001C0FC4" w:rsidRDefault="00296E35" w:rsidP="00296E35">
      <w:pPr>
        <w:pStyle w:val="H6"/>
      </w:pPr>
      <w:bookmarkStart w:id="500" w:name="_Toc52782334"/>
      <w:bookmarkStart w:id="501" w:name="_Toc52782945"/>
      <w:bookmarkStart w:id="502" w:name="_Toc59042814"/>
      <w:r w:rsidRPr="001C0FC4">
        <w:t>6.1.4.3</w:t>
      </w:r>
      <w:r w:rsidRPr="001C0FC4">
        <w:tab/>
        <w:t>Test description</w:t>
      </w:r>
      <w:bookmarkEnd w:id="500"/>
      <w:bookmarkEnd w:id="501"/>
      <w:bookmarkEnd w:id="502"/>
    </w:p>
    <w:p w14:paraId="720C490D" w14:textId="77777777" w:rsidR="00296E35" w:rsidRPr="001C0FC4" w:rsidRDefault="00296E35" w:rsidP="00296E35">
      <w:pPr>
        <w:pStyle w:val="H6"/>
      </w:pPr>
      <w:bookmarkStart w:id="503" w:name="_Toc52782335"/>
      <w:bookmarkStart w:id="504" w:name="_Toc52782946"/>
      <w:bookmarkStart w:id="505" w:name="_Toc59042815"/>
      <w:r w:rsidRPr="001C0FC4">
        <w:t>6.1.4.3.1</w:t>
      </w:r>
      <w:r w:rsidRPr="001C0FC4">
        <w:tab/>
        <w:t>Pre-test conditions</w:t>
      </w:r>
      <w:bookmarkEnd w:id="503"/>
      <w:bookmarkEnd w:id="504"/>
      <w:bookmarkEnd w:id="505"/>
    </w:p>
    <w:p w14:paraId="5C5B5B27" w14:textId="77777777" w:rsidR="00296E35" w:rsidRDefault="00296E35" w:rsidP="00296E35">
      <w:pPr>
        <w:pStyle w:val="H6"/>
      </w:pPr>
      <w:r w:rsidRPr="00102CE5">
        <w:t>Test configuration</w:t>
      </w:r>
      <w:r>
        <w:t>:</w:t>
      </w:r>
    </w:p>
    <w:p w14:paraId="37C4C282" w14:textId="68A4F8CA" w:rsidR="00296E35" w:rsidRDefault="00296E35" w:rsidP="00296E35">
      <w:pPr>
        <w:pStyle w:val="B1"/>
      </w:pPr>
      <w:r>
        <w:t>-</w:t>
      </w:r>
      <w:r>
        <w:tab/>
        <w:t>Single cell configuration according to TS 37.579-1 [2] clause 5.2.2.2.1.</w:t>
      </w:r>
    </w:p>
    <w:p w14:paraId="1266B8D1" w14:textId="77777777" w:rsidR="00296E35" w:rsidRDefault="00296E35" w:rsidP="00296E35">
      <w:pPr>
        <w:pStyle w:val="H6"/>
      </w:pPr>
      <w:r>
        <w:t>Preamble:</w:t>
      </w:r>
    </w:p>
    <w:p w14:paraId="09CCD743" w14:textId="6192E25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26AD4B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76E82B6" w14:textId="77777777" w:rsidR="00296E35" w:rsidRDefault="00296E35" w:rsidP="00296E35">
      <w:pPr>
        <w:pStyle w:val="B1"/>
      </w:pPr>
      <w:r>
        <w:t>-</w:t>
      </w:r>
      <w:r>
        <w:tab/>
      </w:r>
      <w:r w:rsidRPr="000573F5">
        <w:t>UE States at the end of the preamble</w:t>
      </w:r>
      <w:r>
        <w:t>:</w:t>
      </w:r>
    </w:p>
    <w:p w14:paraId="559955FC" w14:textId="77777777" w:rsidR="00296E35" w:rsidRDefault="00296E35" w:rsidP="00296E35">
      <w:pPr>
        <w:pStyle w:val="B1"/>
        <w:ind w:left="852"/>
      </w:pPr>
      <w:r>
        <w:t>-</w:t>
      </w:r>
      <w:r>
        <w:tab/>
        <w:t>The UE is in RRC_IDLE state.</w:t>
      </w:r>
    </w:p>
    <w:p w14:paraId="76848487" w14:textId="77777777" w:rsidR="00296E35" w:rsidRDefault="00296E35" w:rsidP="00296E35">
      <w:pPr>
        <w:pStyle w:val="B1"/>
        <w:ind w:left="852"/>
      </w:pPr>
      <w:r>
        <w:t>-</w:t>
      </w:r>
      <w:r>
        <w:tab/>
        <w:t>The client is registered for MCData.</w:t>
      </w:r>
    </w:p>
    <w:p w14:paraId="54DD2308" w14:textId="77777777" w:rsidR="00296E35" w:rsidRPr="001C0FC4" w:rsidRDefault="00296E35" w:rsidP="00296E35">
      <w:pPr>
        <w:pStyle w:val="H6"/>
      </w:pPr>
      <w:bookmarkStart w:id="506" w:name="_Toc52782336"/>
      <w:bookmarkStart w:id="507" w:name="_Toc52782947"/>
      <w:bookmarkStart w:id="508" w:name="_Toc59042816"/>
      <w:r w:rsidRPr="001C0FC4">
        <w:t>6.1.4.3.2</w:t>
      </w:r>
      <w:r w:rsidRPr="001C0FC4">
        <w:tab/>
        <w:t>Test procedure sequence</w:t>
      </w:r>
      <w:bookmarkEnd w:id="506"/>
      <w:bookmarkEnd w:id="507"/>
      <w:bookmarkEnd w:id="508"/>
    </w:p>
    <w:p w14:paraId="4295CAA4" w14:textId="77777777" w:rsidR="00296E35" w:rsidRPr="001C0FC4" w:rsidRDefault="00296E35" w:rsidP="00296E35">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D2E641B" w14:textId="77777777" w:rsidTr="002E3FCC">
        <w:tc>
          <w:tcPr>
            <w:tcW w:w="648" w:type="dxa"/>
            <w:tcBorders>
              <w:top w:val="single" w:sz="4" w:space="0" w:color="auto"/>
              <w:left w:val="single" w:sz="4" w:space="0" w:color="auto"/>
              <w:bottom w:val="nil"/>
              <w:right w:val="single" w:sz="4" w:space="0" w:color="auto"/>
            </w:tcBorders>
            <w:hideMark/>
          </w:tcPr>
          <w:p w14:paraId="078BBC2A" w14:textId="77777777" w:rsidR="00296E35" w:rsidRPr="001C0FC4" w:rsidRDefault="00296E35" w:rsidP="002E3FCC">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16BE4EC8" w14:textId="77777777" w:rsidR="00296E35" w:rsidRPr="001C0FC4" w:rsidRDefault="00296E35" w:rsidP="002E3FCC">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E118FD"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885C94"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0D547C3A" w14:textId="77777777" w:rsidR="00296E35" w:rsidRPr="001C0FC4" w:rsidRDefault="00296E35" w:rsidP="002E3FCC">
            <w:pPr>
              <w:pStyle w:val="TAH"/>
              <w:rPr>
                <w:color w:val="000000"/>
              </w:rPr>
            </w:pPr>
            <w:r w:rsidRPr="001C0FC4">
              <w:rPr>
                <w:color w:val="000000"/>
              </w:rPr>
              <w:t>Verdict</w:t>
            </w:r>
          </w:p>
        </w:tc>
      </w:tr>
      <w:tr w:rsidR="00296E35" w:rsidRPr="001C0FC4" w14:paraId="7FF15305" w14:textId="77777777" w:rsidTr="002E3FCC">
        <w:tc>
          <w:tcPr>
            <w:tcW w:w="648" w:type="dxa"/>
            <w:tcBorders>
              <w:top w:val="nil"/>
              <w:left w:val="single" w:sz="4" w:space="0" w:color="auto"/>
              <w:bottom w:val="single" w:sz="4" w:space="0" w:color="auto"/>
              <w:right w:val="single" w:sz="4" w:space="0" w:color="auto"/>
            </w:tcBorders>
          </w:tcPr>
          <w:p w14:paraId="77C351FF" w14:textId="77777777" w:rsidR="00296E35" w:rsidRPr="001C0FC4" w:rsidRDefault="00296E35" w:rsidP="002E3FCC">
            <w:pPr>
              <w:pStyle w:val="TAH"/>
              <w:rPr>
                <w:color w:val="000000"/>
              </w:rPr>
            </w:pPr>
          </w:p>
        </w:tc>
        <w:tc>
          <w:tcPr>
            <w:tcW w:w="3969" w:type="dxa"/>
            <w:tcBorders>
              <w:top w:val="nil"/>
              <w:left w:val="single" w:sz="4" w:space="0" w:color="auto"/>
              <w:bottom w:val="single" w:sz="4" w:space="0" w:color="auto"/>
              <w:right w:val="single" w:sz="4" w:space="0" w:color="auto"/>
            </w:tcBorders>
          </w:tcPr>
          <w:p w14:paraId="1B2D9CF3"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3FEACCC0" w14:textId="77777777" w:rsidR="00296E35" w:rsidRPr="001C0FC4" w:rsidRDefault="00296E35" w:rsidP="002E3FCC">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2DBDBD9D"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631FFE09"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5D617C7B" w14:textId="77777777" w:rsidR="00296E35" w:rsidRPr="001C0FC4" w:rsidRDefault="00296E35" w:rsidP="002E3FCC">
            <w:pPr>
              <w:pStyle w:val="TAH"/>
              <w:rPr>
                <w:color w:val="000000"/>
              </w:rPr>
            </w:pPr>
          </w:p>
        </w:tc>
      </w:tr>
      <w:tr w:rsidR="00296E35" w:rsidRPr="001C0FC4" w14:paraId="2F9F89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0AECF0" w14:textId="77777777" w:rsidR="00296E35" w:rsidRPr="001C0FC4" w:rsidRDefault="00296E35" w:rsidP="002E3FCC">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0630926D" w14:textId="0D134ADA" w:rsidR="00296E35" w:rsidRPr="001C0FC4" w:rsidRDefault="00296E35" w:rsidP="002E3FCC">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w:t>
            </w:r>
            <w:r>
              <w:rPr>
                <w:bCs/>
                <w:color w:val="000000"/>
              </w:rPr>
              <w:t>37.579</w:t>
            </w:r>
            <w:r w:rsidRPr="001C0FC4">
              <w:rPr>
                <w:bCs/>
                <w:color w:val="000000"/>
              </w:rPr>
              <w:t xml:space="preserve">-1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106E0DE8" w14:textId="77777777" w:rsidR="00296E35" w:rsidRPr="001C0FC4" w:rsidRDefault="00296E35" w:rsidP="002E3FCC">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69183A7F"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9035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51D4F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E6479C0" w14:textId="77777777" w:rsidR="00296E35" w:rsidRPr="001C0FC4" w:rsidRDefault="00296E35" w:rsidP="002E3FCC">
            <w:pPr>
              <w:pStyle w:val="TAC"/>
              <w:rPr>
                <w:color w:val="000000"/>
              </w:rPr>
            </w:pPr>
            <w:r w:rsidRPr="001C0FC4">
              <w:t>P</w:t>
            </w:r>
          </w:p>
        </w:tc>
      </w:tr>
      <w:tr w:rsidR="00296E35" w:rsidRPr="001C0FC4" w14:paraId="55ABBC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598A72" w14:textId="77777777" w:rsidR="00296E35" w:rsidRPr="001C0FC4" w:rsidRDefault="00296E35" w:rsidP="002E3FCC">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420FF46"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DDB54"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03D02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52934"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1AAEAB" w14:textId="77777777" w:rsidR="00296E35" w:rsidRPr="001C0FC4" w:rsidRDefault="00296E35" w:rsidP="002E3FCC">
            <w:pPr>
              <w:pStyle w:val="TAC"/>
              <w:rPr>
                <w:color w:val="000000"/>
              </w:rPr>
            </w:pPr>
            <w:r w:rsidRPr="001C0FC4">
              <w:t>-</w:t>
            </w:r>
          </w:p>
        </w:tc>
      </w:tr>
      <w:tr w:rsidR="00296E35" w:rsidRPr="001C0FC4" w14:paraId="26EF75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8ABDF" w14:textId="77777777" w:rsidR="00296E35" w:rsidRPr="001C0FC4" w:rsidRDefault="00296E35" w:rsidP="002E3FCC">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8665817" w14:textId="6E57186A"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4E282C" w14:textId="77777777" w:rsidR="00296E35" w:rsidRPr="001C0FC4" w:rsidRDefault="00296E35" w:rsidP="002E3FCC">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667F435"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04F05"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B474BD" w14:textId="77777777" w:rsidR="00296E35" w:rsidRPr="001C0FC4" w:rsidRDefault="00296E35" w:rsidP="002E3FCC">
            <w:pPr>
              <w:pStyle w:val="TAC"/>
              <w:rPr>
                <w:color w:val="000000"/>
              </w:rPr>
            </w:pPr>
            <w:r w:rsidRPr="001C0FC4">
              <w:t>P</w:t>
            </w:r>
          </w:p>
        </w:tc>
      </w:tr>
      <w:tr w:rsidR="00296E35" w:rsidRPr="001C0FC4" w14:paraId="0EDD11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81D01A" w14:textId="77777777" w:rsidR="00296E35" w:rsidRPr="001C0FC4" w:rsidRDefault="00296E35" w:rsidP="002E3FCC">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E194B0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5F9C90" w14:textId="77777777" w:rsidR="00296E35" w:rsidRPr="001C0FC4" w:rsidRDefault="00296E35" w:rsidP="002E3FCC">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061E6C"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9F47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B47442" w14:textId="77777777" w:rsidR="00296E35" w:rsidRPr="001C0FC4" w:rsidRDefault="00296E35" w:rsidP="002E3FCC">
            <w:pPr>
              <w:pStyle w:val="TAC"/>
              <w:rPr>
                <w:color w:val="000000"/>
              </w:rPr>
            </w:pPr>
            <w:r w:rsidRPr="001C0FC4">
              <w:t>-</w:t>
            </w:r>
          </w:p>
        </w:tc>
      </w:tr>
      <w:tr w:rsidR="00296E35" w:rsidRPr="001C0FC4" w14:paraId="487761C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2054DA5" w14:textId="77777777" w:rsidR="00296E35" w:rsidRPr="001C0FC4" w:rsidRDefault="00296E35" w:rsidP="002E3FCC">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308094A6" w14:textId="77777777" w:rsidR="00296E35" w:rsidRPr="001C0FC4" w:rsidRDefault="00296E35" w:rsidP="002E3FCC">
            <w:pPr>
              <w:pStyle w:val="TAL"/>
              <w:rPr>
                <w:color w:val="000000"/>
              </w:rPr>
            </w:pPr>
            <w:r w:rsidRPr="001C0FC4">
              <w:rPr>
                <w:color w:val="000000"/>
              </w:rPr>
              <w:t>Check: Does the UE (MCData client) provide the contents of the Payload IE to the user?</w:t>
            </w:r>
          </w:p>
          <w:p w14:paraId="4FD378C0" w14:textId="77777777" w:rsidR="00296E35" w:rsidRPr="001C0FC4" w:rsidRDefault="00296E35" w:rsidP="002E3FCC">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ECC2C6C" w14:textId="77777777" w:rsidR="00296E35" w:rsidRPr="001C0FC4" w:rsidRDefault="00296E35" w:rsidP="002E3FCC">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D120CB"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6E40BCC"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55A57B48" w14:textId="77777777" w:rsidR="00296E35" w:rsidRPr="001C0FC4" w:rsidRDefault="00296E35" w:rsidP="002E3FCC">
            <w:pPr>
              <w:pStyle w:val="TAC"/>
              <w:rPr>
                <w:color w:val="000000"/>
              </w:rPr>
            </w:pPr>
            <w:r w:rsidRPr="001C0FC4">
              <w:rPr>
                <w:color w:val="000000"/>
              </w:rPr>
              <w:t>P</w:t>
            </w:r>
          </w:p>
        </w:tc>
      </w:tr>
      <w:tr w:rsidR="00296E35" w:rsidRPr="001C0FC4" w14:paraId="5F3FCA86"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26EE18D5" w14:textId="77777777" w:rsidR="00296E35" w:rsidRPr="001C0FC4" w:rsidRDefault="00296E35" w:rsidP="002E3FCC">
            <w:pPr>
              <w:pStyle w:val="TAN"/>
            </w:pPr>
            <w:r w:rsidRPr="001C0FC4">
              <w:t>NOTE 1:</w:t>
            </w:r>
            <w:r w:rsidRPr="001C0FC4">
              <w:tab/>
              <w:t>This is expected to be done via a suitable implementation dependent MMI.</w:t>
            </w:r>
          </w:p>
          <w:p w14:paraId="173B768D" w14:textId="77777777" w:rsidR="00296E35" w:rsidRPr="001C0FC4" w:rsidRDefault="00296E35" w:rsidP="002E3FCC">
            <w:pPr>
              <w:pStyle w:val="TAN"/>
            </w:pPr>
            <w:r w:rsidRPr="001C0FC4">
              <w:t>NOTE 2:</w:t>
            </w:r>
            <w:r w:rsidRPr="001C0FC4">
              <w:tab/>
              <w:t>The RRC connection is not released at the end of the procedure.</w:t>
            </w:r>
          </w:p>
        </w:tc>
      </w:tr>
    </w:tbl>
    <w:p w14:paraId="2D496593" w14:textId="77777777" w:rsidR="00296E35" w:rsidRPr="001C0FC4" w:rsidRDefault="00296E35" w:rsidP="00296E35">
      <w:pPr>
        <w:rPr>
          <w:color w:val="000000"/>
        </w:rPr>
      </w:pPr>
    </w:p>
    <w:p w14:paraId="73CA8BA5" w14:textId="77777777" w:rsidR="00296E35" w:rsidRPr="001C0FC4" w:rsidRDefault="00296E35" w:rsidP="00296E35">
      <w:pPr>
        <w:pStyle w:val="H6"/>
      </w:pPr>
      <w:bookmarkStart w:id="509" w:name="_Toc52782337"/>
      <w:bookmarkStart w:id="510" w:name="_Toc52782948"/>
      <w:bookmarkStart w:id="511" w:name="_Toc59042817"/>
      <w:r w:rsidRPr="001C0FC4">
        <w:t>6.1.4.3.3</w:t>
      </w:r>
      <w:r w:rsidRPr="001C0FC4">
        <w:tab/>
        <w:t>Specific message contents</w:t>
      </w:r>
      <w:bookmarkEnd w:id="509"/>
      <w:bookmarkEnd w:id="510"/>
      <w:bookmarkEnd w:id="511"/>
    </w:p>
    <w:p w14:paraId="3C5C3194" w14:textId="10B73EA2" w:rsidR="00296E35" w:rsidRPr="001C0FC4" w:rsidRDefault="00296E35" w:rsidP="00296E35">
      <w:pPr>
        <w:pStyle w:val="TH"/>
        <w:rPr>
          <w:color w:val="000000"/>
        </w:rPr>
      </w:pPr>
      <w:bookmarkStart w:id="512" w:name="_Toc25610655"/>
      <w:r w:rsidRPr="001C0FC4">
        <w:rPr>
          <w:color w:val="000000"/>
        </w:rPr>
        <w:t>Table 6.1.4.3.3-1: SIP MESSAGE from the SS (step 1A, Table 6.1.4.3.2-1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46B4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E6BF53" w14:textId="1F47085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MCDATA_SDS, MCDATA_SIGNALLING, MCDATA_PAYLOAD</w:t>
            </w:r>
          </w:p>
        </w:tc>
      </w:tr>
      <w:tr w:rsidR="00296E35" w:rsidRPr="001C0FC4" w14:paraId="06979C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F709F"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0810B"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35172"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D186313"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B9D8F85" w14:textId="77777777" w:rsidR="00296E35" w:rsidRPr="001C0FC4" w:rsidRDefault="00296E35" w:rsidP="002E3FCC">
            <w:pPr>
              <w:pStyle w:val="TAH"/>
              <w:rPr>
                <w:bCs/>
                <w:color w:val="000000"/>
              </w:rPr>
            </w:pPr>
            <w:r w:rsidRPr="001C0FC4">
              <w:rPr>
                <w:bCs/>
                <w:color w:val="000000"/>
              </w:rPr>
              <w:t>Condition</w:t>
            </w:r>
          </w:p>
        </w:tc>
      </w:tr>
      <w:tr w:rsidR="00296E35" w:rsidRPr="001C0FC4" w14:paraId="5AEA7A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6D5353" w14:textId="77777777" w:rsidR="00296E35" w:rsidRPr="001C0FC4" w:rsidRDefault="00296E35" w:rsidP="002E3FCC">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A22555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230E1AA"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84E341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B321207" w14:textId="77777777" w:rsidR="00296E35" w:rsidRPr="001C0FC4" w:rsidRDefault="00296E35" w:rsidP="002E3FCC">
            <w:pPr>
              <w:pStyle w:val="TAL"/>
              <w:rPr>
                <w:color w:val="000000"/>
              </w:rPr>
            </w:pPr>
          </w:p>
        </w:tc>
      </w:tr>
      <w:tr w:rsidR="00296E35" w:rsidRPr="001C0FC4" w14:paraId="0EFF16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0096"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787FB8"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6C867D3"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7143C30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9E8271" w14:textId="77777777" w:rsidR="00296E35" w:rsidRPr="001C0FC4" w:rsidRDefault="00296E35" w:rsidP="002E3FCC">
            <w:pPr>
              <w:pStyle w:val="TAL"/>
              <w:rPr>
                <w:color w:val="000000"/>
              </w:rPr>
            </w:pPr>
          </w:p>
        </w:tc>
      </w:tr>
      <w:tr w:rsidR="00296E35" w:rsidRPr="001C0FC4" w14:paraId="13BD889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045522"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42DDAF" w14:textId="77777777" w:rsidR="00296E35" w:rsidRPr="001C0FC4" w:rsidRDefault="00296E35" w:rsidP="002E3FCC">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403F3E71"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54B53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5DEE9D6" w14:textId="77777777" w:rsidR="00296E35" w:rsidRPr="001C0FC4" w:rsidRDefault="00296E35" w:rsidP="002E3FCC">
            <w:pPr>
              <w:pStyle w:val="TAL"/>
              <w:rPr>
                <w:color w:val="000000"/>
              </w:rPr>
            </w:pPr>
          </w:p>
        </w:tc>
      </w:tr>
      <w:tr w:rsidR="00296E35" w:rsidRPr="001C0FC4" w14:paraId="74D250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2CE3A3"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25D08F"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7BEF0D1"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2946F0"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19323D4" w14:textId="77777777" w:rsidR="00296E35" w:rsidRPr="001C0FC4" w:rsidRDefault="00296E35" w:rsidP="002E3FCC">
            <w:pPr>
              <w:pStyle w:val="TAL"/>
              <w:rPr>
                <w:color w:val="000000"/>
              </w:rPr>
            </w:pPr>
          </w:p>
        </w:tc>
      </w:tr>
      <w:tr w:rsidR="00296E35" w:rsidRPr="001C0FC4" w14:paraId="788EB14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5A0E0F"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DA3548" w14:textId="77777777" w:rsidR="00296E35" w:rsidRPr="001C0FC4" w:rsidRDefault="00296E35" w:rsidP="002E3FCC">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E3AF13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44676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93EC814" w14:textId="77777777" w:rsidR="00296E35" w:rsidRPr="001C0FC4" w:rsidRDefault="00296E35" w:rsidP="002E3FCC">
            <w:pPr>
              <w:pStyle w:val="TAL"/>
              <w:rPr>
                <w:color w:val="000000"/>
              </w:rPr>
            </w:pPr>
          </w:p>
        </w:tc>
      </w:tr>
      <w:tr w:rsidR="00296E35" w:rsidRPr="001C0FC4" w14:paraId="0E36946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4077A"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80F919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850FF28" w14:textId="77777777" w:rsidR="00296E35" w:rsidRPr="001C0FC4" w:rsidRDefault="00296E35" w:rsidP="002E3FCC">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6598F4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4DB5AC9" w14:textId="77777777" w:rsidR="00296E35" w:rsidRPr="001C0FC4" w:rsidRDefault="00296E35" w:rsidP="002E3FCC">
            <w:pPr>
              <w:pStyle w:val="TAL"/>
              <w:rPr>
                <w:color w:val="000000"/>
              </w:rPr>
            </w:pPr>
          </w:p>
        </w:tc>
      </w:tr>
      <w:tr w:rsidR="00296E35" w:rsidRPr="001C0FC4" w14:paraId="51F7496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E73264"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850868" w14:textId="77777777" w:rsidR="00296E35" w:rsidRPr="001C0FC4" w:rsidRDefault="00296E35" w:rsidP="002E3FCC">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18A07512"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EB7ED9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234ABE" w14:textId="77777777" w:rsidR="00296E35" w:rsidRPr="001C0FC4" w:rsidRDefault="00296E35" w:rsidP="002E3FCC">
            <w:pPr>
              <w:pStyle w:val="TAL"/>
              <w:rPr>
                <w:color w:val="000000"/>
              </w:rPr>
            </w:pPr>
          </w:p>
        </w:tc>
      </w:tr>
    </w:tbl>
    <w:p w14:paraId="16C77086" w14:textId="77777777" w:rsidR="00296E35" w:rsidRPr="001C0FC4" w:rsidRDefault="00296E35" w:rsidP="00296E35">
      <w:pPr>
        <w:rPr>
          <w:color w:val="000000"/>
        </w:rPr>
      </w:pPr>
    </w:p>
    <w:p w14:paraId="7C348D6F" w14:textId="77777777" w:rsidR="00296E35" w:rsidRPr="001C0FC4" w:rsidRDefault="00296E35" w:rsidP="00296E35">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BB1E56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22C37A" w14:textId="20F30D0A"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52B98DB5" w14:textId="77777777" w:rsidR="00296E35" w:rsidRPr="001C0FC4" w:rsidRDefault="00296E35" w:rsidP="00296E35">
      <w:pPr>
        <w:rPr>
          <w:color w:val="000000"/>
        </w:rPr>
      </w:pPr>
    </w:p>
    <w:p w14:paraId="337E3FEE" w14:textId="77777777" w:rsidR="00296E35" w:rsidRPr="001C0FC4" w:rsidRDefault="00296E35" w:rsidP="00296E35">
      <w:pPr>
        <w:pStyle w:val="TH"/>
      </w:pPr>
      <w:r w:rsidRPr="001C0FC4">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3A21EC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676BE0" w14:textId="116446DF" w:rsidR="00296E35" w:rsidRPr="001C0FC4" w:rsidRDefault="00296E35" w:rsidP="002E3FCC">
            <w:pPr>
              <w:pStyle w:val="TAL"/>
            </w:pPr>
            <w:r w:rsidRPr="001C0FC4">
              <w:t xml:space="preserve">Derivation Path: TS </w:t>
            </w:r>
            <w:r>
              <w:t>37.579</w:t>
            </w:r>
            <w:r w:rsidRPr="001C0FC4">
              <w:t>-1 [2], Table 5.5.3.8.2-1, condition DELIVERED</w:t>
            </w:r>
          </w:p>
        </w:tc>
      </w:tr>
    </w:tbl>
    <w:p w14:paraId="0D82BCAA" w14:textId="77777777" w:rsidR="00296E35" w:rsidRPr="001C0FC4" w:rsidRDefault="00296E35" w:rsidP="00296E35">
      <w:pPr>
        <w:rPr>
          <w:color w:val="000000"/>
        </w:rPr>
      </w:pPr>
    </w:p>
    <w:p w14:paraId="6B8C8478" w14:textId="77777777" w:rsidR="00296E35" w:rsidRPr="001C0FC4" w:rsidRDefault="00296E35" w:rsidP="00296E35">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9A7149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8C2F113" w14:textId="3C27EFCF"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bl>
    <w:p w14:paraId="59CD7830" w14:textId="77777777" w:rsidR="00296E35" w:rsidRPr="001C0FC4" w:rsidRDefault="00296E35" w:rsidP="00296E35">
      <w:pPr>
        <w:rPr>
          <w:color w:val="000000"/>
        </w:rPr>
      </w:pPr>
    </w:p>
    <w:p w14:paraId="3A889E08" w14:textId="77777777" w:rsidR="00296E35" w:rsidRPr="001C0FC4" w:rsidRDefault="00296E35" w:rsidP="00296E35">
      <w:pPr>
        <w:pStyle w:val="TH"/>
        <w:rPr>
          <w:color w:val="000000"/>
        </w:rPr>
      </w:pPr>
      <w:r w:rsidRPr="001C0FC4">
        <w:rPr>
          <w:color w:val="000000"/>
        </w:rPr>
        <w:t>Table 6.1.4.3.3-5: Void</w:t>
      </w:r>
    </w:p>
    <w:p w14:paraId="26237585" w14:textId="02735780" w:rsidR="00296E35" w:rsidRPr="001C0FC4" w:rsidRDefault="00296E35" w:rsidP="00296E35">
      <w:pPr>
        <w:pStyle w:val="TH"/>
        <w:rPr>
          <w:color w:val="000000"/>
        </w:rPr>
      </w:pPr>
      <w:r w:rsidRPr="001C0FC4">
        <w:rPr>
          <w:color w:val="000000"/>
        </w:rPr>
        <w:t>Table 6.1.4.3.3-6: SIP MESSAGE from the UE (step 3, Table 6.1.4.3.2-1</w:t>
      </w:r>
      <w:r w:rsidRPr="001C0FC4">
        <w:t>;</w:t>
      </w:r>
      <w:r w:rsidRPr="001C0FC4">
        <w:br/>
        <w:t xml:space="preserve">step 2, TS </w:t>
      </w:r>
      <w:r>
        <w:t>37.579</w:t>
      </w:r>
      <w:r w:rsidRPr="001C0FC4">
        <w:t>-1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0EF5C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603646" w14:textId="304D3999"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5DFB4D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F848D5"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0EF64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0B1F5E"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BF329D"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5863B" w14:textId="77777777" w:rsidR="00296E35" w:rsidRPr="001C0FC4" w:rsidRDefault="00296E35" w:rsidP="002E3FCC">
            <w:pPr>
              <w:pStyle w:val="TAH"/>
              <w:rPr>
                <w:bCs/>
                <w:color w:val="000000"/>
              </w:rPr>
            </w:pPr>
            <w:r w:rsidRPr="001C0FC4">
              <w:rPr>
                <w:bCs/>
                <w:color w:val="000000"/>
              </w:rPr>
              <w:t>Condition</w:t>
            </w:r>
          </w:p>
        </w:tc>
      </w:tr>
      <w:tr w:rsidR="00296E35" w:rsidRPr="001C0FC4" w14:paraId="77BA3A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C85188"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C8566"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3BC6A6B2"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EF5D24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78FEE6A" w14:textId="77777777" w:rsidR="00296E35" w:rsidRPr="001C0FC4" w:rsidRDefault="00296E35" w:rsidP="002E3FCC">
            <w:pPr>
              <w:pStyle w:val="TAL"/>
              <w:rPr>
                <w:color w:val="000000"/>
              </w:rPr>
            </w:pPr>
          </w:p>
        </w:tc>
      </w:tr>
      <w:tr w:rsidR="00296E35" w:rsidRPr="001C0FC4" w14:paraId="342A02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60C40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4D7619"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3B854FB"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41A0E7F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4F0C7B3" w14:textId="77777777" w:rsidR="00296E35" w:rsidRPr="001C0FC4" w:rsidRDefault="00296E35" w:rsidP="002E3FCC">
            <w:pPr>
              <w:pStyle w:val="TAL"/>
              <w:rPr>
                <w:color w:val="000000"/>
              </w:rPr>
            </w:pPr>
          </w:p>
        </w:tc>
      </w:tr>
      <w:tr w:rsidR="00296E35" w:rsidRPr="001C0FC4" w14:paraId="5AFFB2B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AA93F37" w14:textId="77777777" w:rsidR="00296E35" w:rsidRPr="001C0FC4" w:rsidRDefault="00296E35" w:rsidP="002E3FCC">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59EAF8DF" w14:textId="77777777" w:rsidR="00296E35" w:rsidRPr="001C0FC4" w:rsidRDefault="00296E35" w:rsidP="002E3FCC">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265A5F53"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407C4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90E0C6D" w14:textId="77777777" w:rsidR="00296E35" w:rsidRPr="001C0FC4" w:rsidRDefault="00296E35" w:rsidP="002E3FCC">
            <w:pPr>
              <w:pStyle w:val="TAL"/>
              <w:rPr>
                <w:color w:val="000000"/>
              </w:rPr>
            </w:pPr>
          </w:p>
        </w:tc>
      </w:tr>
      <w:tr w:rsidR="00296E35" w:rsidRPr="001C0FC4" w14:paraId="4FBBF7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75598"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1B7684"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F9E9F0A"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3480A7C"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DC73EAB" w14:textId="77777777" w:rsidR="00296E35" w:rsidRPr="001C0FC4" w:rsidRDefault="00296E35" w:rsidP="002E3FCC">
            <w:pPr>
              <w:pStyle w:val="TAL"/>
              <w:rPr>
                <w:color w:val="000000"/>
              </w:rPr>
            </w:pPr>
          </w:p>
        </w:tc>
      </w:tr>
      <w:tr w:rsidR="00296E35" w:rsidRPr="001C0FC4" w14:paraId="75DA25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09E10A"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0B27B5" w14:textId="77777777" w:rsidR="00296E35" w:rsidRPr="001C0FC4" w:rsidRDefault="00296E35" w:rsidP="002E3FCC">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5FF13F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5AD89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D84AC7D" w14:textId="77777777" w:rsidR="00296E35" w:rsidRPr="001C0FC4" w:rsidRDefault="00296E35" w:rsidP="002E3FCC">
            <w:pPr>
              <w:pStyle w:val="TAL"/>
              <w:rPr>
                <w:color w:val="000000"/>
              </w:rPr>
            </w:pPr>
          </w:p>
        </w:tc>
      </w:tr>
    </w:tbl>
    <w:p w14:paraId="4CDF92E0" w14:textId="77777777" w:rsidR="00296E35" w:rsidRPr="001C0FC4" w:rsidRDefault="00296E35" w:rsidP="00296E35">
      <w:pPr>
        <w:rPr>
          <w:color w:val="000000"/>
        </w:rPr>
      </w:pPr>
    </w:p>
    <w:p w14:paraId="38127092" w14:textId="77777777" w:rsidR="00296E35" w:rsidRPr="001C0FC4" w:rsidRDefault="00296E35" w:rsidP="00296E35">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ED78AD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7558AC" w14:textId="39049EF5"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472F1C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F6111A"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FAF8B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24A8B9"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69A10B"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3E2C2" w14:textId="77777777" w:rsidR="00296E35" w:rsidRPr="001C0FC4" w:rsidRDefault="00296E35" w:rsidP="002E3FCC">
            <w:pPr>
              <w:pStyle w:val="TAH"/>
              <w:rPr>
                <w:bCs/>
                <w:color w:val="000000"/>
              </w:rPr>
            </w:pPr>
            <w:r w:rsidRPr="001C0FC4">
              <w:rPr>
                <w:bCs/>
                <w:color w:val="000000"/>
              </w:rPr>
              <w:t>Condition</w:t>
            </w:r>
          </w:p>
        </w:tc>
      </w:tr>
      <w:tr w:rsidR="00296E35" w:rsidRPr="001C0FC4" w14:paraId="7D8AE3B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621CF2" w14:textId="77777777" w:rsidR="00296E35" w:rsidRPr="001C0FC4" w:rsidRDefault="00296E35" w:rsidP="002E3FCC">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4FFD553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4BB0F00"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73B3BA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6D6365" w14:textId="77777777" w:rsidR="00296E35" w:rsidRPr="001C0FC4" w:rsidRDefault="00296E35" w:rsidP="002E3FCC">
            <w:pPr>
              <w:pStyle w:val="TAL"/>
              <w:rPr>
                <w:color w:val="000000"/>
              </w:rPr>
            </w:pPr>
          </w:p>
        </w:tc>
      </w:tr>
      <w:tr w:rsidR="00296E35" w:rsidRPr="001C0FC4" w14:paraId="2AFE9B3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4EF55D"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427E3CC"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95B0258"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375BF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750349A" w14:textId="77777777" w:rsidR="00296E35" w:rsidRPr="001C0FC4" w:rsidRDefault="00296E35" w:rsidP="002E3FCC">
            <w:pPr>
              <w:pStyle w:val="TAL"/>
              <w:rPr>
                <w:color w:val="000000"/>
              </w:rPr>
            </w:pPr>
          </w:p>
        </w:tc>
      </w:tr>
      <w:tr w:rsidR="00296E35" w:rsidRPr="001C0FC4" w14:paraId="0F9364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963BD8"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82884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4B348EA" w14:textId="644DCB3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5D00FE2A"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A238434" w14:textId="77777777" w:rsidR="00296E35" w:rsidRPr="001C0FC4" w:rsidRDefault="00296E35" w:rsidP="002E3FCC">
            <w:pPr>
              <w:pStyle w:val="TAL"/>
              <w:rPr>
                <w:color w:val="000000"/>
              </w:rPr>
            </w:pPr>
          </w:p>
        </w:tc>
      </w:tr>
    </w:tbl>
    <w:p w14:paraId="2480A9E0" w14:textId="77777777" w:rsidR="00296E35" w:rsidRPr="001C0FC4" w:rsidRDefault="00296E35" w:rsidP="00296E35">
      <w:pPr>
        <w:rPr>
          <w:color w:val="000000"/>
        </w:rPr>
      </w:pPr>
    </w:p>
    <w:p w14:paraId="7701CF03" w14:textId="77777777" w:rsidR="00296E35" w:rsidRPr="001C0FC4" w:rsidRDefault="00296E35" w:rsidP="00296E35">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C04F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B6FA1B9" w14:textId="5B9A5BA9" w:rsidR="00296E35" w:rsidRPr="001C0FC4" w:rsidRDefault="00296E35" w:rsidP="002E3FCC">
            <w:pPr>
              <w:pStyle w:val="TAL"/>
              <w:rPr>
                <w:rFonts w:cs="Arial"/>
                <w:color w:val="000000"/>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077012D" w14:textId="77777777" w:rsidR="00296E35" w:rsidRPr="001C0FC4" w:rsidRDefault="00296E35" w:rsidP="00296E35">
      <w:pPr>
        <w:rPr>
          <w:color w:val="000000"/>
        </w:rPr>
      </w:pPr>
    </w:p>
    <w:p w14:paraId="4074CA7A" w14:textId="77777777" w:rsidR="00296E35" w:rsidRPr="001C0FC4" w:rsidRDefault="00296E35" w:rsidP="00296E35">
      <w:pPr>
        <w:pStyle w:val="Heading3"/>
      </w:pPr>
      <w:bookmarkStart w:id="513" w:name="_Toc42507349"/>
      <w:bookmarkStart w:id="514" w:name="_Toc52307880"/>
      <w:bookmarkStart w:id="515" w:name="_Toc52782338"/>
      <w:bookmarkStart w:id="516" w:name="_Toc52782949"/>
      <w:bookmarkStart w:id="517" w:name="_Toc59042818"/>
      <w:bookmarkStart w:id="518" w:name="_Toc75459141"/>
      <w:bookmarkStart w:id="519" w:name="_Toc90630581"/>
      <w:bookmarkStart w:id="520" w:name="_Toc100778788"/>
      <w:bookmarkStart w:id="521" w:name="_Toc101286119"/>
      <w:bookmarkStart w:id="522" w:name="_Toc106817705"/>
      <w:bookmarkStart w:id="523" w:name="_Toc106817830"/>
      <w:bookmarkStart w:id="524" w:name="_Toc178186338"/>
      <w:bookmarkStart w:id="525" w:name="_Toc181109079"/>
      <w:r w:rsidRPr="001C0FC4">
        <w:t>6.1.5</w:t>
      </w:r>
      <w:r w:rsidRPr="001C0FC4">
        <w:tab/>
        <w:t>On-network / Short Data Service (SDS) / Standalone SDS Using Media Plane / One-to-one Standalone SDS / Client Originated (CO)</w:t>
      </w:r>
      <w:bookmarkEnd w:id="497"/>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B888DD3" w14:textId="77777777" w:rsidR="00296E35" w:rsidRPr="001C0FC4" w:rsidRDefault="00296E35" w:rsidP="00296E35">
      <w:pPr>
        <w:pStyle w:val="H6"/>
      </w:pPr>
      <w:bookmarkStart w:id="526" w:name="_Toc52782339"/>
      <w:bookmarkStart w:id="527" w:name="_Toc52782950"/>
      <w:bookmarkStart w:id="528" w:name="_Toc59042819"/>
      <w:bookmarkStart w:id="529" w:name="_Toc522499803"/>
      <w:r w:rsidRPr="001C0FC4">
        <w:t>6.1.5.1</w:t>
      </w:r>
      <w:r w:rsidRPr="001C0FC4">
        <w:tab/>
        <w:t>Test Purpose (TP)</w:t>
      </w:r>
      <w:bookmarkEnd w:id="526"/>
      <w:bookmarkEnd w:id="527"/>
      <w:bookmarkEnd w:id="528"/>
    </w:p>
    <w:p w14:paraId="20B5B9E3" w14:textId="77777777" w:rsidR="00296E35" w:rsidRPr="001C0FC4" w:rsidRDefault="00296E35" w:rsidP="00296E35">
      <w:pPr>
        <w:pStyle w:val="H6"/>
      </w:pPr>
      <w:r w:rsidRPr="001C0FC4">
        <w:t>(1)</w:t>
      </w:r>
    </w:p>
    <w:p w14:paraId="76A8F1F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A57428F" w14:textId="77777777" w:rsidR="00296E35" w:rsidRPr="001C0FC4" w:rsidRDefault="00296E35" w:rsidP="00296E35">
      <w:pPr>
        <w:pStyle w:val="PL"/>
      </w:pPr>
      <w:r w:rsidRPr="001C0FC4">
        <w:rPr>
          <w:b/>
        </w:rPr>
        <w:t>ensure that</w:t>
      </w:r>
      <w:r w:rsidRPr="001C0FC4">
        <w:t xml:space="preserve"> {</w:t>
      </w:r>
    </w:p>
    <w:p w14:paraId="10A139D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w:t>
      </w:r>
    </w:p>
    <w:p w14:paraId="143501C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50917E10" w14:textId="77777777" w:rsidR="00296E35" w:rsidRPr="001C0FC4" w:rsidRDefault="00296E35" w:rsidP="00296E35">
      <w:pPr>
        <w:pStyle w:val="PL"/>
      </w:pPr>
      <w:r w:rsidRPr="001C0FC4">
        <w:t xml:space="preserve">            }</w:t>
      </w:r>
    </w:p>
    <w:p w14:paraId="789E1F0D" w14:textId="77777777" w:rsidR="00296E35" w:rsidRPr="001C0FC4" w:rsidRDefault="00296E35" w:rsidP="00296E35">
      <w:pPr>
        <w:pStyle w:val="PL"/>
      </w:pPr>
    </w:p>
    <w:p w14:paraId="651A1D7F" w14:textId="77777777" w:rsidR="00296E35" w:rsidRPr="001C0FC4" w:rsidRDefault="00296E35" w:rsidP="00296E35">
      <w:pPr>
        <w:pStyle w:val="H6"/>
      </w:pPr>
      <w:r w:rsidRPr="001C0FC4">
        <w:t>(2)</w:t>
      </w:r>
    </w:p>
    <w:p w14:paraId="35EA810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063E479" w14:textId="77777777" w:rsidR="00296E35" w:rsidRPr="001C0FC4" w:rsidRDefault="00296E35" w:rsidP="00296E35">
      <w:pPr>
        <w:pStyle w:val="PL"/>
      </w:pPr>
      <w:r w:rsidRPr="001C0FC4">
        <w:rPr>
          <w:b/>
        </w:rPr>
        <w:t>ensure that</w:t>
      </w:r>
      <w:r w:rsidRPr="001C0FC4">
        <w:t xml:space="preserve"> {</w:t>
      </w:r>
    </w:p>
    <w:p w14:paraId="1340B90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3506BE1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5EB79FA6" w14:textId="77777777" w:rsidR="00296E35" w:rsidRPr="001C0FC4" w:rsidRDefault="00296E35" w:rsidP="00296E35">
      <w:pPr>
        <w:pStyle w:val="PL"/>
      </w:pPr>
      <w:r w:rsidRPr="001C0FC4">
        <w:t xml:space="preserve">            }</w:t>
      </w:r>
    </w:p>
    <w:p w14:paraId="45749C2A" w14:textId="77777777" w:rsidR="00296E35" w:rsidRPr="001C0FC4" w:rsidRDefault="00296E35" w:rsidP="00296E35">
      <w:pPr>
        <w:pStyle w:val="PL"/>
      </w:pPr>
    </w:p>
    <w:p w14:paraId="2597D093" w14:textId="77777777" w:rsidR="00296E35" w:rsidRPr="001C0FC4" w:rsidRDefault="00296E35" w:rsidP="00296E35">
      <w:pPr>
        <w:pStyle w:val="H6"/>
      </w:pPr>
      <w:r w:rsidRPr="001C0FC4">
        <w:t>(3)</w:t>
      </w:r>
    </w:p>
    <w:p w14:paraId="4C295EA9"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6A214944" w14:textId="77777777" w:rsidR="00296E35" w:rsidRPr="001C0FC4" w:rsidRDefault="00296E35" w:rsidP="00296E35">
      <w:pPr>
        <w:pStyle w:val="PL"/>
      </w:pPr>
      <w:r w:rsidRPr="001C0FC4">
        <w:rPr>
          <w:b/>
        </w:rPr>
        <w:t>ensure that</w:t>
      </w:r>
      <w:r w:rsidRPr="001C0FC4">
        <w:t xml:space="preserve"> {</w:t>
      </w:r>
    </w:p>
    <w:p w14:paraId="1A04A7AC"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3FA12F86"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5A910CE" w14:textId="77777777" w:rsidR="00296E35" w:rsidRPr="001C0FC4" w:rsidRDefault="00296E35" w:rsidP="00296E35">
      <w:pPr>
        <w:pStyle w:val="PL"/>
      </w:pPr>
      <w:r w:rsidRPr="001C0FC4">
        <w:t xml:space="preserve">            }</w:t>
      </w:r>
    </w:p>
    <w:p w14:paraId="61F6829B" w14:textId="77777777" w:rsidR="00296E35" w:rsidRPr="001C0FC4" w:rsidRDefault="00296E35" w:rsidP="00296E35">
      <w:pPr>
        <w:pStyle w:val="PL"/>
      </w:pPr>
    </w:p>
    <w:p w14:paraId="48FD50FF" w14:textId="77777777" w:rsidR="00296E35" w:rsidRPr="001C0FC4" w:rsidRDefault="00296E35" w:rsidP="00296E35">
      <w:pPr>
        <w:pStyle w:val="H6"/>
      </w:pPr>
      <w:r w:rsidRPr="001C0FC4">
        <w:t>(4)</w:t>
      </w:r>
    </w:p>
    <w:p w14:paraId="39191490"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1236AE8F" w14:textId="77777777" w:rsidR="00296E35" w:rsidRPr="001C0FC4" w:rsidRDefault="00296E35" w:rsidP="00296E35">
      <w:pPr>
        <w:pStyle w:val="PL"/>
      </w:pPr>
      <w:r w:rsidRPr="001C0FC4">
        <w:rPr>
          <w:b/>
        </w:rPr>
        <w:t>ensure that</w:t>
      </w:r>
      <w:r w:rsidRPr="001C0FC4">
        <w:t xml:space="preserve"> {</w:t>
      </w:r>
    </w:p>
    <w:p w14:paraId="56D35A0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325DB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84324A0" w14:textId="77777777" w:rsidR="00296E35" w:rsidRPr="001C0FC4" w:rsidRDefault="00296E35" w:rsidP="00296E35">
      <w:pPr>
        <w:pStyle w:val="PL"/>
      </w:pPr>
      <w:r w:rsidRPr="001C0FC4">
        <w:t xml:space="preserve">            }</w:t>
      </w:r>
    </w:p>
    <w:p w14:paraId="42E10FD3" w14:textId="77777777" w:rsidR="00296E35" w:rsidRPr="001C0FC4" w:rsidRDefault="00296E35" w:rsidP="00296E35">
      <w:pPr>
        <w:pStyle w:val="PL"/>
      </w:pPr>
    </w:p>
    <w:p w14:paraId="4F28FBAD" w14:textId="77777777" w:rsidR="00296E35" w:rsidRPr="001C0FC4" w:rsidRDefault="00296E35" w:rsidP="00296E35">
      <w:pPr>
        <w:pStyle w:val="H6"/>
      </w:pPr>
      <w:bookmarkStart w:id="530" w:name="_Toc52782340"/>
      <w:bookmarkStart w:id="531" w:name="_Toc52782951"/>
      <w:bookmarkStart w:id="532" w:name="_Toc59042820"/>
      <w:r w:rsidRPr="001C0FC4">
        <w:t>6.1.5.2</w:t>
      </w:r>
      <w:r w:rsidRPr="001C0FC4">
        <w:tab/>
        <w:t>Conformance requirements</w:t>
      </w:r>
      <w:bookmarkEnd w:id="530"/>
      <w:bookmarkEnd w:id="531"/>
      <w:bookmarkEnd w:id="532"/>
    </w:p>
    <w:p w14:paraId="724BF682" w14:textId="77777777" w:rsidR="00296E35" w:rsidRPr="001C0FC4" w:rsidRDefault="00296E35" w:rsidP="00296E35">
      <w:r w:rsidRPr="001C0FC4">
        <w:t xml:space="preserve">References: The conformance requirements covered in the current TC are specified in: TS 24.282, clauses 9.2.3.2.3, 9.2.3.2.1, </w:t>
      </w:r>
      <w:bookmarkStart w:id="533" w:name="_Hlk16164220"/>
      <w:r w:rsidRPr="001C0FC4">
        <w:t>13.2.2.2.2.1</w:t>
      </w:r>
      <w:bookmarkEnd w:id="533"/>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73CD12F" w14:textId="77777777" w:rsidR="00296E35" w:rsidRPr="001C0FC4" w:rsidRDefault="00296E35" w:rsidP="00296E35">
      <w:r w:rsidRPr="001C0FC4">
        <w:t>[TS 24.282, clause 9.2.3.2.3]</w:t>
      </w:r>
    </w:p>
    <w:p w14:paraId="2331F0F0" w14:textId="77777777" w:rsidR="00296E35" w:rsidRPr="001C0FC4" w:rsidRDefault="00296E35" w:rsidP="00296E35">
      <w:r w:rsidRPr="001C0FC4">
        <w:t>The MCData client shall generate a SIP INVITE request in accordance with 3GPP TS 24.229 [5] with the clarifications given below.</w:t>
      </w:r>
    </w:p>
    <w:p w14:paraId="4DF4DA23" w14:textId="77777777" w:rsidR="00296E35" w:rsidRPr="001C0FC4" w:rsidRDefault="00296E35" w:rsidP="00296E35">
      <w:r w:rsidRPr="001C0FC4">
        <w:t>The MCData client:</w:t>
      </w:r>
    </w:p>
    <w:p w14:paraId="45615E5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36CD91E"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41D21F80"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50F55E8"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85F680B" w14:textId="77777777" w:rsidR="00296E35" w:rsidRPr="001C0FC4" w:rsidRDefault="00296E35" w:rsidP="00296E35">
      <w:pPr>
        <w:pStyle w:val="B1"/>
      </w:pPr>
      <w:r w:rsidRPr="001C0FC4">
        <w:t>5)</w:t>
      </w:r>
      <w:r w:rsidRPr="001C0FC4">
        <w:tab/>
        <w:t>should include the "timer" option tag in the Supported header field;</w:t>
      </w:r>
    </w:p>
    <w:p w14:paraId="6F2741C3"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012D8E4" w14:textId="77777777" w:rsidR="00296E35" w:rsidRPr="001C0FC4" w:rsidRDefault="00296E35" w:rsidP="00296E35">
      <w:pPr>
        <w:pStyle w:val="B1"/>
      </w:pPr>
      <w:r w:rsidRPr="001C0FC4">
        <w:t>7)</w:t>
      </w:r>
      <w:r w:rsidRPr="001C0FC4">
        <w:tab/>
        <w:t>if a one-to-one standalone SDS message is to be sent:</w:t>
      </w:r>
    </w:p>
    <w:p w14:paraId="7E1770D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64505239"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786F5368" w14:textId="77777777" w:rsidR="00296E35" w:rsidRPr="001C0FC4" w:rsidRDefault="00296E35" w:rsidP="00296E35">
      <w:pPr>
        <w:pStyle w:val="B3"/>
      </w:pPr>
      <w:r w:rsidRPr="001C0FC4">
        <w:t>i)</w:t>
      </w:r>
      <w:r w:rsidRPr="001C0FC4">
        <w:tab/>
        <w:t>the &lt;request-type&gt; element set to a value of "one-to-one-sds"; and</w:t>
      </w:r>
    </w:p>
    <w:p w14:paraId="61DFC2E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044F726"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0CA67D6" w14:textId="77777777" w:rsidR="00296E35" w:rsidRPr="001C0FC4" w:rsidRDefault="00296E35" w:rsidP="00296E35">
      <w:pPr>
        <w:pStyle w:val="B3"/>
      </w:pPr>
      <w:r w:rsidRPr="001C0FC4">
        <w:t>ii)</w:t>
      </w:r>
      <w:r w:rsidRPr="001C0FC4">
        <w:tab/>
        <w:t>shall use the keying material to generate a PCK as described in 3GPP TS 33.180 [26];</w:t>
      </w:r>
    </w:p>
    <w:p w14:paraId="7FFE6051"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CC212F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1C5F4EA7"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0F590EE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69C4F4F"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59B82C9" w14:textId="77777777" w:rsidR="00296E35" w:rsidRPr="001C0FC4" w:rsidRDefault="00296E35" w:rsidP="00296E35">
      <w:pPr>
        <w:pStyle w:val="NO"/>
      </w:pPr>
      <w:r w:rsidRPr="001C0FC4">
        <w:t>…</w:t>
      </w:r>
    </w:p>
    <w:p w14:paraId="09F520E1"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1BFB12A2"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A06A1DA"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B7BE93C"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1BAF6FC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345EE122" w14:textId="77777777" w:rsidR="00296E35" w:rsidRPr="001C0FC4" w:rsidRDefault="00296E35" w:rsidP="00296E35">
      <w:r w:rsidRPr="001C0FC4">
        <w:t>On receipt of a SIP 2xx response to the SIP INVITE request, the MCData client:</w:t>
      </w:r>
    </w:p>
    <w:p w14:paraId="36EF9AA9" w14:textId="77777777" w:rsidR="00296E35" w:rsidRPr="001C0FC4" w:rsidRDefault="00296E35" w:rsidP="00296E35">
      <w:pPr>
        <w:pStyle w:val="B1"/>
      </w:pPr>
      <w:r w:rsidRPr="001C0FC4">
        <w:t>1)</w:t>
      </w:r>
      <w:r w:rsidRPr="001C0FC4">
        <w:tab/>
        <w:t>shall send a SIP ACK request as specified in 3GPP TS 24.229 [5];</w:t>
      </w:r>
    </w:p>
    <w:p w14:paraId="210D1FE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F8DF14F" w14:textId="77777777" w:rsidR="00296E35" w:rsidRPr="001C0FC4" w:rsidRDefault="00296E35" w:rsidP="00296E35">
      <w:pPr>
        <w:pStyle w:val="B1"/>
      </w:pPr>
      <w:r w:rsidRPr="001C0FC4">
        <w:t>3)</w:t>
      </w:r>
      <w:r w:rsidRPr="001C0FC4">
        <w:tab/>
        <w:t>shall interact with the media plane as specified in 3GPP TS 24.582 [15] subclause 6.1.1.2.</w:t>
      </w:r>
    </w:p>
    <w:p w14:paraId="536F1800" w14:textId="77777777" w:rsidR="00296E35" w:rsidRPr="001C0FC4" w:rsidRDefault="00296E35" w:rsidP="00296E35">
      <w:pPr>
        <w:pStyle w:val="B1"/>
      </w:pPr>
      <w:r w:rsidRPr="001C0FC4">
        <w:t>…</w:t>
      </w:r>
    </w:p>
    <w:p w14:paraId="67F88998"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44C38501" w14:textId="77777777" w:rsidR="00296E35" w:rsidRPr="001C0FC4" w:rsidRDefault="00296E35" w:rsidP="00296E35">
      <w:pPr>
        <w:pStyle w:val="B1"/>
      </w:pPr>
      <w:r w:rsidRPr="001C0FC4">
        <w:t>1)</w:t>
      </w:r>
      <w:r w:rsidRPr="001C0FC4">
        <w:tab/>
        <w:t>shall generate a SIP BYE request according to 3GPP TS 24.229 [5] with:</w:t>
      </w:r>
    </w:p>
    <w:p w14:paraId="1BD249B6" w14:textId="77777777" w:rsidR="00296E35" w:rsidRPr="001C0FC4" w:rsidRDefault="00296E35" w:rsidP="00296E35">
      <w:pPr>
        <w:pStyle w:val="B2"/>
      </w:pPr>
      <w:r w:rsidRPr="001C0FC4">
        <w:t>a)</w:t>
      </w:r>
      <w:r w:rsidRPr="001C0FC4">
        <w:tab/>
        <w:t>Reason code set to "SIP";</w:t>
      </w:r>
    </w:p>
    <w:p w14:paraId="6D62967E" w14:textId="77777777" w:rsidR="00296E35" w:rsidRPr="001C0FC4" w:rsidRDefault="00296E35" w:rsidP="00296E35">
      <w:pPr>
        <w:pStyle w:val="B2"/>
      </w:pPr>
      <w:r w:rsidRPr="001C0FC4">
        <w:t>b)</w:t>
      </w:r>
      <w:r w:rsidRPr="001C0FC4">
        <w:tab/>
        <w:t>cause set to "200"; and</w:t>
      </w:r>
    </w:p>
    <w:p w14:paraId="7A3455A2" w14:textId="77777777" w:rsidR="00296E35" w:rsidRPr="001C0FC4" w:rsidRDefault="00296E35" w:rsidP="00296E35">
      <w:pPr>
        <w:pStyle w:val="B2"/>
      </w:pPr>
      <w:r w:rsidRPr="001C0FC4">
        <w:t>c)</w:t>
      </w:r>
      <w:r w:rsidRPr="001C0FC4">
        <w:tab/>
        <w:t>text set to "transmission succeeded";</w:t>
      </w:r>
    </w:p>
    <w:p w14:paraId="44C61D6A" w14:textId="77777777" w:rsidR="00296E35" w:rsidRPr="001C0FC4" w:rsidRDefault="00296E35" w:rsidP="00296E35">
      <w:pPr>
        <w:pStyle w:val="B1"/>
      </w:pPr>
      <w:r w:rsidRPr="001C0FC4">
        <w:t>2)</w:t>
      </w:r>
      <w:r w:rsidRPr="001C0FC4">
        <w:tab/>
        <w:t>shall set the Request-URI to the MCData session identity to release; and</w:t>
      </w:r>
    </w:p>
    <w:p w14:paraId="7F634532" w14:textId="77777777" w:rsidR="00296E35" w:rsidRPr="001C0FC4" w:rsidRDefault="00296E35" w:rsidP="00296E35">
      <w:pPr>
        <w:pStyle w:val="B1"/>
      </w:pPr>
      <w:r w:rsidRPr="001C0FC4">
        <w:t>3)</w:t>
      </w:r>
      <w:r w:rsidRPr="001C0FC4">
        <w:tab/>
        <w:t>shall send a SIP BYE request towards MCData server according to 3GPP TS 24.229 [5].</w:t>
      </w:r>
    </w:p>
    <w:p w14:paraId="1E627944"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42D2E0F9" w14:textId="77777777" w:rsidR="00296E35" w:rsidRPr="001C0FC4" w:rsidRDefault="00296E35" w:rsidP="00296E35">
      <w:r w:rsidRPr="001C0FC4">
        <w:t>[TS 24.282, clause 9.2.3.2.1]</w:t>
      </w:r>
    </w:p>
    <w:p w14:paraId="2F0D7DEF" w14:textId="77777777" w:rsidR="00296E35" w:rsidRPr="001C0FC4" w:rsidRDefault="00296E35" w:rsidP="00296E35">
      <w:r w:rsidRPr="001C0FC4">
        <w:t>When composing an SDP offer according to 3GPP TS 24.229 [5], IETF RFC 4975 [17], IETF RFC 6135 [19] and IETF RFC 6714 [20] the MCData client:</w:t>
      </w:r>
    </w:p>
    <w:p w14:paraId="33A50C9F" w14:textId="77777777" w:rsidR="00296E35" w:rsidRPr="001C0FC4" w:rsidRDefault="00296E35" w:rsidP="00296E35">
      <w:pPr>
        <w:pStyle w:val="B1"/>
      </w:pPr>
      <w:r w:rsidRPr="001C0FC4">
        <w:t>1)</w:t>
      </w:r>
      <w:r w:rsidRPr="001C0FC4">
        <w:tab/>
        <w:t>shall include an "m=message" media-level section for the MCData media stream consisting of:</w:t>
      </w:r>
    </w:p>
    <w:p w14:paraId="5DE1FE96" w14:textId="77777777" w:rsidR="00296E35" w:rsidRPr="001C0FC4" w:rsidRDefault="00296E35" w:rsidP="00296E35">
      <w:pPr>
        <w:pStyle w:val="B2"/>
      </w:pPr>
      <w:r w:rsidRPr="001C0FC4">
        <w:t>a)</w:t>
      </w:r>
      <w:r w:rsidRPr="001C0FC4">
        <w:tab/>
        <w:t>the IP address and the port number;</w:t>
      </w:r>
    </w:p>
    <w:p w14:paraId="41F09DA1" w14:textId="77777777" w:rsidR="00296E35" w:rsidRPr="001C0FC4" w:rsidRDefault="00296E35" w:rsidP="00296E35">
      <w:pPr>
        <w:pStyle w:val="B2"/>
      </w:pPr>
      <w:r w:rsidRPr="001C0FC4">
        <w:t>b)</w:t>
      </w:r>
      <w:r w:rsidRPr="001C0FC4">
        <w:tab/>
        <w:t>a protocol field value of "TCP/MSRP", or "TCP/TLS/MSRP" for TLS;</w:t>
      </w:r>
    </w:p>
    <w:p w14:paraId="46DBFADC" w14:textId="77777777" w:rsidR="00296E35" w:rsidRPr="001C0FC4" w:rsidRDefault="00296E35" w:rsidP="00296E35">
      <w:pPr>
        <w:pStyle w:val="B2"/>
      </w:pPr>
      <w:r w:rsidRPr="001C0FC4">
        <w:t>c)</w:t>
      </w:r>
      <w:r w:rsidRPr="001C0FC4">
        <w:tab/>
        <w:t>a format list field set to '*';</w:t>
      </w:r>
    </w:p>
    <w:p w14:paraId="0033ADCE" w14:textId="77777777" w:rsidR="00296E35" w:rsidRPr="001C0FC4" w:rsidRDefault="00296E35" w:rsidP="00296E35">
      <w:pPr>
        <w:pStyle w:val="B2"/>
      </w:pPr>
      <w:r w:rsidRPr="001C0FC4">
        <w:t>d)</w:t>
      </w:r>
      <w:r w:rsidRPr="001C0FC4">
        <w:tab/>
        <w:t>an "a=sendonly" attribute;</w:t>
      </w:r>
    </w:p>
    <w:p w14:paraId="599F702E" w14:textId="77777777" w:rsidR="00296E35" w:rsidRPr="001C0FC4" w:rsidRDefault="00296E35" w:rsidP="00296E35">
      <w:pPr>
        <w:pStyle w:val="B2"/>
      </w:pPr>
      <w:r w:rsidRPr="001C0FC4">
        <w:t>e)</w:t>
      </w:r>
      <w:r w:rsidRPr="001C0FC4">
        <w:tab/>
        <w:t>an "a=path" attribute containing its own MSRP URI;</w:t>
      </w:r>
    </w:p>
    <w:p w14:paraId="549F8554"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6CACFF8"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D99188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54E3500" w14:textId="77777777" w:rsidR="00296E35" w:rsidRPr="001C0FC4" w:rsidRDefault="00296E35" w:rsidP="00296E35">
      <w:r w:rsidRPr="001C0FC4">
        <w:t>[TS 24.282, clause 13.2.2.2.2.1]</w:t>
      </w:r>
    </w:p>
    <w:p w14:paraId="045431EC"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2D0BD3F2"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9CEC102"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4BCF3840"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7ADD6E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319313C" w14:textId="77777777" w:rsidR="00296E35" w:rsidRPr="001C0FC4" w:rsidRDefault="00296E35" w:rsidP="00296E35">
      <w:r w:rsidRPr="001C0FC4">
        <w:t>[TS 24.282, clause 12.2.1.2]</w:t>
      </w:r>
    </w:p>
    <w:p w14:paraId="488286D0" w14:textId="77777777" w:rsidR="00296E35" w:rsidRPr="001C0FC4" w:rsidRDefault="00296E35" w:rsidP="00296E35">
      <w:pPr>
        <w:rPr>
          <w:rFonts w:eastAsia="SimSun"/>
        </w:rPr>
      </w:pPr>
      <w:r w:rsidRPr="001C0FC4">
        <w:rPr>
          <w:rFonts w:eastAsia="SimSun"/>
        </w:rPr>
        <w:t>Upon receipt of a:</w:t>
      </w:r>
    </w:p>
    <w:p w14:paraId="527AC6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B18875F"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70E1A16" w14:textId="77777777" w:rsidR="00296E35" w:rsidRPr="001C0FC4" w:rsidRDefault="00296E35" w:rsidP="00296E35">
      <w:pPr>
        <w:rPr>
          <w:rFonts w:eastAsia="SimSun"/>
        </w:rPr>
      </w:pPr>
      <w:r w:rsidRPr="001C0FC4">
        <w:rPr>
          <w:rFonts w:eastAsia="SimSun"/>
        </w:rPr>
        <w:t>the MCData client:</w:t>
      </w:r>
    </w:p>
    <w:p w14:paraId="430B77E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A040F25"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8C5CEB0" w14:textId="77777777" w:rsidR="00296E35" w:rsidRPr="001C0FC4" w:rsidRDefault="00296E35" w:rsidP="00296E35">
      <w:r w:rsidRPr="001C0FC4">
        <w:t>[TS 24.582, clause 6.1.1.2.1]</w:t>
      </w:r>
    </w:p>
    <w:p w14:paraId="57972461" w14:textId="77777777" w:rsidR="00296E35" w:rsidRPr="001C0FC4" w:rsidRDefault="00296E35" w:rsidP="00296E35">
      <w:r w:rsidRPr="001C0FC4">
        <w:t>Upon receiving an indication to establish MSRP connection for standalone SDS using media plane as the originating client, the MCData client:</w:t>
      </w:r>
    </w:p>
    <w:p w14:paraId="5C5B938C" w14:textId="77777777" w:rsidR="00296E35" w:rsidRPr="001C0FC4" w:rsidRDefault="00296E35" w:rsidP="00296E35">
      <w:pPr>
        <w:pStyle w:val="B1"/>
      </w:pPr>
      <w:r w:rsidRPr="001C0FC4">
        <w:t>1.</w:t>
      </w:r>
      <w:r w:rsidRPr="001C0FC4">
        <w:tab/>
        <w:t>shall act as an MSRP client according to IETF RFC 6135 [12];</w:t>
      </w:r>
    </w:p>
    <w:p w14:paraId="40385ACB" w14:textId="77777777" w:rsidR="00296E35" w:rsidRPr="001C0FC4" w:rsidRDefault="00296E35" w:rsidP="00296E35">
      <w:pPr>
        <w:pStyle w:val="B1"/>
      </w:pPr>
      <w:r w:rsidRPr="001C0FC4">
        <w:t>2.</w:t>
      </w:r>
      <w:r w:rsidRPr="001C0FC4">
        <w:tab/>
        <w:t>shall act according to IETF RFC 6135 [12], as:</w:t>
      </w:r>
    </w:p>
    <w:p w14:paraId="4CFFFE07" w14:textId="77777777" w:rsidR="00296E35" w:rsidRPr="001C0FC4" w:rsidRDefault="00296E35" w:rsidP="00296E35">
      <w:pPr>
        <w:pStyle w:val="B2"/>
      </w:pPr>
      <w:r w:rsidRPr="001C0FC4">
        <w:t>a.</w:t>
      </w:r>
      <w:r w:rsidRPr="001C0FC4">
        <w:tab/>
        <w:t>an "active" endpoint, if a=setup attribute in the received SDP answer is set to "passive"; and</w:t>
      </w:r>
    </w:p>
    <w:p w14:paraId="13C13C0C" w14:textId="77777777" w:rsidR="00296E35" w:rsidRPr="001C0FC4" w:rsidRDefault="00296E35" w:rsidP="00296E35">
      <w:pPr>
        <w:pStyle w:val="B2"/>
      </w:pPr>
      <w:r w:rsidRPr="001C0FC4">
        <w:t>b.</w:t>
      </w:r>
      <w:r w:rsidRPr="001C0FC4">
        <w:tab/>
        <w:t>an "passive" endpoint, if a=setup attribute in the received SDP answer is set to "active";</w:t>
      </w:r>
    </w:p>
    <w:p w14:paraId="7729423E"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4DF32F9"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1B3240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507A8C91"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86F76F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7339582"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FB6368"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7217C0C"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AA0CE72" w14:textId="77777777" w:rsidR="00296E35" w:rsidRPr="001C0FC4" w:rsidRDefault="00296E35" w:rsidP="00296E35">
      <w:r w:rsidRPr="001C0FC4">
        <w:t>If MSRP chunking is not used then on receipt of a 200 (OK) response, the MCData client shall terminate the SIP session as specified in 3GPP TS 24.282 [8].</w:t>
      </w:r>
    </w:p>
    <w:p w14:paraId="461CCF71" w14:textId="77777777" w:rsidR="00296E35" w:rsidRPr="001C0FC4" w:rsidRDefault="00296E35" w:rsidP="00296E35">
      <w:r w:rsidRPr="001C0FC4">
        <w:t>If MSRP chunking is used, the MCData client:</w:t>
      </w:r>
    </w:p>
    <w:p w14:paraId="5A4F0EB2" w14:textId="77777777" w:rsidR="00296E35" w:rsidRPr="001C0FC4" w:rsidRDefault="00296E35" w:rsidP="00296E35">
      <w:pPr>
        <w:pStyle w:val="B1"/>
      </w:pPr>
      <w:r w:rsidRPr="001C0FC4">
        <w:t>1.</w:t>
      </w:r>
      <w:r w:rsidRPr="001C0FC4">
        <w:tab/>
        <w:t>shall send further MSRP SEND requests as necessary;</w:t>
      </w:r>
    </w:p>
    <w:p w14:paraId="25F3AB0B" w14:textId="77777777" w:rsidR="00296E35" w:rsidRPr="001C0FC4" w:rsidRDefault="00296E35" w:rsidP="00296E35">
      <w:pPr>
        <w:pStyle w:val="B1"/>
      </w:pPr>
      <w:r w:rsidRPr="001C0FC4">
        <w:t>2.</w:t>
      </w:r>
      <w:r w:rsidRPr="001C0FC4">
        <w:tab/>
        <w:t>shall wait for a 200 (OK) response to each MSRP SEND request sent; and</w:t>
      </w:r>
    </w:p>
    <w:p w14:paraId="0FF5797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5740E9F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05BD97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EB2309A"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64FF485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0879EA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DDF47F6"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9D87E89" w14:textId="77777777" w:rsidR="00296E35" w:rsidRPr="001C0FC4" w:rsidRDefault="00296E35" w:rsidP="00296E35">
      <w:r w:rsidRPr="001C0FC4">
        <w:t>[TS 24.582, clause 6.1.1.2.2]</w:t>
      </w:r>
    </w:p>
    <w:p w14:paraId="617B2343" w14:textId="77777777" w:rsidR="00296E35" w:rsidRPr="001C0FC4" w:rsidRDefault="00296E35" w:rsidP="00296E35">
      <w:r w:rsidRPr="001C0FC4">
        <w:t>In order to generate an SDS signalling payload, the MCData client:</w:t>
      </w:r>
    </w:p>
    <w:p w14:paraId="4C04A4D8" w14:textId="77777777" w:rsidR="00296E35" w:rsidRPr="001C0FC4" w:rsidRDefault="00296E35" w:rsidP="00296E35">
      <w:pPr>
        <w:pStyle w:val="B1"/>
      </w:pPr>
      <w:r w:rsidRPr="001C0FC4">
        <w:t>1.</w:t>
      </w:r>
      <w:r w:rsidRPr="001C0FC4">
        <w:tab/>
        <w:t>shall generate an SDS SIGNALLING PAYLOAD message as specified in 3GPP TS 24.282 [8]; and</w:t>
      </w:r>
    </w:p>
    <w:p w14:paraId="6934D4B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2AD0B5E3" w14:textId="77777777" w:rsidR="00296E35" w:rsidRPr="001C0FC4" w:rsidRDefault="00296E35" w:rsidP="00296E35">
      <w:r w:rsidRPr="001C0FC4">
        <w:t>When generating a an SDS SIGNALLING PAYLOAD message, the MCData client:</w:t>
      </w:r>
    </w:p>
    <w:p w14:paraId="23DE9DA8"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E5307DB" w14:textId="77777777" w:rsidR="00296E35" w:rsidRPr="001C0FC4" w:rsidRDefault="00296E35" w:rsidP="00296E35">
      <w:pPr>
        <w:pStyle w:val="B2"/>
      </w:pPr>
      <w:r w:rsidRPr="001C0FC4">
        <w:t>a.</w:t>
      </w:r>
      <w:r w:rsidRPr="001C0FC4">
        <w:tab/>
        <w:t>may include and set the Disposition request type IE to:</w:t>
      </w:r>
    </w:p>
    <w:p w14:paraId="42611D86"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22B663AA"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A1A3D42"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ACF846" w14:textId="77777777" w:rsidR="00296E35" w:rsidRPr="001C0FC4" w:rsidRDefault="00296E35" w:rsidP="00296E35">
      <w:pPr>
        <w:pStyle w:val="B2"/>
      </w:pPr>
      <w:r w:rsidRPr="001C0FC4">
        <w:t>b.</w:t>
      </w:r>
      <w:r w:rsidRPr="001C0FC4">
        <w:tab/>
        <w:t>shall set Date and time IE to current UTC time;</w:t>
      </w:r>
    </w:p>
    <w:p w14:paraId="65BD7376"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30037492"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F9BE4CD"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6AA54531"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615C55E5" w14:textId="77777777" w:rsidR="00296E35" w:rsidRPr="001C0FC4" w:rsidRDefault="00296E35" w:rsidP="00296E35">
      <w:r w:rsidRPr="001C0FC4">
        <w:t>[TS 24.582, clause 6.1.1.2.3]</w:t>
      </w:r>
    </w:p>
    <w:p w14:paraId="2E581E04" w14:textId="77777777" w:rsidR="00296E35" w:rsidRPr="001C0FC4" w:rsidRDefault="00296E35" w:rsidP="00296E35">
      <w:r w:rsidRPr="001C0FC4">
        <w:t>In order to generate SDS data payload, the MCData client:</w:t>
      </w:r>
    </w:p>
    <w:p w14:paraId="0584418B" w14:textId="77777777" w:rsidR="00296E35" w:rsidRPr="001C0FC4" w:rsidRDefault="00296E35" w:rsidP="00296E35">
      <w:pPr>
        <w:pStyle w:val="B1"/>
      </w:pPr>
      <w:r w:rsidRPr="001C0FC4">
        <w:t>1.</w:t>
      </w:r>
      <w:r w:rsidRPr="001C0FC4">
        <w:tab/>
        <w:t>shall generate a DATA PAYLOAD message as specified in 3GPP TS 24.282 [8]; and</w:t>
      </w:r>
    </w:p>
    <w:p w14:paraId="3DD32CEA"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6EE86B" w14:textId="77777777" w:rsidR="00296E35" w:rsidRPr="001C0FC4" w:rsidRDefault="00296E35" w:rsidP="00296E35">
      <w:r w:rsidRPr="001C0FC4">
        <w:t>When generating a DATA PAYLOAD message, the MCData client:</w:t>
      </w:r>
    </w:p>
    <w:p w14:paraId="5ED741C9"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303B1F6" w14:textId="77777777" w:rsidR="00296E35" w:rsidRPr="001C0FC4" w:rsidRDefault="00296E35" w:rsidP="00296E35">
      <w:pPr>
        <w:pStyle w:val="B2"/>
      </w:pPr>
      <w:r w:rsidRPr="001C0FC4">
        <w:t>a.</w:t>
      </w:r>
      <w:r w:rsidRPr="001C0FC4">
        <w:tab/>
        <w:t>shall set Number of payloads IE to the total number of payloads being sent; and</w:t>
      </w:r>
    </w:p>
    <w:p w14:paraId="3FCEDA1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D91BF9B"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B709BF0" w14:textId="77777777" w:rsidR="00296E35" w:rsidRPr="001C0FC4" w:rsidRDefault="00296E35" w:rsidP="00296E35">
      <w:pPr>
        <w:pStyle w:val="B3"/>
      </w:pPr>
      <w:r w:rsidRPr="001C0FC4">
        <w:t>ii.</w:t>
      </w:r>
      <w:r w:rsidRPr="001C0FC4">
        <w:tab/>
        <w:t>shall set Payload data IE to actual payload.</w:t>
      </w:r>
    </w:p>
    <w:p w14:paraId="0A1B1F22" w14:textId="77777777" w:rsidR="00296E35" w:rsidRPr="001C0FC4" w:rsidRDefault="00296E35" w:rsidP="00296E35">
      <w:r w:rsidRPr="001C0FC4">
        <w:t>[TS 24.582, clause 6.1.1.2.4]</w:t>
      </w:r>
    </w:p>
    <w:p w14:paraId="4D85FFC4" w14:textId="77777777" w:rsidR="00296E35" w:rsidRPr="001C0FC4" w:rsidRDefault="00296E35" w:rsidP="00296E35">
      <w:r w:rsidRPr="001C0FC4">
        <w:t>The MCData client shall take the procedures in subclause 6.4.1 into consideration when generating MSRP SEND messages.</w:t>
      </w:r>
    </w:p>
    <w:p w14:paraId="28B1E6AF" w14:textId="77777777" w:rsidR="00296E35" w:rsidRPr="001C0FC4" w:rsidRDefault="00296E35" w:rsidP="00296E35">
      <w:r w:rsidRPr="001C0FC4">
        <w:t>The MCData client shall generate MSRP SEND for SDS message requests according to IETF RFC 4975 [11].</w:t>
      </w:r>
    </w:p>
    <w:p w14:paraId="4BEB914E"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27322CFD" w14:textId="77777777" w:rsidR="00296E35" w:rsidRPr="001C0FC4" w:rsidRDefault="00296E35" w:rsidP="00296E35">
      <w:pPr>
        <w:pStyle w:val="B1"/>
      </w:pPr>
      <w:r w:rsidRPr="001C0FC4">
        <w:t>1.</w:t>
      </w:r>
      <w:r w:rsidRPr="001C0FC4">
        <w:tab/>
        <w:t>shall set To-Path header according to the MSRP URI(s) received in the answer SDP;</w:t>
      </w:r>
    </w:p>
    <w:p w14:paraId="4AF49C9C"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2528D714"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2ACFDBE8" w14:textId="77777777" w:rsidR="00296E35" w:rsidRPr="001C0FC4" w:rsidRDefault="00296E35" w:rsidP="00296E35">
      <w:pPr>
        <w:pStyle w:val="B1"/>
      </w:pPr>
      <w:r w:rsidRPr="001C0FC4">
        <w:t>4.</w:t>
      </w:r>
      <w:r w:rsidRPr="001C0FC4">
        <w:tab/>
        <w:t>shall set the second Content-Type as "application/vnd.3gpp.mcdata-payload"; and</w:t>
      </w:r>
    </w:p>
    <w:p w14:paraId="03340B42"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7EA08A63" w14:textId="77777777" w:rsidR="00296E35" w:rsidRPr="001C0FC4" w:rsidRDefault="00296E35" w:rsidP="00296E35">
      <w:r w:rsidRPr="001C0FC4">
        <w:t>When generating an MSRP SEND for SDS message request containing only an SDS DATA PAYLOAD message, the MCData client:</w:t>
      </w:r>
    </w:p>
    <w:p w14:paraId="6FE9E6A2" w14:textId="77777777" w:rsidR="00296E35" w:rsidRPr="001C0FC4" w:rsidRDefault="00296E35" w:rsidP="00296E35">
      <w:pPr>
        <w:pStyle w:val="B1"/>
      </w:pPr>
      <w:r w:rsidRPr="001C0FC4">
        <w:t>1.</w:t>
      </w:r>
      <w:r w:rsidRPr="001C0FC4">
        <w:tab/>
        <w:t>shall set To-Path header according to the MSRP URI(s) received in the answer SDP;</w:t>
      </w:r>
    </w:p>
    <w:p w14:paraId="7B41D08E" w14:textId="77777777" w:rsidR="00296E35" w:rsidRPr="001C0FC4" w:rsidRDefault="00296E35" w:rsidP="00296E35">
      <w:pPr>
        <w:pStyle w:val="B1"/>
      </w:pPr>
      <w:r w:rsidRPr="001C0FC4">
        <w:t>2.</w:t>
      </w:r>
      <w:r w:rsidRPr="001C0FC4">
        <w:tab/>
        <w:t>shall set the Content-Type as "application/vnd.3gpp.mcdata-payload"; and</w:t>
      </w:r>
    </w:p>
    <w:p w14:paraId="26EAD39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9C43960" w14:textId="77777777" w:rsidR="00296E35" w:rsidRPr="001C0FC4" w:rsidRDefault="00296E35" w:rsidP="00296E35">
      <w:r w:rsidRPr="001C0FC4">
        <w:t>When generating an MSRP SEND for SDS message request containing only an SDS SIGNALLING PAYLOAD, the MCData client.</w:t>
      </w:r>
    </w:p>
    <w:p w14:paraId="17D9D279" w14:textId="77777777" w:rsidR="00296E35" w:rsidRPr="001C0FC4" w:rsidRDefault="00296E35" w:rsidP="00296E35">
      <w:pPr>
        <w:pStyle w:val="B1"/>
      </w:pPr>
      <w:r w:rsidRPr="001C0FC4">
        <w:t>1.</w:t>
      </w:r>
      <w:r w:rsidRPr="001C0FC4">
        <w:tab/>
        <w:t>shall set To-Path header according to the MSRP URI(s) received in the answer SDP;</w:t>
      </w:r>
    </w:p>
    <w:p w14:paraId="1A6C2115" w14:textId="77777777" w:rsidR="00296E35" w:rsidRPr="001C0FC4" w:rsidRDefault="00296E35" w:rsidP="00296E35">
      <w:pPr>
        <w:pStyle w:val="B1"/>
      </w:pPr>
      <w:r w:rsidRPr="001C0FC4">
        <w:t>2.</w:t>
      </w:r>
      <w:r w:rsidRPr="001C0FC4">
        <w:tab/>
        <w:t>shall set the Content-Type as "application/vnd.3gpp.mcdata-signalling"; and</w:t>
      </w:r>
    </w:p>
    <w:p w14:paraId="413DF427"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0CC47A0" w14:textId="77777777" w:rsidR="00296E35" w:rsidRPr="001C0FC4" w:rsidRDefault="00296E35" w:rsidP="00296E35">
      <w:pPr>
        <w:pStyle w:val="H6"/>
      </w:pPr>
      <w:bookmarkStart w:id="534" w:name="_Toc52782341"/>
      <w:bookmarkStart w:id="535" w:name="_Toc52782952"/>
      <w:bookmarkStart w:id="536" w:name="_Toc59042821"/>
      <w:r w:rsidRPr="001C0FC4">
        <w:t>6.1.5.3</w:t>
      </w:r>
      <w:r w:rsidRPr="001C0FC4">
        <w:tab/>
        <w:t>Test description</w:t>
      </w:r>
      <w:bookmarkEnd w:id="534"/>
      <w:bookmarkEnd w:id="535"/>
      <w:bookmarkEnd w:id="536"/>
    </w:p>
    <w:p w14:paraId="37E4753B" w14:textId="77777777" w:rsidR="00296E35" w:rsidRPr="001C0FC4" w:rsidRDefault="00296E35" w:rsidP="00296E35">
      <w:pPr>
        <w:pStyle w:val="H6"/>
      </w:pPr>
      <w:bookmarkStart w:id="537" w:name="_Toc52782342"/>
      <w:bookmarkStart w:id="538" w:name="_Toc52782953"/>
      <w:bookmarkStart w:id="539" w:name="_Toc59042822"/>
      <w:r w:rsidRPr="001C0FC4">
        <w:t>6.1.5.3.1</w:t>
      </w:r>
      <w:r w:rsidRPr="001C0FC4">
        <w:tab/>
        <w:t>Pre-test conditions</w:t>
      </w:r>
      <w:bookmarkEnd w:id="537"/>
      <w:bookmarkEnd w:id="538"/>
      <w:bookmarkEnd w:id="539"/>
    </w:p>
    <w:p w14:paraId="52722370" w14:textId="77777777" w:rsidR="00296E35" w:rsidRDefault="00296E35" w:rsidP="00296E35">
      <w:pPr>
        <w:pStyle w:val="H6"/>
      </w:pPr>
      <w:r w:rsidRPr="00102CE5">
        <w:t>Test configuration</w:t>
      </w:r>
      <w:r>
        <w:t>:</w:t>
      </w:r>
    </w:p>
    <w:p w14:paraId="7FC65E2B" w14:textId="6975964B" w:rsidR="00296E35" w:rsidRDefault="00296E35" w:rsidP="00296E35">
      <w:pPr>
        <w:pStyle w:val="B1"/>
      </w:pPr>
      <w:r>
        <w:t>-</w:t>
      </w:r>
      <w:r>
        <w:tab/>
        <w:t>Single cell configuration according to TS 37.579-1 [2] clause 5.2.2.2.1.</w:t>
      </w:r>
    </w:p>
    <w:p w14:paraId="781799B2" w14:textId="77777777" w:rsidR="00296E35" w:rsidRDefault="00296E35" w:rsidP="00296E35">
      <w:pPr>
        <w:pStyle w:val="H6"/>
      </w:pPr>
      <w:r>
        <w:t>Preamble:</w:t>
      </w:r>
    </w:p>
    <w:p w14:paraId="3C702817" w14:textId="1144D0E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5BEDFE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69FBFA8" w14:textId="77777777" w:rsidR="00296E35" w:rsidRDefault="00296E35" w:rsidP="00296E35">
      <w:pPr>
        <w:pStyle w:val="B1"/>
      </w:pPr>
      <w:r>
        <w:t>-</w:t>
      </w:r>
      <w:r>
        <w:tab/>
      </w:r>
      <w:r w:rsidRPr="000573F5">
        <w:t>UE States at the end of the preamble</w:t>
      </w:r>
      <w:r>
        <w:t>:</w:t>
      </w:r>
    </w:p>
    <w:p w14:paraId="69889913" w14:textId="77777777" w:rsidR="00296E35" w:rsidRDefault="00296E35" w:rsidP="00296E35">
      <w:pPr>
        <w:pStyle w:val="B1"/>
        <w:ind w:left="852"/>
      </w:pPr>
      <w:r>
        <w:t>-</w:t>
      </w:r>
      <w:r>
        <w:tab/>
        <w:t>The UE is in RRC_IDLE state.</w:t>
      </w:r>
    </w:p>
    <w:p w14:paraId="38655049" w14:textId="77777777" w:rsidR="00296E35" w:rsidRDefault="00296E35" w:rsidP="00296E35">
      <w:pPr>
        <w:pStyle w:val="B1"/>
        <w:ind w:left="852"/>
      </w:pPr>
      <w:r>
        <w:t>-</w:t>
      </w:r>
      <w:r>
        <w:tab/>
        <w:t>The client is registered for MCData.</w:t>
      </w:r>
    </w:p>
    <w:p w14:paraId="21C5C6F4" w14:textId="77777777" w:rsidR="00296E35" w:rsidRPr="001C0FC4" w:rsidRDefault="00296E35" w:rsidP="00296E35">
      <w:pPr>
        <w:pStyle w:val="H6"/>
      </w:pPr>
      <w:bookmarkStart w:id="540" w:name="_Toc52782343"/>
      <w:bookmarkStart w:id="541" w:name="_Toc52782954"/>
      <w:bookmarkStart w:id="542" w:name="_Toc59042823"/>
      <w:r w:rsidRPr="001C0FC4">
        <w:t>6.1.5.3.2</w:t>
      </w:r>
      <w:r w:rsidRPr="001C0FC4">
        <w:tab/>
        <w:t>Test procedure sequence</w:t>
      </w:r>
      <w:bookmarkEnd w:id="540"/>
      <w:bookmarkEnd w:id="541"/>
      <w:bookmarkEnd w:id="542"/>
    </w:p>
    <w:p w14:paraId="3B6E4E97" w14:textId="77777777" w:rsidR="00296E35" w:rsidRPr="001C0FC4" w:rsidRDefault="00296E35" w:rsidP="00296E35">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B18805" w14:textId="77777777" w:rsidTr="002E3FCC">
        <w:tc>
          <w:tcPr>
            <w:tcW w:w="648" w:type="dxa"/>
            <w:tcBorders>
              <w:top w:val="single" w:sz="4" w:space="0" w:color="auto"/>
              <w:left w:val="single" w:sz="4" w:space="0" w:color="auto"/>
              <w:bottom w:val="nil"/>
              <w:right w:val="single" w:sz="4" w:space="0" w:color="auto"/>
            </w:tcBorders>
            <w:hideMark/>
          </w:tcPr>
          <w:p w14:paraId="11C9C96E"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5413AE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7CB33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F4FB6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55DB339" w14:textId="77777777" w:rsidR="00296E35" w:rsidRPr="001C0FC4" w:rsidRDefault="00296E35" w:rsidP="002E3FCC">
            <w:pPr>
              <w:pStyle w:val="TAH"/>
            </w:pPr>
            <w:r w:rsidRPr="001C0FC4">
              <w:t>Verdict</w:t>
            </w:r>
          </w:p>
        </w:tc>
      </w:tr>
      <w:tr w:rsidR="00296E35" w:rsidRPr="001C0FC4" w14:paraId="5F07A2D3" w14:textId="77777777" w:rsidTr="002E3FCC">
        <w:tc>
          <w:tcPr>
            <w:tcW w:w="648" w:type="dxa"/>
            <w:tcBorders>
              <w:top w:val="nil"/>
              <w:left w:val="single" w:sz="4" w:space="0" w:color="auto"/>
              <w:bottom w:val="single" w:sz="4" w:space="0" w:color="auto"/>
              <w:right w:val="single" w:sz="4" w:space="0" w:color="auto"/>
            </w:tcBorders>
          </w:tcPr>
          <w:p w14:paraId="03BBFA77"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D84681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B9B2C4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AFE706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E2B7D6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577C685" w14:textId="77777777" w:rsidR="00296E35" w:rsidRPr="001C0FC4" w:rsidRDefault="00296E35" w:rsidP="002E3FCC">
            <w:pPr>
              <w:pStyle w:val="TAH"/>
            </w:pPr>
          </w:p>
        </w:tc>
      </w:tr>
      <w:tr w:rsidR="00296E35" w:rsidRPr="001C0FC4" w14:paraId="51DE873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FE4F92"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13F627D"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w:t>
            </w:r>
          </w:p>
          <w:p w14:paraId="67B2361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AD1102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58A2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72AA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C3087" w14:textId="77777777" w:rsidR="00296E35" w:rsidRPr="001C0FC4" w:rsidRDefault="00296E35" w:rsidP="002E3FCC">
            <w:pPr>
              <w:pStyle w:val="TAC"/>
            </w:pPr>
            <w:r w:rsidRPr="001C0FC4">
              <w:t>-</w:t>
            </w:r>
          </w:p>
        </w:tc>
      </w:tr>
      <w:tr w:rsidR="00296E35" w:rsidRPr="001C0FC4" w14:paraId="192AF9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72FB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5EF33D0" w14:textId="76B13CCE" w:rsidR="00296E35" w:rsidRPr="001C0FC4" w:rsidRDefault="00296E35" w:rsidP="002E3FCC">
            <w:pPr>
              <w:pStyle w:val="TAL"/>
            </w:pPr>
            <w:r w:rsidRPr="001C0FC4">
              <w:t>Check: Does the UE (MCData client) correctly perform procedure '</w:t>
            </w:r>
            <w:r w:rsidRPr="001C0FC4">
              <w:rPr>
                <w:b/>
                <w:bCs/>
              </w:rPr>
              <w:t>CO MCData Call Establishment</w:t>
            </w:r>
            <w:bookmarkStart w:id="543" w:name="_Hlk90983199"/>
            <w:r w:rsidRPr="001C0FC4">
              <w:rPr>
                <w:bCs/>
              </w:rPr>
              <w:t xml:space="preserve">' as described in TS </w:t>
            </w:r>
            <w:r>
              <w:rPr>
                <w:bCs/>
              </w:rPr>
              <w:t>37.579</w:t>
            </w:r>
            <w:r w:rsidRPr="001C0FC4">
              <w:rPr>
                <w:bCs/>
              </w:rPr>
              <w:t xml:space="preserve">-1 </w:t>
            </w:r>
            <w:r w:rsidRPr="001C0FC4">
              <w:t>[2] Table 5.3C.2.3-1?</w:t>
            </w:r>
            <w:bookmarkEnd w:id="543"/>
          </w:p>
        </w:tc>
        <w:tc>
          <w:tcPr>
            <w:tcW w:w="709" w:type="dxa"/>
            <w:tcBorders>
              <w:top w:val="single" w:sz="4" w:space="0" w:color="auto"/>
              <w:left w:val="single" w:sz="4" w:space="0" w:color="auto"/>
              <w:bottom w:val="single" w:sz="4" w:space="0" w:color="auto"/>
              <w:right w:val="single" w:sz="4" w:space="0" w:color="auto"/>
            </w:tcBorders>
            <w:hideMark/>
          </w:tcPr>
          <w:p w14:paraId="44A3775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2661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74997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13068A2" w14:textId="77777777" w:rsidR="00296E35" w:rsidRPr="001C0FC4" w:rsidRDefault="00296E35" w:rsidP="002E3FCC">
            <w:pPr>
              <w:pStyle w:val="TAC"/>
            </w:pPr>
            <w:r w:rsidRPr="001C0FC4">
              <w:t>P</w:t>
            </w:r>
          </w:p>
        </w:tc>
      </w:tr>
      <w:tr w:rsidR="00296E35" w:rsidRPr="001C0FC4" w14:paraId="102CD1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A323A7"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D9B82E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1F9AB7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3BC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C0996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8F35C" w14:textId="77777777" w:rsidR="00296E35" w:rsidRPr="001C0FC4" w:rsidRDefault="00296E35" w:rsidP="002E3FCC">
            <w:pPr>
              <w:pStyle w:val="TAC"/>
            </w:pPr>
            <w:r w:rsidRPr="001C0FC4">
              <w:t>-</w:t>
            </w:r>
          </w:p>
        </w:tc>
      </w:tr>
      <w:tr w:rsidR="00296E35" w:rsidRPr="001C0FC4" w14:paraId="61D71B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5E0978"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C9DF738" w14:textId="4C55A754"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321E2C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5D86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C38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C1F24E4" w14:textId="77777777" w:rsidR="00296E35" w:rsidRPr="001C0FC4" w:rsidRDefault="00296E35" w:rsidP="002E3FCC">
            <w:pPr>
              <w:pStyle w:val="TAC"/>
            </w:pPr>
            <w:r w:rsidRPr="001C0FC4">
              <w:t>P</w:t>
            </w:r>
          </w:p>
        </w:tc>
      </w:tr>
      <w:tr w:rsidR="00296E35" w:rsidRPr="001C0FC4" w14:paraId="22755DA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50047E"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CC91FA7" w14:textId="7C80BAE0"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AD0274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E7EBD6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36167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09274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34AA47" w14:textId="77777777" w:rsidR="00296E35" w:rsidRPr="001C0FC4" w:rsidRDefault="00296E35" w:rsidP="002E3FCC">
            <w:pPr>
              <w:pStyle w:val="TAC"/>
            </w:pPr>
            <w:r w:rsidRPr="001C0FC4">
              <w:t>P</w:t>
            </w:r>
          </w:p>
        </w:tc>
      </w:tr>
      <w:tr w:rsidR="00296E35" w:rsidRPr="001C0FC4" w14:paraId="32BF41D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97A7AB"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407FB3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13DAB1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D8CA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EDA37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A4DD01" w14:textId="77777777" w:rsidR="00296E35" w:rsidRPr="001C0FC4" w:rsidRDefault="00296E35" w:rsidP="002E3FCC">
            <w:pPr>
              <w:pStyle w:val="TAC"/>
            </w:pPr>
            <w:r w:rsidRPr="001C0FC4">
              <w:t>-</w:t>
            </w:r>
          </w:p>
        </w:tc>
      </w:tr>
      <w:tr w:rsidR="00296E35" w:rsidRPr="001C0FC4" w14:paraId="43D8DF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4E6E3C"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1E7E16B" w14:textId="7636C83B"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7BF95D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1BE36B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EADB73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695A2F63" w14:textId="77777777" w:rsidR="00296E35" w:rsidRPr="001C0FC4" w:rsidRDefault="00296E35" w:rsidP="002E3FCC">
            <w:pPr>
              <w:pStyle w:val="TAC"/>
            </w:pPr>
            <w:r w:rsidRPr="001C0FC4">
              <w:t>-</w:t>
            </w:r>
          </w:p>
        </w:tc>
      </w:tr>
      <w:tr w:rsidR="00296E35" w:rsidRPr="001C0FC4" w14:paraId="51F9F4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05F8D8"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A286CA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DC47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B228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C65BA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B7F9E0" w14:textId="77777777" w:rsidR="00296E35" w:rsidRPr="001C0FC4" w:rsidRDefault="00296E35" w:rsidP="002E3FCC">
            <w:pPr>
              <w:pStyle w:val="TAC"/>
            </w:pPr>
            <w:r w:rsidRPr="001C0FC4">
              <w:t>-</w:t>
            </w:r>
          </w:p>
        </w:tc>
      </w:tr>
      <w:tr w:rsidR="00296E35" w:rsidRPr="001C0FC4" w14:paraId="0D03D8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180D40"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EC139FA" w14:textId="77777777" w:rsidR="00296E35" w:rsidRPr="001C0FC4" w:rsidRDefault="00296E35" w:rsidP="002E3FCC">
            <w:pPr>
              <w:pStyle w:val="TAL"/>
            </w:pPr>
            <w:r w:rsidRPr="001C0FC4">
              <w:t>Check: Does the UE (MCData client) provide the disposition notification to the user?</w:t>
            </w:r>
          </w:p>
          <w:p w14:paraId="75D9EAA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40D24A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42DB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DB56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97E39C" w14:textId="77777777" w:rsidR="00296E35" w:rsidRPr="001C0FC4" w:rsidRDefault="00296E35" w:rsidP="002E3FCC">
            <w:pPr>
              <w:pStyle w:val="TAC"/>
            </w:pPr>
            <w:r w:rsidRPr="001C0FC4">
              <w:t>P</w:t>
            </w:r>
          </w:p>
        </w:tc>
      </w:tr>
      <w:tr w:rsidR="00296E35" w:rsidRPr="001C0FC4" w14:paraId="14C8FEE5"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79A3CD4" w14:textId="77777777" w:rsidR="00296E35" w:rsidRDefault="00296E35" w:rsidP="002E3FCC">
            <w:pPr>
              <w:pStyle w:val="TAN"/>
            </w:pPr>
            <w:r w:rsidRPr="001C0FC4">
              <w:t>NOTE 1:</w:t>
            </w:r>
            <w:r w:rsidRPr="001C0FC4">
              <w:tab/>
              <w:t>This is expected to be done via a suitable implementation dependent MMI.</w:t>
            </w:r>
          </w:p>
          <w:p w14:paraId="231C6E87" w14:textId="77777777" w:rsidR="00296E35" w:rsidRPr="001C0FC4" w:rsidRDefault="00296E35" w:rsidP="002E3FCC">
            <w:pPr>
              <w:pStyle w:val="TAN"/>
            </w:pPr>
            <w:r>
              <w:t>NOTE 2:</w:t>
            </w:r>
            <w:r>
              <w:tab/>
              <w:t>The procedure does not release the RRC connection.</w:t>
            </w:r>
          </w:p>
        </w:tc>
      </w:tr>
    </w:tbl>
    <w:p w14:paraId="7DE76676" w14:textId="77777777" w:rsidR="00296E35" w:rsidRPr="001C0FC4" w:rsidRDefault="00296E35" w:rsidP="00296E35"/>
    <w:p w14:paraId="3152C3D0" w14:textId="77777777" w:rsidR="00296E35" w:rsidRPr="001C0FC4" w:rsidRDefault="00296E35" w:rsidP="00296E35">
      <w:pPr>
        <w:pStyle w:val="H6"/>
      </w:pPr>
      <w:bookmarkStart w:id="544" w:name="_Toc52782344"/>
      <w:bookmarkStart w:id="545" w:name="_Toc52782955"/>
      <w:bookmarkStart w:id="546" w:name="_Toc59042824"/>
      <w:r w:rsidRPr="001C0FC4">
        <w:t>6.1.5.3.3</w:t>
      </w:r>
      <w:r w:rsidRPr="001C0FC4">
        <w:tab/>
        <w:t>Specific message contents</w:t>
      </w:r>
      <w:bookmarkEnd w:id="544"/>
      <w:bookmarkEnd w:id="545"/>
      <w:bookmarkEnd w:id="546"/>
    </w:p>
    <w:p w14:paraId="4F2EE1A5" w14:textId="276207BA" w:rsidR="00296E35" w:rsidRPr="001C0FC4" w:rsidRDefault="00296E35" w:rsidP="00296E35">
      <w:pPr>
        <w:pStyle w:val="TH"/>
      </w:pPr>
      <w:bookmarkStart w:id="547" w:name="_Toc25610656"/>
      <w:r w:rsidRPr="001C0FC4">
        <w:t>Table 6.1.5.3.3-1: SIP INVITE from the UE (step 2, Table 6.1.5.3.2-1;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71991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936409" w14:textId="05D7007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06B01F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0AEFC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E939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91EFC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A9C91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95537A" w14:textId="77777777" w:rsidR="00296E35" w:rsidRPr="001C0FC4" w:rsidRDefault="00296E35" w:rsidP="002E3FCC">
            <w:pPr>
              <w:pStyle w:val="TAH"/>
              <w:rPr>
                <w:bCs/>
              </w:rPr>
            </w:pPr>
            <w:r w:rsidRPr="001C0FC4">
              <w:rPr>
                <w:bCs/>
              </w:rPr>
              <w:t>Condition</w:t>
            </w:r>
          </w:p>
        </w:tc>
      </w:tr>
      <w:tr w:rsidR="00296E35" w:rsidRPr="001C0FC4" w14:paraId="093AA6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A4044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43CC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C099F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36BA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A8EA8B" w14:textId="77777777" w:rsidR="00296E35" w:rsidRPr="001C0FC4" w:rsidRDefault="00296E35" w:rsidP="002E3FCC">
            <w:pPr>
              <w:pStyle w:val="TAL"/>
            </w:pPr>
          </w:p>
        </w:tc>
      </w:tr>
      <w:tr w:rsidR="00296E35" w:rsidRPr="001C0FC4" w14:paraId="6FCF0C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1035F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F3E4D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99E828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101D2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E9DCF8" w14:textId="77777777" w:rsidR="00296E35" w:rsidRPr="001C0FC4" w:rsidRDefault="00296E35" w:rsidP="002E3FCC">
            <w:pPr>
              <w:pStyle w:val="TAL"/>
            </w:pPr>
          </w:p>
        </w:tc>
      </w:tr>
      <w:tr w:rsidR="00296E35" w:rsidRPr="001C0FC4" w14:paraId="1515B1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604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BBBD32" w14:textId="77777777" w:rsidR="00296E35" w:rsidRPr="001C0FC4" w:rsidRDefault="00296E35" w:rsidP="002E3FCC">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05560FF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B03B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DACDCA" w14:textId="77777777" w:rsidR="00296E35" w:rsidRPr="001C0FC4" w:rsidRDefault="00296E35" w:rsidP="002E3FCC">
            <w:pPr>
              <w:pStyle w:val="TAL"/>
            </w:pPr>
          </w:p>
        </w:tc>
      </w:tr>
      <w:tr w:rsidR="00296E35" w:rsidRPr="001C0FC4" w14:paraId="571733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AC94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49E43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BC51063"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21269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767946" w14:textId="77777777" w:rsidR="00296E35" w:rsidRPr="001C0FC4" w:rsidRDefault="00296E35" w:rsidP="002E3FCC">
            <w:pPr>
              <w:pStyle w:val="TAL"/>
            </w:pPr>
          </w:p>
        </w:tc>
      </w:tr>
      <w:tr w:rsidR="00296E35" w:rsidRPr="001C0FC4" w14:paraId="0E2AD8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212F6B"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424E022" w14:textId="77777777" w:rsidR="00296E35" w:rsidRPr="001C0FC4" w:rsidRDefault="00296E35" w:rsidP="002E3FCC">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15B73E0A"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1D3B6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03FDC3" w14:textId="77777777" w:rsidR="00296E35" w:rsidRPr="001C0FC4" w:rsidRDefault="00296E35" w:rsidP="002E3FCC">
            <w:pPr>
              <w:pStyle w:val="TAL"/>
            </w:pPr>
          </w:p>
        </w:tc>
      </w:tr>
    </w:tbl>
    <w:p w14:paraId="1CADD172" w14:textId="77777777" w:rsidR="00296E35" w:rsidRPr="001C0FC4" w:rsidRDefault="00296E35" w:rsidP="00296E35"/>
    <w:p w14:paraId="5348BA89" w14:textId="77777777" w:rsidR="00296E35" w:rsidRPr="001C0FC4" w:rsidRDefault="00296E35" w:rsidP="00296E35">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5E561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828F57C" w14:textId="569339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2C1A55A0" w14:textId="77777777" w:rsidR="00296E35" w:rsidRPr="001C0FC4" w:rsidRDefault="00296E35" w:rsidP="00296E35"/>
    <w:p w14:paraId="0953B2B8" w14:textId="77777777" w:rsidR="00296E35" w:rsidRPr="001C0FC4" w:rsidRDefault="00296E35" w:rsidP="00296E35">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30951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FBFD48" w14:textId="3679C5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condition MCD_1to1</w:t>
            </w:r>
          </w:p>
        </w:tc>
      </w:tr>
    </w:tbl>
    <w:p w14:paraId="42D4566B" w14:textId="77777777" w:rsidR="00296E35" w:rsidRPr="001C0FC4" w:rsidRDefault="00296E35" w:rsidP="00296E35"/>
    <w:p w14:paraId="67041026" w14:textId="5F705D26" w:rsidR="00296E35" w:rsidRPr="001C0FC4" w:rsidRDefault="00296E35" w:rsidP="00296E35">
      <w:pPr>
        <w:pStyle w:val="TH"/>
      </w:pPr>
      <w:r w:rsidRPr="001C0FC4">
        <w:t>Table 6.1.5.3.3-4: SIP 200 (OK) from the SS (step 2, Table 6.1.5.3.2-1;</w:t>
      </w:r>
      <w:r w:rsidRPr="001C0FC4">
        <w:br/>
        <w:t>step 4</w:t>
      </w:r>
      <w:bookmarkStart w:id="548" w:name="_Hlk90925487"/>
      <w:r w:rsidRPr="001C0FC4">
        <w:t xml:space="preserve">, TS </w:t>
      </w:r>
      <w:r>
        <w:t>37.579</w:t>
      </w:r>
      <w:r w:rsidRPr="001C0FC4">
        <w:t>-1 [2] Table 5.3C.2.3-1</w:t>
      </w:r>
      <w:bookmarkEnd w:id="548"/>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392F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EC745F" w14:textId="7AC774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508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F0D2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C250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A0232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7237E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D6BE54" w14:textId="77777777" w:rsidR="00296E35" w:rsidRPr="001C0FC4" w:rsidRDefault="00296E35" w:rsidP="002E3FCC">
            <w:pPr>
              <w:pStyle w:val="TAH"/>
              <w:rPr>
                <w:bCs/>
              </w:rPr>
            </w:pPr>
            <w:r w:rsidRPr="001C0FC4">
              <w:rPr>
                <w:bCs/>
              </w:rPr>
              <w:t>Condition</w:t>
            </w:r>
          </w:p>
        </w:tc>
      </w:tr>
      <w:tr w:rsidR="00296E35" w:rsidRPr="001C0FC4" w14:paraId="2293E67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020D87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1DA1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BB3C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0E53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B56942" w14:textId="77777777" w:rsidR="00296E35" w:rsidRPr="001C0FC4" w:rsidRDefault="00296E35" w:rsidP="002E3FCC">
            <w:pPr>
              <w:pStyle w:val="TAL"/>
            </w:pPr>
          </w:p>
        </w:tc>
      </w:tr>
      <w:tr w:rsidR="00296E35" w:rsidRPr="001C0FC4" w14:paraId="261BC6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FE174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14CF349E" w14:textId="77777777" w:rsidR="00296E35" w:rsidRPr="001C0FC4" w:rsidRDefault="00296E35" w:rsidP="002E3FCC">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6C224B9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BCB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773AE9" w14:textId="77777777" w:rsidR="00296E35" w:rsidRPr="001C0FC4" w:rsidRDefault="00296E35" w:rsidP="002E3FCC">
            <w:pPr>
              <w:pStyle w:val="TAL"/>
            </w:pPr>
          </w:p>
        </w:tc>
      </w:tr>
    </w:tbl>
    <w:p w14:paraId="129340A8" w14:textId="77777777" w:rsidR="00296E35" w:rsidRPr="001C0FC4" w:rsidRDefault="00296E35" w:rsidP="00296E35"/>
    <w:p w14:paraId="362427DA" w14:textId="77777777" w:rsidR="00296E35" w:rsidRPr="001C0FC4" w:rsidRDefault="00296E35" w:rsidP="00296E35">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24963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419A03A" w14:textId="2B00F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44A42203" w14:textId="77777777" w:rsidR="00296E35" w:rsidRPr="001C0FC4" w:rsidRDefault="00296E35" w:rsidP="00296E35"/>
    <w:p w14:paraId="67B998FD" w14:textId="3351F039" w:rsidR="00296E35" w:rsidRPr="001C0FC4" w:rsidRDefault="00296E35" w:rsidP="00296E35">
      <w:pPr>
        <w:pStyle w:val="TH"/>
      </w:pPr>
      <w:r w:rsidRPr="001C0FC4">
        <w:t>Table 6.1.5.3.3-6: MSRP SEND from the UE (step 7, Table 6.1.5.3.2-1;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93F641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2F2230" w14:textId="74989A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5E499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EF288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2DE5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49AA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2818C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AAD3C" w14:textId="77777777" w:rsidR="00296E35" w:rsidRPr="001C0FC4" w:rsidRDefault="00296E35" w:rsidP="002E3FCC">
            <w:pPr>
              <w:pStyle w:val="TAH"/>
              <w:rPr>
                <w:bCs/>
              </w:rPr>
            </w:pPr>
            <w:r w:rsidRPr="001C0FC4">
              <w:rPr>
                <w:bCs/>
              </w:rPr>
              <w:t>Condition</w:t>
            </w:r>
          </w:p>
        </w:tc>
      </w:tr>
      <w:tr w:rsidR="00296E35" w:rsidRPr="001C0FC4" w14:paraId="088E08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E9967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53E01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6C528B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B8A9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593689" w14:textId="77777777" w:rsidR="00296E35" w:rsidRPr="001C0FC4" w:rsidRDefault="00296E35" w:rsidP="002E3FCC">
            <w:pPr>
              <w:pStyle w:val="TAL"/>
            </w:pPr>
          </w:p>
        </w:tc>
      </w:tr>
      <w:tr w:rsidR="00296E35" w:rsidRPr="001C0FC4" w14:paraId="1B78D1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8454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E87B4C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72FF2C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8212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1890D2" w14:textId="77777777" w:rsidR="00296E35" w:rsidRPr="001C0FC4" w:rsidRDefault="00296E35" w:rsidP="002E3FCC">
            <w:pPr>
              <w:pStyle w:val="TAL"/>
            </w:pPr>
          </w:p>
        </w:tc>
      </w:tr>
      <w:tr w:rsidR="00296E35" w:rsidRPr="001C0FC4" w14:paraId="7F44D2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0F0BB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D425456" w14:textId="77777777" w:rsidR="00296E35" w:rsidRPr="001C0FC4" w:rsidRDefault="00296E35" w:rsidP="002E3FCC">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64AA38B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4DA2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AD39C" w14:textId="77777777" w:rsidR="00296E35" w:rsidRPr="001C0FC4" w:rsidRDefault="00296E35" w:rsidP="002E3FCC">
            <w:pPr>
              <w:pStyle w:val="TAL"/>
            </w:pPr>
          </w:p>
        </w:tc>
      </w:tr>
    </w:tbl>
    <w:p w14:paraId="0E478A64" w14:textId="77777777" w:rsidR="00296E35" w:rsidRPr="001C0FC4" w:rsidRDefault="00296E35" w:rsidP="00296E35"/>
    <w:p w14:paraId="6994C5D0" w14:textId="2A84102E" w:rsidR="00296E35" w:rsidRPr="001C0FC4" w:rsidRDefault="00296E35" w:rsidP="00296E35">
      <w:pPr>
        <w:pStyle w:val="TH"/>
      </w:pPr>
      <w:r w:rsidRPr="001C0FC4">
        <w:t>Table 6.1.5.3.3-6A: MIME Message (step 7, Table 6.1.5.3.2-1;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422F1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5B234"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AC3BB1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1624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6DE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4FA7B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E0CC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1DA159" w14:textId="77777777" w:rsidR="00296E35" w:rsidRPr="001C0FC4" w:rsidRDefault="00296E35" w:rsidP="002E3FCC">
            <w:pPr>
              <w:pStyle w:val="TAH"/>
              <w:rPr>
                <w:bCs/>
              </w:rPr>
            </w:pPr>
            <w:r w:rsidRPr="001C0FC4">
              <w:rPr>
                <w:bCs/>
              </w:rPr>
              <w:t>Condition</w:t>
            </w:r>
          </w:p>
        </w:tc>
      </w:tr>
      <w:tr w:rsidR="00296E35" w:rsidRPr="001C0FC4" w14:paraId="52F89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EDEAA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F50CF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46AD1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46A2E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0AB4" w14:textId="77777777" w:rsidR="00296E35" w:rsidRPr="001C0FC4" w:rsidRDefault="00296E35" w:rsidP="002E3FCC">
            <w:pPr>
              <w:pStyle w:val="TAL"/>
            </w:pPr>
          </w:p>
        </w:tc>
      </w:tr>
      <w:tr w:rsidR="00296E35" w:rsidRPr="001C0FC4" w14:paraId="663964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659D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12706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6F79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908D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4CBA" w14:textId="77777777" w:rsidR="00296E35" w:rsidRPr="001C0FC4" w:rsidRDefault="00296E35" w:rsidP="002E3FCC">
            <w:pPr>
              <w:pStyle w:val="TAL"/>
            </w:pPr>
          </w:p>
        </w:tc>
      </w:tr>
      <w:tr w:rsidR="00296E35" w:rsidRPr="001C0FC4" w14:paraId="61D30ED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D5F49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514191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F1487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AB1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E3138" w14:textId="77777777" w:rsidR="00296E35" w:rsidRPr="001C0FC4" w:rsidRDefault="00296E35" w:rsidP="002E3FCC">
            <w:pPr>
              <w:pStyle w:val="TAL"/>
            </w:pPr>
          </w:p>
        </w:tc>
      </w:tr>
      <w:tr w:rsidR="00296E35" w:rsidRPr="001C0FC4" w14:paraId="0B81B7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EDB56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554C6B" w14:textId="77777777" w:rsidR="00296E35" w:rsidRPr="001C0FC4" w:rsidRDefault="00296E35" w:rsidP="002E3FCC">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2D618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4F51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0575B7" w14:textId="77777777" w:rsidR="00296E35" w:rsidRPr="001C0FC4" w:rsidRDefault="00296E35" w:rsidP="002E3FCC">
            <w:pPr>
              <w:pStyle w:val="TAL"/>
            </w:pPr>
          </w:p>
        </w:tc>
      </w:tr>
      <w:tr w:rsidR="00296E35" w:rsidRPr="001C0FC4" w14:paraId="1D44BF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5613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41FF6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F563A"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3ABE1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ED9A4A" w14:textId="77777777" w:rsidR="00296E35" w:rsidRPr="001C0FC4" w:rsidRDefault="00296E35" w:rsidP="002E3FCC">
            <w:pPr>
              <w:pStyle w:val="TAL"/>
            </w:pPr>
          </w:p>
        </w:tc>
      </w:tr>
      <w:tr w:rsidR="00296E35" w:rsidRPr="001C0FC4" w14:paraId="4C89734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6B020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3A7E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2101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3BE9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6E1787" w14:textId="77777777" w:rsidR="00296E35" w:rsidRPr="001C0FC4" w:rsidRDefault="00296E35" w:rsidP="002E3FCC">
            <w:pPr>
              <w:pStyle w:val="TAL"/>
            </w:pPr>
          </w:p>
        </w:tc>
      </w:tr>
      <w:tr w:rsidR="00296E35" w:rsidRPr="001C0FC4" w14:paraId="2B365C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175CF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B55DC67"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7F514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126F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584405" w14:textId="77777777" w:rsidR="00296E35" w:rsidRPr="001C0FC4" w:rsidRDefault="00296E35" w:rsidP="002E3FCC">
            <w:pPr>
              <w:pStyle w:val="TAL"/>
            </w:pPr>
          </w:p>
        </w:tc>
      </w:tr>
      <w:tr w:rsidR="00296E35" w:rsidRPr="001C0FC4" w14:paraId="7C553B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7E7E7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73676" w14:textId="77777777" w:rsidR="00296E35" w:rsidRPr="001C0FC4" w:rsidRDefault="00296E35" w:rsidP="002E3FCC">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F8117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6C59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BE3071" w14:textId="77777777" w:rsidR="00296E35" w:rsidRPr="001C0FC4" w:rsidRDefault="00296E35" w:rsidP="002E3FCC">
            <w:pPr>
              <w:pStyle w:val="TAL"/>
            </w:pPr>
          </w:p>
        </w:tc>
      </w:tr>
    </w:tbl>
    <w:p w14:paraId="6CD8EFF9" w14:textId="77777777" w:rsidR="00296E35" w:rsidRPr="001C0FC4" w:rsidRDefault="00296E35" w:rsidP="00296E35"/>
    <w:p w14:paraId="597B0623" w14:textId="77777777" w:rsidR="00296E35" w:rsidRPr="001C0FC4" w:rsidRDefault="00296E35" w:rsidP="00296E35">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92388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A74F18" w14:textId="3116A7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48EEFE6" w14:textId="77777777" w:rsidR="00296E35" w:rsidRPr="001C0FC4" w:rsidRDefault="00296E35" w:rsidP="00296E35"/>
    <w:p w14:paraId="2A96437E" w14:textId="77777777" w:rsidR="00296E35" w:rsidRPr="001C0FC4" w:rsidRDefault="00296E35" w:rsidP="00296E35">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1C198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A7F2D7" w14:textId="63FC5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80CB180" w14:textId="77777777" w:rsidR="00296E35" w:rsidRPr="001C0FC4" w:rsidRDefault="00296E35" w:rsidP="00296E35"/>
    <w:p w14:paraId="4A026AB2" w14:textId="77777777" w:rsidR="00296E35" w:rsidRPr="001C0FC4" w:rsidRDefault="00296E35" w:rsidP="00296E35">
      <w:pPr>
        <w:pStyle w:val="TH"/>
      </w:pPr>
      <w:r w:rsidRPr="001C0FC4">
        <w:t>Table 6.1.5.3.3-8..9: Void</w:t>
      </w:r>
    </w:p>
    <w:p w14:paraId="59C40E6C" w14:textId="7E1A4DE2" w:rsidR="00296E35" w:rsidRPr="001C0FC4" w:rsidRDefault="00296E35" w:rsidP="00296E35">
      <w:pPr>
        <w:pStyle w:val="TH"/>
      </w:pPr>
      <w:r w:rsidRPr="001C0FC4">
        <w:t>Table 6.1.5.3.3-10: SIP BYE from the UE (step 8, Table 6.1.5.3.2-1;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0024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6A2451" w14:textId="4DD81C6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8A5B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5EE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0D9D3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615E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79362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475C1E" w14:textId="77777777" w:rsidR="00296E35" w:rsidRPr="001C0FC4" w:rsidRDefault="00296E35" w:rsidP="002E3FCC">
            <w:pPr>
              <w:pStyle w:val="TAH"/>
              <w:rPr>
                <w:bCs/>
              </w:rPr>
            </w:pPr>
            <w:r w:rsidRPr="001C0FC4">
              <w:rPr>
                <w:bCs/>
              </w:rPr>
              <w:t>Condition</w:t>
            </w:r>
          </w:p>
        </w:tc>
      </w:tr>
      <w:tr w:rsidR="00296E35" w:rsidRPr="001C0FC4" w14:paraId="6F23B24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687021"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A2726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0B15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572C1B"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43CD32" w14:textId="77777777" w:rsidR="00296E35" w:rsidRPr="001C0FC4" w:rsidRDefault="00296E35" w:rsidP="002E3FCC">
            <w:pPr>
              <w:pStyle w:val="TAL"/>
            </w:pPr>
          </w:p>
        </w:tc>
      </w:tr>
      <w:tr w:rsidR="00296E35" w:rsidRPr="001C0FC4" w14:paraId="626C820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77B5A0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3ACC7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4C3A5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B06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E8074A" w14:textId="77777777" w:rsidR="00296E35" w:rsidRPr="001C0FC4" w:rsidRDefault="00296E35" w:rsidP="002E3FCC">
            <w:pPr>
              <w:pStyle w:val="TAL"/>
            </w:pPr>
          </w:p>
        </w:tc>
      </w:tr>
      <w:tr w:rsidR="00296E35" w:rsidRPr="001C0FC4" w14:paraId="51DC5DA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7C4AF16"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7DE4D0"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BBFE9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657A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FA90" w14:textId="77777777" w:rsidR="00296E35" w:rsidRPr="001C0FC4" w:rsidRDefault="00296E35" w:rsidP="002E3FCC">
            <w:pPr>
              <w:pStyle w:val="TAL"/>
            </w:pPr>
          </w:p>
        </w:tc>
      </w:tr>
      <w:tr w:rsidR="00296E35" w:rsidRPr="001C0FC4" w14:paraId="74A7B8E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E0276E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97AF6B"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931644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FD6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44F63F" w14:textId="77777777" w:rsidR="00296E35" w:rsidRPr="001C0FC4" w:rsidRDefault="00296E35" w:rsidP="002E3FCC">
            <w:pPr>
              <w:pStyle w:val="TAL"/>
            </w:pPr>
          </w:p>
        </w:tc>
      </w:tr>
    </w:tbl>
    <w:p w14:paraId="616D9D4E" w14:textId="77777777" w:rsidR="00296E35" w:rsidRPr="001C0FC4" w:rsidRDefault="00296E35" w:rsidP="00296E35"/>
    <w:p w14:paraId="4538B172" w14:textId="77777777" w:rsidR="00296E35" w:rsidRPr="001C0FC4" w:rsidRDefault="00296E35" w:rsidP="00296E35">
      <w:pPr>
        <w:pStyle w:val="TH"/>
      </w:pPr>
      <w:r w:rsidRPr="001C0FC4">
        <w:t>Table 6.1.5.3.3-11: Void</w:t>
      </w:r>
    </w:p>
    <w:p w14:paraId="2AFC42C6" w14:textId="65123ED9" w:rsidR="00296E35" w:rsidRPr="001C0FC4" w:rsidRDefault="00296E35" w:rsidP="00296E35">
      <w:pPr>
        <w:pStyle w:val="TH"/>
      </w:pPr>
      <w:r w:rsidRPr="001C0FC4">
        <w:t>Table 6.1.5.3.3-12: SIP MESSAGE from the SS (step 10, Table 6.1.5.3.2-1;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C8D56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9A7009" w14:textId="5117ED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735A7D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AF728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C8D7D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50E4D0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E805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7DEE8F" w14:textId="77777777" w:rsidR="00296E35" w:rsidRPr="001C0FC4" w:rsidRDefault="00296E35" w:rsidP="002E3FCC">
            <w:pPr>
              <w:pStyle w:val="TAH"/>
              <w:rPr>
                <w:bCs/>
              </w:rPr>
            </w:pPr>
            <w:r w:rsidRPr="001C0FC4">
              <w:rPr>
                <w:bCs/>
              </w:rPr>
              <w:t>Condition</w:t>
            </w:r>
          </w:p>
        </w:tc>
      </w:tr>
      <w:tr w:rsidR="00296E35" w:rsidRPr="001C0FC4" w14:paraId="03997B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7485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1438B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DC1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CF5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A5C72" w14:textId="77777777" w:rsidR="00296E35" w:rsidRPr="001C0FC4" w:rsidRDefault="00296E35" w:rsidP="002E3FCC">
            <w:pPr>
              <w:pStyle w:val="TAL"/>
            </w:pPr>
          </w:p>
        </w:tc>
      </w:tr>
      <w:tr w:rsidR="00296E35" w:rsidRPr="001C0FC4" w14:paraId="6DA4C65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1727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4A453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4DAC2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FD1A9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5359B1" w14:textId="77777777" w:rsidR="00296E35" w:rsidRPr="001C0FC4" w:rsidRDefault="00296E35" w:rsidP="002E3FCC">
            <w:pPr>
              <w:pStyle w:val="TAL"/>
            </w:pPr>
          </w:p>
        </w:tc>
      </w:tr>
      <w:tr w:rsidR="00296E35" w:rsidRPr="001C0FC4" w14:paraId="70FB70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5B1A0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17CFD" w14:textId="77777777" w:rsidR="00296E35" w:rsidRPr="001C0FC4" w:rsidRDefault="00296E35" w:rsidP="002E3FCC">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1B24F3F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AF2C1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3BF38F" w14:textId="77777777" w:rsidR="00296E35" w:rsidRPr="001C0FC4" w:rsidRDefault="00296E35" w:rsidP="002E3FCC">
            <w:pPr>
              <w:pStyle w:val="TAL"/>
            </w:pPr>
          </w:p>
        </w:tc>
      </w:tr>
    </w:tbl>
    <w:p w14:paraId="790CE1D1" w14:textId="77777777" w:rsidR="00296E35" w:rsidRPr="001C0FC4" w:rsidRDefault="00296E35" w:rsidP="00296E35"/>
    <w:p w14:paraId="7E40083B" w14:textId="77777777" w:rsidR="00296E35" w:rsidRPr="001C0FC4" w:rsidRDefault="00296E35" w:rsidP="00296E35">
      <w:pPr>
        <w:pStyle w:val="TH"/>
      </w:pPr>
      <w:r w:rsidRPr="001C0FC4">
        <w:t>Table 6.1.5.3.3-13: Void</w:t>
      </w:r>
    </w:p>
    <w:p w14:paraId="7988C2A1" w14:textId="77777777" w:rsidR="00296E35" w:rsidRPr="001C0FC4" w:rsidRDefault="00296E35" w:rsidP="00296E35">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4EC66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E9F9CCB" w14:textId="385014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51F23A9" w14:textId="77777777" w:rsidR="00296E35" w:rsidRPr="001C0FC4" w:rsidRDefault="00296E35" w:rsidP="00296E35"/>
    <w:p w14:paraId="66A7B8A0" w14:textId="77777777" w:rsidR="00296E35" w:rsidRPr="001C0FC4" w:rsidRDefault="00296E35" w:rsidP="00296E35">
      <w:pPr>
        <w:pStyle w:val="TH"/>
      </w:pPr>
      <w:r w:rsidRPr="001C0FC4">
        <w:t>Table 6.1.5.3.3-15: Void</w:t>
      </w:r>
    </w:p>
    <w:p w14:paraId="4B62AEBC" w14:textId="77777777" w:rsidR="00296E35" w:rsidRPr="001C0FC4" w:rsidRDefault="00296E35" w:rsidP="00296E35"/>
    <w:p w14:paraId="23D64F9F" w14:textId="77777777" w:rsidR="00296E35" w:rsidRPr="001C0FC4" w:rsidRDefault="00296E35" w:rsidP="00296E35">
      <w:pPr>
        <w:pStyle w:val="Heading3"/>
      </w:pPr>
      <w:bookmarkStart w:id="549" w:name="_Toc42507350"/>
      <w:bookmarkStart w:id="550" w:name="_Toc52307881"/>
      <w:bookmarkStart w:id="551" w:name="_Toc52782345"/>
      <w:bookmarkStart w:id="552" w:name="_Toc52782956"/>
      <w:bookmarkStart w:id="553" w:name="_Toc59042825"/>
      <w:bookmarkStart w:id="554" w:name="_Toc75459142"/>
      <w:bookmarkStart w:id="555" w:name="_Toc90630582"/>
      <w:bookmarkStart w:id="556" w:name="_Toc100778789"/>
      <w:bookmarkStart w:id="557" w:name="_Toc101286120"/>
      <w:bookmarkStart w:id="558" w:name="_Toc106817706"/>
      <w:bookmarkStart w:id="559" w:name="_Toc106817831"/>
      <w:bookmarkStart w:id="560" w:name="_Toc178186339"/>
      <w:bookmarkStart w:id="561" w:name="_Toc181109080"/>
      <w:r w:rsidRPr="001C0FC4">
        <w:t>6.1.6</w:t>
      </w:r>
      <w:r w:rsidRPr="001C0FC4">
        <w:tab/>
        <w:t>On-network / Short Data Service (SDS) / Standalone SDS Using Media Plane / One-to-one Standalone SDS / Client Terminated (CT)</w:t>
      </w:r>
      <w:bookmarkEnd w:id="529"/>
      <w:bookmarkEnd w:id="547"/>
      <w:bookmarkEnd w:id="549"/>
      <w:bookmarkEnd w:id="550"/>
      <w:bookmarkEnd w:id="551"/>
      <w:bookmarkEnd w:id="552"/>
      <w:bookmarkEnd w:id="553"/>
      <w:bookmarkEnd w:id="554"/>
      <w:bookmarkEnd w:id="555"/>
      <w:bookmarkEnd w:id="556"/>
      <w:bookmarkEnd w:id="557"/>
      <w:bookmarkEnd w:id="558"/>
      <w:bookmarkEnd w:id="559"/>
      <w:bookmarkEnd w:id="560"/>
      <w:bookmarkEnd w:id="561"/>
    </w:p>
    <w:p w14:paraId="6FB93AC2" w14:textId="77777777" w:rsidR="00296E35" w:rsidRPr="001C0FC4" w:rsidRDefault="00296E35" w:rsidP="00296E35">
      <w:pPr>
        <w:pStyle w:val="H6"/>
      </w:pPr>
      <w:bookmarkStart w:id="562" w:name="_Toc52782346"/>
      <w:bookmarkStart w:id="563" w:name="_Toc52782957"/>
      <w:bookmarkStart w:id="564" w:name="_Toc59042826"/>
      <w:bookmarkStart w:id="565" w:name="_Toc522499804"/>
      <w:r w:rsidRPr="001C0FC4">
        <w:t>6.1.6.1</w:t>
      </w:r>
      <w:r w:rsidRPr="001C0FC4">
        <w:tab/>
        <w:t>Test Purpose (TP)</w:t>
      </w:r>
      <w:bookmarkEnd w:id="562"/>
      <w:bookmarkEnd w:id="563"/>
      <w:bookmarkEnd w:id="564"/>
    </w:p>
    <w:p w14:paraId="301026EE" w14:textId="77777777" w:rsidR="00296E35" w:rsidRPr="001C0FC4" w:rsidRDefault="00296E35" w:rsidP="00296E35">
      <w:pPr>
        <w:pStyle w:val="H6"/>
      </w:pPr>
      <w:r w:rsidRPr="001C0FC4">
        <w:t>(1)</w:t>
      </w:r>
    </w:p>
    <w:p w14:paraId="76B235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DAB1815" w14:textId="77777777" w:rsidR="00296E35" w:rsidRPr="001C0FC4" w:rsidRDefault="00296E35" w:rsidP="00296E35">
      <w:pPr>
        <w:pStyle w:val="PL"/>
      </w:pPr>
      <w:r w:rsidRPr="001C0FC4">
        <w:rPr>
          <w:b/>
        </w:rPr>
        <w:t>ensure that</w:t>
      </w:r>
      <w:r w:rsidRPr="001C0FC4">
        <w:t xml:space="preserve"> {</w:t>
      </w:r>
    </w:p>
    <w:p w14:paraId="17C7B2FA"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SDS message using the media plane }</w:t>
      </w:r>
    </w:p>
    <w:p w14:paraId="6329D00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61E60A7" w14:textId="77777777" w:rsidR="00296E35" w:rsidRPr="001C0FC4" w:rsidRDefault="00296E35" w:rsidP="00296E35">
      <w:pPr>
        <w:pStyle w:val="PL"/>
      </w:pPr>
      <w:r w:rsidRPr="001C0FC4">
        <w:t xml:space="preserve">            }</w:t>
      </w:r>
    </w:p>
    <w:p w14:paraId="666EC4C7" w14:textId="77777777" w:rsidR="00296E35" w:rsidRPr="001C0FC4" w:rsidRDefault="00296E35" w:rsidP="00296E35">
      <w:pPr>
        <w:pStyle w:val="PL"/>
      </w:pPr>
    </w:p>
    <w:p w14:paraId="427FE587" w14:textId="77777777" w:rsidR="00296E35" w:rsidRPr="001C0FC4" w:rsidRDefault="00296E35" w:rsidP="00296E35">
      <w:pPr>
        <w:pStyle w:val="H6"/>
      </w:pPr>
      <w:r w:rsidRPr="001C0FC4">
        <w:t>(2)</w:t>
      </w:r>
    </w:p>
    <w:p w14:paraId="3F9540B6"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SDS message using the media plane }</w:t>
      </w:r>
    </w:p>
    <w:p w14:paraId="5BE069B2" w14:textId="77777777" w:rsidR="00296E35" w:rsidRPr="001C0FC4" w:rsidRDefault="00296E35" w:rsidP="00296E35">
      <w:pPr>
        <w:pStyle w:val="PL"/>
      </w:pPr>
      <w:r w:rsidRPr="001C0FC4">
        <w:rPr>
          <w:b/>
        </w:rPr>
        <w:t>ensure that</w:t>
      </w:r>
      <w:r w:rsidRPr="001C0FC4">
        <w:t xml:space="preserve"> {</w:t>
      </w:r>
    </w:p>
    <w:p w14:paraId="4B43BADD"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00648B07"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2C363DBF" w14:textId="77777777" w:rsidR="00296E35" w:rsidRPr="001C0FC4" w:rsidRDefault="00296E35" w:rsidP="00296E35">
      <w:pPr>
        <w:pStyle w:val="PL"/>
      </w:pPr>
      <w:r w:rsidRPr="001C0FC4">
        <w:t xml:space="preserve">            }</w:t>
      </w:r>
    </w:p>
    <w:p w14:paraId="37EB96B0" w14:textId="77777777" w:rsidR="00296E35" w:rsidRPr="001C0FC4" w:rsidRDefault="00296E35" w:rsidP="00296E35">
      <w:pPr>
        <w:pStyle w:val="PL"/>
      </w:pPr>
    </w:p>
    <w:p w14:paraId="6400BF0B" w14:textId="77777777" w:rsidR="00296E35" w:rsidRPr="001C0FC4" w:rsidRDefault="00296E35" w:rsidP="00296E35">
      <w:pPr>
        <w:pStyle w:val="H6"/>
      </w:pPr>
      <w:r w:rsidRPr="001C0FC4">
        <w:t>(3)</w:t>
      </w:r>
    </w:p>
    <w:p w14:paraId="0BADF26C"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2B39E284" w14:textId="77777777" w:rsidR="00296E35" w:rsidRPr="001C0FC4" w:rsidRDefault="00296E35" w:rsidP="00296E35">
      <w:pPr>
        <w:pStyle w:val="PL"/>
      </w:pPr>
      <w:r w:rsidRPr="001C0FC4">
        <w:rPr>
          <w:b/>
        </w:rPr>
        <w:t>ensure that</w:t>
      </w:r>
      <w:r w:rsidRPr="001C0FC4">
        <w:t xml:space="preserve"> {</w:t>
      </w:r>
    </w:p>
    <w:p w14:paraId="66B3AE2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162D03F5"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7FD9629" w14:textId="77777777" w:rsidR="00296E35" w:rsidRPr="001C0FC4" w:rsidRDefault="00296E35" w:rsidP="00296E35">
      <w:pPr>
        <w:pStyle w:val="PL"/>
      </w:pPr>
      <w:r w:rsidRPr="001C0FC4">
        <w:t xml:space="preserve">            }</w:t>
      </w:r>
    </w:p>
    <w:p w14:paraId="367679AA" w14:textId="77777777" w:rsidR="00296E35" w:rsidRPr="001C0FC4" w:rsidRDefault="00296E35" w:rsidP="00296E35">
      <w:pPr>
        <w:pStyle w:val="PL"/>
      </w:pPr>
    </w:p>
    <w:p w14:paraId="7A262F45" w14:textId="77777777" w:rsidR="00296E35" w:rsidRPr="001C0FC4" w:rsidRDefault="00296E35" w:rsidP="00296E35">
      <w:pPr>
        <w:pStyle w:val="H6"/>
      </w:pPr>
      <w:bookmarkStart w:id="566" w:name="_Toc52782347"/>
      <w:bookmarkStart w:id="567" w:name="_Toc52782958"/>
      <w:bookmarkStart w:id="568" w:name="_Toc59042827"/>
      <w:r w:rsidRPr="001C0FC4">
        <w:t>6.1.6.2</w:t>
      </w:r>
      <w:r w:rsidRPr="001C0FC4">
        <w:tab/>
        <w:t>Conformance requirements</w:t>
      </w:r>
      <w:bookmarkEnd w:id="566"/>
      <w:bookmarkEnd w:id="567"/>
      <w:bookmarkEnd w:id="568"/>
    </w:p>
    <w:p w14:paraId="25F052F8"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ABB2F6" w14:textId="77777777" w:rsidR="00296E35" w:rsidRPr="001C0FC4" w:rsidRDefault="00296E35" w:rsidP="00296E35">
      <w:r w:rsidRPr="001C0FC4">
        <w:t>[TS 24.282, clause 9.2.3.2.4]</w:t>
      </w:r>
    </w:p>
    <w:p w14:paraId="48FD4A0E"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380EC7E3" w14:textId="77777777" w:rsidR="00296E35" w:rsidRPr="001C0FC4" w:rsidRDefault="00296E35" w:rsidP="00296E35">
      <w:r w:rsidRPr="001C0FC4">
        <w:t>The MCData client:</w:t>
      </w:r>
    </w:p>
    <w:p w14:paraId="2A17304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6A3BAF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624908F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26E91CFC" w14:textId="77777777" w:rsidR="00296E35" w:rsidRPr="001C0FC4" w:rsidRDefault="00296E35" w:rsidP="00296E35">
      <w:pPr>
        <w:pStyle w:val="B2"/>
        <w:rPr>
          <w:lang w:eastAsia="ko-KR"/>
        </w:rPr>
      </w:pPr>
      <w:r w:rsidRPr="001C0FC4">
        <w:t>and skip the rest of the steps after step 2;</w:t>
      </w:r>
    </w:p>
    <w:p w14:paraId="5809A6B1"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54CC88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DB53F3A"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D4774A7" w14:textId="77777777" w:rsidR="00296E35" w:rsidRPr="001C0FC4" w:rsidRDefault="00296E35" w:rsidP="00296E35">
      <w:pPr>
        <w:pStyle w:val="B2"/>
      </w:pPr>
      <w:r w:rsidRPr="001C0FC4">
        <w:t>b)</w:t>
      </w:r>
      <w:r w:rsidRPr="001C0FC4">
        <w:tab/>
        <w:t>shall convert the MCData ID to a UID as described in 3GPP TS 33.180 [26];</w:t>
      </w:r>
    </w:p>
    <w:p w14:paraId="195309C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21A9F7D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096054B" w14:textId="77777777" w:rsidR="00296E35" w:rsidRPr="001C0FC4" w:rsidRDefault="00296E35" w:rsidP="00296E35">
      <w:pPr>
        <w:pStyle w:val="B2"/>
      </w:pPr>
      <w:r w:rsidRPr="001C0FC4">
        <w:t>e)</w:t>
      </w:r>
      <w:r w:rsidRPr="001C0FC4">
        <w:tab/>
        <w:t>if the signature of the MIKEY-SAKKE I_MESSAGE was successfully validated:</w:t>
      </w:r>
    </w:p>
    <w:p w14:paraId="6655D05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5262EAA" w14:textId="77777777" w:rsidR="00296E35" w:rsidRPr="001C0FC4" w:rsidRDefault="00296E35" w:rsidP="00296E35">
      <w:pPr>
        <w:pStyle w:val="B3"/>
      </w:pPr>
      <w:r w:rsidRPr="001C0FC4">
        <w:t>ii)</w:t>
      </w:r>
      <w:r w:rsidRPr="001C0FC4">
        <w:tab/>
        <w:t>shall extract the PCK-ID, from the payload as specified in 3GPP TS 33.180 [26];</w:t>
      </w:r>
    </w:p>
    <w:p w14:paraId="24D8E4CF"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FCEA3C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256CF2B0"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FA7200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2984A16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031E096"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7481BC58"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02384B7"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DA726FD"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08F8ED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4E672977"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66AE9AF6" w14:textId="77777777" w:rsidR="00296E35" w:rsidRPr="001C0FC4" w:rsidRDefault="00296E35" w:rsidP="00296E35">
      <w:r w:rsidRPr="001C0FC4">
        <w:t>[TS 24.282, clause 9.2.3.2.2]</w:t>
      </w:r>
    </w:p>
    <w:p w14:paraId="537BBC50"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4CF426F2" w14:textId="77777777" w:rsidR="00296E35" w:rsidRPr="001C0FC4" w:rsidRDefault="00296E35" w:rsidP="00296E35">
      <w:r w:rsidRPr="001C0FC4">
        <w:t>When composing an SDP answer, the MCData client:</w:t>
      </w:r>
    </w:p>
    <w:p w14:paraId="4D87029B"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4F7BD557"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5CB44D0F"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0BFD2C38" w14:textId="77777777" w:rsidR="00296E35" w:rsidRPr="001C0FC4" w:rsidRDefault="00296E35" w:rsidP="00296E35">
      <w:pPr>
        <w:pStyle w:val="B2"/>
        <w:rPr>
          <w:lang w:eastAsia="ko-KR"/>
        </w:rPr>
      </w:pPr>
      <w:r w:rsidRPr="001C0FC4">
        <w:t>c)</w:t>
      </w:r>
      <w:r w:rsidRPr="001C0FC4">
        <w:tab/>
        <w:t>a format list field set to '*';</w:t>
      </w:r>
    </w:p>
    <w:p w14:paraId="0A9605D0" w14:textId="77777777" w:rsidR="00296E35" w:rsidRPr="001C0FC4" w:rsidRDefault="00296E35" w:rsidP="00296E35">
      <w:pPr>
        <w:pStyle w:val="B2"/>
      </w:pPr>
      <w:r w:rsidRPr="001C0FC4">
        <w:t>d)</w:t>
      </w:r>
      <w:r w:rsidRPr="001C0FC4">
        <w:tab/>
        <w:t>an "a=recvonly" attribute;</w:t>
      </w:r>
    </w:p>
    <w:p w14:paraId="3869A925" w14:textId="77777777" w:rsidR="00296E35" w:rsidRPr="001C0FC4" w:rsidRDefault="00296E35" w:rsidP="00296E35">
      <w:pPr>
        <w:pStyle w:val="B2"/>
      </w:pPr>
      <w:r w:rsidRPr="001C0FC4">
        <w:t>e)</w:t>
      </w:r>
      <w:r w:rsidRPr="001C0FC4">
        <w:tab/>
        <w:t>an "a=path" attribute containing its own MSRP URI;</w:t>
      </w:r>
    </w:p>
    <w:p w14:paraId="488ACD34"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EF18CA"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6296A924" w14:textId="77777777" w:rsidR="00296E35" w:rsidRPr="001C0FC4" w:rsidRDefault="00296E35" w:rsidP="00296E35">
      <w:r w:rsidRPr="001C0FC4">
        <w:t>[TS 24.282, clause 13.2.2.2.2.2]</w:t>
      </w:r>
    </w:p>
    <w:p w14:paraId="48E3A6EA" w14:textId="77777777" w:rsidR="00296E35" w:rsidRPr="001C0FC4" w:rsidRDefault="00296E35" w:rsidP="00296E35">
      <w:r w:rsidRPr="001C0FC4">
        <w:t>Upon receiving a SIP BYE request, the MCData client:</w:t>
      </w:r>
    </w:p>
    <w:p w14:paraId="60873ADE"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3EEA4B03"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D4C8F4D" w14:textId="77777777" w:rsidR="00296E35" w:rsidRPr="001C0FC4" w:rsidRDefault="00296E35" w:rsidP="00296E35">
      <w:pPr>
        <w:pStyle w:val="NO"/>
      </w:pPr>
      <w:r w:rsidRPr="001C0FC4">
        <w:t>NOTE:</w:t>
      </w:r>
      <w:r w:rsidRPr="001C0FC4">
        <w:tab/>
        <w:t>Partially received data can be stored and processed.</w:t>
      </w:r>
    </w:p>
    <w:p w14:paraId="3D225550" w14:textId="77777777" w:rsidR="00296E35" w:rsidRPr="001C0FC4" w:rsidRDefault="00296E35" w:rsidP="00296E35">
      <w:r w:rsidRPr="001C0FC4">
        <w:t>[TS 24.282, clause 9.2.1.3]</w:t>
      </w:r>
    </w:p>
    <w:p w14:paraId="692FBDD2" w14:textId="77777777" w:rsidR="00296E35" w:rsidRPr="001C0FC4" w:rsidRDefault="00296E35" w:rsidP="00296E35">
      <w:pPr>
        <w:rPr>
          <w:rFonts w:eastAsia="Malgun Gothic"/>
        </w:rPr>
      </w:pPr>
      <w:r w:rsidRPr="001C0FC4">
        <w:rPr>
          <w:rFonts w:eastAsia="Malgun Gothic"/>
        </w:rPr>
        <w:t>To handle the disposition requests, the MCData client:</w:t>
      </w:r>
    </w:p>
    <w:p w14:paraId="6792005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725299B"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7BA0B22"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5749D970" w14:textId="77777777" w:rsidR="00296E35" w:rsidRPr="001C0FC4" w:rsidRDefault="00296E35" w:rsidP="00296E35">
      <w:pPr>
        <w:pStyle w:val="B2"/>
      </w:pPr>
      <w:r w:rsidRPr="001C0FC4">
        <w:t>c)</w:t>
      </w:r>
      <w:r w:rsidRPr="001C0FC4">
        <w:tab/>
        <w:t>"DELIVERY AND READ" then, shall start timer TDU1 (delivery and read).</w:t>
      </w:r>
    </w:p>
    <w:p w14:paraId="47277F78" w14:textId="77777777" w:rsidR="00296E35" w:rsidRPr="001C0FC4" w:rsidRDefault="00296E35" w:rsidP="00296E35">
      <w:r w:rsidRPr="001C0FC4">
        <w:t>Upon receiving a display indication before timer TDU1 (delivery and read) expires, the MCData client:</w:t>
      </w:r>
    </w:p>
    <w:p w14:paraId="5151FA01" w14:textId="77777777" w:rsidR="00296E35" w:rsidRPr="001C0FC4" w:rsidRDefault="00296E35" w:rsidP="00296E35">
      <w:pPr>
        <w:pStyle w:val="B1"/>
      </w:pPr>
      <w:r w:rsidRPr="001C0FC4">
        <w:t>1)</w:t>
      </w:r>
      <w:r w:rsidRPr="001C0FC4">
        <w:tab/>
        <w:t>shall stop timer TDU1 (delivery and read); and</w:t>
      </w:r>
    </w:p>
    <w:p w14:paraId="50F0E948"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45323EBB" w14:textId="77777777" w:rsidR="00296E35" w:rsidRPr="001C0FC4" w:rsidRDefault="00296E35" w:rsidP="00296E35">
      <w:r w:rsidRPr="001C0FC4">
        <w:t>Upon expiry of timer TDU1 (delivery and read), the MCData client:</w:t>
      </w:r>
    </w:p>
    <w:p w14:paraId="339D6207"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37C67512"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5385F4CD" w14:textId="77777777" w:rsidR="00296E35" w:rsidRPr="001C0FC4" w:rsidRDefault="00296E35" w:rsidP="00296E35">
      <w:r w:rsidRPr="001C0FC4">
        <w:t>[TS 24.282, clause 12.2.1.1]</w:t>
      </w:r>
    </w:p>
    <w:p w14:paraId="550D3E54" w14:textId="77777777" w:rsidR="00296E35" w:rsidRPr="001C0FC4" w:rsidRDefault="00296E35" w:rsidP="00296E35">
      <w:r w:rsidRPr="001C0FC4">
        <w:t>The MCData client shall follow the procedures in this subclause to:</w:t>
      </w:r>
    </w:p>
    <w:p w14:paraId="781CFEE5"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B6B83FE"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6B350DC" w14:textId="77777777" w:rsidR="00296E35" w:rsidRPr="001C0FC4" w:rsidRDefault="00296E35" w:rsidP="00296E35">
      <w:pPr>
        <w:pStyle w:val="B1"/>
      </w:pPr>
      <w:r w:rsidRPr="001C0FC4">
        <w:t>-</w:t>
      </w:r>
      <w:r w:rsidRPr="001C0FC4">
        <w:tab/>
        <w:t>indicate to an MCData client that a request for FD was accepted, deferred or rejected; or</w:t>
      </w:r>
    </w:p>
    <w:p w14:paraId="1831DA7F" w14:textId="77777777" w:rsidR="00296E35" w:rsidRPr="001C0FC4" w:rsidRDefault="00296E35" w:rsidP="00296E35">
      <w:pPr>
        <w:pStyle w:val="B1"/>
      </w:pPr>
      <w:r w:rsidRPr="001C0FC4">
        <w:t>-</w:t>
      </w:r>
      <w:r w:rsidRPr="001C0FC4">
        <w:tab/>
        <w:t>indicate to an MCData client that a file download has been completed;</w:t>
      </w:r>
    </w:p>
    <w:p w14:paraId="4B97F40E" w14:textId="77777777" w:rsidR="00296E35" w:rsidRPr="001C0FC4" w:rsidRDefault="00296E35" w:rsidP="00296E35">
      <w:r w:rsidRPr="001C0FC4">
        <w:t>Before sending a disposition notification the MCData client needs to determine:</w:t>
      </w:r>
    </w:p>
    <w:p w14:paraId="1F7AA696"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F5598B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D1791B"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C1FD09B" w14:textId="77777777" w:rsidR="00296E35" w:rsidRPr="001C0FC4" w:rsidRDefault="00296E35" w:rsidP="00296E35">
      <w:r w:rsidRPr="001C0FC4">
        <w:t>The MCData client shall generate a SIP MESSAGE request in accordance with 3GPP TS 24.229 [5] and IETF RFC 3428 [6] with the clarifications given below.</w:t>
      </w:r>
    </w:p>
    <w:p w14:paraId="1B92B54F" w14:textId="77777777" w:rsidR="00296E35" w:rsidRPr="001C0FC4" w:rsidRDefault="00296E35" w:rsidP="00296E35">
      <w:r w:rsidRPr="001C0FC4">
        <w:t>The MCData client:</w:t>
      </w:r>
    </w:p>
    <w:p w14:paraId="664259DC" w14:textId="77777777" w:rsidR="00296E35" w:rsidRPr="001C0FC4" w:rsidRDefault="00296E35" w:rsidP="00296E35">
      <w:pPr>
        <w:pStyle w:val="B1"/>
      </w:pPr>
      <w:r w:rsidRPr="001C0FC4">
        <w:t>1)</w:t>
      </w:r>
      <w:r w:rsidRPr="001C0FC4">
        <w:tab/>
        <w:t>shall build the SIP MESSAGE request as specified in subclause 6.2.4.1;</w:t>
      </w:r>
    </w:p>
    <w:p w14:paraId="1A7E35A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6DDDEC6"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8B84339"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FF7ADC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BD1D3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BA50DEA"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7613A00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9EEF419" w14:textId="77777777" w:rsidR="00296E35" w:rsidRPr="001C0FC4" w:rsidRDefault="00296E35" w:rsidP="00296E35">
      <w:r w:rsidRPr="001C0FC4">
        <w:t>[TS 24.282, clause 6.2.4.1]</w:t>
      </w:r>
    </w:p>
    <w:p w14:paraId="0F174EE8" w14:textId="77777777" w:rsidR="00296E35" w:rsidRPr="001C0FC4" w:rsidRDefault="00296E35" w:rsidP="00296E35">
      <w:pPr>
        <w:rPr>
          <w:rFonts w:eastAsia="SimSun"/>
        </w:rPr>
      </w:pPr>
      <w:r w:rsidRPr="001C0FC4">
        <w:rPr>
          <w:rFonts w:eastAsia="SimSun"/>
        </w:rPr>
        <w:t>This subclause is referenced from other procedures.</w:t>
      </w:r>
    </w:p>
    <w:p w14:paraId="0C3ADC5F" w14:textId="77777777" w:rsidR="00296E35" w:rsidRPr="001C0FC4" w:rsidRDefault="00296E35" w:rsidP="00296E35">
      <w:r w:rsidRPr="001C0FC4">
        <w:t>In a SIP MESSAGE request, the MCData client:</w:t>
      </w:r>
    </w:p>
    <w:p w14:paraId="4924E3EE" w14:textId="77777777" w:rsidR="00296E35" w:rsidRPr="001C0FC4" w:rsidRDefault="00296E35" w:rsidP="00296E35">
      <w:pPr>
        <w:pStyle w:val="B1"/>
      </w:pPr>
      <w:r w:rsidRPr="001C0FC4">
        <w:t>1)</w:t>
      </w:r>
      <w:r w:rsidRPr="001C0FC4">
        <w:tab/>
        <w:t>when sending SDS messages or SDS disposition notifications:</w:t>
      </w:r>
    </w:p>
    <w:p w14:paraId="2748FCE0"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619E7E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E3650A"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0A7E05D"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63571E4F"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32A45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1D6E60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3C42BD1C"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675DA19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E0D8743" w14:textId="77777777" w:rsidR="00296E35" w:rsidRPr="001C0FC4" w:rsidRDefault="00296E35" w:rsidP="00296E35">
      <w:r w:rsidRPr="001C0FC4">
        <w:t>[TS 24.282, clause 6.2.3.1]</w:t>
      </w:r>
    </w:p>
    <w:p w14:paraId="380AC18C" w14:textId="77777777" w:rsidR="00296E35" w:rsidRPr="001C0FC4" w:rsidRDefault="00296E35" w:rsidP="00296E35">
      <w:r w:rsidRPr="001C0FC4">
        <w:t>In order to generate an SDS notification, the MCData client:</w:t>
      </w:r>
    </w:p>
    <w:p w14:paraId="0FAFF825" w14:textId="77777777" w:rsidR="00296E35" w:rsidRPr="001C0FC4" w:rsidRDefault="00296E35" w:rsidP="00296E35">
      <w:pPr>
        <w:pStyle w:val="B1"/>
      </w:pPr>
      <w:r w:rsidRPr="001C0FC4">
        <w:t>1)</w:t>
      </w:r>
      <w:r w:rsidRPr="001C0FC4">
        <w:tab/>
        <w:t>shall generate an SDS NOTIFICATION message as specified in subclause 15.1.5; and</w:t>
      </w:r>
    </w:p>
    <w:p w14:paraId="6CCF6693"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B9F0C03" w14:textId="77777777" w:rsidR="00296E35" w:rsidRPr="001C0FC4" w:rsidRDefault="00296E35" w:rsidP="00296E35">
      <w:r w:rsidRPr="001C0FC4">
        <w:t>When generating an SDS NOTIFICATION message as specified in subclause 15.1.5, the MCData client:</w:t>
      </w:r>
    </w:p>
    <w:p w14:paraId="4F9CBD9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B22E083"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140BEF7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8ED5A1B"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4A67D0D" w14:textId="77777777" w:rsidR="00296E35" w:rsidRPr="001C0FC4" w:rsidRDefault="00296E35" w:rsidP="00296E35">
      <w:pPr>
        <w:pStyle w:val="B1"/>
      </w:pPr>
      <w:r w:rsidRPr="001C0FC4">
        <w:t>5)</w:t>
      </w:r>
      <w:r w:rsidRPr="001C0FC4">
        <w:tab/>
        <w:t>shall set the Date and time IE to the current time to as specified in subclause 15.2.8;</w:t>
      </w:r>
    </w:p>
    <w:p w14:paraId="72181AE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21CC550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36E6AA03"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4A14FEF8"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22864DAE" w14:textId="77777777" w:rsidR="00296E35" w:rsidRPr="001C0FC4" w:rsidRDefault="00296E35" w:rsidP="00296E35">
      <w:r w:rsidRPr="001C0FC4">
        <w:t>[TS 24.582, clause 6.1.1.3.1]</w:t>
      </w:r>
    </w:p>
    <w:p w14:paraId="155EE108" w14:textId="77777777" w:rsidR="00296E35" w:rsidRPr="001C0FC4" w:rsidRDefault="00296E35" w:rsidP="00296E35">
      <w:r w:rsidRPr="001C0FC4">
        <w:t>Upon receiving an indication to establish MSRP connection for standalone SDS using media plane as the terminating client, the MCData client:</w:t>
      </w:r>
    </w:p>
    <w:p w14:paraId="73EBBB0E" w14:textId="77777777" w:rsidR="00296E35" w:rsidRPr="001C0FC4" w:rsidRDefault="00296E35" w:rsidP="00296E35">
      <w:pPr>
        <w:pStyle w:val="B1"/>
      </w:pPr>
      <w:r w:rsidRPr="001C0FC4">
        <w:t>1.</w:t>
      </w:r>
      <w:r w:rsidRPr="001C0FC4">
        <w:tab/>
        <w:t>shall act as an MSRP client according to IETF RFC 6135 [12];</w:t>
      </w:r>
    </w:p>
    <w:p w14:paraId="35740F6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407FE46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056ABC5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AC7CC16" w14:textId="77777777" w:rsidR="00296E35" w:rsidRPr="001C0FC4" w:rsidRDefault="00296E35" w:rsidP="00296E35">
      <w:pPr>
        <w:pStyle w:val="B1"/>
      </w:pPr>
      <w:r w:rsidRPr="001C0FC4">
        <w:t>Once the MSRP connection is established, the MCData client:</w:t>
      </w:r>
    </w:p>
    <w:p w14:paraId="0DED6593"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675E7C5C"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ED5CBF6" w14:textId="77777777" w:rsidR="00296E35" w:rsidRPr="001C0FC4" w:rsidRDefault="00296E35" w:rsidP="00296E35">
      <w:pPr>
        <w:pStyle w:val="B1"/>
      </w:pPr>
      <w:r w:rsidRPr="001C0FC4">
        <w:t>3.</w:t>
      </w:r>
      <w:r w:rsidRPr="001C0FC4">
        <w:tab/>
        <w:t>shall handle the received content as described in subclause 6.1.1.3.2.</w:t>
      </w:r>
    </w:p>
    <w:p w14:paraId="5AFE5D7B" w14:textId="77777777" w:rsidR="00296E35" w:rsidRPr="001C0FC4" w:rsidRDefault="00296E35" w:rsidP="00296E35">
      <w:r w:rsidRPr="001C0FC4">
        <w:t>[TS 24.582, clause 6.1.1.3.2]</w:t>
      </w:r>
    </w:p>
    <w:p w14:paraId="6B550B9A" w14:textId="77777777" w:rsidR="00296E35" w:rsidRPr="001C0FC4" w:rsidRDefault="00296E35" w:rsidP="00296E35">
      <w:pPr>
        <w:rPr>
          <w:rFonts w:eastAsia="Malgun Gothic"/>
        </w:rPr>
      </w:pPr>
      <w:r w:rsidRPr="001C0FC4">
        <w:rPr>
          <w:rFonts w:ascii="TimesNewRoman" w:hAnsi="TimesNewRoman" w:cs="TimesNewRoman"/>
        </w:rPr>
        <w:t>The MCData client:</w:t>
      </w:r>
    </w:p>
    <w:p w14:paraId="38AAFD9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2CE8FCD"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96F631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1387AD6"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ECD40A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3629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FE2DD6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D53AFD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0E8D067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33E1B1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0A2E22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3C9E77A"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3C204D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45409DE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5AF73D33"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9F3BEE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76EF2A35"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0333D59" w14:textId="77777777" w:rsidR="00296E35" w:rsidRPr="001C0FC4" w:rsidRDefault="00296E35" w:rsidP="00296E35">
      <w:pPr>
        <w:pStyle w:val="H6"/>
      </w:pPr>
      <w:bookmarkStart w:id="569" w:name="_Toc52782348"/>
      <w:bookmarkStart w:id="570" w:name="_Toc52782959"/>
      <w:bookmarkStart w:id="571" w:name="_Toc59042828"/>
      <w:r w:rsidRPr="001C0FC4">
        <w:t>6.1.6.3</w:t>
      </w:r>
      <w:r w:rsidRPr="001C0FC4">
        <w:tab/>
        <w:t>Test description</w:t>
      </w:r>
      <w:bookmarkEnd w:id="569"/>
      <w:bookmarkEnd w:id="570"/>
      <w:bookmarkEnd w:id="571"/>
    </w:p>
    <w:p w14:paraId="58C5502E" w14:textId="77777777" w:rsidR="00296E35" w:rsidRPr="001C0FC4" w:rsidRDefault="00296E35" w:rsidP="00296E35">
      <w:pPr>
        <w:pStyle w:val="H6"/>
      </w:pPr>
      <w:bookmarkStart w:id="572" w:name="_Toc52782349"/>
      <w:bookmarkStart w:id="573" w:name="_Toc52782960"/>
      <w:bookmarkStart w:id="574" w:name="_Toc59042829"/>
      <w:r w:rsidRPr="001C0FC4">
        <w:t>6.1.6.3.1</w:t>
      </w:r>
      <w:r w:rsidRPr="001C0FC4">
        <w:tab/>
        <w:t>Pre-test conditions</w:t>
      </w:r>
      <w:bookmarkEnd w:id="572"/>
      <w:bookmarkEnd w:id="573"/>
      <w:bookmarkEnd w:id="574"/>
    </w:p>
    <w:p w14:paraId="24A1CE2D" w14:textId="77777777" w:rsidR="00296E35" w:rsidRDefault="00296E35" w:rsidP="00296E35">
      <w:pPr>
        <w:pStyle w:val="H6"/>
      </w:pPr>
      <w:r w:rsidRPr="00102CE5">
        <w:t>Test configuration</w:t>
      </w:r>
      <w:r>
        <w:t>:</w:t>
      </w:r>
    </w:p>
    <w:p w14:paraId="6E6F698A" w14:textId="147CF125" w:rsidR="00296E35" w:rsidRDefault="00296E35" w:rsidP="00296E35">
      <w:pPr>
        <w:pStyle w:val="B1"/>
      </w:pPr>
      <w:r>
        <w:t>-</w:t>
      </w:r>
      <w:r>
        <w:tab/>
        <w:t>Single cell configuration according to TS 37.579-1 [2] clause 5.2.2.2.1.</w:t>
      </w:r>
    </w:p>
    <w:p w14:paraId="4330C121" w14:textId="77777777" w:rsidR="00296E35" w:rsidRDefault="00296E35" w:rsidP="00296E35">
      <w:pPr>
        <w:pStyle w:val="H6"/>
      </w:pPr>
      <w:r>
        <w:t>Preamble:</w:t>
      </w:r>
    </w:p>
    <w:p w14:paraId="406DDB57" w14:textId="4D2C98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18475F7"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61AE6B01" w14:textId="77777777" w:rsidR="00296E35" w:rsidRDefault="00296E35" w:rsidP="00296E35">
      <w:pPr>
        <w:pStyle w:val="B1"/>
      </w:pPr>
      <w:r>
        <w:t>-</w:t>
      </w:r>
      <w:r>
        <w:tab/>
      </w:r>
      <w:r w:rsidRPr="000573F5">
        <w:t>UE States at the end of the preamble</w:t>
      </w:r>
      <w:r>
        <w:t>:</w:t>
      </w:r>
    </w:p>
    <w:p w14:paraId="7B4C033D" w14:textId="77777777" w:rsidR="00296E35" w:rsidRDefault="00296E35" w:rsidP="00296E35">
      <w:pPr>
        <w:pStyle w:val="B1"/>
        <w:ind w:left="852"/>
      </w:pPr>
      <w:r>
        <w:t>-</w:t>
      </w:r>
      <w:r>
        <w:tab/>
        <w:t>The UE is in RRC_IDLE state.</w:t>
      </w:r>
    </w:p>
    <w:p w14:paraId="2E25415C" w14:textId="77777777" w:rsidR="00296E35" w:rsidRDefault="00296E35" w:rsidP="00296E35">
      <w:pPr>
        <w:pStyle w:val="B1"/>
        <w:ind w:left="852"/>
      </w:pPr>
      <w:r>
        <w:t>-</w:t>
      </w:r>
      <w:r>
        <w:tab/>
        <w:t>The client is registered for MCData.</w:t>
      </w:r>
    </w:p>
    <w:p w14:paraId="6649262F" w14:textId="77777777" w:rsidR="00296E35" w:rsidRPr="001C0FC4" w:rsidRDefault="00296E35" w:rsidP="00296E35">
      <w:pPr>
        <w:pStyle w:val="H6"/>
      </w:pPr>
      <w:bookmarkStart w:id="575" w:name="_Toc52782350"/>
      <w:bookmarkStart w:id="576" w:name="_Toc52782961"/>
      <w:bookmarkStart w:id="577" w:name="_Toc59042830"/>
      <w:r w:rsidRPr="001C0FC4">
        <w:t>6.1.6.3.2</w:t>
      </w:r>
      <w:r w:rsidRPr="001C0FC4">
        <w:tab/>
        <w:t>Test procedure sequence</w:t>
      </w:r>
      <w:bookmarkEnd w:id="575"/>
      <w:bookmarkEnd w:id="576"/>
      <w:bookmarkEnd w:id="577"/>
    </w:p>
    <w:p w14:paraId="1F4AC905" w14:textId="77777777" w:rsidR="00296E35" w:rsidRPr="001C0FC4" w:rsidRDefault="00296E35" w:rsidP="00296E35">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F80EAA" w14:textId="77777777" w:rsidTr="002E3FCC">
        <w:tc>
          <w:tcPr>
            <w:tcW w:w="648" w:type="dxa"/>
            <w:tcBorders>
              <w:top w:val="single" w:sz="4" w:space="0" w:color="auto"/>
              <w:left w:val="single" w:sz="4" w:space="0" w:color="auto"/>
              <w:bottom w:val="nil"/>
              <w:right w:val="single" w:sz="4" w:space="0" w:color="auto"/>
            </w:tcBorders>
            <w:hideMark/>
          </w:tcPr>
          <w:p w14:paraId="130E8688"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F4BCE5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7F5F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FE4B39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CA890A" w14:textId="77777777" w:rsidR="00296E35" w:rsidRPr="001C0FC4" w:rsidRDefault="00296E35" w:rsidP="002E3FCC">
            <w:pPr>
              <w:pStyle w:val="TAH"/>
            </w:pPr>
            <w:r w:rsidRPr="001C0FC4">
              <w:t>Verdict</w:t>
            </w:r>
          </w:p>
        </w:tc>
      </w:tr>
      <w:tr w:rsidR="00296E35" w:rsidRPr="001C0FC4" w14:paraId="46467D8F" w14:textId="77777777" w:rsidTr="002E3FCC">
        <w:tc>
          <w:tcPr>
            <w:tcW w:w="648" w:type="dxa"/>
            <w:tcBorders>
              <w:top w:val="nil"/>
              <w:left w:val="single" w:sz="4" w:space="0" w:color="auto"/>
              <w:bottom w:val="single" w:sz="4" w:space="0" w:color="auto"/>
              <w:right w:val="single" w:sz="4" w:space="0" w:color="auto"/>
            </w:tcBorders>
          </w:tcPr>
          <w:p w14:paraId="665754E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3F6187F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A9412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7365BA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B65E1C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E92F178" w14:textId="77777777" w:rsidR="00296E35" w:rsidRPr="001C0FC4" w:rsidRDefault="00296E35" w:rsidP="002E3FCC">
            <w:pPr>
              <w:pStyle w:val="TAH"/>
            </w:pPr>
          </w:p>
        </w:tc>
      </w:tr>
      <w:tr w:rsidR="00296E35" w:rsidRPr="001C0FC4" w14:paraId="78C107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4B9F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268573" w14:textId="5B0C19CF"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1DA492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35DF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DB35E7"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AF8CFF" w14:textId="77777777" w:rsidR="00296E35" w:rsidRPr="001C0FC4" w:rsidRDefault="00296E35" w:rsidP="002E3FCC">
            <w:pPr>
              <w:pStyle w:val="TAC"/>
            </w:pPr>
            <w:r w:rsidRPr="001C0FC4">
              <w:t>P</w:t>
            </w:r>
          </w:p>
        </w:tc>
      </w:tr>
      <w:tr w:rsidR="00296E35" w:rsidRPr="001C0FC4" w14:paraId="495DAF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50470D"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42C2710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877C37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9241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D9A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3C8F98" w14:textId="77777777" w:rsidR="00296E35" w:rsidRPr="001C0FC4" w:rsidRDefault="00296E35" w:rsidP="002E3FCC">
            <w:pPr>
              <w:pStyle w:val="TAC"/>
            </w:pPr>
            <w:r w:rsidRPr="001C0FC4">
              <w:t>-</w:t>
            </w:r>
          </w:p>
        </w:tc>
      </w:tr>
      <w:tr w:rsidR="00296E35" w:rsidRPr="001C0FC4" w14:paraId="71987D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1F05EB"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0332D9BF" w14:textId="0E327F2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0D831E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F49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886B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161E62" w14:textId="77777777" w:rsidR="00296E35" w:rsidRPr="001C0FC4" w:rsidRDefault="00296E35" w:rsidP="002E3FCC">
            <w:pPr>
              <w:pStyle w:val="TAC"/>
            </w:pPr>
            <w:r w:rsidRPr="001C0FC4">
              <w:t>P</w:t>
            </w:r>
          </w:p>
        </w:tc>
      </w:tr>
      <w:tr w:rsidR="00296E35" w:rsidRPr="001C0FC4" w14:paraId="5654E4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005C52"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2E257E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52456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3C87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C333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B46A0A" w14:textId="77777777" w:rsidR="00296E35" w:rsidRPr="001C0FC4" w:rsidRDefault="00296E35" w:rsidP="002E3FCC">
            <w:pPr>
              <w:pStyle w:val="TAC"/>
            </w:pPr>
            <w:r w:rsidRPr="001C0FC4">
              <w:t>-</w:t>
            </w:r>
          </w:p>
        </w:tc>
      </w:tr>
      <w:tr w:rsidR="00296E35" w:rsidRPr="001C0FC4" w14:paraId="63997C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DEB256"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76C521A" w14:textId="49D3C020"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196868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6B32BF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AAEE3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2660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90DDCB" w14:textId="77777777" w:rsidR="00296E35" w:rsidRPr="001C0FC4" w:rsidRDefault="00296E35" w:rsidP="002E3FCC">
            <w:pPr>
              <w:pStyle w:val="TAC"/>
            </w:pPr>
            <w:r w:rsidRPr="001C0FC4">
              <w:t>P</w:t>
            </w:r>
          </w:p>
        </w:tc>
      </w:tr>
      <w:tr w:rsidR="00296E35" w:rsidRPr="001C0FC4" w14:paraId="24DD60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111CA"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5541C5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D02B0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0F2A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DE0F2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F7E372" w14:textId="77777777" w:rsidR="00296E35" w:rsidRPr="001C0FC4" w:rsidRDefault="00296E35" w:rsidP="002E3FCC">
            <w:pPr>
              <w:pStyle w:val="TAC"/>
            </w:pPr>
            <w:r w:rsidRPr="001C0FC4">
              <w:t>-</w:t>
            </w:r>
          </w:p>
        </w:tc>
      </w:tr>
      <w:tr w:rsidR="00296E35" w:rsidRPr="001C0FC4" w14:paraId="73804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E271D"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EBF6339" w14:textId="1D4BFDC8"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F4E337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1900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3D7E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22C8DC" w14:textId="77777777" w:rsidR="00296E35" w:rsidRPr="001C0FC4" w:rsidRDefault="00296E35" w:rsidP="002E3FCC">
            <w:pPr>
              <w:pStyle w:val="TAC"/>
            </w:pPr>
            <w:r w:rsidRPr="001C0FC4">
              <w:t>P</w:t>
            </w:r>
          </w:p>
        </w:tc>
      </w:tr>
      <w:tr w:rsidR="00296E35" w:rsidRPr="001C0FC4" w14:paraId="341E70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93B2AC"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C3A265C" w14:textId="77777777" w:rsidR="00296E35" w:rsidRPr="001C0FC4" w:rsidRDefault="00296E35" w:rsidP="002E3FCC">
            <w:pPr>
              <w:pStyle w:val="TAL"/>
            </w:pPr>
            <w:r w:rsidRPr="001C0FC4">
              <w:t>Check: Does the UE (MCData client) provide the contents of the Payload IE to the user?</w:t>
            </w:r>
          </w:p>
          <w:p w14:paraId="2DDE61E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75EA38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B425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1E905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9444C0" w14:textId="77777777" w:rsidR="00296E35" w:rsidRPr="001C0FC4" w:rsidRDefault="00296E35" w:rsidP="002E3FCC">
            <w:pPr>
              <w:pStyle w:val="TAC"/>
            </w:pPr>
            <w:r w:rsidRPr="001C0FC4">
              <w:t>P</w:t>
            </w:r>
          </w:p>
        </w:tc>
      </w:tr>
      <w:tr w:rsidR="00296E35" w:rsidRPr="001C0FC4" w14:paraId="716783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EC3A821" w14:textId="77777777" w:rsidR="00296E35" w:rsidRDefault="00296E35" w:rsidP="002E3FCC">
            <w:pPr>
              <w:pStyle w:val="TAN"/>
            </w:pPr>
            <w:r w:rsidRPr="001C0FC4">
              <w:t>NOTE 1:</w:t>
            </w:r>
            <w:r w:rsidRPr="001C0FC4">
              <w:tab/>
              <w:t>This is expected to be done via a suitable implementation dependent MMI.</w:t>
            </w:r>
          </w:p>
          <w:p w14:paraId="0315ABAB" w14:textId="77777777" w:rsidR="00296E35" w:rsidRPr="001C0FC4" w:rsidRDefault="00296E35" w:rsidP="002E3FCC">
            <w:pPr>
              <w:pStyle w:val="TAN"/>
            </w:pPr>
            <w:r>
              <w:t>NOTE 2:</w:t>
            </w:r>
            <w:r>
              <w:tab/>
              <w:t>The procedure does not release the RRC connection.</w:t>
            </w:r>
          </w:p>
        </w:tc>
      </w:tr>
    </w:tbl>
    <w:p w14:paraId="2B19ACEF" w14:textId="77777777" w:rsidR="00296E35" w:rsidRPr="001C0FC4" w:rsidRDefault="00296E35" w:rsidP="00296E35"/>
    <w:p w14:paraId="130C2910" w14:textId="77777777" w:rsidR="00296E35" w:rsidRPr="001C0FC4" w:rsidRDefault="00296E35" w:rsidP="00296E35">
      <w:pPr>
        <w:pStyle w:val="H6"/>
      </w:pPr>
      <w:bookmarkStart w:id="578" w:name="_Toc52782351"/>
      <w:bookmarkStart w:id="579" w:name="_Toc52782962"/>
      <w:bookmarkStart w:id="580" w:name="_Toc59042831"/>
      <w:r w:rsidRPr="001C0FC4">
        <w:t>6.1.6.3.3</w:t>
      </w:r>
      <w:r w:rsidRPr="001C0FC4">
        <w:tab/>
        <w:t>Specific message contents</w:t>
      </w:r>
      <w:bookmarkEnd w:id="578"/>
      <w:bookmarkEnd w:id="579"/>
      <w:bookmarkEnd w:id="580"/>
    </w:p>
    <w:p w14:paraId="5490154A" w14:textId="2E3677E2" w:rsidR="00296E35" w:rsidRPr="001C0FC4" w:rsidRDefault="00296E35" w:rsidP="00296E35">
      <w:pPr>
        <w:pStyle w:val="TH"/>
      </w:pPr>
      <w:bookmarkStart w:id="581" w:name="_Toc25610657"/>
      <w:r w:rsidRPr="001C0FC4">
        <w:t>Table 6.1.6.3.3-1: SIP INVITE from the SS (step 1, Table 6.1.6.3.2-1;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46D36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8DA6DA" w14:textId="327613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A36DC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29314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54F5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59D3B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CB6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D97F8F7" w14:textId="77777777" w:rsidR="00296E35" w:rsidRPr="001C0FC4" w:rsidRDefault="00296E35" w:rsidP="002E3FCC">
            <w:pPr>
              <w:pStyle w:val="TAH"/>
              <w:rPr>
                <w:bCs/>
              </w:rPr>
            </w:pPr>
            <w:r w:rsidRPr="001C0FC4">
              <w:rPr>
                <w:bCs/>
              </w:rPr>
              <w:t>Condition</w:t>
            </w:r>
          </w:p>
        </w:tc>
      </w:tr>
      <w:tr w:rsidR="00296E35" w:rsidRPr="001C0FC4" w14:paraId="5F6A2FC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B4BF0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11952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79323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C6B4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FEF782" w14:textId="77777777" w:rsidR="00296E35" w:rsidRPr="001C0FC4" w:rsidRDefault="00296E35" w:rsidP="002E3FCC">
            <w:pPr>
              <w:pStyle w:val="TAL"/>
            </w:pPr>
          </w:p>
        </w:tc>
      </w:tr>
      <w:tr w:rsidR="00296E35" w:rsidRPr="001C0FC4" w14:paraId="6E5AE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B7172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FAEFA"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E859B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48C620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DFDE2A" w14:textId="77777777" w:rsidR="00296E35" w:rsidRPr="001C0FC4" w:rsidRDefault="00296E35" w:rsidP="002E3FCC">
            <w:pPr>
              <w:pStyle w:val="TAL"/>
            </w:pPr>
          </w:p>
        </w:tc>
      </w:tr>
      <w:tr w:rsidR="00296E35" w:rsidRPr="001C0FC4" w14:paraId="701907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FF784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B5EBAC" w14:textId="77777777" w:rsidR="00296E35" w:rsidRPr="001C0FC4" w:rsidRDefault="00296E35" w:rsidP="002E3FCC">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51F01F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19A804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8C636" w14:textId="77777777" w:rsidR="00296E35" w:rsidRPr="001C0FC4" w:rsidRDefault="00296E35" w:rsidP="002E3FCC">
            <w:pPr>
              <w:pStyle w:val="TAL"/>
            </w:pPr>
          </w:p>
        </w:tc>
      </w:tr>
      <w:tr w:rsidR="00296E35" w:rsidRPr="001C0FC4" w14:paraId="3DBF57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3A987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74E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8BF684"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F7D1A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72F21E" w14:textId="77777777" w:rsidR="00296E35" w:rsidRPr="001C0FC4" w:rsidRDefault="00296E35" w:rsidP="002E3FCC">
            <w:pPr>
              <w:pStyle w:val="TAL"/>
            </w:pPr>
          </w:p>
        </w:tc>
      </w:tr>
      <w:tr w:rsidR="00296E35" w:rsidRPr="001C0FC4" w14:paraId="76F62A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7DFB3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1BDE67" w14:textId="77777777" w:rsidR="00296E35" w:rsidRPr="001C0FC4" w:rsidRDefault="00296E35" w:rsidP="002E3FCC">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442FD27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9AABA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BA4BAE" w14:textId="77777777" w:rsidR="00296E35" w:rsidRPr="001C0FC4" w:rsidRDefault="00296E35" w:rsidP="002E3FCC">
            <w:pPr>
              <w:pStyle w:val="TAL"/>
            </w:pPr>
          </w:p>
        </w:tc>
      </w:tr>
    </w:tbl>
    <w:p w14:paraId="5CBA03C1" w14:textId="77777777" w:rsidR="00296E35" w:rsidRPr="001C0FC4" w:rsidRDefault="00296E35" w:rsidP="00296E35"/>
    <w:p w14:paraId="672EFAEC" w14:textId="77777777" w:rsidR="00296E35" w:rsidRPr="001C0FC4" w:rsidRDefault="00296E35" w:rsidP="00296E35">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D1A0B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05D1A96" w14:textId="617CAB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w:t>
            </w:r>
          </w:p>
        </w:tc>
      </w:tr>
    </w:tbl>
    <w:p w14:paraId="2B0F7D79" w14:textId="77777777" w:rsidR="00296E35" w:rsidRPr="001C0FC4" w:rsidRDefault="00296E35" w:rsidP="00296E35"/>
    <w:p w14:paraId="0C4D6181" w14:textId="77777777" w:rsidR="00296E35" w:rsidRPr="001C0FC4" w:rsidRDefault="00296E35" w:rsidP="00296E35">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1D19D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A23D7A" w14:textId="26E69F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bl>
    <w:p w14:paraId="1D75CAAA" w14:textId="77777777" w:rsidR="00296E35" w:rsidRPr="001C0FC4" w:rsidRDefault="00296E35" w:rsidP="00296E35"/>
    <w:p w14:paraId="4AECA902" w14:textId="781B2D0A" w:rsidR="00296E35" w:rsidRPr="001C0FC4" w:rsidRDefault="00296E35" w:rsidP="00296E35">
      <w:pPr>
        <w:pStyle w:val="TH"/>
      </w:pPr>
      <w:r w:rsidRPr="001C0FC4">
        <w:t>Table 6.1.6.3.3-4: SIP 200 (OK) from the UE (step 1, Table 6.1.6.3.2-1;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B29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41C95FA" w14:textId="07D750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AC286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B2AD9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BAA9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F1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A84A7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3CA63F" w14:textId="77777777" w:rsidR="00296E35" w:rsidRPr="001C0FC4" w:rsidRDefault="00296E35" w:rsidP="002E3FCC">
            <w:pPr>
              <w:pStyle w:val="TAH"/>
              <w:rPr>
                <w:bCs/>
              </w:rPr>
            </w:pPr>
            <w:r w:rsidRPr="001C0FC4">
              <w:rPr>
                <w:bCs/>
              </w:rPr>
              <w:t>Condition</w:t>
            </w:r>
          </w:p>
        </w:tc>
      </w:tr>
      <w:tr w:rsidR="00296E35" w:rsidRPr="001C0FC4" w14:paraId="40DAAC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AF68AB"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4F45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96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96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066EEE" w14:textId="77777777" w:rsidR="00296E35" w:rsidRPr="001C0FC4" w:rsidRDefault="00296E35" w:rsidP="002E3FCC">
            <w:pPr>
              <w:pStyle w:val="TAL"/>
            </w:pPr>
          </w:p>
        </w:tc>
      </w:tr>
      <w:tr w:rsidR="00296E35" w:rsidRPr="001C0FC4" w14:paraId="37C55D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29D64C"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00EEA4B"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573EFA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0C28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4C0D" w14:textId="77777777" w:rsidR="00296E35" w:rsidRPr="001C0FC4" w:rsidRDefault="00296E35" w:rsidP="002E3FCC">
            <w:pPr>
              <w:pStyle w:val="TAL"/>
            </w:pPr>
          </w:p>
        </w:tc>
      </w:tr>
      <w:tr w:rsidR="00296E35" w:rsidRPr="001C0FC4" w14:paraId="68F4E79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9A2A0FF"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F07280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96B8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34F1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F1713" w14:textId="77777777" w:rsidR="00296E35" w:rsidRPr="001C0FC4" w:rsidRDefault="00296E35" w:rsidP="002E3FCC">
            <w:pPr>
              <w:pStyle w:val="TAL"/>
            </w:pPr>
          </w:p>
        </w:tc>
      </w:tr>
      <w:tr w:rsidR="00296E35" w:rsidRPr="001C0FC4" w14:paraId="5A5FC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65E58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2312B4" w14:textId="77777777" w:rsidR="00296E35" w:rsidRPr="001C0FC4" w:rsidRDefault="00296E35" w:rsidP="002E3FCC">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029179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DFC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222E88" w14:textId="77777777" w:rsidR="00296E35" w:rsidRPr="001C0FC4" w:rsidRDefault="00296E35" w:rsidP="002E3FCC">
            <w:pPr>
              <w:pStyle w:val="TAL"/>
            </w:pPr>
          </w:p>
        </w:tc>
      </w:tr>
    </w:tbl>
    <w:p w14:paraId="278F966E" w14:textId="77777777" w:rsidR="00296E35" w:rsidRPr="001C0FC4" w:rsidRDefault="00296E35" w:rsidP="00296E35"/>
    <w:p w14:paraId="4A8ACE41" w14:textId="77777777" w:rsidR="00296E35" w:rsidRPr="001C0FC4" w:rsidRDefault="00296E35" w:rsidP="00296E35">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B95E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A177AB7" w14:textId="4483A3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A435799" w14:textId="77777777" w:rsidR="00296E35" w:rsidRPr="001C0FC4" w:rsidRDefault="00296E35" w:rsidP="00296E35"/>
    <w:p w14:paraId="048472C3" w14:textId="631CB241" w:rsidR="00296E35" w:rsidRPr="001C0FC4" w:rsidRDefault="00296E35" w:rsidP="00296E35">
      <w:pPr>
        <w:pStyle w:val="TH"/>
      </w:pPr>
      <w:r w:rsidRPr="001C0FC4">
        <w:t>Table 6.1.6.3.3-6: MSRP SEND from the SS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6C34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3355B7" w14:textId="211B32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6CBD9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8D0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FDB18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91A2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2242B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6744EC" w14:textId="77777777" w:rsidR="00296E35" w:rsidRPr="001C0FC4" w:rsidRDefault="00296E35" w:rsidP="002E3FCC">
            <w:pPr>
              <w:pStyle w:val="TAH"/>
              <w:rPr>
                <w:bCs/>
              </w:rPr>
            </w:pPr>
            <w:r w:rsidRPr="001C0FC4">
              <w:rPr>
                <w:bCs/>
              </w:rPr>
              <w:t>Condition</w:t>
            </w:r>
          </w:p>
        </w:tc>
      </w:tr>
      <w:tr w:rsidR="00296E35" w:rsidRPr="001C0FC4" w14:paraId="4BCF0A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427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856A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564B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8F5CB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477A8" w14:textId="77777777" w:rsidR="00296E35" w:rsidRPr="001C0FC4" w:rsidRDefault="00296E35" w:rsidP="002E3FCC">
            <w:pPr>
              <w:pStyle w:val="TAL"/>
            </w:pPr>
          </w:p>
        </w:tc>
      </w:tr>
      <w:tr w:rsidR="00296E35" w:rsidRPr="001C0FC4" w14:paraId="09C8432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B38D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521786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01627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FE9F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5950" w14:textId="77777777" w:rsidR="00296E35" w:rsidRPr="001C0FC4" w:rsidRDefault="00296E35" w:rsidP="002E3FCC">
            <w:pPr>
              <w:pStyle w:val="TAL"/>
            </w:pPr>
          </w:p>
        </w:tc>
      </w:tr>
      <w:tr w:rsidR="00296E35" w:rsidRPr="001C0FC4" w14:paraId="7A94F4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C426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A08AA39" w14:textId="77777777" w:rsidR="00296E35" w:rsidRPr="001C0FC4" w:rsidRDefault="00296E35" w:rsidP="002E3FCC">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597717D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DB33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621A3A" w14:textId="77777777" w:rsidR="00296E35" w:rsidRPr="001C0FC4" w:rsidRDefault="00296E35" w:rsidP="002E3FCC">
            <w:pPr>
              <w:pStyle w:val="TAL"/>
            </w:pPr>
          </w:p>
        </w:tc>
      </w:tr>
    </w:tbl>
    <w:p w14:paraId="3F7836AC" w14:textId="77777777" w:rsidR="00296E35" w:rsidRPr="001C0FC4" w:rsidRDefault="00296E35" w:rsidP="00296E35"/>
    <w:p w14:paraId="01D63B08" w14:textId="379374CE" w:rsidR="00296E35" w:rsidRPr="001C0FC4" w:rsidRDefault="00296E35" w:rsidP="00296E35">
      <w:pPr>
        <w:pStyle w:val="TH"/>
      </w:pPr>
      <w:r w:rsidRPr="001C0FC4">
        <w:t>Table 6.1.6.3.3-6A: MIME Message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E18F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2A34D85"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9C2C6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5899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FE098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C018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A759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F2887" w14:textId="77777777" w:rsidR="00296E35" w:rsidRPr="001C0FC4" w:rsidRDefault="00296E35" w:rsidP="002E3FCC">
            <w:pPr>
              <w:pStyle w:val="TAH"/>
              <w:rPr>
                <w:bCs/>
              </w:rPr>
            </w:pPr>
            <w:r w:rsidRPr="001C0FC4">
              <w:rPr>
                <w:bCs/>
              </w:rPr>
              <w:t>Condition</w:t>
            </w:r>
          </w:p>
        </w:tc>
      </w:tr>
      <w:tr w:rsidR="00296E35" w:rsidRPr="001C0FC4" w14:paraId="2FB11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3654B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F5CF4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B956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7056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ADC025" w14:textId="77777777" w:rsidR="00296E35" w:rsidRPr="001C0FC4" w:rsidRDefault="00296E35" w:rsidP="002E3FCC">
            <w:pPr>
              <w:pStyle w:val="TAL"/>
            </w:pPr>
          </w:p>
        </w:tc>
      </w:tr>
      <w:tr w:rsidR="00296E35" w:rsidRPr="001C0FC4" w14:paraId="55700E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130DC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0580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1752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BD2F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D29377" w14:textId="77777777" w:rsidR="00296E35" w:rsidRPr="001C0FC4" w:rsidRDefault="00296E35" w:rsidP="002E3FCC">
            <w:pPr>
              <w:pStyle w:val="TAL"/>
            </w:pPr>
          </w:p>
        </w:tc>
      </w:tr>
      <w:tr w:rsidR="00296E35" w:rsidRPr="001C0FC4" w14:paraId="4C0780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EEE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75437D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4EEB5E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447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05BBEE" w14:textId="77777777" w:rsidR="00296E35" w:rsidRPr="001C0FC4" w:rsidRDefault="00296E35" w:rsidP="002E3FCC">
            <w:pPr>
              <w:pStyle w:val="TAL"/>
            </w:pPr>
          </w:p>
        </w:tc>
      </w:tr>
      <w:tr w:rsidR="00296E35" w:rsidRPr="001C0FC4" w14:paraId="78BF36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6E1AB7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7CF7C3" w14:textId="77777777" w:rsidR="00296E35" w:rsidRPr="001C0FC4" w:rsidRDefault="00296E35" w:rsidP="002E3FCC">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1739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6402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C5078B" w14:textId="77777777" w:rsidR="00296E35" w:rsidRPr="001C0FC4" w:rsidRDefault="00296E35" w:rsidP="002E3FCC">
            <w:pPr>
              <w:pStyle w:val="TAL"/>
            </w:pPr>
          </w:p>
        </w:tc>
      </w:tr>
      <w:tr w:rsidR="00296E35" w:rsidRPr="001C0FC4" w14:paraId="49C7E6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974EF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BCED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F9323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60952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B11037" w14:textId="77777777" w:rsidR="00296E35" w:rsidRPr="001C0FC4" w:rsidRDefault="00296E35" w:rsidP="002E3FCC">
            <w:pPr>
              <w:pStyle w:val="TAL"/>
            </w:pPr>
          </w:p>
        </w:tc>
      </w:tr>
      <w:tr w:rsidR="00296E35" w:rsidRPr="001C0FC4" w14:paraId="4FD449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F2B68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E50A4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310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83F6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CA78A" w14:textId="77777777" w:rsidR="00296E35" w:rsidRPr="001C0FC4" w:rsidRDefault="00296E35" w:rsidP="002E3FCC">
            <w:pPr>
              <w:pStyle w:val="TAL"/>
            </w:pPr>
          </w:p>
        </w:tc>
      </w:tr>
      <w:tr w:rsidR="00296E35" w:rsidRPr="001C0FC4" w14:paraId="2F8744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23E4A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206D9CA"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BDE0A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1DA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58D245" w14:textId="77777777" w:rsidR="00296E35" w:rsidRPr="001C0FC4" w:rsidRDefault="00296E35" w:rsidP="002E3FCC">
            <w:pPr>
              <w:pStyle w:val="TAL"/>
            </w:pPr>
          </w:p>
        </w:tc>
      </w:tr>
      <w:tr w:rsidR="00296E35" w:rsidRPr="001C0FC4" w14:paraId="77B9C3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364A57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2C4614" w14:textId="77777777" w:rsidR="00296E35" w:rsidRPr="001C0FC4" w:rsidRDefault="00296E35" w:rsidP="002E3FCC">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78895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87E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7BDC28" w14:textId="77777777" w:rsidR="00296E35" w:rsidRPr="001C0FC4" w:rsidRDefault="00296E35" w:rsidP="002E3FCC">
            <w:pPr>
              <w:pStyle w:val="TAL"/>
            </w:pPr>
          </w:p>
        </w:tc>
      </w:tr>
    </w:tbl>
    <w:p w14:paraId="2C89E3DE" w14:textId="77777777" w:rsidR="00296E35" w:rsidRPr="001C0FC4" w:rsidRDefault="00296E35" w:rsidP="00296E35"/>
    <w:p w14:paraId="40F77DF6" w14:textId="77777777" w:rsidR="00296E35" w:rsidRPr="001C0FC4" w:rsidRDefault="00296E35" w:rsidP="00296E35">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7B535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1A816B0" w14:textId="7EB4F9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0E396F74" w14:textId="77777777" w:rsidR="00296E35" w:rsidRPr="001C0FC4" w:rsidRDefault="00296E35" w:rsidP="00296E35"/>
    <w:p w14:paraId="4C755AC1" w14:textId="77777777" w:rsidR="00296E35" w:rsidRPr="001C0FC4" w:rsidRDefault="00296E35" w:rsidP="00296E35">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3FD127"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277EFF" w14:textId="655699C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4E47C12C" w14:textId="77777777" w:rsidR="00296E35" w:rsidRPr="001C0FC4" w:rsidRDefault="00296E35" w:rsidP="00296E35"/>
    <w:p w14:paraId="31CAA680" w14:textId="7A7FD3CF" w:rsidR="00296E35" w:rsidRPr="001C0FC4" w:rsidRDefault="00296E35" w:rsidP="00296E35">
      <w:pPr>
        <w:pStyle w:val="TH"/>
      </w:pPr>
      <w:r w:rsidRPr="001C0FC4">
        <w:t>Table 6.1.6.3.3-8: SIP BYE from the SS (step 8, Table 6.1.6.3.2-1;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A82CF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625D75" w14:textId="79D121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FAF13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D2DD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93A69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9B8C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1E29B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7A80E1" w14:textId="77777777" w:rsidR="00296E35" w:rsidRPr="001C0FC4" w:rsidRDefault="00296E35" w:rsidP="002E3FCC">
            <w:pPr>
              <w:pStyle w:val="TAH"/>
              <w:rPr>
                <w:bCs/>
              </w:rPr>
            </w:pPr>
            <w:r w:rsidRPr="001C0FC4">
              <w:rPr>
                <w:bCs/>
              </w:rPr>
              <w:t>Condition</w:t>
            </w:r>
          </w:p>
        </w:tc>
      </w:tr>
      <w:tr w:rsidR="00296E35" w:rsidRPr="001C0FC4" w14:paraId="6FBF9AE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A8A0935"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C8FF56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C6E8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ECFA6A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F38C3E2" w14:textId="77777777" w:rsidR="00296E35" w:rsidRPr="001C0FC4" w:rsidRDefault="00296E35" w:rsidP="002E3FCC">
            <w:pPr>
              <w:pStyle w:val="TAL"/>
            </w:pPr>
          </w:p>
        </w:tc>
      </w:tr>
      <w:tr w:rsidR="00296E35" w:rsidRPr="001C0FC4" w14:paraId="44E000C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4A7709B"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97C38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735B8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F44D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13EB9" w14:textId="77777777" w:rsidR="00296E35" w:rsidRPr="001C0FC4" w:rsidRDefault="00296E35" w:rsidP="002E3FCC">
            <w:pPr>
              <w:pStyle w:val="TAL"/>
            </w:pPr>
          </w:p>
        </w:tc>
      </w:tr>
      <w:tr w:rsidR="00296E35" w:rsidRPr="001C0FC4" w14:paraId="4708086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08A5CEE"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1C0EB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A6D972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4C01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F3476E" w14:textId="77777777" w:rsidR="00296E35" w:rsidRPr="001C0FC4" w:rsidRDefault="00296E35" w:rsidP="002E3FCC">
            <w:pPr>
              <w:pStyle w:val="TAL"/>
            </w:pPr>
          </w:p>
        </w:tc>
      </w:tr>
      <w:tr w:rsidR="00296E35" w:rsidRPr="001C0FC4" w14:paraId="605919E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A36144F"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B5CE7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04BEE5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74E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15AB4A" w14:textId="77777777" w:rsidR="00296E35" w:rsidRPr="001C0FC4" w:rsidRDefault="00296E35" w:rsidP="002E3FCC">
            <w:pPr>
              <w:pStyle w:val="TAL"/>
            </w:pPr>
          </w:p>
        </w:tc>
      </w:tr>
    </w:tbl>
    <w:p w14:paraId="5543EC4A" w14:textId="77777777" w:rsidR="00296E35" w:rsidRPr="001C0FC4" w:rsidRDefault="00296E35" w:rsidP="00296E35"/>
    <w:p w14:paraId="29CCBB42" w14:textId="77777777" w:rsidR="00296E35" w:rsidRPr="001C0FC4" w:rsidRDefault="00296E35" w:rsidP="00296E35">
      <w:pPr>
        <w:pStyle w:val="TH"/>
      </w:pPr>
      <w:r w:rsidRPr="001C0FC4">
        <w:t>Table 6.1.6.3.3-9: Void</w:t>
      </w:r>
    </w:p>
    <w:p w14:paraId="2E38ADCB" w14:textId="269D2253" w:rsidR="00296E35" w:rsidRPr="001C0FC4" w:rsidRDefault="00296E35" w:rsidP="00296E35">
      <w:pPr>
        <w:pStyle w:val="TH"/>
      </w:pPr>
      <w:r w:rsidRPr="001C0FC4">
        <w:t>Table 6.1.6.3.3-10: SIP MESSAGE from the UE (step 11, Table 6.1.6.3.2-1;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6CEA8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F6FFDEA" w14:textId="62FD58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71E636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6EF6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C6C2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FCD4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687AA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36A1B3" w14:textId="77777777" w:rsidR="00296E35" w:rsidRPr="001C0FC4" w:rsidRDefault="00296E35" w:rsidP="002E3FCC">
            <w:pPr>
              <w:pStyle w:val="TAH"/>
              <w:rPr>
                <w:bCs/>
              </w:rPr>
            </w:pPr>
            <w:r w:rsidRPr="001C0FC4">
              <w:rPr>
                <w:bCs/>
              </w:rPr>
              <w:t>Condition</w:t>
            </w:r>
          </w:p>
        </w:tc>
      </w:tr>
      <w:tr w:rsidR="00296E35" w:rsidRPr="001C0FC4" w14:paraId="1F77B1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D804B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538B51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8930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E726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47CC5C" w14:textId="77777777" w:rsidR="00296E35" w:rsidRPr="001C0FC4" w:rsidRDefault="00296E35" w:rsidP="002E3FCC">
            <w:pPr>
              <w:pStyle w:val="TAL"/>
            </w:pPr>
          </w:p>
        </w:tc>
      </w:tr>
      <w:tr w:rsidR="00296E35" w:rsidRPr="001C0FC4" w14:paraId="5EA689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A971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E23FD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B70A3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0EEEC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EA9D6F" w14:textId="77777777" w:rsidR="00296E35" w:rsidRPr="001C0FC4" w:rsidRDefault="00296E35" w:rsidP="002E3FCC">
            <w:pPr>
              <w:pStyle w:val="TAL"/>
            </w:pPr>
          </w:p>
        </w:tc>
      </w:tr>
      <w:tr w:rsidR="00296E35" w:rsidRPr="001C0FC4" w14:paraId="5604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E4F4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91C7A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2A4381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07B0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FAC92E" w14:textId="77777777" w:rsidR="00296E35" w:rsidRPr="001C0FC4" w:rsidRDefault="00296E35" w:rsidP="002E3FCC">
            <w:pPr>
              <w:pStyle w:val="TAL"/>
            </w:pPr>
          </w:p>
        </w:tc>
      </w:tr>
      <w:tr w:rsidR="00296E35" w:rsidRPr="001C0FC4" w14:paraId="3421AE8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A0CB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BD9155"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517D321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AF839E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D25C0A" w14:textId="77777777" w:rsidR="00296E35" w:rsidRPr="001C0FC4" w:rsidRDefault="00296E35" w:rsidP="002E3FCC">
            <w:pPr>
              <w:pStyle w:val="TAL"/>
            </w:pPr>
          </w:p>
        </w:tc>
      </w:tr>
    </w:tbl>
    <w:p w14:paraId="0B31EC35" w14:textId="77777777" w:rsidR="00296E35" w:rsidRPr="001C0FC4" w:rsidRDefault="00296E35" w:rsidP="00296E35"/>
    <w:p w14:paraId="153F5B56" w14:textId="77777777" w:rsidR="00296E35" w:rsidRPr="001C0FC4" w:rsidRDefault="00296E35" w:rsidP="00296E35">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B8C69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A9FC0EB" w14:textId="67F63E9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4A6A8A7" w14:textId="77777777" w:rsidR="00296E35" w:rsidRPr="001C0FC4" w:rsidRDefault="00296E35" w:rsidP="00296E35"/>
    <w:p w14:paraId="18A0F1CD" w14:textId="77777777" w:rsidR="00296E35" w:rsidRPr="001C0FC4" w:rsidRDefault="00296E35" w:rsidP="00296E35">
      <w:pPr>
        <w:pStyle w:val="Heading3"/>
      </w:pPr>
      <w:bookmarkStart w:id="582" w:name="_Toc42507351"/>
      <w:bookmarkStart w:id="583" w:name="_Toc52307882"/>
      <w:bookmarkStart w:id="584" w:name="_Toc52782352"/>
      <w:bookmarkStart w:id="585" w:name="_Toc52782963"/>
      <w:bookmarkStart w:id="586" w:name="_Toc59042832"/>
      <w:bookmarkStart w:id="587" w:name="_Toc75459143"/>
      <w:bookmarkStart w:id="588" w:name="_Toc90630583"/>
      <w:bookmarkStart w:id="589" w:name="_Toc100778790"/>
      <w:bookmarkStart w:id="590" w:name="_Toc101286121"/>
      <w:bookmarkStart w:id="591" w:name="_Toc106817707"/>
      <w:bookmarkStart w:id="592" w:name="_Toc106817832"/>
      <w:bookmarkStart w:id="593" w:name="_Toc178186340"/>
      <w:bookmarkStart w:id="594" w:name="_Toc181109081"/>
      <w:r w:rsidRPr="001C0FC4">
        <w:t>6.1.7</w:t>
      </w:r>
      <w:r w:rsidRPr="001C0FC4">
        <w:tab/>
        <w:t>On-network / Short Data Service (SDS) / Standalone SDS Using Media Plane / Group Standalone SDS / Client Originated (CO)</w:t>
      </w:r>
      <w:bookmarkEnd w:id="565"/>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16904DC" w14:textId="77777777" w:rsidR="00296E35" w:rsidRPr="001C0FC4" w:rsidRDefault="00296E35" w:rsidP="00296E35">
      <w:pPr>
        <w:pStyle w:val="H6"/>
      </w:pPr>
      <w:bookmarkStart w:id="595" w:name="_Toc52782353"/>
      <w:bookmarkStart w:id="596" w:name="_Toc52782964"/>
      <w:bookmarkStart w:id="597" w:name="_Toc59042833"/>
      <w:bookmarkStart w:id="598" w:name="_Toc522499805"/>
      <w:r w:rsidRPr="001C0FC4">
        <w:t>6.1.7.1</w:t>
      </w:r>
      <w:r w:rsidRPr="001C0FC4">
        <w:tab/>
        <w:t>Test Purpose (TP)</w:t>
      </w:r>
      <w:bookmarkEnd w:id="595"/>
      <w:bookmarkEnd w:id="596"/>
      <w:bookmarkEnd w:id="597"/>
    </w:p>
    <w:p w14:paraId="64EC5F62" w14:textId="77777777" w:rsidR="00296E35" w:rsidRPr="001C0FC4" w:rsidRDefault="00296E35" w:rsidP="00296E35">
      <w:pPr>
        <w:pStyle w:val="H6"/>
      </w:pPr>
      <w:r w:rsidRPr="001C0FC4">
        <w:t>(1)</w:t>
      </w:r>
    </w:p>
    <w:p w14:paraId="5B142F5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069A075" w14:textId="77777777" w:rsidR="00296E35" w:rsidRPr="001C0FC4" w:rsidRDefault="00296E35" w:rsidP="00296E35">
      <w:pPr>
        <w:pStyle w:val="PL"/>
      </w:pPr>
      <w:r w:rsidRPr="001C0FC4">
        <w:rPr>
          <w:b/>
        </w:rPr>
        <w:t>ensure that</w:t>
      </w:r>
      <w:r w:rsidRPr="001C0FC4">
        <w:t xml:space="preserve"> {</w:t>
      </w:r>
    </w:p>
    <w:p w14:paraId="5F3D7FA5"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w:t>
      </w:r>
    </w:p>
    <w:p w14:paraId="5556C04C"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7C1BF7E6" w14:textId="77777777" w:rsidR="00296E35" w:rsidRPr="001C0FC4" w:rsidRDefault="00296E35" w:rsidP="00296E35">
      <w:pPr>
        <w:pStyle w:val="PL"/>
      </w:pPr>
      <w:r w:rsidRPr="001C0FC4">
        <w:t xml:space="preserve">            }</w:t>
      </w:r>
    </w:p>
    <w:p w14:paraId="58024005" w14:textId="77777777" w:rsidR="00296E35" w:rsidRPr="001C0FC4" w:rsidRDefault="00296E35" w:rsidP="00296E35">
      <w:pPr>
        <w:pStyle w:val="PL"/>
      </w:pPr>
    </w:p>
    <w:p w14:paraId="695ED741" w14:textId="77777777" w:rsidR="00296E35" w:rsidRPr="001C0FC4" w:rsidRDefault="00296E35" w:rsidP="00296E35">
      <w:pPr>
        <w:pStyle w:val="H6"/>
      </w:pPr>
      <w:r w:rsidRPr="001C0FC4">
        <w:t>(2)</w:t>
      </w:r>
    </w:p>
    <w:p w14:paraId="7674D7D7"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7B893D47" w14:textId="77777777" w:rsidR="00296E35" w:rsidRPr="001C0FC4" w:rsidRDefault="00296E35" w:rsidP="00296E35">
      <w:pPr>
        <w:pStyle w:val="PL"/>
      </w:pPr>
      <w:r w:rsidRPr="001C0FC4">
        <w:rPr>
          <w:b/>
        </w:rPr>
        <w:t>ensure that</w:t>
      </w:r>
      <w:r w:rsidRPr="001C0FC4">
        <w:t xml:space="preserve"> {</w:t>
      </w:r>
    </w:p>
    <w:p w14:paraId="5B00B577"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w:t>
      </w:r>
    </w:p>
    <w:p w14:paraId="453E8CFE"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SDS message via a MSRP SEND message with a disposition of "DELIVERY" }</w:t>
      </w:r>
    </w:p>
    <w:p w14:paraId="0BB3C24B" w14:textId="77777777" w:rsidR="00296E35" w:rsidRPr="001C0FC4" w:rsidRDefault="00296E35" w:rsidP="00296E35">
      <w:pPr>
        <w:pStyle w:val="PL"/>
      </w:pPr>
      <w:r w:rsidRPr="001C0FC4">
        <w:t xml:space="preserve">            }</w:t>
      </w:r>
    </w:p>
    <w:p w14:paraId="0A317ECE" w14:textId="77777777" w:rsidR="00296E35" w:rsidRPr="001C0FC4" w:rsidRDefault="00296E35" w:rsidP="00296E35">
      <w:pPr>
        <w:pStyle w:val="PL"/>
      </w:pPr>
    </w:p>
    <w:p w14:paraId="27DA6A39" w14:textId="77777777" w:rsidR="00296E35" w:rsidRPr="001C0FC4" w:rsidRDefault="00296E35" w:rsidP="00296E35">
      <w:pPr>
        <w:pStyle w:val="H6"/>
      </w:pPr>
      <w:r w:rsidRPr="001C0FC4">
        <w:t>(3)</w:t>
      </w:r>
    </w:p>
    <w:p w14:paraId="0129C7D4"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3AE3CF8E" w14:textId="77777777" w:rsidR="00296E35" w:rsidRPr="001C0FC4" w:rsidRDefault="00296E35" w:rsidP="00296E35">
      <w:pPr>
        <w:pStyle w:val="PL"/>
      </w:pPr>
      <w:r w:rsidRPr="001C0FC4">
        <w:rPr>
          <w:b/>
        </w:rPr>
        <w:t>ensure that</w:t>
      </w:r>
      <w:r w:rsidRPr="001C0FC4">
        <w:t xml:space="preserve"> {</w:t>
      </w:r>
    </w:p>
    <w:p w14:paraId="509E55A0"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6547B4A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AEAB9EC" w14:textId="77777777" w:rsidR="00296E35" w:rsidRPr="001C0FC4" w:rsidRDefault="00296E35" w:rsidP="00296E35">
      <w:pPr>
        <w:pStyle w:val="PL"/>
      </w:pPr>
      <w:r w:rsidRPr="001C0FC4">
        <w:t xml:space="preserve">            }</w:t>
      </w:r>
    </w:p>
    <w:p w14:paraId="69EB563E" w14:textId="77777777" w:rsidR="00296E35" w:rsidRPr="001C0FC4" w:rsidRDefault="00296E35" w:rsidP="00296E35">
      <w:pPr>
        <w:pStyle w:val="PL"/>
      </w:pPr>
    </w:p>
    <w:p w14:paraId="04587B9E" w14:textId="77777777" w:rsidR="00296E35" w:rsidRPr="001C0FC4" w:rsidRDefault="00296E35" w:rsidP="00296E35">
      <w:pPr>
        <w:pStyle w:val="H6"/>
      </w:pPr>
      <w:r w:rsidRPr="001C0FC4">
        <w:t>(4)</w:t>
      </w:r>
    </w:p>
    <w:p w14:paraId="518B0FE0"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5EECD60C" w14:textId="77777777" w:rsidR="00296E35" w:rsidRPr="001C0FC4" w:rsidRDefault="00296E35" w:rsidP="00296E35">
      <w:pPr>
        <w:pStyle w:val="PL"/>
      </w:pPr>
      <w:r w:rsidRPr="001C0FC4">
        <w:rPr>
          <w:b/>
        </w:rPr>
        <w:t>ensure that</w:t>
      </w:r>
      <w:r w:rsidRPr="001C0FC4">
        <w:t xml:space="preserve"> {</w:t>
      </w:r>
    </w:p>
    <w:p w14:paraId="3EDC63C0"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w:t>
      </w:r>
    </w:p>
    <w:p w14:paraId="27EB8AFA"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23F6493" w14:textId="77777777" w:rsidR="00296E35" w:rsidRPr="001C0FC4" w:rsidRDefault="00296E35" w:rsidP="00296E35">
      <w:pPr>
        <w:pStyle w:val="PL"/>
      </w:pPr>
      <w:r w:rsidRPr="001C0FC4">
        <w:t xml:space="preserve">            }</w:t>
      </w:r>
    </w:p>
    <w:p w14:paraId="25022762" w14:textId="77777777" w:rsidR="00296E35" w:rsidRPr="001C0FC4" w:rsidRDefault="00296E35" w:rsidP="00296E35">
      <w:pPr>
        <w:pStyle w:val="PL"/>
      </w:pPr>
    </w:p>
    <w:p w14:paraId="5EAD951E" w14:textId="77777777" w:rsidR="00296E35" w:rsidRPr="001C0FC4" w:rsidRDefault="00296E35" w:rsidP="00296E35">
      <w:pPr>
        <w:pStyle w:val="H6"/>
      </w:pPr>
      <w:bookmarkStart w:id="599" w:name="_Toc52782354"/>
      <w:bookmarkStart w:id="600" w:name="_Toc52782965"/>
      <w:bookmarkStart w:id="601" w:name="_Toc59042834"/>
      <w:r w:rsidRPr="001C0FC4">
        <w:t>6.1.7.2</w:t>
      </w:r>
      <w:r w:rsidRPr="001C0FC4">
        <w:tab/>
        <w:t>Conformance requirements</w:t>
      </w:r>
      <w:bookmarkEnd w:id="599"/>
      <w:bookmarkEnd w:id="600"/>
      <w:bookmarkEnd w:id="601"/>
    </w:p>
    <w:p w14:paraId="443E9AC8"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C4C04D" w14:textId="77777777" w:rsidR="00296E35" w:rsidRPr="001C0FC4" w:rsidRDefault="00296E35" w:rsidP="00296E35">
      <w:r w:rsidRPr="001C0FC4">
        <w:t>[TS 24.282, clause 9.2.3.2.3]</w:t>
      </w:r>
    </w:p>
    <w:p w14:paraId="0712150E" w14:textId="77777777" w:rsidR="00296E35" w:rsidRPr="001C0FC4" w:rsidRDefault="00296E35" w:rsidP="00296E35">
      <w:r w:rsidRPr="001C0FC4">
        <w:t>The MCData client shall generate a SIP INVITE request in accordance with 3GPP TS 24.229 [5] with the clarifications given below.</w:t>
      </w:r>
    </w:p>
    <w:p w14:paraId="5BBE6DB6" w14:textId="77777777" w:rsidR="00296E35" w:rsidRPr="001C0FC4" w:rsidRDefault="00296E35" w:rsidP="00296E35">
      <w:r w:rsidRPr="001C0FC4">
        <w:t>The MCData client:</w:t>
      </w:r>
    </w:p>
    <w:p w14:paraId="3383BEBA"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038B6B7"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AC67FD1"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C22600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DC9A935" w14:textId="77777777" w:rsidR="00296E35" w:rsidRPr="001C0FC4" w:rsidRDefault="00296E35" w:rsidP="00296E35">
      <w:pPr>
        <w:pStyle w:val="B1"/>
      </w:pPr>
      <w:r w:rsidRPr="001C0FC4">
        <w:t>5)</w:t>
      </w:r>
      <w:r w:rsidRPr="001C0FC4">
        <w:tab/>
        <w:t>should include the "timer" option tag in the Supported header field;</w:t>
      </w:r>
    </w:p>
    <w:p w14:paraId="7C6D1B7C"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0C45DF6" w14:textId="77777777" w:rsidR="00296E35" w:rsidRPr="001C0FC4" w:rsidRDefault="00296E35" w:rsidP="00296E35">
      <w:pPr>
        <w:pStyle w:val="B1"/>
      </w:pPr>
      <w:r w:rsidRPr="001C0FC4">
        <w:t>7)</w:t>
      </w:r>
      <w:r w:rsidRPr="001C0FC4">
        <w:tab/>
        <w:t>if a one-to-one standalone SDS message is to be sent:</w:t>
      </w:r>
    </w:p>
    <w:p w14:paraId="085547D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AB2A42E"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42515536" w14:textId="77777777" w:rsidR="00296E35" w:rsidRPr="001C0FC4" w:rsidRDefault="00296E35" w:rsidP="00296E35">
      <w:pPr>
        <w:pStyle w:val="B3"/>
      </w:pPr>
      <w:r w:rsidRPr="001C0FC4">
        <w:t>i)</w:t>
      </w:r>
      <w:r w:rsidRPr="001C0FC4">
        <w:tab/>
        <w:t>the &lt;request-type&gt; element set to a value of "one-to-one-sds"; and</w:t>
      </w:r>
    </w:p>
    <w:p w14:paraId="453EC85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149895A3"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CB15480" w14:textId="77777777" w:rsidR="00296E35" w:rsidRPr="001C0FC4" w:rsidRDefault="00296E35" w:rsidP="00296E35">
      <w:pPr>
        <w:pStyle w:val="B3"/>
      </w:pPr>
      <w:r w:rsidRPr="001C0FC4">
        <w:t>ii)</w:t>
      </w:r>
      <w:r w:rsidRPr="001C0FC4">
        <w:tab/>
        <w:t>shall use the keying material to generate a PCK as described in 3GPP TS 33.180 [26];</w:t>
      </w:r>
    </w:p>
    <w:p w14:paraId="7A037482"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99A06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DAB6EF4"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24CC50E6"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D483B41"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7161330" w14:textId="77777777" w:rsidR="00296E35" w:rsidRPr="001C0FC4" w:rsidRDefault="00296E35" w:rsidP="00296E35">
      <w:pPr>
        <w:pStyle w:val="NO"/>
      </w:pPr>
      <w:r w:rsidRPr="001C0FC4">
        <w:t>…</w:t>
      </w:r>
    </w:p>
    <w:p w14:paraId="54EB0BD3"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831935D"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0EF3E57"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75374421"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643D8C7D" w14:textId="77777777" w:rsidR="00296E35" w:rsidRPr="001C0FC4" w:rsidRDefault="00296E35" w:rsidP="00296E35">
      <w:pPr>
        <w:pStyle w:val="B1"/>
      </w:pPr>
      <w:r w:rsidRPr="001C0FC4">
        <w:t>12)</w:t>
      </w:r>
      <w:r w:rsidRPr="001C0FC4">
        <w:tab/>
        <w:t>shall send the SIP INVITE request towards the MCData server according to 3GPP TS 24.229 [5].</w:t>
      </w:r>
    </w:p>
    <w:p w14:paraId="28438F5F" w14:textId="77777777" w:rsidR="00296E35" w:rsidRPr="001C0FC4" w:rsidRDefault="00296E35" w:rsidP="00296E35">
      <w:r w:rsidRPr="001C0FC4">
        <w:t>On receipt of a SIP 2xx response to the SIP INVITE request, the MCData client:</w:t>
      </w:r>
    </w:p>
    <w:p w14:paraId="42E001EF" w14:textId="77777777" w:rsidR="00296E35" w:rsidRPr="001C0FC4" w:rsidRDefault="00296E35" w:rsidP="00296E35">
      <w:pPr>
        <w:pStyle w:val="B1"/>
      </w:pPr>
      <w:r w:rsidRPr="001C0FC4">
        <w:t>1)</w:t>
      </w:r>
      <w:r w:rsidRPr="001C0FC4">
        <w:tab/>
        <w:t>shall send a SIP ACK request as specified in 3GPP TS 24.229 [5];</w:t>
      </w:r>
    </w:p>
    <w:p w14:paraId="26B7002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558E635C" w14:textId="77777777" w:rsidR="00296E35" w:rsidRPr="001C0FC4" w:rsidRDefault="00296E35" w:rsidP="00296E35">
      <w:pPr>
        <w:pStyle w:val="B1"/>
      </w:pPr>
      <w:r w:rsidRPr="001C0FC4">
        <w:t>3)</w:t>
      </w:r>
      <w:r w:rsidRPr="001C0FC4">
        <w:tab/>
        <w:t>shall interact with the media plane as specified in 3GPP TS 24.582 [15] subclause 6.1.1.2.</w:t>
      </w:r>
    </w:p>
    <w:p w14:paraId="5286B649" w14:textId="77777777" w:rsidR="00296E35" w:rsidRPr="001C0FC4" w:rsidRDefault="00296E35" w:rsidP="00296E35">
      <w:pPr>
        <w:pStyle w:val="B1"/>
      </w:pPr>
      <w:r w:rsidRPr="001C0FC4">
        <w:t>…</w:t>
      </w:r>
    </w:p>
    <w:p w14:paraId="150BDDA6"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0342D597" w14:textId="77777777" w:rsidR="00296E35" w:rsidRPr="001C0FC4" w:rsidRDefault="00296E35" w:rsidP="00296E35">
      <w:pPr>
        <w:pStyle w:val="B1"/>
      </w:pPr>
      <w:r w:rsidRPr="001C0FC4">
        <w:t>1)</w:t>
      </w:r>
      <w:r w:rsidRPr="001C0FC4">
        <w:tab/>
        <w:t>shall generate a SIP BYE request according to 3GPP TS 24.229 [5] with:</w:t>
      </w:r>
    </w:p>
    <w:p w14:paraId="3608C2BF" w14:textId="77777777" w:rsidR="00296E35" w:rsidRPr="001C0FC4" w:rsidRDefault="00296E35" w:rsidP="00296E35">
      <w:pPr>
        <w:pStyle w:val="B2"/>
      </w:pPr>
      <w:r w:rsidRPr="001C0FC4">
        <w:t>a)</w:t>
      </w:r>
      <w:r w:rsidRPr="001C0FC4">
        <w:tab/>
        <w:t>Reason code set to "SIP";</w:t>
      </w:r>
    </w:p>
    <w:p w14:paraId="0923D868" w14:textId="77777777" w:rsidR="00296E35" w:rsidRPr="001C0FC4" w:rsidRDefault="00296E35" w:rsidP="00296E35">
      <w:pPr>
        <w:pStyle w:val="B2"/>
      </w:pPr>
      <w:r w:rsidRPr="001C0FC4">
        <w:t>b)</w:t>
      </w:r>
      <w:r w:rsidRPr="001C0FC4">
        <w:tab/>
        <w:t>cause set to "200"; and</w:t>
      </w:r>
    </w:p>
    <w:p w14:paraId="3F31CF0B" w14:textId="77777777" w:rsidR="00296E35" w:rsidRPr="001C0FC4" w:rsidRDefault="00296E35" w:rsidP="00296E35">
      <w:pPr>
        <w:pStyle w:val="B2"/>
      </w:pPr>
      <w:r w:rsidRPr="001C0FC4">
        <w:t>c)</w:t>
      </w:r>
      <w:r w:rsidRPr="001C0FC4">
        <w:tab/>
        <w:t>text set to "transmission succeeded";</w:t>
      </w:r>
    </w:p>
    <w:p w14:paraId="74E0BAD9" w14:textId="77777777" w:rsidR="00296E35" w:rsidRPr="001C0FC4" w:rsidRDefault="00296E35" w:rsidP="00296E35">
      <w:pPr>
        <w:pStyle w:val="B1"/>
      </w:pPr>
      <w:r w:rsidRPr="001C0FC4">
        <w:t>2)</w:t>
      </w:r>
      <w:r w:rsidRPr="001C0FC4">
        <w:tab/>
        <w:t>shall set the Request-URI to the MCData session identity to release; and</w:t>
      </w:r>
    </w:p>
    <w:p w14:paraId="6C6D1F93" w14:textId="77777777" w:rsidR="00296E35" w:rsidRPr="001C0FC4" w:rsidRDefault="00296E35" w:rsidP="00296E35">
      <w:pPr>
        <w:pStyle w:val="B1"/>
      </w:pPr>
      <w:r w:rsidRPr="001C0FC4">
        <w:t>3)</w:t>
      </w:r>
      <w:r w:rsidRPr="001C0FC4">
        <w:tab/>
        <w:t>shall send a SIP BYE request towards MCData server according to 3GPP TS 24.229 [5].</w:t>
      </w:r>
    </w:p>
    <w:p w14:paraId="31613746"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79924F6B" w14:textId="77777777" w:rsidR="00296E35" w:rsidRPr="001C0FC4" w:rsidRDefault="00296E35" w:rsidP="00296E35">
      <w:r w:rsidRPr="001C0FC4">
        <w:t>[TS 24.282, clause 9.2.3.2.1]</w:t>
      </w:r>
    </w:p>
    <w:p w14:paraId="7CFDB7A6" w14:textId="77777777" w:rsidR="00296E35" w:rsidRPr="001C0FC4" w:rsidRDefault="00296E35" w:rsidP="00296E35">
      <w:r w:rsidRPr="001C0FC4">
        <w:t>When composing an SDP offer according to 3GPP TS 24.229 [5], IETF RFC 4975 [17], IETF RFC 6135 [19] and IETF RFC 6714 [20] the MCData client:</w:t>
      </w:r>
    </w:p>
    <w:p w14:paraId="2C7B5E35" w14:textId="77777777" w:rsidR="00296E35" w:rsidRPr="001C0FC4" w:rsidRDefault="00296E35" w:rsidP="00296E35">
      <w:pPr>
        <w:pStyle w:val="B1"/>
      </w:pPr>
      <w:r w:rsidRPr="001C0FC4">
        <w:t>1)</w:t>
      </w:r>
      <w:r w:rsidRPr="001C0FC4">
        <w:tab/>
        <w:t>shall include an "m=message" media-level section for the MCData media stream consisting of:</w:t>
      </w:r>
    </w:p>
    <w:p w14:paraId="13D9D752" w14:textId="77777777" w:rsidR="00296E35" w:rsidRPr="001C0FC4" w:rsidRDefault="00296E35" w:rsidP="00296E35">
      <w:pPr>
        <w:pStyle w:val="B2"/>
      </w:pPr>
      <w:r w:rsidRPr="001C0FC4">
        <w:t>a)</w:t>
      </w:r>
      <w:r w:rsidRPr="001C0FC4">
        <w:tab/>
        <w:t>the IP address and the port number;</w:t>
      </w:r>
    </w:p>
    <w:p w14:paraId="272623E1" w14:textId="77777777" w:rsidR="00296E35" w:rsidRPr="001C0FC4" w:rsidRDefault="00296E35" w:rsidP="00296E35">
      <w:pPr>
        <w:pStyle w:val="B2"/>
      </w:pPr>
      <w:r w:rsidRPr="001C0FC4">
        <w:t>b)</w:t>
      </w:r>
      <w:r w:rsidRPr="001C0FC4">
        <w:tab/>
        <w:t>a protocol field value of "TCP/MSRP", or "TCP/TLS/MSRP" for TLS;</w:t>
      </w:r>
    </w:p>
    <w:p w14:paraId="7D3B4653" w14:textId="77777777" w:rsidR="00296E35" w:rsidRPr="001C0FC4" w:rsidRDefault="00296E35" w:rsidP="00296E35">
      <w:pPr>
        <w:pStyle w:val="B2"/>
      </w:pPr>
      <w:r w:rsidRPr="001C0FC4">
        <w:t>c)</w:t>
      </w:r>
      <w:r w:rsidRPr="001C0FC4">
        <w:tab/>
        <w:t>a format list field set to '*';</w:t>
      </w:r>
    </w:p>
    <w:p w14:paraId="6605EB51" w14:textId="77777777" w:rsidR="00296E35" w:rsidRPr="001C0FC4" w:rsidRDefault="00296E35" w:rsidP="00296E35">
      <w:pPr>
        <w:pStyle w:val="B2"/>
      </w:pPr>
      <w:r w:rsidRPr="001C0FC4">
        <w:t>d)</w:t>
      </w:r>
      <w:r w:rsidRPr="001C0FC4">
        <w:tab/>
        <w:t>an "a=sendonly" attribute;</w:t>
      </w:r>
    </w:p>
    <w:p w14:paraId="0C21645C" w14:textId="77777777" w:rsidR="00296E35" w:rsidRPr="001C0FC4" w:rsidRDefault="00296E35" w:rsidP="00296E35">
      <w:pPr>
        <w:pStyle w:val="B2"/>
      </w:pPr>
      <w:r w:rsidRPr="001C0FC4">
        <w:t>e)</w:t>
      </w:r>
      <w:r w:rsidRPr="001C0FC4">
        <w:tab/>
        <w:t>an "a=path" attribute containing its own MSRP URI;</w:t>
      </w:r>
    </w:p>
    <w:p w14:paraId="7813E068"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D94DE75"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26FEE7"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A0DB9EF" w14:textId="77777777" w:rsidR="00296E35" w:rsidRPr="001C0FC4" w:rsidRDefault="00296E35" w:rsidP="00296E35">
      <w:r w:rsidRPr="001C0FC4">
        <w:t>[TS 24.282, clause 13.2.2.2.2.1]</w:t>
      </w:r>
    </w:p>
    <w:p w14:paraId="0BA2F3BF"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056DABC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5B63860C"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1A6044"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2EBC56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39FFE850" w14:textId="77777777" w:rsidR="00296E35" w:rsidRPr="001C0FC4" w:rsidRDefault="00296E35" w:rsidP="00296E35">
      <w:r w:rsidRPr="001C0FC4">
        <w:t>[TS 24.282, clause 12.2.1.2]</w:t>
      </w:r>
    </w:p>
    <w:p w14:paraId="2980293E" w14:textId="77777777" w:rsidR="00296E35" w:rsidRPr="001C0FC4" w:rsidRDefault="00296E35" w:rsidP="00296E35">
      <w:pPr>
        <w:rPr>
          <w:rFonts w:eastAsia="SimSun"/>
        </w:rPr>
      </w:pPr>
      <w:r w:rsidRPr="001C0FC4">
        <w:rPr>
          <w:rFonts w:eastAsia="SimSun"/>
        </w:rPr>
        <w:t>Upon receipt of a:</w:t>
      </w:r>
    </w:p>
    <w:p w14:paraId="34BB03BE"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58B702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5A8A18" w14:textId="77777777" w:rsidR="00296E35" w:rsidRPr="001C0FC4" w:rsidRDefault="00296E35" w:rsidP="00296E35">
      <w:pPr>
        <w:rPr>
          <w:rFonts w:eastAsia="SimSun"/>
        </w:rPr>
      </w:pPr>
      <w:r w:rsidRPr="001C0FC4">
        <w:rPr>
          <w:rFonts w:eastAsia="SimSun"/>
        </w:rPr>
        <w:t>the MCData client:</w:t>
      </w:r>
    </w:p>
    <w:p w14:paraId="19709336"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ECC45F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DA4521E" w14:textId="77777777" w:rsidR="00296E35" w:rsidRPr="001C0FC4" w:rsidRDefault="00296E35" w:rsidP="00296E35">
      <w:r w:rsidRPr="001C0FC4">
        <w:t>[TS 24.582, clause 6.1.1.2.1]</w:t>
      </w:r>
    </w:p>
    <w:p w14:paraId="33EF36BF" w14:textId="77777777" w:rsidR="00296E35" w:rsidRPr="001C0FC4" w:rsidRDefault="00296E35" w:rsidP="00296E35">
      <w:r w:rsidRPr="001C0FC4">
        <w:t>Upon receiving an indication to establish MSRP connection for standalone SDS using media plane as the originating client, the MCData client:</w:t>
      </w:r>
    </w:p>
    <w:p w14:paraId="7B13FBCC" w14:textId="77777777" w:rsidR="00296E35" w:rsidRPr="001C0FC4" w:rsidRDefault="00296E35" w:rsidP="00296E35">
      <w:pPr>
        <w:pStyle w:val="B1"/>
      </w:pPr>
      <w:r w:rsidRPr="001C0FC4">
        <w:t>1.</w:t>
      </w:r>
      <w:r w:rsidRPr="001C0FC4">
        <w:tab/>
        <w:t>shall act as an MSRP client according to IETF RFC 6135 [12];</w:t>
      </w:r>
    </w:p>
    <w:p w14:paraId="48AFCD13" w14:textId="77777777" w:rsidR="00296E35" w:rsidRPr="001C0FC4" w:rsidRDefault="00296E35" w:rsidP="00296E35">
      <w:pPr>
        <w:pStyle w:val="B1"/>
      </w:pPr>
      <w:r w:rsidRPr="001C0FC4">
        <w:t>2.</w:t>
      </w:r>
      <w:r w:rsidRPr="001C0FC4">
        <w:tab/>
        <w:t>shall act according to IETF RFC 6135 [12], as:</w:t>
      </w:r>
    </w:p>
    <w:p w14:paraId="1B5B376F" w14:textId="77777777" w:rsidR="00296E35" w:rsidRPr="001C0FC4" w:rsidRDefault="00296E35" w:rsidP="00296E35">
      <w:pPr>
        <w:pStyle w:val="B2"/>
      </w:pPr>
      <w:r w:rsidRPr="001C0FC4">
        <w:t>a.</w:t>
      </w:r>
      <w:r w:rsidRPr="001C0FC4">
        <w:tab/>
        <w:t>an "active" endpoint, if a=setup attribute in the received SDP answer is set to "passive"; and</w:t>
      </w:r>
    </w:p>
    <w:p w14:paraId="156A5586" w14:textId="77777777" w:rsidR="00296E35" w:rsidRPr="001C0FC4" w:rsidRDefault="00296E35" w:rsidP="00296E35">
      <w:pPr>
        <w:pStyle w:val="B2"/>
      </w:pPr>
      <w:r w:rsidRPr="001C0FC4">
        <w:t>b.</w:t>
      </w:r>
      <w:r w:rsidRPr="001C0FC4">
        <w:tab/>
        <w:t>an "passive" endpoint, if a=setup attribute in the received SDP answer is set to "active";</w:t>
      </w:r>
    </w:p>
    <w:p w14:paraId="2B5FB200"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113C65F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51FB461"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C57C14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D9FC5E6"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4577C5FF"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1EF39F61"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03361A9E"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4DA7D2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3A4BED4F" w14:textId="77777777" w:rsidR="00296E35" w:rsidRPr="001C0FC4" w:rsidRDefault="00296E35" w:rsidP="00296E35">
      <w:r w:rsidRPr="001C0FC4">
        <w:t>If MSRP chunking is used, the MCData client:</w:t>
      </w:r>
    </w:p>
    <w:p w14:paraId="0DDBC1F9" w14:textId="77777777" w:rsidR="00296E35" w:rsidRPr="001C0FC4" w:rsidRDefault="00296E35" w:rsidP="00296E35">
      <w:pPr>
        <w:pStyle w:val="B1"/>
      </w:pPr>
      <w:r w:rsidRPr="001C0FC4">
        <w:t>1.</w:t>
      </w:r>
      <w:r w:rsidRPr="001C0FC4">
        <w:tab/>
        <w:t>shall send further MSRP SEND requests as necessary;</w:t>
      </w:r>
    </w:p>
    <w:p w14:paraId="42AD31DE" w14:textId="77777777" w:rsidR="00296E35" w:rsidRPr="001C0FC4" w:rsidRDefault="00296E35" w:rsidP="00296E35">
      <w:pPr>
        <w:pStyle w:val="B1"/>
      </w:pPr>
      <w:r w:rsidRPr="001C0FC4">
        <w:t>2.</w:t>
      </w:r>
      <w:r w:rsidRPr="001C0FC4">
        <w:tab/>
        <w:t>shall wait for a 200 (OK) response to each MSRP SEND request sent; and</w:t>
      </w:r>
    </w:p>
    <w:p w14:paraId="095EE546"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88E56D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7A5661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F4A7C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78C071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1FA127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1A44AA2"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6D0010B" w14:textId="77777777" w:rsidR="00296E35" w:rsidRPr="001C0FC4" w:rsidRDefault="00296E35" w:rsidP="00296E35">
      <w:r w:rsidRPr="001C0FC4">
        <w:t>[TS 24.582, clause 6.1.1.2.2]</w:t>
      </w:r>
    </w:p>
    <w:p w14:paraId="04C4D4D2" w14:textId="77777777" w:rsidR="00296E35" w:rsidRPr="001C0FC4" w:rsidRDefault="00296E35" w:rsidP="00296E35">
      <w:r w:rsidRPr="001C0FC4">
        <w:t>In order to generate an SDS signalling payload, the MCData client:</w:t>
      </w:r>
    </w:p>
    <w:p w14:paraId="0E253D41" w14:textId="77777777" w:rsidR="00296E35" w:rsidRPr="001C0FC4" w:rsidRDefault="00296E35" w:rsidP="00296E35">
      <w:pPr>
        <w:pStyle w:val="B1"/>
      </w:pPr>
      <w:r w:rsidRPr="001C0FC4">
        <w:t>1.</w:t>
      </w:r>
      <w:r w:rsidRPr="001C0FC4">
        <w:tab/>
        <w:t>shall generate an SDS SIGNALLING PAYLOAD message as specified in 3GPP TS 24.282 [8]; and</w:t>
      </w:r>
    </w:p>
    <w:p w14:paraId="45ABAC99"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66093615" w14:textId="77777777" w:rsidR="00296E35" w:rsidRPr="001C0FC4" w:rsidRDefault="00296E35" w:rsidP="00296E35">
      <w:r w:rsidRPr="001C0FC4">
        <w:t>When generating a an SDS SIGNALLING PAYLOAD message, the MCData client:</w:t>
      </w:r>
    </w:p>
    <w:p w14:paraId="0A6CAEEE"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067F9823" w14:textId="77777777" w:rsidR="00296E35" w:rsidRPr="001C0FC4" w:rsidRDefault="00296E35" w:rsidP="00296E35">
      <w:pPr>
        <w:pStyle w:val="B2"/>
      </w:pPr>
      <w:r w:rsidRPr="001C0FC4">
        <w:t>a.</w:t>
      </w:r>
      <w:r w:rsidRPr="001C0FC4">
        <w:tab/>
        <w:t>may include and set the Disposition request type IE to:</w:t>
      </w:r>
    </w:p>
    <w:p w14:paraId="67FC289D"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FAF0E30"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09C02AA5"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2C30C24D" w14:textId="77777777" w:rsidR="00296E35" w:rsidRPr="001C0FC4" w:rsidRDefault="00296E35" w:rsidP="00296E35">
      <w:pPr>
        <w:pStyle w:val="B2"/>
      </w:pPr>
      <w:r w:rsidRPr="001C0FC4">
        <w:t>b.</w:t>
      </w:r>
      <w:r w:rsidRPr="001C0FC4">
        <w:tab/>
        <w:t>shall set Date and time IE to current UTC time;</w:t>
      </w:r>
    </w:p>
    <w:p w14:paraId="659ACCF3"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7EB5835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47C33CA"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7BDB930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31A4CB7D" w14:textId="77777777" w:rsidR="00296E35" w:rsidRPr="001C0FC4" w:rsidRDefault="00296E35" w:rsidP="00296E35">
      <w:r w:rsidRPr="001C0FC4">
        <w:t>[TS 24.582, clause 6.1.1.2.3]</w:t>
      </w:r>
    </w:p>
    <w:p w14:paraId="1A1F40C5" w14:textId="77777777" w:rsidR="00296E35" w:rsidRPr="001C0FC4" w:rsidRDefault="00296E35" w:rsidP="00296E35">
      <w:r w:rsidRPr="001C0FC4">
        <w:t>In order to generate SDS data payload, the MCData client:</w:t>
      </w:r>
    </w:p>
    <w:p w14:paraId="3C048E8C" w14:textId="77777777" w:rsidR="00296E35" w:rsidRPr="001C0FC4" w:rsidRDefault="00296E35" w:rsidP="00296E35">
      <w:pPr>
        <w:pStyle w:val="B1"/>
      </w:pPr>
      <w:r w:rsidRPr="001C0FC4">
        <w:t>1.</w:t>
      </w:r>
      <w:r w:rsidRPr="001C0FC4">
        <w:tab/>
        <w:t>shall generate a DATA PAYLOAD message as specified in 3GPP TS 24.282 [8]; and</w:t>
      </w:r>
    </w:p>
    <w:p w14:paraId="15DD678E"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DA6C21" w14:textId="77777777" w:rsidR="00296E35" w:rsidRPr="001C0FC4" w:rsidRDefault="00296E35" w:rsidP="00296E35">
      <w:r w:rsidRPr="001C0FC4">
        <w:t>When generating a DATA PAYLOAD message, the MCData client:</w:t>
      </w:r>
    </w:p>
    <w:p w14:paraId="7B731B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9E00095" w14:textId="77777777" w:rsidR="00296E35" w:rsidRPr="001C0FC4" w:rsidRDefault="00296E35" w:rsidP="00296E35">
      <w:pPr>
        <w:pStyle w:val="B2"/>
      </w:pPr>
      <w:r w:rsidRPr="001C0FC4">
        <w:t>a.</w:t>
      </w:r>
      <w:r w:rsidRPr="001C0FC4">
        <w:tab/>
        <w:t>shall set Number of payloads IE to the total number of payloads being sent; and</w:t>
      </w:r>
    </w:p>
    <w:p w14:paraId="71831A7C"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D9BF66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348312B" w14:textId="77777777" w:rsidR="00296E35" w:rsidRPr="001C0FC4" w:rsidRDefault="00296E35" w:rsidP="00296E35">
      <w:pPr>
        <w:pStyle w:val="B3"/>
      </w:pPr>
      <w:r w:rsidRPr="001C0FC4">
        <w:t>ii.</w:t>
      </w:r>
      <w:r w:rsidRPr="001C0FC4">
        <w:tab/>
        <w:t>shall set Payload data IE to actual payload.</w:t>
      </w:r>
    </w:p>
    <w:p w14:paraId="33932C78" w14:textId="77777777" w:rsidR="00296E35" w:rsidRPr="001C0FC4" w:rsidRDefault="00296E35" w:rsidP="00296E35">
      <w:r w:rsidRPr="001C0FC4">
        <w:t>[TS 24.582, clause 6.1.1.2.4]</w:t>
      </w:r>
    </w:p>
    <w:p w14:paraId="301DB629" w14:textId="77777777" w:rsidR="00296E35" w:rsidRPr="001C0FC4" w:rsidRDefault="00296E35" w:rsidP="00296E35">
      <w:r w:rsidRPr="001C0FC4">
        <w:t>The MCData client shall take the procedures in subclause 6.4.1 into consideration when generating MSRP SEND messages.</w:t>
      </w:r>
    </w:p>
    <w:p w14:paraId="7EE21011" w14:textId="77777777" w:rsidR="00296E35" w:rsidRPr="001C0FC4" w:rsidRDefault="00296E35" w:rsidP="00296E35">
      <w:r w:rsidRPr="001C0FC4">
        <w:t>The MCData client shall generate MSRP SEND for SDS message requests according to IETF RFC 4975 [11].</w:t>
      </w:r>
    </w:p>
    <w:p w14:paraId="418F5FD3"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345C0109" w14:textId="77777777" w:rsidR="00296E35" w:rsidRPr="001C0FC4" w:rsidRDefault="00296E35" w:rsidP="00296E35">
      <w:pPr>
        <w:pStyle w:val="B1"/>
      </w:pPr>
      <w:r w:rsidRPr="001C0FC4">
        <w:t>1.</w:t>
      </w:r>
      <w:r w:rsidRPr="001C0FC4">
        <w:tab/>
        <w:t>shall set To-Path header according to the MSRP URI(s) received in the answer SDP;</w:t>
      </w:r>
    </w:p>
    <w:p w14:paraId="48A098E0"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5415A4B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5D5CC410" w14:textId="77777777" w:rsidR="00296E35" w:rsidRPr="001C0FC4" w:rsidRDefault="00296E35" w:rsidP="00296E35">
      <w:pPr>
        <w:pStyle w:val="B1"/>
      </w:pPr>
      <w:r w:rsidRPr="001C0FC4">
        <w:t>4.</w:t>
      </w:r>
      <w:r w:rsidRPr="001C0FC4">
        <w:tab/>
        <w:t>shall set the second Content-Type as "application/vnd.3gpp.mcdata-payload"; and</w:t>
      </w:r>
    </w:p>
    <w:p w14:paraId="4ADA93DF"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3E67A7BB" w14:textId="77777777" w:rsidR="00296E35" w:rsidRPr="001C0FC4" w:rsidRDefault="00296E35" w:rsidP="00296E35">
      <w:r w:rsidRPr="001C0FC4">
        <w:t>When generating an MSRP SEND for SDS message request containing only an SDS DATA PAYLOAD message, the MCData client:</w:t>
      </w:r>
    </w:p>
    <w:p w14:paraId="299A82FB" w14:textId="77777777" w:rsidR="00296E35" w:rsidRPr="001C0FC4" w:rsidRDefault="00296E35" w:rsidP="00296E35">
      <w:pPr>
        <w:pStyle w:val="B1"/>
      </w:pPr>
      <w:r w:rsidRPr="001C0FC4">
        <w:t>1.</w:t>
      </w:r>
      <w:r w:rsidRPr="001C0FC4">
        <w:tab/>
        <w:t>shall set To-Path header according to the MSRP URI(s) received in the answer SDP;</w:t>
      </w:r>
    </w:p>
    <w:p w14:paraId="279FAD0E" w14:textId="77777777" w:rsidR="00296E35" w:rsidRPr="001C0FC4" w:rsidRDefault="00296E35" w:rsidP="00296E35">
      <w:pPr>
        <w:pStyle w:val="B1"/>
      </w:pPr>
      <w:r w:rsidRPr="001C0FC4">
        <w:t>2.</w:t>
      </w:r>
      <w:r w:rsidRPr="001C0FC4">
        <w:tab/>
        <w:t>shall set the Content-Type as "application/vnd.3gpp.mcdata-payload"; and</w:t>
      </w:r>
    </w:p>
    <w:p w14:paraId="33BEABB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4CE0C61" w14:textId="77777777" w:rsidR="00296E35" w:rsidRPr="001C0FC4" w:rsidRDefault="00296E35" w:rsidP="00296E35">
      <w:r w:rsidRPr="001C0FC4">
        <w:t>When generating an MSRP SEND for SDS message request containing only an SDS SIGNALLING PAYLOAD, the MCData client.</w:t>
      </w:r>
    </w:p>
    <w:p w14:paraId="5FBDC5F8" w14:textId="77777777" w:rsidR="00296E35" w:rsidRPr="001C0FC4" w:rsidRDefault="00296E35" w:rsidP="00296E35">
      <w:pPr>
        <w:pStyle w:val="B1"/>
      </w:pPr>
      <w:r w:rsidRPr="001C0FC4">
        <w:t>1.</w:t>
      </w:r>
      <w:r w:rsidRPr="001C0FC4">
        <w:tab/>
        <w:t>shall set To-Path header according to the MSRP URI(s) received in the answer SDP;</w:t>
      </w:r>
    </w:p>
    <w:p w14:paraId="0E60A80B" w14:textId="77777777" w:rsidR="00296E35" w:rsidRPr="001C0FC4" w:rsidRDefault="00296E35" w:rsidP="00296E35">
      <w:pPr>
        <w:pStyle w:val="B1"/>
      </w:pPr>
      <w:r w:rsidRPr="001C0FC4">
        <w:t>2.</w:t>
      </w:r>
      <w:r w:rsidRPr="001C0FC4">
        <w:tab/>
        <w:t>shall set the Content-Type as "application/vnd.3gpp.mcdata-signalling"; and</w:t>
      </w:r>
    </w:p>
    <w:p w14:paraId="2D1B658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F1269A6" w14:textId="77777777" w:rsidR="00296E35" w:rsidRPr="001C0FC4" w:rsidRDefault="00296E35" w:rsidP="00296E35">
      <w:pPr>
        <w:pStyle w:val="H6"/>
      </w:pPr>
      <w:bookmarkStart w:id="602" w:name="_Toc52782355"/>
      <w:bookmarkStart w:id="603" w:name="_Toc52782966"/>
      <w:bookmarkStart w:id="604" w:name="_Toc59042835"/>
      <w:r w:rsidRPr="001C0FC4">
        <w:t>6.1.7.3</w:t>
      </w:r>
      <w:r w:rsidRPr="001C0FC4">
        <w:tab/>
        <w:t>Test description</w:t>
      </w:r>
      <w:bookmarkEnd w:id="602"/>
      <w:bookmarkEnd w:id="603"/>
      <w:bookmarkEnd w:id="604"/>
    </w:p>
    <w:p w14:paraId="506BBFF9" w14:textId="77777777" w:rsidR="00296E35" w:rsidRPr="001C0FC4" w:rsidRDefault="00296E35" w:rsidP="00296E35">
      <w:pPr>
        <w:pStyle w:val="H6"/>
      </w:pPr>
      <w:bookmarkStart w:id="605" w:name="_Toc52782356"/>
      <w:bookmarkStart w:id="606" w:name="_Toc52782967"/>
      <w:bookmarkStart w:id="607" w:name="_Toc59042836"/>
      <w:r w:rsidRPr="001C0FC4">
        <w:t>6.1.7.3.1</w:t>
      </w:r>
      <w:r w:rsidRPr="001C0FC4">
        <w:tab/>
        <w:t>Pre-test conditions</w:t>
      </w:r>
      <w:bookmarkEnd w:id="605"/>
      <w:bookmarkEnd w:id="606"/>
      <w:bookmarkEnd w:id="607"/>
    </w:p>
    <w:p w14:paraId="50B095EA" w14:textId="77777777" w:rsidR="00296E35" w:rsidRDefault="00296E35" w:rsidP="00296E35">
      <w:pPr>
        <w:pStyle w:val="H6"/>
      </w:pPr>
      <w:r w:rsidRPr="00102CE5">
        <w:t>Test configuration</w:t>
      </w:r>
      <w:r>
        <w:t>:</w:t>
      </w:r>
    </w:p>
    <w:p w14:paraId="2173FF69" w14:textId="44BFA2E7" w:rsidR="00296E35" w:rsidRDefault="00296E35" w:rsidP="00296E35">
      <w:pPr>
        <w:pStyle w:val="B1"/>
      </w:pPr>
      <w:r>
        <w:t>-</w:t>
      </w:r>
      <w:r>
        <w:tab/>
        <w:t>Single cell configuration according to TS 37.579-1 [2] clause 5.2.2.2.1.</w:t>
      </w:r>
    </w:p>
    <w:p w14:paraId="7A1A2AF8" w14:textId="77777777" w:rsidR="00296E35" w:rsidRDefault="00296E35" w:rsidP="00296E35">
      <w:pPr>
        <w:pStyle w:val="H6"/>
      </w:pPr>
      <w:r>
        <w:t>Preamble:</w:t>
      </w:r>
    </w:p>
    <w:p w14:paraId="58EF6567" w14:textId="5C053B6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311FD40"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142D827A" w14:textId="77777777" w:rsidR="00296E35" w:rsidRDefault="00296E35" w:rsidP="00296E35">
      <w:pPr>
        <w:pStyle w:val="B1"/>
      </w:pPr>
      <w:r>
        <w:t>-</w:t>
      </w:r>
      <w:r>
        <w:tab/>
      </w:r>
      <w:r w:rsidRPr="000573F5">
        <w:t>UE States at the end of the preamble</w:t>
      </w:r>
      <w:r>
        <w:t>:</w:t>
      </w:r>
    </w:p>
    <w:p w14:paraId="30F35079" w14:textId="77777777" w:rsidR="00296E35" w:rsidRDefault="00296E35" w:rsidP="00296E35">
      <w:pPr>
        <w:pStyle w:val="B1"/>
        <w:ind w:left="852"/>
      </w:pPr>
      <w:r>
        <w:t>-</w:t>
      </w:r>
      <w:r>
        <w:tab/>
        <w:t>The UE is in RRC_IDLE state.</w:t>
      </w:r>
    </w:p>
    <w:p w14:paraId="0162F6BF" w14:textId="77777777" w:rsidR="00296E35" w:rsidRDefault="00296E35" w:rsidP="00296E35">
      <w:pPr>
        <w:pStyle w:val="B1"/>
        <w:ind w:left="852"/>
      </w:pPr>
      <w:r>
        <w:t>-</w:t>
      </w:r>
      <w:r>
        <w:tab/>
        <w:t>The client is registered for MCData.</w:t>
      </w:r>
    </w:p>
    <w:p w14:paraId="4CA0A71F" w14:textId="77777777" w:rsidR="00296E35" w:rsidRPr="001C0FC4" w:rsidRDefault="00296E35" w:rsidP="00296E35">
      <w:pPr>
        <w:pStyle w:val="H6"/>
      </w:pPr>
      <w:bookmarkStart w:id="608" w:name="_Toc52782357"/>
      <w:bookmarkStart w:id="609" w:name="_Toc52782968"/>
      <w:bookmarkStart w:id="610" w:name="_Toc59042837"/>
      <w:r w:rsidRPr="001C0FC4">
        <w:t>6.1.7.3.2</w:t>
      </w:r>
      <w:r w:rsidRPr="001C0FC4">
        <w:tab/>
        <w:t>Test procedure sequence</w:t>
      </w:r>
      <w:bookmarkEnd w:id="608"/>
      <w:bookmarkEnd w:id="609"/>
      <w:bookmarkEnd w:id="610"/>
    </w:p>
    <w:p w14:paraId="4A3830C5" w14:textId="77777777" w:rsidR="00296E35" w:rsidRPr="001C0FC4" w:rsidRDefault="00296E35" w:rsidP="00296E35">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45B0F38" w14:textId="77777777" w:rsidTr="002E3FCC">
        <w:tc>
          <w:tcPr>
            <w:tcW w:w="648" w:type="dxa"/>
            <w:tcBorders>
              <w:top w:val="single" w:sz="4" w:space="0" w:color="auto"/>
              <w:left w:val="single" w:sz="4" w:space="0" w:color="auto"/>
              <w:bottom w:val="nil"/>
              <w:right w:val="single" w:sz="4" w:space="0" w:color="auto"/>
            </w:tcBorders>
            <w:hideMark/>
          </w:tcPr>
          <w:p w14:paraId="68B3D91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9B69C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589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7E5F2C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BA00135" w14:textId="77777777" w:rsidR="00296E35" w:rsidRPr="001C0FC4" w:rsidRDefault="00296E35" w:rsidP="002E3FCC">
            <w:pPr>
              <w:pStyle w:val="TAH"/>
            </w:pPr>
            <w:r w:rsidRPr="001C0FC4">
              <w:t>Verdict</w:t>
            </w:r>
          </w:p>
        </w:tc>
      </w:tr>
      <w:tr w:rsidR="00296E35" w:rsidRPr="001C0FC4" w14:paraId="40BC06CC" w14:textId="77777777" w:rsidTr="002E3FCC">
        <w:tc>
          <w:tcPr>
            <w:tcW w:w="648" w:type="dxa"/>
            <w:tcBorders>
              <w:top w:val="nil"/>
              <w:left w:val="single" w:sz="4" w:space="0" w:color="auto"/>
              <w:bottom w:val="single" w:sz="4" w:space="0" w:color="auto"/>
              <w:right w:val="single" w:sz="4" w:space="0" w:color="auto"/>
            </w:tcBorders>
          </w:tcPr>
          <w:p w14:paraId="24639D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C976C05"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17C0B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24A63C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E2EE5C"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DF1F2E" w14:textId="77777777" w:rsidR="00296E35" w:rsidRPr="001C0FC4" w:rsidRDefault="00296E35" w:rsidP="002E3FCC">
            <w:pPr>
              <w:pStyle w:val="TAH"/>
            </w:pPr>
          </w:p>
        </w:tc>
      </w:tr>
      <w:tr w:rsidR="00296E35" w:rsidRPr="001C0FC4" w14:paraId="0C028B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5D86D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0AD1EE" w14:textId="77777777" w:rsidR="00296E35" w:rsidRPr="001C0FC4" w:rsidRDefault="00296E35" w:rsidP="002E3FCC">
            <w:pPr>
              <w:pStyle w:val="TAL"/>
            </w:pPr>
            <w:r w:rsidRPr="001C0FC4">
              <w:t>Make the UE (MCData client) send a group standalone SDS message with disposition request "</w:t>
            </w:r>
            <w:r w:rsidRPr="001C0FC4">
              <w:rPr>
                <w:b/>
                <w:bCs/>
              </w:rPr>
              <w:t>DELIVERY</w:t>
            </w:r>
            <w:r w:rsidRPr="001C0FC4">
              <w:t>".</w:t>
            </w:r>
          </w:p>
          <w:p w14:paraId="4524598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8C31A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593BF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F49D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01998" w14:textId="77777777" w:rsidR="00296E35" w:rsidRPr="001C0FC4" w:rsidRDefault="00296E35" w:rsidP="002E3FCC">
            <w:pPr>
              <w:pStyle w:val="TAC"/>
            </w:pPr>
            <w:r w:rsidRPr="001C0FC4">
              <w:t>-</w:t>
            </w:r>
          </w:p>
        </w:tc>
      </w:tr>
      <w:tr w:rsidR="00296E35" w:rsidRPr="001C0FC4" w14:paraId="526E1E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FB7CD"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DFB1B19" w14:textId="65460674"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354B6FF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22C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44A37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4028E7" w14:textId="77777777" w:rsidR="00296E35" w:rsidRPr="001C0FC4" w:rsidRDefault="00296E35" w:rsidP="002E3FCC">
            <w:pPr>
              <w:pStyle w:val="TAC"/>
            </w:pPr>
            <w:r w:rsidRPr="001C0FC4">
              <w:t>P</w:t>
            </w:r>
          </w:p>
        </w:tc>
      </w:tr>
      <w:tr w:rsidR="00296E35" w:rsidRPr="001C0FC4" w14:paraId="304F39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A2717A"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3E83ED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BECE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064C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A6A9C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CC225E" w14:textId="77777777" w:rsidR="00296E35" w:rsidRPr="001C0FC4" w:rsidRDefault="00296E35" w:rsidP="002E3FCC">
            <w:pPr>
              <w:pStyle w:val="TAC"/>
            </w:pPr>
            <w:r w:rsidRPr="001C0FC4">
              <w:t>-</w:t>
            </w:r>
          </w:p>
        </w:tc>
      </w:tr>
      <w:tr w:rsidR="00296E35" w:rsidRPr="001C0FC4" w14:paraId="691EB0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553D6B"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3222FE6" w14:textId="238F05E4"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94785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D8E5F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F81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50C6F83" w14:textId="77777777" w:rsidR="00296E35" w:rsidRPr="001C0FC4" w:rsidRDefault="00296E35" w:rsidP="002E3FCC">
            <w:pPr>
              <w:pStyle w:val="TAC"/>
            </w:pPr>
            <w:r w:rsidRPr="001C0FC4">
              <w:t>P</w:t>
            </w:r>
          </w:p>
        </w:tc>
      </w:tr>
      <w:tr w:rsidR="00296E35" w:rsidRPr="001C0FC4" w14:paraId="5CF48C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5E979F"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CEB8F32" w14:textId="2F483B67" w:rsidR="00296E35" w:rsidRDefault="00296E35" w:rsidP="002E3FCC">
            <w:pPr>
              <w:pStyle w:val="TAL"/>
            </w:pPr>
            <w:r w:rsidRPr="001C0FC4">
              <w:t>Check: Does the UE (MCData client) correctly perform procedure '</w:t>
            </w:r>
            <w:r w:rsidRPr="001C0FC4">
              <w:rPr>
                <w:b/>
                <w:bCs/>
              </w:rPr>
              <w:t>CO MCData call release</w:t>
            </w:r>
            <w:r w:rsidRPr="001C0FC4">
              <w:rPr>
                <w:bCs/>
              </w:rPr>
              <w:t xml:space="preserve">' as described in TS </w:t>
            </w:r>
            <w:r>
              <w:rPr>
                <w:bCs/>
              </w:rPr>
              <w:t>37.579</w:t>
            </w:r>
            <w:r w:rsidRPr="001C0FC4">
              <w:rPr>
                <w:bCs/>
              </w:rPr>
              <w:t xml:space="preserve">-1 </w:t>
            </w:r>
            <w:r w:rsidRPr="001C0FC4">
              <w:t>[2] Table 5.3C.6.3-1?</w:t>
            </w:r>
          </w:p>
          <w:p w14:paraId="13E1423D"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3B6E6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A8C8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1ED2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8D8357" w14:textId="77777777" w:rsidR="00296E35" w:rsidRPr="001C0FC4" w:rsidRDefault="00296E35" w:rsidP="002E3FCC">
            <w:pPr>
              <w:pStyle w:val="TAC"/>
            </w:pPr>
            <w:r w:rsidRPr="001C0FC4">
              <w:t>P</w:t>
            </w:r>
          </w:p>
        </w:tc>
      </w:tr>
      <w:tr w:rsidR="00296E35" w:rsidRPr="001C0FC4" w14:paraId="02EF31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CD5959"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CE97B5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2E2B9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4B68B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E2AE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0865B" w14:textId="77777777" w:rsidR="00296E35" w:rsidRPr="001C0FC4" w:rsidRDefault="00296E35" w:rsidP="002E3FCC">
            <w:pPr>
              <w:pStyle w:val="TAC"/>
            </w:pPr>
            <w:r w:rsidRPr="001C0FC4">
              <w:t>-</w:t>
            </w:r>
          </w:p>
        </w:tc>
      </w:tr>
      <w:tr w:rsidR="00296E35" w:rsidRPr="001C0FC4" w14:paraId="665FC4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58DF33"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77814B" w14:textId="1DDAA04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4A7FB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0B79941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232DEA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4951553" w14:textId="77777777" w:rsidR="00296E35" w:rsidRPr="001C0FC4" w:rsidRDefault="00296E35" w:rsidP="002E3FCC">
            <w:pPr>
              <w:pStyle w:val="TAC"/>
            </w:pPr>
            <w:r w:rsidRPr="001C0FC4">
              <w:t>P</w:t>
            </w:r>
          </w:p>
        </w:tc>
      </w:tr>
      <w:tr w:rsidR="00296E35" w:rsidRPr="001C0FC4" w14:paraId="7A4E2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FE868D"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797C8E9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77EA2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55E2E0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18E9A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7C7F0" w14:textId="77777777" w:rsidR="00296E35" w:rsidRPr="001C0FC4" w:rsidRDefault="00296E35" w:rsidP="002E3FCC">
            <w:pPr>
              <w:pStyle w:val="TAC"/>
            </w:pPr>
            <w:r w:rsidRPr="001C0FC4">
              <w:t>-</w:t>
            </w:r>
          </w:p>
        </w:tc>
      </w:tr>
      <w:tr w:rsidR="00296E35" w:rsidRPr="001C0FC4" w14:paraId="573CAA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F1DA92"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35AC637" w14:textId="77777777" w:rsidR="00296E35" w:rsidRPr="001C0FC4" w:rsidRDefault="00296E35" w:rsidP="002E3FCC">
            <w:pPr>
              <w:pStyle w:val="TAL"/>
            </w:pPr>
            <w:r w:rsidRPr="001C0FC4">
              <w:t>Check: Does the UE (MCData client) provide the disposition notification to the user?</w:t>
            </w:r>
          </w:p>
          <w:p w14:paraId="3C73082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0C36F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A4FB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C1EF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24DA195" w14:textId="77777777" w:rsidR="00296E35" w:rsidRPr="001C0FC4" w:rsidRDefault="00296E35" w:rsidP="002E3FCC">
            <w:pPr>
              <w:pStyle w:val="TAC"/>
            </w:pPr>
            <w:r w:rsidRPr="001C0FC4">
              <w:t>P</w:t>
            </w:r>
          </w:p>
        </w:tc>
      </w:tr>
      <w:tr w:rsidR="00296E35" w:rsidRPr="001C0FC4" w14:paraId="6D2511A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D6C3E48" w14:textId="77777777" w:rsidR="00296E35" w:rsidRDefault="00296E35" w:rsidP="002E3FCC">
            <w:pPr>
              <w:pStyle w:val="TAN"/>
            </w:pPr>
            <w:r w:rsidRPr="001C0FC4">
              <w:t>NOTE 1:</w:t>
            </w:r>
            <w:r w:rsidRPr="001C0FC4">
              <w:tab/>
              <w:t>This is expected to be done via a suitable implementation dependent MMI.</w:t>
            </w:r>
          </w:p>
          <w:p w14:paraId="4C9E3A08" w14:textId="77777777" w:rsidR="00296E35" w:rsidRPr="001C0FC4" w:rsidRDefault="00296E35" w:rsidP="002E3FCC">
            <w:pPr>
              <w:pStyle w:val="TAN"/>
            </w:pPr>
            <w:r>
              <w:t>NOTE 2:</w:t>
            </w:r>
            <w:r>
              <w:tab/>
              <w:t>The procedure does not release the RRC connection.</w:t>
            </w:r>
          </w:p>
        </w:tc>
      </w:tr>
    </w:tbl>
    <w:p w14:paraId="42224DB1" w14:textId="77777777" w:rsidR="00296E35" w:rsidRPr="001C0FC4" w:rsidRDefault="00296E35" w:rsidP="00296E35"/>
    <w:p w14:paraId="390B510C" w14:textId="77777777" w:rsidR="00296E35" w:rsidRPr="001C0FC4" w:rsidRDefault="00296E35" w:rsidP="00296E35">
      <w:pPr>
        <w:pStyle w:val="H6"/>
      </w:pPr>
      <w:bookmarkStart w:id="611" w:name="_Toc52782358"/>
      <w:bookmarkStart w:id="612" w:name="_Toc52782969"/>
      <w:bookmarkStart w:id="613" w:name="_Toc59042838"/>
      <w:r w:rsidRPr="001C0FC4">
        <w:t>6.1.7.3.3</w:t>
      </w:r>
      <w:r w:rsidRPr="001C0FC4">
        <w:tab/>
        <w:t>Specific message contents</w:t>
      </w:r>
      <w:bookmarkEnd w:id="611"/>
      <w:bookmarkEnd w:id="612"/>
      <w:bookmarkEnd w:id="613"/>
    </w:p>
    <w:p w14:paraId="023119B9" w14:textId="1F245332" w:rsidR="00296E35" w:rsidRPr="001C0FC4" w:rsidRDefault="00296E35" w:rsidP="00296E35">
      <w:pPr>
        <w:pStyle w:val="TH"/>
      </w:pPr>
      <w:bookmarkStart w:id="614" w:name="_Toc25610658"/>
      <w:r w:rsidRPr="001C0FC4">
        <w:t>Table 6.1.7.3.3-1: SIP INVITE from the UE (step 2, Table 6.1.7.3.2-1;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84436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0B471F3" w14:textId="23E36D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w:t>
            </w:r>
          </w:p>
        </w:tc>
      </w:tr>
      <w:tr w:rsidR="00296E35" w:rsidRPr="001C0FC4" w14:paraId="2B0A343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1ACC3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A29B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BFE88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7D3E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99882E" w14:textId="77777777" w:rsidR="00296E35" w:rsidRPr="001C0FC4" w:rsidRDefault="00296E35" w:rsidP="002E3FCC">
            <w:pPr>
              <w:pStyle w:val="TAH"/>
              <w:rPr>
                <w:bCs/>
              </w:rPr>
            </w:pPr>
            <w:r w:rsidRPr="001C0FC4">
              <w:rPr>
                <w:bCs/>
              </w:rPr>
              <w:t>Condition</w:t>
            </w:r>
          </w:p>
        </w:tc>
      </w:tr>
      <w:tr w:rsidR="00296E35" w:rsidRPr="001C0FC4" w14:paraId="0324F8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80E9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98532A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F6294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99FF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9AC284" w14:textId="77777777" w:rsidR="00296E35" w:rsidRPr="001C0FC4" w:rsidRDefault="00296E35" w:rsidP="002E3FCC">
            <w:pPr>
              <w:pStyle w:val="TAL"/>
            </w:pPr>
          </w:p>
        </w:tc>
      </w:tr>
      <w:tr w:rsidR="00296E35" w:rsidRPr="001C0FC4" w14:paraId="6F6D93C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4FC9F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45A4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09550D"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10B11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58E9" w14:textId="77777777" w:rsidR="00296E35" w:rsidRPr="001C0FC4" w:rsidRDefault="00296E35" w:rsidP="002E3FCC">
            <w:pPr>
              <w:pStyle w:val="TAL"/>
            </w:pPr>
          </w:p>
        </w:tc>
      </w:tr>
      <w:tr w:rsidR="00296E35" w:rsidRPr="001C0FC4" w14:paraId="454547A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D8F1"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4E7BAD" w14:textId="77777777" w:rsidR="00296E35" w:rsidRPr="001C0FC4" w:rsidRDefault="00296E35" w:rsidP="002E3FCC">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9EB8BC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5EA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10A98D" w14:textId="77777777" w:rsidR="00296E35" w:rsidRPr="001C0FC4" w:rsidRDefault="00296E35" w:rsidP="002E3FCC">
            <w:pPr>
              <w:pStyle w:val="TAL"/>
            </w:pPr>
          </w:p>
        </w:tc>
      </w:tr>
      <w:tr w:rsidR="00296E35" w:rsidRPr="001C0FC4" w14:paraId="16168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A01A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7DF11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9679D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0CBE9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CE3010" w14:textId="77777777" w:rsidR="00296E35" w:rsidRPr="001C0FC4" w:rsidRDefault="00296E35" w:rsidP="002E3FCC">
            <w:pPr>
              <w:pStyle w:val="TAL"/>
            </w:pPr>
          </w:p>
        </w:tc>
      </w:tr>
      <w:tr w:rsidR="00296E35" w:rsidRPr="001C0FC4" w14:paraId="726C64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E86A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3EBB21" w14:textId="77777777" w:rsidR="00296E35" w:rsidRPr="001C0FC4" w:rsidRDefault="00296E35" w:rsidP="002E3FCC">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559DDF6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FE9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009BF9" w14:textId="77777777" w:rsidR="00296E35" w:rsidRPr="001C0FC4" w:rsidRDefault="00296E35" w:rsidP="002E3FCC">
            <w:pPr>
              <w:pStyle w:val="TAL"/>
            </w:pPr>
          </w:p>
        </w:tc>
      </w:tr>
    </w:tbl>
    <w:p w14:paraId="435FADD9" w14:textId="77777777" w:rsidR="00296E35" w:rsidRPr="001C0FC4" w:rsidRDefault="00296E35" w:rsidP="00296E35"/>
    <w:p w14:paraId="489D25B0" w14:textId="77777777" w:rsidR="00296E35" w:rsidRPr="001C0FC4" w:rsidRDefault="00296E35" w:rsidP="00296E35">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AFF92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BBB232" w14:textId="310C5EEF" w:rsidR="00296E35" w:rsidRPr="001C0FC4" w:rsidRDefault="00296E35" w:rsidP="002E3FCC">
            <w:pPr>
              <w:pStyle w:val="TAL"/>
            </w:pPr>
            <w:r w:rsidRPr="001C0FC4">
              <w:t xml:space="preserve">Derivation Path: TS </w:t>
            </w:r>
            <w:r>
              <w:t>37.579</w:t>
            </w:r>
            <w:r w:rsidRPr="001C0FC4">
              <w:t>-1 [2], Table 5.5.3.1.1-3, condition MCDATA_SDS, SDP_OFFER</w:t>
            </w:r>
          </w:p>
        </w:tc>
      </w:tr>
    </w:tbl>
    <w:p w14:paraId="6FF6814B" w14:textId="77777777" w:rsidR="00296E35" w:rsidRPr="001C0FC4" w:rsidRDefault="00296E35" w:rsidP="00296E35"/>
    <w:p w14:paraId="5ECB0D8F" w14:textId="77777777" w:rsidR="00296E35" w:rsidRPr="001C0FC4" w:rsidRDefault="00296E35" w:rsidP="00296E35">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53F2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415C5" w14:textId="797F8E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w:t>
            </w:r>
            <w:r w:rsidRPr="001C0FC4">
              <w:t>MCD_grp</w:t>
            </w:r>
          </w:p>
        </w:tc>
      </w:tr>
    </w:tbl>
    <w:p w14:paraId="44981EDC" w14:textId="77777777" w:rsidR="00296E35" w:rsidRPr="001C0FC4" w:rsidRDefault="00296E35" w:rsidP="00296E35"/>
    <w:p w14:paraId="1AE4C853" w14:textId="5F1370B5" w:rsidR="00296E35" w:rsidRPr="001C0FC4" w:rsidRDefault="00296E35" w:rsidP="00296E35">
      <w:pPr>
        <w:pStyle w:val="TH"/>
      </w:pPr>
      <w:r w:rsidRPr="001C0FC4">
        <w:t>Table 6.1.7.3.3-3: SIP 200 (OK) from the SS (step 2, Table 6.1.7.3.2-1;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5A35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5E5C8EE" w14:textId="795B09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1FD0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CF67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7B6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E1EAC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9964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64F5E" w14:textId="77777777" w:rsidR="00296E35" w:rsidRPr="001C0FC4" w:rsidRDefault="00296E35" w:rsidP="002E3FCC">
            <w:pPr>
              <w:pStyle w:val="TAH"/>
              <w:rPr>
                <w:bCs/>
              </w:rPr>
            </w:pPr>
            <w:r w:rsidRPr="001C0FC4">
              <w:rPr>
                <w:bCs/>
              </w:rPr>
              <w:t>Condition</w:t>
            </w:r>
          </w:p>
        </w:tc>
      </w:tr>
      <w:tr w:rsidR="00296E35" w:rsidRPr="001C0FC4" w14:paraId="4DCA24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69BC683"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1B53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5E38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58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66F57" w14:textId="77777777" w:rsidR="00296E35" w:rsidRPr="001C0FC4" w:rsidRDefault="00296E35" w:rsidP="002E3FCC">
            <w:pPr>
              <w:pStyle w:val="TAL"/>
            </w:pPr>
          </w:p>
        </w:tc>
      </w:tr>
      <w:tr w:rsidR="00296E35" w:rsidRPr="001C0FC4" w14:paraId="5385D3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2C440"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8FC6BB" w14:textId="77777777" w:rsidR="00296E35" w:rsidRPr="001C0FC4" w:rsidRDefault="00296E35" w:rsidP="002E3FCC">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72C7DA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27DF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C3183E" w14:textId="77777777" w:rsidR="00296E35" w:rsidRPr="001C0FC4" w:rsidRDefault="00296E35" w:rsidP="002E3FCC">
            <w:pPr>
              <w:pStyle w:val="TAL"/>
            </w:pPr>
          </w:p>
        </w:tc>
      </w:tr>
    </w:tbl>
    <w:p w14:paraId="5021BBF1" w14:textId="77777777" w:rsidR="00296E35" w:rsidRPr="001C0FC4" w:rsidRDefault="00296E35" w:rsidP="00296E35"/>
    <w:p w14:paraId="3933E724" w14:textId="77777777" w:rsidR="00296E35" w:rsidRPr="001C0FC4" w:rsidRDefault="00296E35" w:rsidP="00296E35">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808684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7371AB6" w14:textId="6E901BC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3595FD95" w14:textId="77777777" w:rsidR="00296E35" w:rsidRPr="001C0FC4" w:rsidRDefault="00296E35" w:rsidP="00296E35"/>
    <w:p w14:paraId="562E0C07" w14:textId="556324FF" w:rsidR="00296E35" w:rsidRPr="001C0FC4" w:rsidRDefault="00296E35" w:rsidP="00296E35">
      <w:pPr>
        <w:pStyle w:val="TH"/>
      </w:pPr>
      <w:r w:rsidRPr="001C0FC4">
        <w:t>Table 6.1.7.3.3-5: MSRP SEND from the UE (step 7, Table 6.1.7.3.2-1;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D949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904CA6" w14:textId="2B4039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23A567E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E7B0D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7803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2330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FF2FE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DDF8FB" w14:textId="77777777" w:rsidR="00296E35" w:rsidRPr="001C0FC4" w:rsidRDefault="00296E35" w:rsidP="002E3FCC">
            <w:pPr>
              <w:pStyle w:val="TAH"/>
              <w:rPr>
                <w:bCs/>
              </w:rPr>
            </w:pPr>
            <w:r w:rsidRPr="001C0FC4">
              <w:rPr>
                <w:bCs/>
              </w:rPr>
              <w:t>Condition</w:t>
            </w:r>
          </w:p>
        </w:tc>
      </w:tr>
      <w:tr w:rsidR="00296E35" w:rsidRPr="001C0FC4" w14:paraId="49010F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902E5D"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54F5B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C2CD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D255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95867" w14:textId="77777777" w:rsidR="00296E35" w:rsidRPr="001C0FC4" w:rsidRDefault="00296E35" w:rsidP="002E3FCC">
            <w:pPr>
              <w:pStyle w:val="TAL"/>
            </w:pPr>
          </w:p>
        </w:tc>
      </w:tr>
      <w:tr w:rsidR="00296E35" w:rsidRPr="001C0FC4" w14:paraId="271CA0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B1290A"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F8034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473CA7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92A291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77419B" w14:textId="77777777" w:rsidR="00296E35" w:rsidRPr="001C0FC4" w:rsidRDefault="00296E35" w:rsidP="002E3FCC">
            <w:pPr>
              <w:pStyle w:val="TAL"/>
            </w:pPr>
          </w:p>
        </w:tc>
      </w:tr>
      <w:tr w:rsidR="00296E35" w:rsidRPr="001C0FC4" w14:paraId="65C10A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46AD3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6EDDFD" w14:textId="77777777" w:rsidR="00296E35" w:rsidRPr="001C0FC4" w:rsidRDefault="00296E35" w:rsidP="002E3FCC">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7246D4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4C74C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29EEF5" w14:textId="77777777" w:rsidR="00296E35" w:rsidRPr="001C0FC4" w:rsidRDefault="00296E35" w:rsidP="002E3FCC">
            <w:pPr>
              <w:pStyle w:val="TAL"/>
            </w:pPr>
          </w:p>
        </w:tc>
      </w:tr>
    </w:tbl>
    <w:p w14:paraId="39CE7707" w14:textId="77777777" w:rsidR="00296E35" w:rsidRPr="001C0FC4" w:rsidRDefault="00296E35" w:rsidP="00296E35"/>
    <w:p w14:paraId="40B92474" w14:textId="356C1239" w:rsidR="00296E35" w:rsidRPr="001C0FC4" w:rsidRDefault="00296E35" w:rsidP="00296E35">
      <w:pPr>
        <w:pStyle w:val="TH"/>
      </w:pPr>
      <w:r w:rsidRPr="001C0FC4">
        <w:t>Table 6.1.7.3.3-5A: MIME Message (step 7, Table 6.1.7.3.2-1;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3A12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858F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69640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E4A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E97B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408BE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43B12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EFDA4B" w14:textId="77777777" w:rsidR="00296E35" w:rsidRPr="001C0FC4" w:rsidRDefault="00296E35" w:rsidP="002E3FCC">
            <w:pPr>
              <w:pStyle w:val="TAH"/>
              <w:rPr>
                <w:bCs/>
              </w:rPr>
            </w:pPr>
            <w:r w:rsidRPr="001C0FC4">
              <w:rPr>
                <w:bCs/>
              </w:rPr>
              <w:t>Condition</w:t>
            </w:r>
          </w:p>
        </w:tc>
      </w:tr>
      <w:tr w:rsidR="00296E35" w:rsidRPr="001C0FC4" w14:paraId="3E50BA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F910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AAB43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4112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071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6C3C2" w14:textId="77777777" w:rsidR="00296E35" w:rsidRPr="001C0FC4" w:rsidRDefault="00296E35" w:rsidP="002E3FCC">
            <w:pPr>
              <w:pStyle w:val="TAL"/>
            </w:pPr>
          </w:p>
        </w:tc>
      </w:tr>
      <w:tr w:rsidR="00296E35" w:rsidRPr="001C0FC4" w14:paraId="38AE187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05FBB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297A7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096B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38F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A34F" w14:textId="77777777" w:rsidR="00296E35" w:rsidRPr="001C0FC4" w:rsidRDefault="00296E35" w:rsidP="002E3FCC">
            <w:pPr>
              <w:pStyle w:val="TAL"/>
            </w:pPr>
          </w:p>
        </w:tc>
      </w:tr>
      <w:tr w:rsidR="00296E35" w:rsidRPr="001C0FC4" w14:paraId="25D553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9ED765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E254D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6DD25B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FC38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C318A" w14:textId="77777777" w:rsidR="00296E35" w:rsidRPr="001C0FC4" w:rsidRDefault="00296E35" w:rsidP="002E3FCC">
            <w:pPr>
              <w:pStyle w:val="TAL"/>
            </w:pPr>
          </w:p>
        </w:tc>
      </w:tr>
      <w:tr w:rsidR="00296E35" w:rsidRPr="001C0FC4" w14:paraId="2670A1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F028B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56D391" w14:textId="77777777" w:rsidR="00296E35" w:rsidRPr="001C0FC4" w:rsidRDefault="00296E35" w:rsidP="002E3FCC">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FF286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BE099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34165" w14:textId="77777777" w:rsidR="00296E35" w:rsidRPr="001C0FC4" w:rsidRDefault="00296E35" w:rsidP="002E3FCC">
            <w:pPr>
              <w:pStyle w:val="TAL"/>
            </w:pPr>
          </w:p>
        </w:tc>
      </w:tr>
      <w:tr w:rsidR="00296E35" w:rsidRPr="001C0FC4" w14:paraId="07428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EF7A5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365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03B0C0"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3A08B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21C300" w14:textId="77777777" w:rsidR="00296E35" w:rsidRPr="001C0FC4" w:rsidRDefault="00296E35" w:rsidP="002E3FCC">
            <w:pPr>
              <w:pStyle w:val="TAL"/>
            </w:pPr>
          </w:p>
        </w:tc>
      </w:tr>
      <w:tr w:rsidR="00296E35" w:rsidRPr="001C0FC4" w14:paraId="042DB9D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7C53D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FA973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B838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6BF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049DFD" w14:textId="77777777" w:rsidR="00296E35" w:rsidRPr="001C0FC4" w:rsidRDefault="00296E35" w:rsidP="002E3FCC">
            <w:pPr>
              <w:pStyle w:val="TAL"/>
            </w:pPr>
          </w:p>
        </w:tc>
      </w:tr>
      <w:tr w:rsidR="00296E35" w:rsidRPr="001C0FC4" w14:paraId="01FAE0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40540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3E3D32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62948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5B6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F5A656" w14:textId="77777777" w:rsidR="00296E35" w:rsidRPr="001C0FC4" w:rsidRDefault="00296E35" w:rsidP="002E3FCC">
            <w:pPr>
              <w:pStyle w:val="TAL"/>
            </w:pPr>
          </w:p>
        </w:tc>
      </w:tr>
      <w:tr w:rsidR="00296E35" w:rsidRPr="001C0FC4" w14:paraId="503E82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73008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E85420" w14:textId="77777777" w:rsidR="00296E35" w:rsidRPr="001C0FC4" w:rsidRDefault="00296E35" w:rsidP="002E3FCC">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39F01D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AD60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559B95" w14:textId="77777777" w:rsidR="00296E35" w:rsidRPr="001C0FC4" w:rsidRDefault="00296E35" w:rsidP="002E3FCC">
            <w:pPr>
              <w:pStyle w:val="TAL"/>
            </w:pPr>
          </w:p>
        </w:tc>
      </w:tr>
    </w:tbl>
    <w:p w14:paraId="09301D8D" w14:textId="77777777" w:rsidR="00296E35" w:rsidRPr="001C0FC4" w:rsidRDefault="00296E35" w:rsidP="00296E35"/>
    <w:p w14:paraId="15EA70F5" w14:textId="77777777" w:rsidR="00296E35" w:rsidRPr="001C0FC4" w:rsidRDefault="00296E35" w:rsidP="00296E35">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E42935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DFC2C76" w14:textId="4819E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B1A6C35" w14:textId="77777777" w:rsidR="00296E35" w:rsidRPr="001C0FC4" w:rsidRDefault="00296E35" w:rsidP="00296E35"/>
    <w:p w14:paraId="4FB608AA" w14:textId="77777777" w:rsidR="00296E35" w:rsidRPr="001C0FC4" w:rsidRDefault="00296E35" w:rsidP="00296E35">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AB866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57752AD" w14:textId="1AAC38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5850B353" w14:textId="77777777" w:rsidR="00296E35" w:rsidRPr="001C0FC4" w:rsidRDefault="00296E35" w:rsidP="00296E35"/>
    <w:p w14:paraId="2AFC6C0B" w14:textId="77777777" w:rsidR="00296E35" w:rsidRPr="001C0FC4" w:rsidRDefault="00296E35" w:rsidP="00296E35">
      <w:pPr>
        <w:pStyle w:val="TH"/>
      </w:pPr>
      <w:r w:rsidRPr="001C0FC4">
        <w:t>Table 6.1.7.3.3-7..8: Void</w:t>
      </w:r>
    </w:p>
    <w:p w14:paraId="30C9A343" w14:textId="48ED93D6" w:rsidR="00296E35" w:rsidRPr="001C0FC4" w:rsidRDefault="00296E35" w:rsidP="00296E35">
      <w:pPr>
        <w:pStyle w:val="TH"/>
      </w:pPr>
      <w:r w:rsidRPr="001C0FC4">
        <w:t>Table 6.1.7.3.3-9: SIP BYE from the UE (step 8, Table 6.1.7.3.2-1;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C5859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288FCD5" w14:textId="7B09C86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3C8E8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854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45D16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7E48C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3BC0D7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5E1143" w14:textId="77777777" w:rsidR="00296E35" w:rsidRPr="001C0FC4" w:rsidRDefault="00296E35" w:rsidP="002E3FCC">
            <w:pPr>
              <w:pStyle w:val="TAH"/>
              <w:rPr>
                <w:bCs/>
              </w:rPr>
            </w:pPr>
            <w:r w:rsidRPr="001C0FC4">
              <w:rPr>
                <w:bCs/>
              </w:rPr>
              <w:t>Condition</w:t>
            </w:r>
          </w:p>
        </w:tc>
      </w:tr>
      <w:tr w:rsidR="00296E35" w:rsidRPr="001C0FC4" w14:paraId="4FFA814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D808A1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3FBD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6122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78A869"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1AEC5" w14:textId="77777777" w:rsidR="00296E35" w:rsidRPr="001C0FC4" w:rsidRDefault="00296E35" w:rsidP="002E3FCC">
            <w:pPr>
              <w:pStyle w:val="TAL"/>
            </w:pPr>
          </w:p>
        </w:tc>
      </w:tr>
      <w:tr w:rsidR="00296E35" w:rsidRPr="001C0FC4" w14:paraId="3EEA35D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83D4B3E"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5EF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85320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2D2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4C5874" w14:textId="77777777" w:rsidR="00296E35" w:rsidRPr="001C0FC4" w:rsidRDefault="00296E35" w:rsidP="002E3FCC">
            <w:pPr>
              <w:pStyle w:val="TAL"/>
            </w:pPr>
          </w:p>
        </w:tc>
      </w:tr>
      <w:tr w:rsidR="00296E35" w:rsidRPr="001C0FC4" w14:paraId="255BCF9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20D29F"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3D033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7B1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7C3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0F10A" w14:textId="77777777" w:rsidR="00296E35" w:rsidRPr="001C0FC4" w:rsidRDefault="00296E35" w:rsidP="002E3FCC">
            <w:pPr>
              <w:pStyle w:val="TAL"/>
            </w:pPr>
          </w:p>
        </w:tc>
      </w:tr>
      <w:tr w:rsidR="00296E35" w:rsidRPr="001C0FC4" w14:paraId="707954D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38C913"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386AE39"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0D6B61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158F0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C586F" w14:textId="77777777" w:rsidR="00296E35" w:rsidRPr="001C0FC4" w:rsidRDefault="00296E35" w:rsidP="002E3FCC">
            <w:pPr>
              <w:pStyle w:val="TAL"/>
            </w:pPr>
          </w:p>
        </w:tc>
      </w:tr>
    </w:tbl>
    <w:p w14:paraId="79B8B6FC" w14:textId="77777777" w:rsidR="00296E35" w:rsidRPr="001C0FC4" w:rsidRDefault="00296E35" w:rsidP="00296E35"/>
    <w:p w14:paraId="3E50DD8E" w14:textId="77777777" w:rsidR="00296E35" w:rsidRPr="001C0FC4" w:rsidRDefault="00296E35" w:rsidP="00296E35">
      <w:pPr>
        <w:pStyle w:val="TH"/>
      </w:pPr>
      <w:r w:rsidRPr="001C0FC4">
        <w:t>Table 6.1.7.3.3-10: Void</w:t>
      </w:r>
    </w:p>
    <w:p w14:paraId="3F505BBD" w14:textId="5A011C37" w:rsidR="00296E35" w:rsidRPr="001C0FC4" w:rsidRDefault="00296E35" w:rsidP="00296E35">
      <w:pPr>
        <w:pStyle w:val="TH"/>
      </w:pPr>
      <w:r w:rsidRPr="001C0FC4">
        <w:t>Table 6.1.7.3.3-11: SIP MESSAGE from the SS (step 10, Table 6.1.7.3.2-1;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482E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DC429F" w14:textId="782E8E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252EBA9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4E0FF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C8285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C14E4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E3DE9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E0266C" w14:textId="77777777" w:rsidR="00296E35" w:rsidRPr="001C0FC4" w:rsidRDefault="00296E35" w:rsidP="002E3FCC">
            <w:pPr>
              <w:pStyle w:val="TAH"/>
              <w:rPr>
                <w:bCs/>
              </w:rPr>
            </w:pPr>
            <w:r w:rsidRPr="001C0FC4">
              <w:rPr>
                <w:bCs/>
              </w:rPr>
              <w:t>Condition</w:t>
            </w:r>
          </w:p>
        </w:tc>
      </w:tr>
      <w:tr w:rsidR="00296E35" w:rsidRPr="001C0FC4" w14:paraId="0A3A1E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B976B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0C435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8039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3AD9F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C9B539" w14:textId="77777777" w:rsidR="00296E35" w:rsidRPr="001C0FC4" w:rsidRDefault="00296E35" w:rsidP="002E3FCC">
            <w:pPr>
              <w:pStyle w:val="TAL"/>
            </w:pPr>
          </w:p>
        </w:tc>
      </w:tr>
      <w:tr w:rsidR="00296E35" w:rsidRPr="001C0FC4" w14:paraId="58E1A4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A86A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FA44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1EF3AB"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376AF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2C2DB1" w14:textId="77777777" w:rsidR="00296E35" w:rsidRPr="001C0FC4" w:rsidRDefault="00296E35" w:rsidP="002E3FCC">
            <w:pPr>
              <w:pStyle w:val="TAL"/>
            </w:pPr>
          </w:p>
        </w:tc>
      </w:tr>
      <w:tr w:rsidR="00296E35" w:rsidRPr="001C0FC4" w14:paraId="0B23B1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5DD0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09D8FA" w14:textId="77777777" w:rsidR="00296E35" w:rsidRPr="001C0FC4" w:rsidRDefault="00296E35" w:rsidP="002E3FCC">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11D5A0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6CB30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1D17B8" w14:textId="77777777" w:rsidR="00296E35" w:rsidRPr="001C0FC4" w:rsidRDefault="00296E35" w:rsidP="002E3FCC">
            <w:pPr>
              <w:pStyle w:val="TAL"/>
            </w:pPr>
          </w:p>
        </w:tc>
      </w:tr>
      <w:tr w:rsidR="00296E35" w:rsidRPr="001C0FC4" w14:paraId="4D75DA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51FD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6571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FDD4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EC83AB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8257FA" w14:textId="77777777" w:rsidR="00296E35" w:rsidRPr="001C0FC4" w:rsidRDefault="00296E35" w:rsidP="002E3FCC">
            <w:pPr>
              <w:pStyle w:val="TAL"/>
            </w:pPr>
          </w:p>
        </w:tc>
      </w:tr>
      <w:tr w:rsidR="00296E35" w:rsidRPr="001C0FC4" w14:paraId="0F00E1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0C23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66F90A" w14:textId="77777777" w:rsidR="00296E35" w:rsidRPr="001C0FC4" w:rsidRDefault="00296E35" w:rsidP="002E3FCC">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216CDE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A6AD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653721" w14:textId="77777777" w:rsidR="00296E35" w:rsidRPr="001C0FC4" w:rsidRDefault="00296E35" w:rsidP="002E3FCC">
            <w:pPr>
              <w:pStyle w:val="TAL"/>
            </w:pPr>
          </w:p>
        </w:tc>
      </w:tr>
    </w:tbl>
    <w:p w14:paraId="2FDD9664" w14:textId="77777777" w:rsidR="00296E35" w:rsidRPr="001C0FC4" w:rsidRDefault="00296E35" w:rsidP="00296E35"/>
    <w:p w14:paraId="62DF422F" w14:textId="77777777" w:rsidR="00296E35" w:rsidRPr="001C0FC4" w:rsidRDefault="00296E35" w:rsidP="00296E35">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9631BE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FAE655" w14:textId="4905FD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2C5E8BF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3147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B6A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7BB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2E80B6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093C63" w14:textId="77777777" w:rsidR="00296E35" w:rsidRPr="001C0FC4" w:rsidRDefault="00296E35" w:rsidP="002E3FCC">
            <w:pPr>
              <w:pStyle w:val="TAH"/>
              <w:rPr>
                <w:bCs/>
              </w:rPr>
            </w:pPr>
            <w:r w:rsidRPr="001C0FC4">
              <w:rPr>
                <w:bCs/>
              </w:rPr>
              <w:t>Condition</w:t>
            </w:r>
          </w:p>
        </w:tc>
      </w:tr>
      <w:tr w:rsidR="00296E35" w:rsidRPr="001C0FC4" w14:paraId="6192E3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2D43A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D890F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2AC4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94BC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AD25E0" w14:textId="77777777" w:rsidR="00296E35" w:rsidRPr="001C0FC4" w:rsidRDefault="00296E35" w:rsidP="002E3FCC">
            <w:pPr>
              <w:pStyle w:val="TAL"/>
            </w:pPr>
          </w:p>
        </w:tc>
      </w:tr>
      <w:tr w:rsidR="00296E35" w:rsidRPr="001C0FC4" w14:paraId="5BB088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338ED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FC02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EE84B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6782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817A9" w14:textId="77777777" w:rsidR="00296E35" w:rsidRPr="001C0FC4" w:rsidRDefault="00296E35" w:rsidP="002E3FCC">
            <w:pPr>
              <w:pStyle w:val="TAL"/>
            </w:pPr>
          </w:p>
        </w:tc>
      </w:tr>
      <w:tr w:rsidR="00296E35" w:rsidRPr="001C0FC4" w14:paraId="79A7D77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81164F"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94188FF" w14:textId="77777777" w:rsidR="00296E35" w:rsidRPr="001C0FC4" w:rsidRDefault="00296E35" w:rsidP="002E3FCC">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42319699" w14:textId="32BBE0EE"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036B3E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367EB6" w14:textId="77777777" w:rsidR="00296E35" w:rsidRPr="001C0FC4" w:rsidRDefault="00296E35" w:rsidP="002E3FCC">
            <w:pPr>
              <w:pStyle w:val="TAL"/>
            </w:pPr>
          </w:p>
        </w:tc>
      </w:tr>
    </w:tbl>
    <w:p w14:paraId="3702F2A3" w14:textId="77777777" w:rsidR="00296E35" w:rsidRPr="001C0FC4" w:rsidRDefault="00296E35" w:rsidP="00296E35"/>
    <w:p w14:paraId="0723266B" w14:textId="77777777" w:rsidR="00296E35" w:rsidRPr="001C0FC4" w:rsidRDefault="00296E35" w:rsidP="00296E35">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0AA6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858A1F" w14:textId="5A4FC2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3A65A415" w14:textId="77777777" w:rsidR="00296E35" w:rsidRPr="001C0FC4" w:rsidRDefault="00296E35" w:rsidP="00296E35"/>
    <w:p w14:paraId="685486BA" w14:textId="77777777" w:rsidR="00296E35" w:rsidRPr="001C0FC4" w:rsidRDefault="00296E35" w:rsidP="00296E35">
      <w:pPr>
        <w:pStyle w:val="TH"/>
      </w:pPr>
      <w:r w:rsidRPr="001C0FC4">
        <w:t>Table 6.1.7.3.3-14: Void</w:t>
      </w:r>
    </w:p>
    <w:p w14:paraId="0DC18A41" w14:textId="77777777" w:rsidR="00296E35" w:rsidRPr="001C0FC4" w:rsidRDefault="00296E35" w:rsidP="00296E35"/>
    <w:p w14:paraId="54E19CAE" w14:textId="77777777" w:rsidR="00296E35" w:rsidRPr="001C0FC4" w:rsidRDefault="00296E35" w:rsidP="00296E35">
      <w:pPr>
        <w:pStyle w:val="Heading3"/>
      </w:pPr>
      <w:bookmarkStart w:id="615" w:name="_Toc42507352"/>
      <w:bookmarkStart w:id="616" w:name="_Toc52307883"/>
      <w:bookmarkStart w:id="617" w:name="_Toc52782359"/>
      <w:bookmarkStart w:id="618" w:name="_Toc52782970"/>
      <w:bookmarkStart w:id="619" w:name="_Toc59042839"/>
      <w:bookmarkStart w:id="620" w:name="_Toc75459144"/>
      <w:bookmarkStart w:id="621" w:name="_Toc90630584"/>
      <w:bookmarkStart w:id="622" w:name="_Toc100778791"/>
      <w:bookmarkStart w:id="623" w:name="_Toc101286122"/>
      <w:bookmarkStart w:id="624" w:name="_Toc106817708"/>
      <w:bookmarkStart w:id="625" w:name="_Toc106817833"/>
      <w:bookmarkStart w:id="626" w:name="_Toc178186341"/>
      <w:bookmarkStart w:id="627" w:name="_Toc181109082"/>
      <w:r w:rsidRPr="001C0FC4">
        <w:t>6.1.8</w:t>
      </w:r>
      <w:r w:rsidRPr="001C0FC4">
        <w:tab/>
        <w:t>On-network / Short Data Service (SDS) / Standalone SDS Using Media Plane / Group Standalone SDS / Client Terminated (CT)</w:t>
      </w:r>
      <w:bookmarkEnd w:id="598"/>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E449A79" w14:textId="77777777" w:rsidR="00296E35" w:rsidRPr="001C0FC4" w:rsidRDefault="00296E35" w:rsidP="00296E35">
      <w:pPr>
        <w:pStyle w:val="H6"/>
      </w:pPr>
      <w:bookmarkStart w:id="628" w:name="_Toc52782360"/>
      <w:bookmarkStart w:id="629" w:name="_Toc52782971"/>
      <w:bookmarkStart w:id="630" w:name="_Toc59042840"/>
      <w:bookmarkStart w:id="631" w:name="_Toc522499806"/>
      <w:r w:rsidRPr="001C0FC4">
        <w:t>6.1.8.1</w:t>
      </w:r>
      <w:r w:rsidRPr="001C0FC4">
        <w:tab/>
        <w:t>Test Purpose (TP)</w:t>
      </w:r>
      <w:bookmarkEnd w:id="628"/>
      <w:bookmarkEnd w:id="629"/>
      <w:bookmarkEnd w:id="630"/>
    </w:p>
    <w:p w14:paraId="58E6F6F0" w14:textId="77777777" w:rsidR="00296E35" w:rsidRPr="001C0FC4" w:rsidRDefault="00296E35" w:rsidP="00296E35">
      <w:pPr>
        <w:pStyle w:val="H6"/>
      </w:pPr>
      <w:r w:rsidRPr="001C0FC4">
        <w:t>(1)</w:t>
      </w:r>
    </w:p>
    <w:p w14:paraId="2F9C2D1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57A3495" w14:textId="77777777" w:rsidR="00296E35" w:rsidRPr="001C0FC4" w:rsidRDefault="00296E35" w:rsidP="00296E35">
      <w:pPr>
        <w:pStyle w:val="PL"/>
      </w:pPr>
      <w:r w:rsidRPr="001C0FC4">
        <w:rPr>
          <w:b/>
        </w:rPr>
        <w:t>ensure that</w:t>
      </w:r>
      <w:r w:rsidRPr="001C0FC4">
        <w:t xml:space="preserve"> {</w:t>
      </w:r>
    </w:p>
    <w:p w14:paraId="0C3FE337"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SDS message using the media plane }</w:t>
      </w:r>
    </w:p>
    <w:p w14:paraId="09FC7978"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5CCA4D2" w14:textId="77777777" w:rsidR="00296E35" w:rsidRPr="001C0FC4" w:rsidRDefault="00296E35" w:rsidP="00296E35">
      <w:pPr>
        <w:pStyle w:val="PL"/>
      </w:pPr>
      <w:r w:rsidRPr="001C0FC4">
        <w:t xml:space="preserve">            }</w:t>
      </w:r>
    </w:p>
    <w:p w14:paraId="06DBD6EC" w14:textId="77777777" w:rsidR="00296E35" w:rsidRPr="001C0FC4" w:rsidRDefault="00296E35" w:rsidP="00296E35">
      <w:pPr>
        <w:pStyle w:val="PL"/>
      </w:pPr>
    </w:p>
    <w:p w14:paraId="3AD0CBEA" w14:textId="77777777" w:rsidR="00296E35" w:rsidRPr="001C0FC4" w:rsidRDefault="00296E35" w:rsidP="00296E35">
      <w:pPr>
        <w:pStyle w:val="PL"/>
      </w:pPr>
      <w:r w:rsidRPr="001C0FC4">
        <w:t xml:space="preserve"> (2)</w:t>
      </w:r>
    </w:p>
    <w:p w14:paraId="772BA1FA"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SDS message using the media plane }</w:t>
      </w:r>
    </w:p>
    <w:p w14:paraId="5FF1E915" w14:textId="77777777" w:rsidR="00296E35" w:rsidRPr="001C0FC4" w:rsidRDefault="00296E35" w:rsidP="00296E35">
      <w:pPr>
        <w:pStyle w:val="PL"/>
      </w:pPr>
      <w:r w:rsidRPr="001C0FC4">
        <w:rPr>
          <w:b/>
        </w:rPr>
        <w:t>ensure that</w:t>
      </w:r>
      <w:r w:rsidRPr="001C0FC4">
        <w:t xml:space="preserve"> {</w:t>
      </w:r>
    </w:p>
    <w:p w14:paraId="5E87AECE"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64A0F6C"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323E5C01" w14:textId="77777777" w:rsidR="00296E35" w:rsidRPr="001C0FC4" w:rsidRDefault="00296E35" w:rsidP="00296E35">
      <w:pPr>
        <w:pStyle w:val="PL"/>
      </w:pPr>
      <w:r w:rsidRPr="001C0FC4">
        <w:t xml:space="preserve">            }</w:t>
      </w:r>
    </w:p>
    <w:p w14:paraId="1D5C6DEE" w14:textId="77777777" w:rsidR="00296E35" w:rsidRPr="001C0FC4" w:rsidRDefault="00296E35" w:rsidP="00296E35">
      <w:pPr>
        <w:pStyle w:val="PL"/>
      </w:pPr>
    </w:p>
    <w:p w14:paraId="7DF1F596" w14:textId="77777777" w:rsidR="00296E35" w:rsidRPr="001C0FC4" w:rsidRDefault="00296E35" w:rsidP="00296E35">
      <w:pPr>
        <w:pStyle w:val="H6"/>
      </w:pPr>
      <w:r w:rsidRPr="001C0FC4">
        <w:t>(3)</w:t>
      </w:r>
    </w:p>
    <w:p w14:paraId="4667693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083B2D48" w14:textId="77777777" w:rsidR="00296E35" w:rsidRPr="001C0FC4" w:rsidRDefault="00296E35" w:rsidP="00296E35">
      <w:pPr>
        <w:pStyle w:val="PL"/>
      </w:pPr>
      <w:r w:rsidRPr="001C0FC4">
        <w:rPr>
          <w:b/>
        </w:rPr>
        <w:t>ensure that</w:t>
      </w:r>
      <w:r w:rsidRPr="001C0FC4">
        <w:t xml:space="preserve"> {</w:t>
      </w:r>
    </w:p>
    <w:p w14:paraId="6144EAA3"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2BEA53FF" w14:textId="77777777" w:rsidR="00296E35" w:rsidRPr="001C0FC4" w:rsidRDefault="00296E35" w:rsidP="00296E35">
      <w:pPr>
        <w:pStyle w:val="PL"/>
      </w:pPr>
      <w:r w:rsidRPr="001C0FC4">
        <w:t xml:space="preserve">    </w:t>
      </w:r>
      <w:r w:rsidRPr="001C0FC4">
        <w:rPr>
          <w:b/>
        </w:rPr>
        <w:t>then</w:t>
      </w:r>
      <w:r w:rsidRPr="001C0FC4">
        <w:t xml:space="preserve"> { UE (MCDATA Client) sends a SIP 200 (OK) message }</w:t>
      </w:r>
    </w:p>
    <w:p w14:paraId="57A51CE0" w14:textId="77777777" w:rsidR="00296E35" w:rsidRPr="001C0FC4" w:rsidRDefault="00296E35" w:rsidP="00296E35">
      <w:pPr>
        <w:pStyle w:val="PL"/>
      </w:pPr>
      <w:r w:rsidRPr="001C0FC4">
        <w:t xml:space="preserve">            }</w:t>
      </w:r>
    </w:p>
    <w:p w14:paraId="7451A2E6" w14:textId="77777777" w:rsidR="00296E35" w:rsidRPr="001C0FC4" w:rsidRDefault="00296E35" w:rsidP="00296E35">
      <w:pPr>
        <w:pStyle w:val="PL"/>
      </w:pPr>
    </w:p>
    <w:p w14:paraId="7AE35679" w14:textId="77777777" w:rsidR="00296E35" w:rsidRPr="001C0FC4" w:rsidRDefault="00296E35" w:rsidP="00296E35">
      <w:pPr>
        <w:pStyle w:val="H6"/>
      </w:pPr>
      <w:bookmarkStart w:id="632" w:name="_Toc52782361"/>
      <w:bookmarkStart w:id="633" w:name="_Toc52782972"/>
      <w:bookmarkStart w:id="634" w:name="_Toc59042841"/>
      <w:r w:rsidRPr="001C0FC4">
        <w:t>6.1.8.2</w:t>
      </w:r>
      <w:r w:rsidRPr="001C0FC4">
        <w:tab/>
        <w:t>Conformance requirements</w:t>
      </w:r>
      <w:bookmarkEnd w:id="632"/>
      <w:bookmarkEnd w:id="633"/>
      <w:bookmarkEnd w:id="634"/>
    </w:p>
    <w:p w14:paraId="7E796926"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C3C720" w14:textId="77777777" w:rsidR="00296E35" w:rsidRPr="001C0FC4" w:rsidRDefault="00296E35" w:rsidP="00296E35">
      <w:r w:rsidRPr="001C0FC4">
        <w:t>[TS 24.282, clause 9.2.3.2.4]</w:t>
      </w:r>
    </w:p>
    <w:p w14:paraId="7BBAD4E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986067E" w14:textId="77777777" w:rsidR="00296E35" w:rsidRPr="001C0FC4" w:rsidRDefault="00296E35" w:rsidP="00296E35">
      <w:r w:rsidRPr="001C0FC4">
        <w:t>The MCData client:</w:t>
      </w:r>
    </w:p>
    <w:p w14:paraId="35B3FDB2"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185B0C"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269BCD8"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D7E6A02" w14:textId="77777777" w:rsidR="00296E35" w:rsidRPr="001C0FC4" w:rsidRDefault="00296E35" w:rsidP="00296E35">
      <w:pPr>
        <w:pStyle w:val="B2"/>
        <w:rPr>
          <w:lang w:eastAsia="ko-KR"/>
        </w:rPr>
      </w:pPr>
      <w:r w:rsidRPr="001C0FC4">
        <w:t>and skip the rest of the steps after step 2;</w:t>
      </w:r>
    </w:p>
    <w:p w14:paraId="05B5A9C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53E9248"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C7E91F8"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EB2D1AD" w14:textId="77777777" w:rsidR="00296E35" w:rsidRPr="001C0FC4" w:rsidRDefault="00296E35" w:rsidP="00296E35">
      <w:pPr>
        <w:pStyle w:val="B2"/>
      </w:pPr>
      <w:r w:rsidRPr="001C0FC4">
        <w:t>b)</w:t>
      </w:r>
      <w:r w:rsidRPr="001C0FC4">
        <w:tab/>
        <w:t>shall convert the MCData ID to a UID as described in 3GPP TS 33.180 [26];</w:t>
      </w:r>
    </w:p>
    <w:p w14:paraId="3D22B9F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7845ADBE"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42750E1" w14:textId="77777777" w:rsidR="00296E35" w:rsidRPr="001C0FC4" w:rsidRDefault="00296E35" w:rsidP="00296E35">
      <w:pPr>
        <w:pStyle w:val="B2"/>
      </w:pPr>
      <w:r w:rsidRPr="001C0FC4">
        <w:t>e)</w:t>
      </w:r>
      <w:r w:rsidRPr="001C0FC4">
        <w:tab/>
        <w:t>if the signature of the MIKEY-SAKKE I_MESSAGE was successfully validated:</w:t>
      </w:r>
    </w:p>
    <w:p w14:paraId="13568F26"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ABE5C40" w14:textId="77777777" w:rsidR="00296E35" w:rsidRPr="001C0FC4" w:rsidRDefault="00296E35" w:rsidP="00296E35">
      <w:pPr>
        <w:pStyle w:val="B3"/>
      </w:pPr>
      <w:r w:rsidRPr="001C0FC4">
        <w:t>ii)</w:t>
      </w:r>
      <w:r w:rsidRPr="001C0FC4">
        <w:tab/>
        <w:t>shall extract the PCK-ID, from the payload as specified in 3GPP TS 33.180 [26];</w:t>
      </w:r>
    </w:p>
    <w:p w14:paraId="73E5ECF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56C0F1AF"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304AFB3"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25D539CD"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01723C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12C5170A"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2E118A84"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1FBAD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F43D284"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47F0032B"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DB67411"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3B8F9C26" w14:textId="77777777" w:rsidR="00296E35" w:rsidRPr="001C0FC4" w:rsidRDefault="00296E35" w:rsidP="00296E35">
      <w:r w:rsidRPr="001C0FC4">
        <w:t>[TS 24.282, clause 9.2.3.2.2]</w:t>
      </w:r>
    </w:p>
    <w:p w14:paraId="0F662DD5"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5DF8F78E" w14:textId="77777777" w:rsidR="00296E35" w:rsidRPr="001C0FC4" w:rsidRDefault="00296E35" w:rsidP="00296E35">
      <w:r w:rsidRPr="001C0FC4">
        <w:t>When composing an SDP answer, the MCData client:</w:t>
      </w:r>
    </w:p>
    <w:p w14:paraId="333DDEC0"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67972F42"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2DFCEA11"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5AAC6803" w14:textId="77777777" w:rsidR="00296E35" w:rsidRPr="001C0FC4" w:rsidRDefault="00296E35" w:rsidP="00296E35">
      <w:pPr>
        <w:pStyle w:val="B2"/>
        <w:rPr>
          <w:lang w:eastAsia="ko-KR"/>
        </w:rPr>
      </w:pPr>
      <w:r w:rsidRPr="001C0FC4">
        <w:t>c)</w:t>
      </w:r>
      <w:r w:rsidRPr="001C0FC4">
        <w:tab/>
        <w:t>a format list field set to '*';</w:t>
      </w:r>
    </w:p>
    <w:p w14:paraId="231F3321" w14:textId="77777777" w:rsidR="00296E35" w:rsidRPr="001C0FC4" w:rsidRDefault="00296E35" w:rsidP="00296E35">
      <w:pPr>
        <w:pStyle w:val="B2"/>
      </w:pPr>
      <w:r w:rsidRPr="001C0FC4">
        <w:t>d)</w:t>
      </w:r>
      <w:r w:rsidRPr="001C0FC4">
        <w:tab/>
        <w:t>an "a=recvonly" attribute;</w:t>
      </w:r>
    </w:p>
    <w:p w14:paraId="7EF92C03" w14:textId="77777777" w:rsidR="00296E35" w:rsidRPr="001C0FC4" w:rsidRDefault="00296E35" w:rsidP="00296E35">
      <w:pPr>
        <w:pStyle w:val="B2"/>
      </w:pPr>
      <w:r w:rsidRPr="001C0FC4">
        <w:t>e)</w:t>
      </w:r>
      <w:r w:rsidRPr="001C0FC4">
        <w:tab/>
        <w:t>an "a=path" attribute containing its own MSRP URI;</w:t>
      </w:r>
    </w:p>
    <w:p w14:paraId="381A63AE"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76ED5F6"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221330B6" w14:textId="77777777" w:rsidR="00296E35" w:rsidRPr="001C0FC4" w:rsidRDefault="00296E35" w:rsidP="00296E35">
      <w:r w:rsidRPr="001C0FC4">
        <w:t>[TS 24.282, clause 13.2.2.2.2.2]</w:t>
      </w:r>
    </w:p>
    <w:p w14:paraId="554070A3" w14:textId="77777777" w:rsidR="00296E35" w:rsidRPr="001C0FC4" w:rsidRDefault="00296E35" w:rsidP="00296E35">
      <w:r w:rsidRPr="001C0FC4">
        <w:t>Upon receiving a SIP BYE request, the MCData client:</w:t>
      </w:r>
    </w:p>
    <w:p w14:paraId="242DF1BC"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119F8EF1"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13B7EA1" w14:textId="77777777" w:rsidR="00296E35" w:rsidRPr="001C0FC4" w:rsidRDefault="00296E35" w:rsidP="00296E35">
      <w:pPr>
        <w:pStyle w:val="NO"/>
      </w:pPr>
      <w:r w:rsidRPr="001C0FC4">
        <w:t>NOTE:</w:t>
      </w:r>
      <w:r w:rsidRPr="001C0FC4">
        <w:tab/>
        <w:t>Partially received data can be stored and processed.</w:t>
      </w:r>
    </w:p>
    <w:p w14:paraId="5275C07A" w14:textId="77777777" w:rsidR="00296E35" w:rsidRPr="001C0FC4" w:rsidRDefault="00296E35" w:rsidP="00296E35">
      <w:r w:rsidRPr="001C0FC4">
        <w:t>[TS 24.282, clause 9.2.1.3]</w:t>
      </w:r>
    </w:p>
    <w:p w14:paraId="0A65E7EF" w14:textId="77777777" w:rsidR="00296E35" w:rsidRPr="001C0FC4" w:rsidRDefault="00296E35" w:rsidP="00296E35">
      <w:pPr>
        <w:rPr>
          <w:rFonts w:eastAsia="Malgun Gothic"/>
        </w:rPr>
      </w:pPr>
      <w:r w:rsidRPr="001C0FC4">
        <w:rPr>
          <w:rFonts w:eastAsia="Malgun Gothic"/>
        </w:rPr>
        <w:t>To handle the disposition requests, the MCData client:</w:t>
      </w:r>
    </w:p>
    <w:p w14:paraId="027F669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C903DA5"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499CE03"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B814F96" w14:textId="77777777" w:rsidR="00296E35" w:rsidRPr="001C0FC4" w:rsidRDefault="00296E35" w:rsidP="00296E35">
      <w:pPr>
        <w:pStyle w:val="B2"/>
      </w:pPr>
      <w:r w:rsidRPr="001C0FC4">
        <w:t>c)</w:t>
      </w:r>
      <w:r w:rsidRPr="001C0FC4">
        <w:tab/>
        <w:t>"DELIVERY AND READ" then, shall start timer TDU1 (delivery and read).</w:t>
      </w:r>
    </w:p>
    <w:p w14:paraId="3AD70921" w14:textId="77777777" w:rsidR="00296E35" w:rsidRPr="001C0FC4" w:rsidRDefault="00296E35" w:rsidP="00296E35">
      <w:r w:rsidRPr="001C0FC4">
        <w:t>Upon receiving a display indication before timer TDU1 (delivery and read) expires, the MCData client:</w:t>
      </w:r>
    </w:p>
    <w:p w14:paraId="66861672" w14:textId="77777777" w:rsidR="00296E35" w:rsidRPr="001C0FC4" w:rsidRDefault="00296E35" w:rsidP="00296E35">
      <w:pPr>
        <w:pStyle w:val="B1"/>
      </w:pPr>
      <w:r w:rsidRPr="001C0FC4">
        <w:t>1)</w:t>
      </w:r>
      <w:r w:rsidRPr="001C0FC4">
        <w:tab/>
        <w:t>shall stop timer TDU1 (delivery and read); and</w:t>
      </w:r>
    </w:p>
    <w:p w14:paraId="4117FCFD"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50514D20" w14:textId="77777777" w:rsidR="00296E35" w:rsidRPr="001C0FC4" w:rsidRDefault="00296E35" w:rsidP="00296E35">
      <w:r w:rsidRPr="001C0FC4">
        <w:t>Upon expiry of timer TDU1 (delivery and read), the MCData client:</w:t>
      </w:r>
    </w:p>
    <w:p w14:paraId="5A08AEF2"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1A2C7074"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35E2D341" w14:textId="77777777" w:rsidR="00296E35" w:rsidRPr="001C0FC4" w:rsidRDefault="00296E35" w:rsidP="00296E35">
      <w:r w:rsidRPr="001C0FC4">
        <w:t>[TS 24.282, clause 12.2.1.1]</w:t>
      </w:r>
    </w:p>
    <w:p w14:paraId="59CF3888" w14:textId="77777777" w:rsidR="00296E35" w:rsidRPr="001C0FC4" w:rsidRDefault="00296E35" w:rsidP="00296E35">
      <w:r w:rsidRPr="001C0FC4">
        <w:t>The MCData client shall follow the procedures in this subclause to:</w:t>
      </w:r>
    </w:p>
    <w:p w14:paraId="7DB8A40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2F798C97"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51353FF" w14:textId="77777777" w:rsidR="00296E35" w:rsidRPr="001C0FC4" w:rsidRDefault="00296E35" w:rsidP="00296E35">
      <w:pPr>
        <w:pStyle w:val="B1"/>
      </w:pPr>
      <w:r w:rsidRPr="001C0FC4">
        <w:t>-</w:t>
      </w:r>
      <w:r w:rsidRPr="001C0FC4">
        <w:tab/>
        <w:t>indicate to an MCData client that a request for FD was accepted, deferred or rejected; or</w:t>
      </w:r>
    </w:p>
    <w:p w14:paraId="318A40FE" w14:textId="77777777" w:rsidR="00296E35" w:rsidRPr="001C0FC4" w:rsidRDefault="00296E35" w:rsidP="00296E35">
      <w:pPr>
        <w:pStyle w:val="B1"/>
      </w:pPr>
      <w:r w:rsidRPr="001C0FC4">
        <w:t>-</w:t>
      </w:r>
      <w:r w:rsidRPr="001C0FC4">
        <w:tab/>
        <w:t>indicate to an MCData client that a file download has been completed;</w:t>
      </w:r>
    </w:p>
    <w:p w14:paraId="1FEC2492" w14:textId="77777777" w:rsidR="00296E35" w:rsidRPr="001C0FC4" w:rsidRDefault="00296E35" w:rsidP="00296E35">
      <w:r w:rsidRPr="001C0FC4">
        <w:t>Before sending a disposition notification the MCData client needs to determine:</w:t>
      </w:r>
    </w:p>
    <w:p w14:paraId="4143B5C7"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DA16ABC"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488872A"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4B61A11" w14:textId="77777777" w:rsidR="00296E35" w:rsidRPr="001C0FC4" w:rsidRDefault="00296E35" w:rsidP="00296E35">
      <w:r w:rsidRPr="001C0FC4">
        <w:t>The MCData client shall generate a SIP MESSAGE request in accordance with 3GPP TS 24.229 [5] and IETF RFC 3428 [6] with the clarifications given below.</w:t>
      </w:r>
    </w:p>
    <w:p w14:paraId="6912E6C6" w14:textId="77777777" w:rsidR="00296E35" w:rsidRPr="001C0FC4" w:rsidRDefault="00296E35" w:rsidP="00296E35">
      <w:r w:rsidRPr="001C0FC4">
        <w:t>The MCData client:</w:t>
      </w:r>
    </w:p>
    <w:p w14:paraId="152C29A7" w14:textId="77777777" w:rsidR="00296E35" w:rsidRPr="001C0FC4" w:rsidRDefault="00296E35" w:rsidP="00296E35">
      <w:pPr>
        <w:pStyle w:val="B1"/>
      </w:pPr>
      <w:r w:rsidRPr="001C0FC4">
        <w:t>1)</w:t>
      </w:r>
      <w:r w:rsidRPr="001C0FC4">
        <w:tab/>
        <w:t>shall build the SIP MESSAGE request as specified in subclause 6.2.4.1;</w:t>
      </w:r>
    </w:p>
    <w:p w14:paraId="5A46987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1544B9F"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E601A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7DA5D4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F393F2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238137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C4F3F0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7730D87C" w14:textId="77777777" w:rsidR="00296E35" w:rsidRPr="001C0FC4" w:rsidRDefault="00296E35" w:rsidP="00296E35">
      <w:r w:rsidRPr="001C0FC4">
        <w:t>[TS 24.282, clause 6.2.4.1]</w:t>
      </w:r>
    </w:p>
    <w:p w14:paraId="27EE060F" w14:textId="77777777" w:rsidR="00296E35" w:rsidRPr="001C0FC4" w:rsidRDefault="00296E35" w:rsidP="00296E35">
      <w:pPr>
        <w:rPr>
          <w:rFonts w:eastAsia="SimSun"/>
        </w:rPr>
      </w:pPr>
      <w:r w:rsidRPr="001C0FC4">
        <w:rPr>
          <w:rFonts w:eastAsia="SimSun"/>
        </w:rPr>
        <w:t>This subclause is referenced from other procedures.</w:t>
      </w:r>
    </w:p>
    <w:p w14:paraId="716B2E69" w14:textId="77777777" w:rsidR="00296E35" w:rsidRPr="001C0FC4" w:rsidRDefault="00296E35" w:rsidP="00296E35">
      <w:r w:rsidRPr="001C0FC4">
        <w:t>In a SIP MESSAGE request, the MCData client:</w:t>
      </w:r>
    </w:p>
    <w:p w14:paraId="37E05E7E" w14:textId="77777777" w:rsidR="00296E35" w:rsidRPr="001C0FC4" w:rsidRDefault="00296E35" w:rsidP="00296E35">
      <w:pPr>
        <w:pStyle w:val="B1"/>
      </w:pPr>
      <w:r w:rsidRPr="001C0FC4">
        <w:t>1)</w:t>
      </w:r>
      <w:r w:rsidRPr="001C0FC4">
        <w:tab/>
        <w:t>when sending SDS messages or SDS disposition notifications:</w:t>
      </w:r>
    </w:p>
    <w:p w14:paraId="3595D46D"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50032C7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4CDCD63"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4D27FC"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590399E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A351FD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312856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8943FE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A64039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9EB8C8D" w14:textId="77777777" w:rsidR="00296E35" w:rsidRPr="001C0FC4" w:rsidRDefault="00296E35" w:rsidP="00296E35">
      <w:r w:rsidRPr="001C0FC4">
        <w:t>[TS 24.282, clause 6.2.3.1]</w:t>
      </w:r>
    </w:p>
    <w:p w14:paraId="5C7BFA5A" w14:textId="77777777" w:rsidR="00296E35" w:rsidRPr="001C0FC4" w:rsidRDefault="00296E35" w:rsidP="00296E35">
      <w:r w:rsidRPr="001C0FC4">
        <w:t>In order to generate an SDS notification, the MCData client:</w:t>
      </w:r>
    </w:p>
    <w:p w14:paraId="1B4035B9" w14:textId="77777777" w:rsidR="00296E35" w:rsidRPr="001C0FC4" w:rsidRDefault="00296E35" w:rsidP="00296E35">
      <w:pPr>
        <w:pStyle w:val="B1"/>
      </w:pPr>
      <w:r w:rsidRPr="001C0FC4">
        <w:t>1)</w:t>
      </w:r>
      <w:r w:rsidRPr="001C0FC4">
        <w:tab/>
        <w:t>shall generate an SDS NOTIFICATION message as specified in subclause 15.1.5; and</w:t>
      </w:r>
    </w:p>
    <w:p w14:paraId="0959CAA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4C15232" w14:textId="77777777" w:rsidR="00296E35" w:rsidRPr="001C0FC4" w:rsidRDefault="00296E35" w:rsidP="00296E35">
      <w:r w:rsidRPr="001C0FC4">
        <w:t>When generating an SDS NOTIFICATION message as specified in subclause 15.1.5, the MCData client:</w:t>
      </w:r>
    </w:p>
    <w:p w14:paraId="177B31F7"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6C38967D"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51F2175F"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4F7768F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30269DA" w14:textId="77777777" w:rsidR="00296E35" w:rsidRPr="001C0FC4" w:rsidRDefault="00296E35" w:rsidP="00296E35">
      <w:pPr>
        <w:pStyle w:val="B1"/>
      </w:pPr>
      <w:r w:rsidRPr="001C0FC4">
        <w:t>5)</w:t>
      </w:r>
      <w:r w:rsidRPr="001C0FC4">
        <w:tab/>
        <w:t>shall set the Date and time IE to the current time to as specified in subclause 15.2.8;</w:t>
      </w:r>
    </w:p>
    <w:p w14:paraId="7EA3AAC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67DBABA5"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154D5D8"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5E9CB7C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3D4428E3" w14:textId="77777777" w:rsidR="00296E35" w:rsidRPr="001C0FC4" w:rsidRDefault="00296E35" w:rsidP="00296E35">
      <w:r w:rsidRPr="001C0FC4">
        <w:t>[TS 24.582, clause 6.1.1.3.1]</w:t>
      </w:r>
    </w:p>
    <w:p w14:paraId="7AE15824" w14:textId="77777777" w:rsidR="00296E35" w:rsidRPr="001C0FC4" w:rsidRDefault="00296E35" w:rsidP="00296E35">
      <w:r w:rsidRPr="001C0FC4">
        <w:t>Upon receiving an indication to establish MSRP connection for standalone SDS using media plane as the terminating client, the MCData client:</w:t>
      </w:r>
    </w:p>
    <w:p w14:paraId="31FF4874" w14:textId="77777777" w:rsidR="00296E35" w:rsidRPr="001C0FC4" w:rsidRDefault="00296E35" w:rsidP="00296E35">
      <w:pPr>
        <w:pStyle w:val="B1"/>
      </w:pPr>
      <w:r w:rsidRPr="001C0FC4">
        <w:t>1.</w:t>
      </w:r>
      <w:r w:rsidRPr="001C0FC4">
        <w:tab/>
        <w:t>shall act as an MSRP client according to IETF RFC 6135 [12];</w:t>
      </w:r>
    </w:p>
    <w:p w14:paraId="298B48D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F76D4A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CC99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F9DE1B" w14:textId="77777777" w:rsidR="00296E35" w:rsidRPr="001C0FC4" w:rsidRDefault="00296E35" w:rsidP="00296E35">
      <w:pPr>
        <w:pStyle w:val="B1"/>
      </w:pPr>
      <w:r w:rsidRPr="001C0FC4">
        <w:t>Once the MSRP connection is established, the MCData client:</w:t>
      </w:r>
    </w:p>
    <w:p w14:paraId="45CA6030"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FD8FBFB"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247D7A0" w14:textId="77777777" w:rsidR="00296E35" w:rsidRPr="001C0FC4" w:rsidRDefault="00296E35" w:rsidP="00296E35">
      <w:pPr>
        <w:pStyle w:val="B1"/>
      </w:pPr>
      <w:r w:rsidRPr="001C0FC4">
        <w:t>3.</w:t>
      </w:r>
      <w:r w:rsidRPr="001C0FC4">
        <w:tab/>
        <w:t>shall handle the received content as described in subclause 6.1.1.3.2.</w:t>
      </w:r>
    </w:p>
    <w:p w14:paraId="5927F050" w14:textId="77777777" w:rsidR="00296E35" w:rsidRPr="001C0FC4" w:rsidRDefault="00296E35" w:rsidP="00296E35">
      <w:r w:rsidRPr="001C0FC4">
        <w:t>[TS 24.582, clause 6.1.1.3.2]</w:t>
      </w:r>
    </w:p>
    <w:p w14:paraId="6C3B0912" w14:textId="77777777" w:rsidR="00296E35" w:rsidRPr="001C0FC4" w:rsidRDefault="00296E35" w:rsidP="00296E35">
      <w:pPr>
        <w:rPr>
          <w:rFonts w:eastAsia="Malgun Gothic"/>
        </w:rPr>
      </w:pPr>
      <w:r w:rsidRPr="001C0FC4">
        <w:rPr>
          <w:rFonts w:ascii="TimesNewRoman" w:hAnsi="TimesNewRoman" w:cs="TimesNewRoman"/>
        </w:rPr>
        <w:t>The MCData client:</w:t>
      </w:r>
    </w:p>
    <w:p w14:paraId="2FD7F9D7"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B988227"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4C5CBDC"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32AB1E1"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77F6E16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532E08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BDC4AED"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D331C3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5CCD8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422A28A"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4FC26A7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707A3083"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A40C0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26E148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74164A6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631E0B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2875B80"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6DCDF0C0" w14:textId="77777777" w:rsidR="00296E35" w:rsidRPr="001C0FC4" w:rsidRDefault="00296E35" w:rsidP="00296E35">
      <w:pPr>
        <w:pStyle w:val="H6"/>
      </w:pPr>
      <w:bookmarkStart w:id="635" w:name="_Toc52782362"/>
      <w:bookmarkStart w:id="636" w:name="_Toc52782973"/>
      <w:bookmarkStart w:id="637" w:name="_Toc59042842"/>
      <w:r w:rsidRPr="001C0FC4">
        <w:t>6.1.8.3</w:t>
      </w:r>
      <w:r w:rsidRPr="001C0FC4">
        <w:tab/>
        <w:t>Test description</w:t>
      </w:r>
      <w:bookmarkEnd w:id="635"/>
      <w:bookmarkEnd w:id="636"/>
      <w:bookmarkEnd w:id="637"/>
    </w:p>
    <w:p w14:paraId="1099D8E2" w14:textId="77777777" w:rsidR="00296E35" w:rsidRPr="001C0FC4" w:rsidRDefault="00296E35" w:rsidP="00296E35">
      <w:pPr>
        <w:pStyle w:val="H6"/>
      </w:pPr>
      <w:bookmarkStart w:id="638" w:name="_Toc52782363"/>
      <w:bookmarkStart w:id="639" w:name="_Toc52782974"/>
      <w:bookmarkStart w:id="640" w:name="_Toc59042843"/>
      <w:r w:rsidRPr="001C0FC4">
        <w:t>6.1.8.3.1</w:t>
      </w:r>
      <w:r w:rsidRPr="001C0FC4">
        <w:tab/>
        <w:t>Pre-test conditions</w:t>
      </w:r>
      <w:bookmarkEnd w:id="638"/>
      <w:bookmarkEnd w:id="639"/>
      <w:bookmarkEnd w:id="640"/>
    </w:p>
    <w:p w14:paraId="79221590" w14:textId="77777777" w:rsidR="00296E35" w:rsidRDefault="00296E35" w:rsidP="00296E35">
      <w:pPr>
        <w:pStyle w:val="H6"/>
      </w:pPr>
      <w:r w:rsidRPr="00102CE5">
        <w:t>Test configuration</w:t>
      </w:r>
      <w:r>
        <w:t>:</w:t>
      </w:r>
    </w:p>
    <w:p w14:paraId="2BA22FBF" w14:textId="35FABD0D" w:rsidR="00296E35" w:rsidRDefault="00296E35" w:rsidP="00296E35">
      <w:pPr>
        <w:pStyle w:val="B1"/>
      </w:pPr>
      <w:r>
        <w:t>-</w:t>
      </w:r>
      <w:r>
        <w:tab/>
        <w:t>Single cell configuration according to TS 37.579-1 [2] clause 5.2.2.2.1.</w:t>
      </w:r>
    </w:p>
    <w:p w14:paraId="080E84BD" w14:textId="77777777" w:rsidR="00296E35" w:rsidRDefault="00296E35" w:rsidP="00296E35">
      <w:pPr>
        <w:pStyle w:val="H6"/>
      </w:pPr>
      <w:r>
        <w:t>Preamble:</w:t>
      </w:r>
    </w:p>
    <w:p w14:paraId="3006EBAD" w14:textId="20F60C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48C1B59"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5E01F474" w14:textId="77777777" w:rsidR="00296E35" w:rsidRDefault="00296E35" w:rsidP="00296E35">
      <w:pPr>
        <w:pStyle w:val="B1"/>
      </w:pPr>
      <w:r>
        <w:t>-</w:t>
      </w:r>
      <w:r>
        <w:tab/>
      </w:r>
      <w:r w:rsidRPr="000573F5">
        <w:t>UE States at the end of the preamble</w:t>
      </w:r>
      <w:r>
        <w:t>:</w:t>
      </w:r>
    </w:p>
    <w:p w14:paraId="0C0BFF27" w14:textId="77777777" w:rsidR="00296E35" w:rsidRDefault="00296E35" w:rsidP="00296E35">
      <w:pPr>
        <w:pStyle w:val="B1"/>
        <w:ind w:left="852"/>
      </w:pPr>
      <w:r>
        <w:t>-</w:t>
      </w:r>
      <w:r>
        <w:tab/>
        <w:t>The UE is in RRC_IDLE state.</w:t>
      </w:r>
    </w:p>
    <w:p w14:paraId="43483C0E" w14:textId="77777777" w:rsidR="00296E35" w:rsidRDefault="00296E35" w:rsidP="00296E35">
      <w:pPr>
        <w:pStyle w:val="B1"/>
        <w:ind w:left="852"/>
      </w:pPr>
      <w:r>
        <w:t>-</w:t>
      </w:r>
      <w:r>
        <w:tab/>
        <w:t>The client is registered for MCData.</w:t>
      </w:r>
    </w:p>
    <w:p w14:paraId="4534CA77" w14:textId="77777777" w:rsidR="00296E35" w:rsidRPr="001C0FC4" w:rsidRDefault="00296E35" w:rsidP="00296E35">
      <w:pPr>
        <w:pStyle w:val="H6"/>
      </w:pPr>
      <w:bookmarkStart w:id="641" w:name="_Toc52782364"/>
      <w:bookmarkStart w:id="642" w:name="_Toc52782975"/>
      <w:bookmarkStart w:id="643" w:name="_Toc59042844"/>
      <w:r w:rsidRPr="001C0FC4">
        <w:t>6.1.8.3.2</w:t>
      </w:r>
      <w:r w:rsidRPr="001C0FC4">
        <w:tab/>
        <w:t>Test procedure sequence</w:t>
      </w:r>
      <w:bookmarkEnd w:id="641"/>
      <w:bookmarkEnd w:id="642"/>
      <w:bookmarkEnd w:id="643"/>
    </w:p>
    <w:p w14:paraId="154807DB" w14:textId="77777777" w:rsidR="00296E35" w:rsidRPr="001C0FC4" w:rsidRDefault="00296E35" w:rsidP="00296E35">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1D0001" w14:textId="77777777" w:rsidTr="002E3FCC">
        <w:tc>
          <w:tcPr>
            <w:tcW w:w="648" w:type="dxa"/>
            <w:tcBorders>
              <w:top w:val="single" w:sz="4" w:space="0" w:color="auto"/>
              <w:left w:val="single" w:sz="4" w:space="0" w:color="auto"/>
              <w:bottom w:val="nil"/>
              <w:right w:val="single" w:sz="4" w:space="0" w:color="auto"/>
            </w:tcBorders>
            <w:hideMark/>
          </w:tcPr>
          <w:p w14:paraId="0762211F"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A9D5D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17180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1020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B6D52D" w14:textId="77777777" w:rsidR="00296E35" w:rsidRPr="001C0FC4" w:rsidRDefault="00296E35" w:rsidP="002E3FCC">
            <w:pPr>
              <w:pStyle w:val="TAH"/>
            </w:pPr>
            <w:r w:rsidRPr="001C0FC4">
              <w:t>Verdict</w:t>
            </w:r>
          </w:p>
        </w:tc>
      </w:tr>
      <w:tr w:rsidR="00296E35" w:rsidRPr="001C0FC4" w14:paraId="38C8E659" w14:textId="77777777" w:rsidTr="002E3FCC">
        <w:tc>
          <w:tcPr>
            <w:tcW w:w="648" w:type="dxa"/>
            <w:tcBorders>
              <w:top w:val="nil"/>
              <w:left w:val="single" w:sz="4" w:space="0" w:color="auto"/>
              <w:bottom w:val="single" w:sz="4" w:space="0" w:color="auto"/>
              <w:right w:val="single" w:sz="4" w:space="0" w:color="auto"/>
            </w:tcBorders>
          </w:tcPr>
          <w:p w14:paraId="30960C5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764479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1C1BF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6A9D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727AEE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86EABFE" w14:textId="77777777" w:rsidR="00296E35" w:rsidRPr="001C0FC4" w:rsidRDefault="00296E35" w:rsidP="002E3FCC">
            <w:pPr>
              <w:pStyle w:val="TAH"/>
            </w:pPr>
          </w:p>
        </w:tc>
      </w:tr>
      <w:tr w:rsidR="00296E35" w:rsidRPr="001C0FC4" w14:paraId="335473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39AB3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56A3060" w14:textId="25E28C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CEB31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B90F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76C43"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513469" w14:textId="77777777" w:rsidR="00296E35" w:rsidRPr="001C0FC4" w:rsidRDefault="00296E35" w:rsidP="002E3FCC">
            <w:pPr>
              <w:pStyle w:val="TAC"/>
            </w:pPr>
            <w:r w:rsidRPr="001C0FC4">
              <w:t>P</w:t>
            </w:r>
          </w:p>
        </w:tc>
      </w:tr>
      <w:tr w:rsidR="00296E35" w:rsidRPr="001C0FC4" w14:paraId="7C7B7E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DE7578"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764D63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1E53BE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718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B0165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E4F" w14:textId="77777777" w:rsidR="00296E35" w:rsidRPr="001C0FC4" w:rsidRDefault="00296E35" w:rsidP="002E3FCC">
            <w:pPr>
              <w:pStyle w:val="TAC"/>
            </w:pPr>
            <w:r w:rsidRPr="001C0FC4">
              <w:t>-</w:t>
            </w:r>
          </w:p>
        </w:tc>
      </w:tr>
      <w:tr w:rsidR="00296E35" w:rsidRPr="001C0FC4" w14:paraId="38CDD6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C2DADE"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6534A58" w14:textId="25C2E6AB"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57E7B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601CF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44C56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56537F" w14:textId="77777777" w:rsidR="00296E35" w:rsidRPr="001C0FC4" w:rsidRDefault="00296E35" w:rsidP="002E3FCC">
            <w:pPr>
              <w:pStyle w:val="TAC"/>
            </w:pPr>
            <w:r w:rsidRPr="001C0FC4">
              <w:t>P</w:t>
            </w:r>
          </w:p>
        </w:tc>
      </w:tr>
      <w:tr w:rsidR="00296E35" w:rsidRPr="001C0FC4" w14:paraId="3449FC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A6E7C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D16F6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0D3F9D"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4E5A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FB72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686079" w14:textId="77777777" w:rsidR="00296E35" w:rsidRPr="001C0FC4" w:rsidRDefault="00296E35" w:rsidP="002E3FCC">
            <w:pPr>
              <w:pStyle w:val="TAC"/>
            </w:pPr>
            <w:r w:rsidRPr="001C0FC4">
              <w:t>-</w:t>
            </w:r>
          </w:p>
        </w:tc>
      </w:tr>
      <w:tr w:rsidR="00296E35" w:rsidRPr="001C0FC4" w14:paraId="71399B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2B9F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D549BCE" w14:textId="519A3E2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1EA29B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F4E4EE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34F6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22FE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2256FAB" w14:textId="77777777" w:rsidR="00296E35" w:rsidRPr="001C0FC4" w:rsidRDefault="00296E35" w:rsidP="002E3FCC">
            <w:pPr>
              <w:pStyle w:val="TAC"/>
            </w:pPr>
            <w:r w:rsidRPr="001C0FC4">
              <w:t>P</w:t>
            </w:r>
          </w:p>
        </w:tc>
      </w:tr>
      <w:tr w:rsidR="00296E35" w:rsidRPr="001C0FC4" w14:paraId="2F2E87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E612C"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EE2B3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1D1D8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02B81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5DCB8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55230C" w14:textId="77777777" w:rsidR="00296E35" w:rsidRPr="001C0FC4" w:rsidRDefault="00296E35" w:rsidP="002E3FCC">
            <w:pPr>
              <w:pStyle w:val="TAC"/>
            </w:pPr>
            <w:r w:rsidRPr="001C0FC4">
              <w:t>-</w:t>
            </w:r>
          </w:p>
        </w:tc>
      </w:tr>
      <w:tr w:rsidR="00296E35" w:rsidRPr="001C0FC4" w14:paraId="2E20C32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39581" w14:textId="77777777" w:rsidR="00296E35" w:rsidRPr="001C0FC4" w:rsidRDefault="00296E35" w:rsidP="002E3FCC">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B2B503B" w14:textId="10158CEB"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B19D2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3E6EA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C9B8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A7B03D" w14:textId="77777777" w:rsidR="00296E35" w:rsidRPr="001C0FC4" w:rsidRDefault="00296E35" w:rsidP="002E3FCC">
            <w:pPr>
              <w:pStyle w:val="TAC"/>
            </w:pPr>
            <w:r w:rsidRPr="001C0FC4">
              <w:t>P</w:t>
            </w:r>
          </w:p>
        </w:tc>
      </w:tr>
      <w:tr w:rsidR="00296E35" w:rsidRPr="001C0FC4" w14:paraId="648BD1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B11A6"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A10D16B" w14:textId="77777777" w:rsidR="00296E35" w:rsidRPr="001C0FC4" w:rsidRDefault="00296E35" w:rsidP="002E3FCC">
            <w:pPr>
              <w:pStyle w:val="TAL"/>
            </w:pPr>
            <w:r w:rsidRPr="001C0FC4">
              <w:t>Check: Does the UE (MCData client) provide the contents of the Payload IE to the user?</w:t>
            </w:r>
          </w:p>
          <w:p w14:paraId="423EAD9E"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9765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22CC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0CEE0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151323" w14:textId="77777777" w:rsidR="00296E35" w:rsidRPr="001C0FC4" w:rsidRDefault="00296E35" w:rsidP="002E3FCC">
            <w:pPr>
              <w:pStyle w:val="TAC"/>
            </w:pPr>
            <w:r w:rsidRPr="001C0FC4">
              <w:t>P</w:t>
            </w:r>
          </w:p>
        </w:tc>
      </w:tr>
      <w:tr w:rsidR="00296E35" w:rsidRPr="001C0FC4" w14:paraId="1AC30DB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2FE4B25" w14:textId="77777777" w:rsidR="00296E35" w:rsidRDefault="00296E35" w:rsidP="002E3FCC">
            <w:pPr>
              <w:pStyle w:val="TAN"/>
            </w:pPr>
            <w:r w:rsidRPr="001C0FC4">
              <w:t>NOTE 1:</w:t>
            </w:r>
            <w:r w:rsidRPr="001C0FC4">
              <w:tab/>
              <w:t>This is expected to be done via a suitable implementation dependent MMI.</w:t>
            </w:r>
          </w:p>
          <w:p w14:paraId="5095B810" w14:textId="77777777" w:rsidR="00296E35" w:rsidRPr="001C0FC4" w:rsidRDefault="00296E35" w:rsidP="002E3FCC">
            <w:pPr>
              <w:pStyle w:val="TAN"/>
            </w:pPr>
            <w:r>
              <w:t>NOTE 2:</w:t>
            </w:r>
            <w:r>
              <w:tab/>
              <w:t>The procedure does not release the RRC connection.</w:t>
            </w:r>
          </w:p>
        </w:tc>
      </w:tr>
    </w:tbl>
    <w:p w14:paraId="47F0E48A" w14:textId="77777777" w:rsidR="00296E35" w:rsidRPr="001C0FC4" w:rsidRDefault="00296E35" w:rsidP="00296E35"/>
    <w:p w14:paraId="7F7C6688" w14:textId="77777777" w:rsidR="00296E35" w:rsidRPr="001C0FC4" w:rsidRDefault="00296E35" w:rsidP="00296E35">
      <w:pPr>
        <w:pStyle w:val="H6"/>
      </w:pPr>
      <w:bookmarkStart w:id="644" w:name="_Toc52782365"/>
      <w:bookmarkStart w:id="645" w:name="_Toc52782976"/>
      <w:bookmarkStart w:id="646" w:name="_Toc59042845"/>
      <w:r w:rsidRPr="001C0FC4">
        <w:t>6.1.8.3.3</w:t>
      </w:r>
      <w:r w:rsidRPr="001C0FC4">
        <w:tab/>
        <w:t>Specific message contents</w:t>
      </w:r>
      <w:bookmarkEnd w:id="644"/>
      <w:bookmarkEnd w:id="645"/>
      <w:bookmarkEnd w:id="646"/>
    </w:p>
    <w:p w14:paraId="62767EE4" w14:textId="18DF9EBE" w:rsidR="00296E35" w:rsidRPr="001C0FC4" w:rsidRDefault="00296E35" w:rsidP="00296E35">
      <w:pPr>
        <w:pStyle w:val="TH"/>
      </w:pPr>
      <w:bookmarkStart w:id="647" w:name="_Toc25610659"/>
      <w:r w:rsidRPr="001C0FC4">
        <w:t>Table 6.1.8.3.3-1: SIP INVITE from the SS (step 1, Table 6.1.8.3.2-1</w:t>
      </w:r>
      <w:bookmarkStart w:id="648" w:name="_Hlk94365575"/>
      <w:r w:rsidRPr="001C0FC4">
        <w:t>;</w:t>
      </w:r>
      <w:r w:rsidRPr="001C0FC4">
        <w:br/>
        <w:t xml:space="preserve">step 2, TS </w:t>
      </w:r>
      <w:r>
        <w:t>37.579</w:t>
      </w:r>
      <w:r w:rsidRPr="001C0FC4">
        <w:t>-1 [2] Table 5.3C.3.3-1</w:t>
      </w:r>
      <w:bookmarkEnd w:id="648"/>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BB9BE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EEEB08" w14:textId="1A68210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FD1E7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599D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EAE04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BAAD4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A6B14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CECB469" w14:textId="77777777" w:rsidR="00296E35" w:rsidRPr="001C0FC4" w:rsidRDefault="00296E35" w:rsidP="002E3FCC">
            <w:pPr>
              <w:pStyle w:val="TAH"/>
              <w:rPr>
                <w:bCs/>
              </w:rPr>
            </w:pPr>
            <w:r w:rsidRPr="001C0FC4">
              <w:rPr>
                <w:bCs/>
              </w:rPr>
              <w:t>Condition</w:t>
            </w:r>
          </w:p>
        </w:tc>
      </w:tr>
      <w:tr w:rsidR="00296E35" w:rsidRPr="001C0FC4" w14:paraId="0EDB4A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98CAE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AE396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DCBA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E0F11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8D53F8" w14:textId="77777777" w:rsidR="00296E35" w:rsidRPr="001C0FC4" w:rsidRDefault="00296E35" w:rsidP="002E3FCC">
            <w:pPr>
              <w:pStyle w:val="TAL"/>
            </w:pPr>
          </w:p>
        </w:tc>
      </w:tr>
      <w:tr w:rsidR="00296E35" w:rsidRPr="001C0FC4" w14:paraId="49BA6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08D8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D281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AADF071"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DEE10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014B82" w14:textId="77777777" w:rsidR="00296E35" w:rsidRPr="001C0FC4" w:rsidRDefault="00296E35" w:rsidP="002E3FCC">
            <w:pPr>
              <w:pStyle w:val="TAL"/>
            </w:pPr>
          </w:p>
        </w:tc>
      </w:tr>
      <w:tr w:rsidR="00296E35" w:rsidRPr="001C0FC4" w14:paraId="6C73B2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B088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6AECD0" w14:textId="77777777" w:rsidR="00296E35" w:rsidRPr="001C0FC4" w:rsidRDefault="00296E35" w:rsidP="002E3FCC">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B0BA96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6F87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AD2BBC" w14:textId="77777777" w:rsidR="00296E35" w:rsidRPr="001C0FC4" w:rsidRDefault="00296E35" w:rsidP="002E3FCC">
            <w:pPr>
              <w:pStyle w:val="TAL"/>
            </w:pPr>
          </w:p>
        </w:tc>
      </w:tr>
      <w:tr w:rsidR="00296E35" w:rsidRPr="001C0FC4" w14:paraId="6971CD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816B3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B117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2DAF9EC"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B2A2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1DA5E4" w14:textId="77777777" w:rsidR="00296E35" w:rsidRPr="001C0FC4" w:rsidRDefault="00296E35" w:rsidP="002E3FCC">
            <w:pPr>
              <w:pStyle w:val="TAL"/>
            </w:pPr>
          </w:p>
        </w:tc>
      </w:tr>
      <w:tr w:rsidR="00296E35" w:rsidRPr="001C0FC4" w14:paraId="39CD96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E5B81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0D50535" w14:textId="77777777" w:rsidR="00296E35" w:rsidRPr="001C0FC4" w:rsidRDefault="00296E35" w:rsidP="002E3FCC">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07357F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6807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FFDCFC" w14:textId="77777777" w:rsidR="00296E35" w:rsidRPr="001C0FC4" w:rsidRDefault="00296E35" w:rsidP="002E3FCC">
            <w:pPr>
              <w:pStyle w:val="TAL"/>
            </w:pPr>
          </w:p>
        </w:tc>
      </w:tr>
    </w:tbl>
    <w:p w14:paraId="1F1D8598" w14:textId="77777777" w:rsidR="00296E35" w:rsidRPr="001C0FC4" w:rsidRDefault="00296E35" w:rsidP="00296E35"/>
    <w:p w14:paraId="4A9AC806" w14:textId="77777777" w:rsidR="00296E35" w:rsidRPr="001C0FC4" w:rsidRDefault="00296E35" w:rsidP="00296E35">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14A0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F863AD" w14:textId="562CB894" w:rsidR="00296E35" w:rsidRPr="001C0FC4" w:rsidRDefault="00296E35" w:rsidP="002E3FCC">
            <w:pPr>
              <w:pStyle w:val="TAL"/>
            </w:pPr>
            <w:r w:rsidRPr="001C0FC4">
              <w:t xml:space="preserve">Derivation Path: TS </w:t>
            </w:r>
            <w:r>
              <w:t>37.579</w:t>
            </w:r>
            <w:r w:rsidRPr="001C0FC4">
              <w:t>-1 [2], Table 5.5.3.1.2-3, condition MCDATA_SDS, SDP_OFFER</w:t>
            </w:r>
          </w:p>
        </w:tc>
      </w:tr>
    </w:tbl>
    <w:p w14:paraId="5470EC24" w14:textId="77777777" w:rsidR="00296E35" w:rsidRPr="001C0FC4" w:rsidRDefault="00296E35" w:rsidP="00296E35"/>
    <w:p w14:paraId="0B1FFFF1" w14:textId="77777777" w:rsidR="00296E35" w:rsidRPr="001C0FC4" w:rsidRDefault="00296E35" w:rsidP="00296E35">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6F2C50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AA7260" w14:textId="2165B1C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bl>
    <w:p w14:paraId="3A7EB7C7" w14:textId="77777777" w:rsidR="00296E35" w:rsidRPr="001C0FC4" w:rsidRDefault="00296E35" w:rsidP="00296E35"/>
    <w:p w14:paraId="2A5D1347" w14:textId="06777F75" w:rsidR="00296E35" w:rsidRPr="001C0FC4" w:rsidRDefault="00296E35" w:rsidP="00296E35">
      <w:pPr>
        <w:pStyle w:val="TH"/>
      </w:pPr>
      <w:r w:rsidRPr="001C0FC4">
        <w:t>Table 6.1.8.3.3-3: SIP 200 (OK) from the UE (step 1, Table 6.1.8.3.2-1;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6C3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B9574B" w14:textId="7EDEDC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1A939A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9889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0FEA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96E54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E691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70C071" w14:textId="77777777" w:rsidR="00296E35" w:rsidRPr="001C0FC4" w:rsidRDefault="00296E35" w:rsidP="002E3FCC">
            <w:pPr>
              <w:pStyle w:val="TAH"/>
              <w:rPr>
                <w:bCs/>
              </w:rPr>
            </w:pPr>
            <w:r w:rsidRPr="001C0FC4">
              <w:rPr>
                <w:bCs/>
              </w:rPr>
              <w:t>Condition</w:t>
            </w:r>
          </w:p>
        </w:tc>
      </w:tr>
      <w:tr w:rsidR="00296E35" w:rsidRPr="001C0FC4" w14:paraId="4F59069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925D80"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19CAD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86B3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A228B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008A8" w14:textId="77777777" w:rsidR="00296E35" w:rsidRPr="001C0FC4" w:rsidRDefault="00296E35" w:rsidP="002E3FCC">
            <w:pPr>
              <w:pStyle w:val="TAL"/>
            </w:pPr>
          </w:p>
        </w:tc>
      </w:tr>
      <w:tr w:rsidR="00296E35" w:rsidRPr="001C0FC4" w14:paraId="526AE6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5FE9B0"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B94DC4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8D46E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5BB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296AB" w14:textId="77777777" w:rsidR="00296E35" w:rsidRPr="001C0FC4" w:rsidRDefault="00296E35" w:rsidP="002E3FCC">
            <w:pPr>
              <w:pStyle w:val="TAL"/>
            </w:pPr>
          </w:p>
        </w:tc>
      </w:tr>
      <w:tr w:rsidR="00296E35" w:rsidRPr="001C0FC4" w14:paraId="5E12DBE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28078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58B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6D52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CE8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C9527" w14:textId="77777777" w:rsidR="00296E35" w:rsidRPr="001C0FC4" w:rsidRDefault="00296E35" w:rsidP="002E3FCC">
            <w:pPr>
              <w:pStyle w:val="TAL"/>
            </w:pPr>
          </w:p>
        </w:tc>
      </w:tr>
      <w:tr w:rsidR="00296E35" w:rsidRPr="001C0FC4" w14:paraId="15D05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8BD60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9DEC6F" w14:textId="77777777" w:rsidR="00296E35" w:rsidRPr="001C0FC4" w:rsidRDefault="00296E35" w:rsidP="002E3FCC">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6C8432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9C7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A3DFDF" w14:textId="77777777" w:rsidR="00296E35" w:rsidRPr="001C0FC4" w:rsidRDefault="00296E35" w:rsidP="002E3FCC">
            <w:pPr>
              <w:pStyle w:val="TAL"/>
            </w:pPr>
          </w:p>
        </w:tc>
      </w:tr>
    </w:tbl>
    <w:p w14:paraId="746F5033" w14:textId="77777777" w:rsidR="00296E35" w:rsidRPr="001C0FC4" w:rsidRDefault="00296E35" w:rsidP="00296E35"/>
    <w:p w14:paraId="6D649B07" w14:textId="77777777" w:rsidR="00296E35" w:rsidRPr="001C0FC4" w:rsidRDefault="00296E35" w:rsidP="00296E35">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181A24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79C47F7" w14:textId="2CDF02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53B4592" w14:textId="77777777" w:rsidR="00296E35" w:rsidRPr="001C0FC4" w:rsidRDefault="00296E35" w:rsidP="00296E35"/>
    <w:p w14:paraId="7DE8F2B0" w14:textId="66F678B1" w:rsidR="00296E35" w:rsidRPr="001C0FC4" w:rsidRDefault="00296E35" w:rsidP="00296E35">
      <w:pPr>
        <w:pStyle w:val="TH"/>
      </w:pPr>
      <w:r w:rsidRPr="001C0FC4">
        <w:t>Table 6.1.8.3.3-5: MSRP SEND from the SS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7DE0D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B3457E" w14:textId="28D02DD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727BEA1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791D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3AB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A6E34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6AFBC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49F655" w14:textId="77777777" w:rsidR="00296E35" w:rsidRPr="001C0FC4" w:rsidRDefault="00296E35" w:rsidP="002E3FCC">
            <w:pPr>
              <w:pStyle w:val="TAH"/>
              <w:rPr>
                <w:bCs/>
              </w:rPr>
            </w:pPr>
            <w:r w:rsidRPr="001C0FC4">
              <w:rPr>
                <w:bCs/>
              </w:rPr>
              <w:t>Condition</w:t>
            </w:r>
          </w:p>
        </w:tc>
      </w:tr>
      <w:tr w:rsidR="00296E35" w:rsidRPr="001C0FC4" w14:paraId="0ED8D8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CFDAE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0CCC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1C466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C5A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2B86A2" w14:textId="77777777" w:rsidR="00296E35" w:rsidRPr="001C0FC4" w:rsidRDefault="00296E35" w:rsidP="002E3FCC">
            <w:pPr>
              <w:pStyle w:val="TAL"/>
            </w:pPr>
          </w:p>
        </w:tc>
      </w:tr>
      <w:tr w:rsidR="00296E35" w:rsidRPr="001C0FC4" w14:paraId="3F441B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E1D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CEB74D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FEEA7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189F3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4CBEE4" w14:textId="77777777" w:rsidR="00296E35" w:rsidRPr="001C0FC4" w:rsidRDefault="00296E35" w:rsidP="002E3FCC">
            <w:pPr>
              <w:pStyle w:val="TAL"/>
            </w:pPr>
          </w:p>
        </w:tc>
      </w:tr>
      <w:tr w:rsidR="00296E35" w:rsidRPr="001C0FC4" w14:paraId="755EE8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D8372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8DFBC" w14:textId="77777777" w:rsidR="00296E35" w:rsidRPr="001C0FC4" w:rsidRDefault="00296E35" w:rsidP="002E3FCC">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543BFFD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CD2E5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845E9" w14:textId="77777777" w:rsidR="00296E35" w:rsidRPr="001C0FC4" w:rsidRDefault="00296E35" w:rsidP="002E3FCC">
            <w:pPr>
              <w:pStyle w:val="TAL"/>
            </w:pPr>
          </w:p>
        </w:tc>
      </w:tr>
    </w:tbl>
    <w:p w14:paraId="54FC8784" w14:textId="77777777" w:rsidR="00296E35" w:rsidRPr="001C0FC4" w:rsidRDefault="00296E35" w:rsidP="00296E35"/>
    <w:p w14:paraId="76E7B615" w14:textId="68D1263F" w:rsidR="00296E35" w:rsidRPr="001C0FC4" w:rsidRDefault="00296E35" w:rsidP="00296E35">
      <w:pPr>
        <w:pStyle w:val="TH"/>
      </w:pPr>
      <w:r w:rsidRPr="001C0FC4">
        <w:t>Table 6.1.8.3.3-5A: MIME Message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DD61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41296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DB7FF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FFCC7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5332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D709B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9D99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285E56" w14:textId="77777777" w:rsidR="00296E35" w:rsidRPr="001C0FC4" w:rsidRDefault="00296E35" w:rsidP="002E3FCC">
            <w:pPr>
              <w:pStyle w:val="TAH"/>
              <w:rPr>
                <w:bCs/>
              </w:rPr>
            </w:pPr>
            <w:r w:rsidRPr="001C0FC4">
              <w:rPr>
                <w:bCs/>
              </w:rPr>
              <w:t>Condition</w:t>
            </w:r>
          </w:p>
        </w:tc>
      </w:tr>
      <w:tr w:rsidR="00296E35" w:rsidRPr="001C0FC4" w14:paraId="5F1440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D69D07"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52F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F7044"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52AD6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42ECC" w14:textId="77777777" w:rsidR="00296E35" w:rsidRPr="001C0FC4" w:rsidRDefault="00296E35" w:rsidP="002E3FCC">
            <w:pPr>
              <w:pStyle w:val="TAL"/>
            </w:pPr>
          </w:p>
        </w:tc>
      </w:tr>
      <w:tr w:rsidR="00296E35" w:rsidRPr="001C0FC4" w14:paraId="594F06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EDA4D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D94D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82FF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7FD4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132A6A" w14:textId="77777777" w:rsidR="00296E35" w:rsidRPr="001C0FC4" w:rsidRDefault="00296E35" w:rsidP="002E3FCC">
            <w:pPr>
              <w:pStyle w:val="TAL"/>
            </w:pPr>
          </w:p>
        </w:tc>
      </w:tr>
      <w:tr w:rsidR="00296E35" w:rsidRPr="001C0FC4" w14:paraId="7E8E06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CAFF48"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1B046EB"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9D96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124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F68661" w14:textId="77777777" w:rsidR="00296E35" w:rsidRPr="001C0FC4" w:rsidRDefault="00296E35" w:rsidP="002E3FCC">
            <w:pPr>
              <w:pStyle w:val="TAL"/>
            </w:pPr>
          </w:p>
        </w:tc>
      </w:tr>
      <w:tr w:rsidR="00296E35" w:rsidRPr="001C0FC4" w14:paraId="012CD4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9CB02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F6711" w14:textId="77777777" w:rsidR="00296E35" w:rsidRPr="001C0FC4" w:rsidRDefault="00296E35" w:rsidP="002E3FCC">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7EC1E4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F16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FDEAFE" w14:textId="77777777" w:rsidR="00296E35" w:rsidRPr="001C0FC4" w:rsidRDefault="00296E35" w:rsidP="002E3FCC">
            <w:pPr>
              <w:pStyle w:val="TAL"/>
            </w:pPr>
          </w:p>
        </w:tc>
      </w:tr>
      <w:tr w:rsidR="00296E35" w:rsidRPr="001C0FC4" w14:paraId="11F359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A0E8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3D4A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69CC6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D37E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A35B53" w14:textId="77777777" w:rsidR="00296E35" w:rsidRPr="001C0FC4" w:rsidRDefault="00296E35" w:rsidP="002E3FCC">
            <w:pPr>
              <w:pStyle w:val="TAL"/>
            </w:pPr>
          </w:p>
        </w:tc>
      </w:tr>
      <w:tr w:rsidR="00296E35" w:rsidRPr="001C0FC4" w14:paraId="43EFD9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ACB9D1"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615C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1AB8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EFF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A230F" w14:textId="77777777" w:rsidR="00296E35" w:rsidRPr="001C0FC4" w:rsidRDefault="00296E35" w:rsidP="002E3FCC">
            <w:pPr>
              <w:pStyle w:val="TAL"/>
            </w:pPr>
          </w:p>
        </w:tc>
      </w:tr>
      <w:tr w:rsidR="00296E35" w:rsidRPr="001C0FC4" w14:paraId="1D5E57A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6C895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DCB1B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E9A38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87DE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6CEA1D" w14:textId="77777777" w:rsidR="00296E35" w:rsidRPr="001C0FC4" w:rsidRDefault="00296E35" w:rsidP="002E3FCC">
            <w:pPr>
              <w:pStyle w:val="TAL"/>
            </w:pPr>
          </w:p>
        </w:tc>
      </w:tr>
      <w:tr w:rsidR="00296E35" w:rsidRPr="001C0FC4" w14:paraId="4E6E34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FBC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A91E7E" w14:textId="77777777" w:rsidR="00296E35" w:rsidRPr="001C0FC4" w:rsidRDefault="00296E35" w:rsidP="002E3FCC">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1B03A4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D490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AFB98C" w14:textId="77777777" w:rsidR="00296E35" w:rsidRPr="001C0FC4" w:rsidRDefault="00296E35" w:rsidP="002E3FCC">
            <w:pPr>
              <w:pStyle w:val="TAL"/>
            </w:pPr>
          </w:p>
        </w:tc>
      </w:tr>
    </w:tbl>
    <w:p w14:paraId="74D7A050" w14:textId="77777777" w:rsidR="00296E35" w:rsidRPr="001C0FC4" w:rsidRDefault="00296E35" w:rsidP="00296E35"/>
    <w:p w14:paraId="0F2E2330" w14:textId="77777777" w:rsidR="00296E35" w:rsidRPr="001C0FC4" w:rsidRDefault="00296E35" w:rsidP="00296E35">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21285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808A14E" w14:textId="543CBE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91681E0" w14:textId="77777777" w:rsidR="00296E35" w:rsidRPr="001C0FC4" w:rsidRDefault="00296E35" w:rsidP="00296E35"/>
    <w:p w14:paraId="4F816596" w14:textId="77777777" w:rsidR="00296E35" w:rsidRPr="001C0FC4" w:rsidRDefault="00296E35" w:rsidP="00296E35">
      <w:pPr>
        <w:pStyle w:val="TH"/>
      </w:pPr>
      <w:r w:rsidRPr="001C0FC4">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200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22304F5" w14:textId="574E0A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0A4E6C2A" w14:textId="77777777" w:rsidR="00296E35" w:rsidRPr="001C0FC4" w:rsidRDefault="00296E35" w:rsidP="00296E35"/>
    <w:p w14:paraId="7D982D3E" w14:textId="22373624" w:rsidR="00296E35" w:rsidRPr="001C0FC4" w:rsidRDefault="00296E35" w:rsidP="00296E35">
      <w:pPr>
        <w:pStyle w:val="TH"/>
      </w:pPr>
      <w:r w:rsidRPr="001C0FC4">
        <w:t>Table 6.1.8.3.3-7: SIP BYE from the SS (step 8, Table 6.1.8.3.2-1;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902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0CA73F" w14:textId="0CC0DD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08A41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5A9C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334B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4E5FA4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0178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53F27B" w14:textId="77777777" w:rsidR="00296E35" w:rsidRPr="001C0FC4" w:rsidRDefault="00296E35" w:rsidP="002E3FCC">
            <w:pPr>
              <w:pStyle w:val="TAH"/>
              <w:rPr>
                <w:bCs/>
              </w:rPr>
            </w:pPr>
            <w:r w:rsidRPr="001C0FC4">
              <w:rPr>
                <w:bCs/>
              </w:rPr>
              <w:t>Condition</w:t>
            </w:r>
          </w:p>
        </w:tc>
      </w:tr>
      <w:tr w:rsidR="00296E35" w:rsidRPr="001C0FC4" w14:paraId="1232F6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2FFF67D"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09FE0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6990C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E3B9E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5F6859" w14:textId="77777777" w:rsidR="00296E35" w:rsidRPr="001C0FC4" w:rsidRDefault="00296E35" w:rsidP="002E3FCC">
            <w:pPr>
              <w:pStyle w:val="TAL"/>
            </w:pPr>
          </w:p>
        </w:tc>
      </w:tr>
      <w:tr w:rsidR="00296E35" w:rsidRPr="001C0FC4" w14:paraId="5B3180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81CC505"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BF224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9924F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4B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513A2C" w14:textId="77777777" w:rsidR="00296E35" w:rsidRPr="001C0FC4" w:rsidRDefault="00296E35" w:rsidP="002E3FCC">
            <w:pPr>
              <w:pStyle w:val="TAL"/>
            </w:pPr>
          </w:p>
        </w:tc>
      </w:tr>
      <w:tr w:rsidR="00296E35" w:rsidRPr="001C0FC4" w14:paraId="47D2510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1C8D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AA15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ECDD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5CE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D87376" w14:textId="77777777" w:rsidR="00296E35" w:rsidRPr="001C0FC4" w:rsidRDefault="00296E35" w:rsidP="002E3FCC">
            <w:pPr>
              <w:pStyle w:val="TAL"/>
            </w:pPr>
          </w:p>
        </w:tc>
      </w:tr>
      <w:tr w:rsidR="00296E35" w:rsidRPr="001C0FC4" w14:paraId="5CA14392"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7C6218"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CC3505"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51AD5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8859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CF5FF7" w14:textId="77777777" w:rsidR="00296E35" w:rsidRPr="001C0FC4" w:rsidRDefault="00296E35" w:rsidP="002E3FCC">
            <w:pPr>
              <w:pStyle w:val="TAL"/>
            </w:pPr>
          </w:p>
        </w:tc>
      </w:tr>
    </w:tbl>
    <w:p w14:paraId="31AA24C3" w14:textId="77777777" w:rsidR="00296E35" w:rsidRPr="001C0FC4" w:rsidRDefault="00296E35" w:rsidP="00296E35"/>
    <w:p w14:paraId="675115D1" w14:textId="77777777" w:rsidR="00296E35" w:rsidRPr="001C0FC4" w:rsidRDefault="00296E35" w:rsidP="00296E35">
      <w:pPr>
        <w:pStyle w:val="TH"/>
      </w:pPr>
      <w:r w:rsidRPr="001C0FC4">
        <w:t>Table 6.1.8.3.3-8: Void</w:t>
      </w:r>
    </w:p>
    <w:p w14:paraId="2CBEEFFC" w14:textId="65C50555" w:rsidR="00296E35" w:rsidRPr="001C0FC4" w:rsidRDefault="00296E35" w:rsidP="00296E35">
      <w:pPr>
        <w:pStyle w:val="TH"/>
      </w:pPr>
      <w:r w:rsidRPr="001C0FC4">
        <w:t>Table 6.1.8.3.3-9: SIP MESSAGE from the UE (step 11, Table 6.1.8.3.2-1;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26F6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095018" w14:textId="579E09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3580D0A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879AB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47BE2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64C7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C10FF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8EEF57" w14:textId="77777777" w:rsidR="00296E35" w:rsidRPr="001C0FC4" w:rsidRDefault="00296E35" w:rsidP="002E3FCC">
            <w:pPr>
              <w:pStyle w:val="TAH"/>
              <w:rPr>
                <w:bCs/>
              </w:rPr>
            </w:pPr>
            <w:r w:rsidRPr="001C0FC4">
              <w:rPr>
                <w:bCs/>
              </w:rPr>
              <w:t>Condition</w:t>
            </w:r>
          </w:p>
        </w:tc>
      </w:tr>
      <w:tr w:rsidR="00296E35" w:rsidRPr="001C0FC4" w14:paraId="17E6DC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217E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B9B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CBEC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43E3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6FC509" w14:textId="77777777" w:rsidR="00296E35" w:rsidRPr="001C0FC4" w:rsidRDefault="00296E35" w:rsidP="002E3FCC">
            <w:pPr>
              <w:pStyle w:val="TAL"/>
            </w:pPr>
          </w:p>
        </w:tc>
      </w:tr>
      <w:tr w:rsidR="00296E35" w:rsidRPr="001C0FC4" w14:paraId="0358A0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9BCE3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4263A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FF5D17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470926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AC3ACC" w14:textId="77777777" w:rsidR="00296E35" w:rsidRPr="001C0FC4" w:rsidRDefault="00296E35" w:rsidP="002E3FCC">
            <w:pPr>
              <w:pStyle w:val="TAL"/>
            </w:pPr>
          </w:p>
        </w:tc>
      </w:tr>
      <w:tr w:rsidR="00296E35" w:rsidRPr="001C0FC4" w14:paraId="5DA6F0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1A690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3BA4CE" w14:textId="77777777" w:rsidR="00296E35" w:rsidRPr="001C0FC4" w:rsidRDefault="00296E35" w:rsidP="002E3FCC">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52E51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F852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77F2B5" w14:textId="77777777" w:rsidR="00296E35" w:rsidRPr="001C0FC4" w:rsidRDefault="00296E35" w:rsidP="002E3FCC">
            <w:pPr>
              <w:pStyle w:val="TAL"/>
            </w:pPr>
          </w:p>
        </w:tc>
      </w:tr>
      <w:tr w:rsidR="00296E35" w:rsidRPr="001C0FC4" w14:paraId="17775B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533A6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F521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6026F3A"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671ED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FAB31" w14:textId="77777777" w:rsidR="00296E35" w:rsidRPr="001C0FC4" w:rsidRDefault="00296E35" w:rsidP="002E3FCC">
            <w:pPr>
              <w:pStyle w:val="TAL"/>
            </w:pPr>
          </w:p>
        </w:tc>
      </w:tr>
      <w:tr w:rsidR="00296E35" w:rsidRPr="001C0FC4" w14:paraId="25323F1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06E21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1D2974"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11CC4C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BA3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A0BAFD" w14:textId="77777777" w:rsidR="00296E35" w:rsidRPr="001C0FC4" w:rsidRDefault="00296E35" w:rsidP="002E3FCC">
            <w:pPr>
              <w:pStyle w:val="TAL"/>
            </w:pPr>
          </w:p>
        </w:tc>
      </w:tr>
    </w:tbl>
    <w:p w14:paraId="13AC5F7B" w14:textId="77777777" w:rsidR="00296E35" w:rsidRPr="001C0FC4" w:rsidRDefault="00296E35" w:rsidP="00296E35"/>
    <w:p w14:paraId="56D7B5A4" w14:textId="77777777" w:rsidR="00296E35" w:rsidRPr="001C0FC4" w:rsidRDefault="00296E35" w:rsidP="00296E35">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2E7F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604B1E" w14:textId="47A76B8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p>
        </w:tc>
      </w:tr>
      <w:tr w:rsidR="00296E35" w:rsidRPr="001C0FC4" w14:paraId="511ACD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CB6A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AEB95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09776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59B3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90FBDB" w14:textId="77777777" w:rsidR="00296E35" w:rsidRPr="001C0FC4" w:rsidRDefault="00296E35" w:rsidP="002E3FCC">
            <w:pPr>
              <w:pStyle w:val="TAH"/>
              <w:rPr>
                <w:bCs/>
              </w:rPr>
            </w:pPr>
            <w:r w:rsidRPr="001C0FC4">
              <w:rPr>
                <w:bCs/>
              </w:rPr>
              <w:t>Condition</w:t>
            </w:r>
          </w:p>
        </w:tc>
      </w:tr>
      <w:tr w:rsidR="00296E35" w:rsidRPr="001C0FC4" w14:paraId="5576E2F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53829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AC56D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043D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B178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6FC21F" w14:textId="77777777" w:rsidR="00296E35" w:rsidRPr="001C0FC4" w:rsidRDefault="00296E35" w:rsidP="002E3FCC">
            <w:pPr>
              <w:pStyle w:val="TAL"/>
            </w:pPr>
          </w:p>
        </w:tc>
      </w:tr>
      <w:tr w:rsidR="00296E35" w:rsidRPr="001C0FC4" w14:paraId="7C6F0E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EF324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F684E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99FD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6F5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4490AD" w14:textId="77777777" w:rsidR="00296E35" w:rsidRPr="001C0FC4" w:rsidRDefault="00296E35" w:rsidP="002E3FCC">
            <w:pPr>
              <w:pStyle w:val="TAL"/>
            </w:pPr>
          </w:p>
        </w:tc>
      </w:tr>
      <w:tr w:rsidR="00296E35" w:rsidRPr="001C0FC4" w14:paraId="510345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815E39"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D088F7E"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C75A600" w14:textId="0779200C"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86DFD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A5FDB7" w14:textId="77777777" w:rsidR="00296E35" w:rsidRPr="001C0FC4" w:rsidRDefault="00296E35" w:rsidP="002E3FCC">
            <w:pPr>
              <w:pStyle w:val="TAL"/>
            </w:pPr>
          </w:p>
        </w:tc>
      </w:tr>
    </w:tbl>
    <w:p w14:paraId="05884871" w14:textId="77777777" w:rsidR="00296E35" w:rsidRPr="001C0FC4" w:rsidRDefault="00296E35" w:rsidP="00296E35"/>
    <w:p w14:paraId="584FDA1C" w14:textId="77777777" w:rsidR="00296E35" w:rsidRPr="001C0FC4" w:rsidRDefault="00296E35" w:rsidP="00296E35">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EF452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6F53D2" w14:textId="437D89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53BD269" w14:textId="77777777" w:rsidR="00296E35" w:rsidRPr="001C0FC4" w:rsidRDefault="00296E35" w:rsidP="00296E35"/>
    <w:p w14:paraId="7303F4A9" w14:textId="77777777" w:rsidR="00296E35" w:rsidRPr="001C0FC4" w:rsidRDefault="00296E35" w:rsidP="00296E35">
      <w:pPr>
        <w:pStyle w:val="Heading3"/>
      </w:pPr>
      <w:bookmarkStart w:id="649" w:name="_Toc42507353"/>
      <w:bookmarkStart w:id="650" w:name="_Toc52307884"/>
      <w:bookmarkStart w:id="651" w:name="_Toc52782366"/>
      <w:bookmarkStart w:id="652" w:name="_Toc52782977"/>
      <w:bookmarkStart w:id="653" w:name="_Toc59042846"/>
      <w:bookmarkStart w:id="654" w:name="_Toc75459145"/>
      <w:bookmarkStart w:id="655" w:name="_Toc90630585"/>
      <w:bookmarkStart w:id="656" w:name="_Toc100778792"/>
      <w:bookmarkStart w:id="657" w:name="_Toc101286123"/>
      <w:bookmarkStart w:id="658" w:name="_Toc106817709"/>
      <w:bookmarkStart w:id="659" w:name="_Toc106817834"/>
      <w:bookmarkStart w:id="660" w:name="_Toc178186342"/>
      <w:bookmarkStart w:id="661" w:name="_Toc181109083"/>
      <w:r w:rsidRPr="001C0FC4">
        <w:t>6.1.9</w:t>
      </w:r>
      <w:r w:rsidRPr="001C0FC4">
        <w:tab/>
        <w:t>On-network / Short Data Service (SDS) / SDS Session / One-to-one SDS Session / Client Originated (CO)</w:t>
      </w:r>
      <w:bookmarkEnd w:id="631"/>
      <w:bookmarkEnd w:id="647"/>
      <w:bookmarkEnd w:id="649"/>
      <w:bookmarkEnd w:id="650"/>
      <w:bookmarkEnd w:id="651"/>
      <w:bookmarkEnd w:id="652"/>
      <w:bookmarkEnd w:id="653"/>
      <w:bookmarkEnd w:id="654"/>
      <w:bookmarkEnd w:id="655"/>
      <w:bookmarkEnd w:id="656"/>
      <w:bookmarkEnd w:id="657"/>
      <w:bookmarkEnd w:id="658"/>
      <w:bookmarkEnd w:id="659"/>
      <w:bookmarkEnd w:id="660"/>
      <w:bookmarkEnd w:id="661"/>
    </w:p>
    <w:p w14:paraId="79CDF486" w14:textId="77777777" w:rsidR="00296E35" w:rsidRPr="001C0FC4" w:rsidRDefault="00296E35" w:rsidP="00296E35">
      <w:pPr>
        <w:pStyle w:val="H6"/>
      </w:pPr>
      <w:bookmarkStart w:id="662" w:name="_Toc52782367"/>
      <w:bookmarkStart w:id="663" w:name="_Toc52782978"/>
      <w:bookmarkStart w:id="664" w:name="_Toc59042847"/>
      <w:bookmarkStart w:id="665" w:name="_Toc522499807"/>
      <w:r w:rsidRPr="001C0FC4">
        <w:t>6.1.9.1</w:t>
      </w:r>
      <w:r w:rsidRPr="001C0FC4">
        <w:tab/>
        <w:t>Test Purpose (TP)</w:t>
      </w:r>
      <w:bookmarkEnd w:id="662"/>
      <w:bookmarkEnd w:id="663"/>
      <w:bookmarkEnd w:id="664"/>
    </w:p>
    <w:p w14:paraId="6D2A9FB4" w14:textId="77777777" w:rsidR="00296E35" w:rsidRPr="001C0FC4" w:rsidRDefault="00296E35" w:rsidP="00296E35">
      <w:pPr>
        <w:pStyle w:val="H6"/>
      </w:pPr>
      <w:bookmarkStart w:id="666" w:name="_Hlk16240350"/>
      <w:r w:rsidRPr="001C0FC4">
        <w:t>(1)</w:t>
      </w:r>
    </w:p>
    <w:p w14:paraId="173DB34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5147501" w14:textId="77777777" w:rsidR="00296E35" w:rsidRPr="001C0FC4" w:rsidRDefault="00296E35" w:rsidP="00296E35">
      <w:pPr>
        <w:pStyle w:val="PL"/>
      </w:pPr>
      <w:r w:rsidRPr="001C0FC4">
        <w:rPr>
          <w:b/>
        </w:rPr>
        <w:t>ensure that</w:t>
      </w:r>
      <w:r w:rsidRPr="001C0FC4">
        <w:t xml:space="preserve"> {</w:t>
      </w:r>
    </w:p>
    <w:p w14:paraId="6CD96DA5"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w:t>
      </w:r>
    </w:p>
    <w:p w14:paraId="6C503B50"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INVITE message </w:t>
      </w:r>
      <w:r w:rsidRPr="001C0FC4">
        <w:rPr>
          <w:b/>
        </w:rPr>
        <w:t>and</w:t>
      </w:r>
      <w:r w:rsidRPr="001C0FC4">
        <w:t xml:space="preserve"> then responds to the SIP 200 (OK) message with a SIP ACK message }</w:t>
      </w:r>
    </w:p>
    <w:p w14:paraId="5D006D50" w14:textId="77777777" w:rsidR="00296E35" w:rsidRPr="001C0FC4" w:rsidRDefault="00296E35" w:rsidP="00296E35">
      <w:pPr>
        <w:pStyle w:val="PL"/>
      </w:pPr>
      <w:r w:rsidRPr="001C0FC4">
        <w:t xml:space="preserve">            }</w:t>
      </w:r>
    </w:p>
    <w:p w14:paraId="746E7CA3" w14:textId="77777777" w:rsidR="00296E35" w:rsidRPr="001C0FC4" w:rsidRDefault="00296E35" w:rsidP="00296E35">
      <w:pPr>
        <w:pStyle w:val="PL"/>
      </w:pPr>
    </w:p>
    <w:p w14:paraId="4DB06C9B" w14:textId="77777777" w:rsidR="00296E35" w:rsidRPr="001C0FC4" w:rsidRDefault="00296E35" w:rsidP="00296E35">
      <w:pPr>
        <w:pStyle w:val="H6"/>
      </w:pPr>
      <w:r w:rsidRPr="001C0FC4">
        <w:t>(2)</w:t>
      </w:r>
    </w:p>
    <w:p w14:paraId="044345A9"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in response to a SIP INVITE message}</w:t>
      </w:r>
    </w:p>
    <w:p w14:paraId="23D42596" w14:textId="77777777" w:rsidR="00296E35" w:rsidRPr="001C0FC4" w:rsidRDefault="00296E35" w:rsidP="00296E35">
      <w:pPr>
        <w:pStyle w:val="PL"/>
      </w:pPr>
      <w:r w:rsidRPr="001C0FC4">
        <w:rPr>
          <w:b/>
        </w:rPr>
        <w:t>ensure that</w:t>
      </w:r>
      <w:r w:rsidRPr="001C0FC4">
        <w:t xml:space="preserve"> {</w:t>
      </w:r>
    </w:p>
    <w:p w14:paraId="1CB2A005"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0BB19FF5"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session SDS message via a MSRP SEND message with a disposition of "DELIVERY" }</w:t>
      </w:r>
    </w:p>
    <w:p w14:paraId="38524010" w14:textId="77777777" w:rsidR="00296E35" w:rsidRPr="001C0FC4" w:rsidRDefault="00296E35" w:rsidP="00296E35">
      <w:pPr>
        <w:pStyle w:val="PL"/>
      </w:pPr>
      <w:r w:rsidRPr="001C0FC4">
        <w:t xml:space="preserve">            }</w:t>
      </w:r>
    </w:p>
    <w:p w14:paraId="46707948" w14:textId="77777777" w:rsidR="00296E35" w:rsidRPr="001C0FC4" w:rsidRDefault="00296E35" w:rsidP="00296E35">
      <w:pPr>
        <w:pStyle w:val="PL"/>
      </w:pPr>
    </w:p>
    <w:p w14:paraId="63E9A655" w14:textId="77777777" w:rsidR="00296E35" w:rsidRPr="001C0FC4" w:rsidRDefault="00296E35" w:rsidP="00296E35">
      <w:pPr>
        <w:pStyle w:val="H6"/>
      </w:pPr>
      <w:r w:rsidRPr="001C0FC4">
        <w:t>(3)</w:t>
      </w:r>
    </w:p>
    <w:p w14:paraId="159EE94B"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0C6890A1" w14:textId="77777777" w:rsidR="00296E35" w:rsidRPr="001C0FC4" w:rsidRDefault="00296E35" w:rsidP="00296E35">
      <w:pPr>
        <w:pStyle w:val="PL"/>
      </w:pPr>
      <w:r w:rsidRPr="001C0FC4">
        <w:rPr>
          <w:b/>
        </w:rPr>
        <w:t>ensure that</w:t>
      </w:r>
      <w:r w:rsidRPr="001C0FC4">
        <w:t xml:space="preserve"> {</w:t>
      </w:r>
    </w:p>
    <w:p w14:paraId="228134A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CE8F90"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C66626C" w14:textId="77777777" w:rsidR="00296E35" w:rsidRPr="001C0FC4" w:rsidRDefault="00296E35" w:rsidP="00296E35">
      <w:pPr>
        <w:pStyle w:val="PL"/>
      </w:pPr>
      <w:r w:rsidRPr="001C0FC4">
        <w:t xml:space="preserve">            }</w:t>
      </w:r>
    </w:p>
    <w:p w14:paraId="7EDAC4A3" w14:textId="77777777" w:rsidR="00296E35" w:rsidRPr="001C0FC4" w:rsidRDefault="00296E35" w:rsidP="00296E35">
      <w:pPr>
        <w:pStyle w:val="PL"/>
      </w:pPr>
    </w:p>
    <w:p w14:paraId="29B6A7B6" w14:textId="77777777" w:rsidR="00296E35" w:rsidRPr="001C0FC4" w:rsidRDefault="00296E35" w:rsidP="00296E35">
      <w:pPr>
        <w:pStyle w:val="H6"/>
      </w:pPr>
      <w:r w:rsidRPr="001C0FC4">
        <w:t>(4)</w:t>
      </w:r>
    </w:p>
    <w:p w14:paraId="5F4CCCC1" w14:textId="77777777" w:rsidR="00296E35" w:rsidRPr="001C0FC4" w:rsidRDefault="00296E35" w:rsidP="00296E35">
      <w:pPr>
        <w:pStyle w:val="PL"/>
      </w:pPr>
      <w:r w:rsidRPr="001C0FC4">
        <w:rPr>
          <w:b/>
        </w:rPr>
        <w:t>with</w:t>
      </w:r>
      <w:r w:rsidRPr="001C0FC4">
        <w:t xml:space="preserve"> { UE (MCDATA Client) having established a one-to-one SDS session and a MSRP connection }</w:t>
      </w:r>
    </w:p>
    <w:p w14:paraId="2057E793" w14:textId="77777777" w:rsidR="00296E35" w:rsidRPr="001C0FC4" w:rsidRDefault="00296E35" w:rsidP="00296E35">
      <w:pPr>
        <w:pStyle w:val="PL"/>
      </w:pPr>
      <w:r w:rsidRPr="001C0FC4">
        <w:rPr>
          <w:b/>
        </w:rPr>
        <w:t>ensure that</w:t>
      </w:r>
      <w:r w:rsidRPr="001C0FC4">
        <w:t xml:space="preserve"> {</w:t>
      </w:r>
    </w:p>
    <w:p w14:paraId="675BB59C"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"READ" }</w:t>
      </w:r>
    </w:p>
    <w:p w14:paraId="44531F4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then </w:t>
      </w:r>
      <w:r w:rsidRPr="001C0FC4">
        <w:rPr>
          <w:rFonts w:eastAsia="Malgun Gothic"/>
        </w:rPr>
        <w:t>renders the contents of the Payload IE to the MCDATA User</w:t>
      </w:r>
      <w:r w:rsidRPr="001C0FC4">
        <w:t xml:space="preserve"> </w:t>
      </w:r>
      <w:r w:rsidRPr="001C0FC4">
        <w:rPr>
          <w:b/>
        </w:rPr>
        <w:t>and</w:t>
      </w:r>
      <w:r w:rsidRPr="001C0FC4">
        <w:t xml:space="preserve"> then sends a MSRP SEND message with a disposition notification of "READ" }</w:t>
      </w:r>
    </w:p>
    <w:p w14:paraId="43E2C493" w14:textId="77777777" w:rsidR="00296E35" w:rsidRPr="001C0FC4" w:rsidRDefault="00296E35" w:rsidP="00296E35">
      <w:pPr>
        <w:pStyle w:val="PL"/>
      </w:pPr>
      <w:r w:rsidRPr="001C0FC4">
        <w:t xml:space="preserve">            }</w:t>
      </w:r>
    </w:p>
    <w:p w14:paraId="6D9C0B93" w14:textId="77777777" w:rsidR="00296E35" w:rsidRPr="001C0FC4" w:rsidRDefault="00296E35" w:rsidP="00296E35">
      <w:pPr>
        <w:pStyle w:val="PL"/>
      </w:pPr>
    </w:p>
    <w:p w14:paraId="1674EDE2" w14:textId="77777777" w:rsidR="00296E35" w:rsidRPr="001C0FC4" w:rsidRDefault="00296E35" w:rsidP="00296E35">
      <w:pPr>
        <w:pStyle w:val="H6"/>
      </w:pPr>
      <w:r w:rsidRPr="001C0FC4">
        <w:t>(5)</w:t>
      </w:r>
    </w:p>
    <w:p w14:paraId="1ED6A4BC" w14:textId="77777777" w:rsidR="00296E35" w:rsidRPr="001C0FC4" w:rsidRDefault="00296E35" w:rsidP="00296E35">
      <w:pPr>
        <w:pStyle w:val="PL"/>
      </w:pPr>
      <w:r w:rsidRPr="001C0FC4">
        <w:rPr>
          <w:b/>
        </w:rPr>
        <w:t>with</w:t>
      </w:r>
      <w:r w:rsidRPr="001C0FC4">
        <w:t xml:space="preserve"> { UE (MCDATA Client) having established a one-to-one SDS session }</w:t>
      </w:r>
    </w:p>
    <w:p w14:paraId="2B7A8B87" w14:textId="77777777" w:rsidR="00296E35" w:rsidRPr="001C0FC4" w:rsidRDefault="00296E35" w:rsidP="00296E35">
      <w:pPr>
        <w:pStyle w:val="PL"/>
      </w:pPr>
      <w:r w:rsidRPr="001C0FC4">
        <w:rPr>
          <w:b/>
        </w:rPr>
        <w:t>ensure that</w:t>
      </w:r>
      <w:r w:rsidRPr="001C0FC4">
        <w:t xml:space="preserve"> {</w:t>
      </w:r>
    </w:p>
    <w:p w14:paraId="17477B9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t>
      </w:r>
    </w:p>
    <w:p w14:paraId="2C5DC0A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3B57EBF" w14:textId="77777777" w:rsidR="00296E35" w:rsidRPr="001C0FC4" w:rsidRDefault="00296E35" w:rsidP="00296E35">
      <w:pPr>
        <w:pStyle w:val="PL"/>
      </w:pPr>
      <w:r w:rsidRPr="001C0FC4">
        <w:t xml:space="preserve">            }</w:t>
      </w:r>
    </w:p>
    <w:p w14:paraId="04CC2D52" w14:textId="77777777" w:rsidR="00296E35" w:rsidRPr="001C0FC4" w:rsidRDefault="00296E35" w:rsidP="00296E35">
      <w:pPr>
        <w:pStyle w:val="PL"/>
      </w:pPr>
    </w:p>
    <w:p w14:paraId="27F364A7" w14:textId="77777777" w:rsidR="00296E35" w:rsidRPr="001C0FC4" w:rsidRDefault="00296E35" w:rsidP="00296E35">
      <w:pPr>
        <w:pStyle w:val="H6"/>
      </w:pPr>
      <w:bookmarkStart w:id="667" w:name="_Toc52782368"/>
      <w:bookmarkStart w:id="668" w:name="_Toc52782979"/>
      <w:bookmarkStart w:id="669" w:name="_Toc59042848"/>
      <w:bookmarkEnd w:id="666"/>
      <w:r w:rsidRPr="001C0FC4">
        <w:t>6.1.9.2</w:t>
      </w:r>
      <w:r w:rsidRPr="001C0FC4">
        <w:tab/>
        <w:t>Conformance requirements</w:t>
      </w:r>
      <w:bookmarkEnd w:id="667"/>
      <w:bookmarkEnd w:id="668"/>
      <w:bookmarkEnd w:id="669"/>
    </w:p>
    <w:p w14:paraId="3F69278B" w14:textId="77777777" w:rsidR="00296E35" w:rsidRPr="001C0FC4" w:rsidRDefault="00296E35" w:rsidP="00296E35">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1EE746" w14:textId="77777777" w:rsidR="00296E35" w:rsidRPr="001C0FC4" w:rsidRDefault="00296E35" w:rsidP="00296E35">
      <w:r w:rsidRPr="001C0FC4">
        <w:t>[TS 24.282, clause 9.2.4.2.3]</w:t>
      </w:r>
    </w:p>
    <w:p w14:paraId="7C9B31DB" w14:textId="77777777" w:rsidR="00296E35" w:rsidRPr="001C0FC4" w:rsidRDefault="00296E35" w:rsidP="00296E35">
      <w:r w:rsidRPr="001C0FC4">
        <w:t>The MCData client shall generate a SIP INVITE request in accordance with 3GPP TS 24.229 [5] with the clarifications given below.</w:t>
      </w:r>
    </w:p>
    <w:p w14:paraId="68D49F0F" w14:textId="77777777" w:rsidR="00296E35" w:rsidRPr="001C0FC4" w:rsidRDefault="00296E35" w:rsidP="00296E35">
      <w:r w:rsidRPr="001C0FC4">
        <w:t>The MCData client:</w:t>
      </w:r>
    </w:p>
    <w:p w14:paraId="3FE6F012"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1994B26A"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88D581B"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617A0E93"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28E0687" w14:textId="77777777" w:rsidR="00296E35" w:rsidRPr="001C0FC4" w:rsidRDefault="00296E35" w:rsidP="00296E35">
      <w:pPr>
        <w:pStyle w:val="B1"/>
      </w:pPr>
      <w:r w:rsidRPr="001C0FC4">
        <w:t>5)</w:t>
      </w:r>
      <w:r w:rsidRPr="001C0FC4">
        <w:tab/>
        <w:t>should include the "timer" option tag in the Supported header field;</w:t>
      </w:r>
    </w:p>
    <w:p w14:paraId="3D9D3CD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432D43F" w14:textId="77777777" w:rsidR="00296E35" w:rsidRPr="001C0FC4" w:rsidRDefault="00296E35" w:rsidP="00296E35">
      <w:pPr>
        <w:pStyle w:val="B1"/>
      </w:pPr>
      <w:r w:rsidRPr="001C0FC4">
        <w:t>7)</w:t>
      </w:r>
      <w:r w:rsidRPr="001C0FC4">
        <w:tab/>
        <w:t>if a one-to-one SDS session is requested:</w:t>
      </w:r>
    </w:p>
    <w:p w14:paraId="3D05692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A0B99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17FCB252" w14:textId="77777777" w:rsidR="00296E35" w:rsidRPr="001C0FC4" w:rsidRDefault="00296E35" w:rsidP="00296E35">
      <w:pPr>
        <w:pStyle w:val="B3"/>
      </w:pPr>
      <w:r w:rsidRPr="001C0FC4">
        <w:t>i)</w:t>
      </w:r>
      <w:r w:rsidRPr="001C0FC4">
        <w:tab/>
        <w:t>the &lt;request-type&gt; element set to a value of "one-to-one-sds-session"; and</w:t>
      </w:r>
    </w:p>
    <w:p w14:paraId="5451ACC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C5F63CE"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284B12C" w14:textId="77777777" w:rsidR="00296E35" w:rsidRPr="001C0FC4" w:rsidRDefault="00296E35" w:rsidP="00296E35">
      <w:pPr>
        <w:pStyle w:val="B3"/>
      </w:pPr>
      <w:r w:rsidRPr="001C0FC4">
        <w:t>ii)</w:t>
      </w:r>
      <w:r w:rsidRPr="001C0FC4">
        <w:tab/>
        <w:t>shall use the keying material to generate a PCK as described in 3GPP TS 33.180 [26];</w:t>
      </w:r>
    </w:p>
    <w:p w14:paraId="478DCEEF"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6487A85"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45911609"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6A07295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2FC8DE4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804C33B" w14:textId="77777777" w:rsidR="00296E35" w:rsidRPr="001C0FC4" w:rsidRDefault="00296E35" w:rsidP="00296E35">
      <w:pPr>
        <w:pStyle w:val="NO"/>
      </w:pPr>
      <w:r w:rsidRPr="001C0FC4">
        <w:t>…</w:t>
      </w:r>
    </w:p>
    <w:p w14:paraId="79C27C0E"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351E2C2F"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6191CDBB"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18E63CA"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3E970297" w14:textId="77777777" w:rsidR="00296E35" w:rsidRPr="001C0FC4" w:rsidRDefault="00296E35" w:rsidP="00296E35">
      <w:pPr>
        <w:pStyle w:val="B1"/>
      </w:pPr>
      <w:r w:rsidRPr="001C0FC4">
        <w:t>12)</w:t>
      </w:r>
      <w:r w:rsidRPr="001C0FC4">
        <w:tab/>
        <w:t>shall send the SIP INVITE request towards the MCData server according to 3GPP TS 24.229 [5].</w:t>
      </w:r>
    </w:p>
    <w:p w14:paraId="424B3C43" w14:textId="77777777" w:rsidR="00296E35" w:rsidRPr="001C0FC4" w:rsidRDefault="00296E35" w:rsidP="00296E35">
      <w:r w:rsidRPr="001C0FC4">
        <w:t>On receipt of a SIP 2xx response to the SIP INVITE request, the MCData client:</w:t>
      </w:r>
    </w:p>
    <w:p w14:paraId="5B53B546" w14:textId="77777777" w:rsidR="00296E35" w:rsidRPr="001C0FC4" w:rsidRDefault="00296E35" w:rsidP="00296E35">
      <w:pPr>
        <w:pStyle w:val="B1"/>
      </w:pPr>
      <w:r w:rsidRPr="001C0FC4">
        <w:t>1)</w:t>
      </w:r>
      <w:r w:rsidRPr="001C0FC4">
        <w:tab/>
        <w:t xml:space="preserve">shall send a SIP ACK request as specified in 3GPP TS 24.229 [5]; </w:t>
      </w:r>
    </w:p>
    <w:p w14:paraId="355E1D97"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76A1F78E" w14:textId="77777777" w:rsidR="00296E35" w:rsidRPr="001C0FC4" w:rsidRDefault="00296E35" w:rsidP="00296E35">
      <w:pPr>
        <w:pStyle w:val="B1"/>
      </w:pPr>
      <w:r w:rsidRPr="001C0FC4">
        <w:t>3)</w:t>
      </w:r>
      <w:r w:rsidRPr="001C0FC4">
        <w:tab/>
        <w:t>shall interact with the media plane as specified in 3GPP TS 24.582 [15] subclause 6.1.2.2.</w:t>
      </w:r>
    </w:p>
    <w:p w14:paraId="3EA2EA49" w14:textId="77777777" w:rsidR="00296E35" w:rsidRPr="001C0FC4" w:rsidRDefault="00296E35" w:rsidP="00296E35">
      <w:r w:rsidRPr="001C0FC4">
        <w:t>[TS 24.282, clause 9.2.4.2.1]</w:t>
      </w:r>
    </w:p>
    <w:p w14:paraId="0B02DB59" w14:textId="77777777" w:rsidR="00296E35" w:rsidRPr="001C0FC4" w:rsidRDefault="00296E35" w:rsidP="00296E35">
      <w:r w:rsidRPr="001C0FC4">
        <w:t>When composing an SDP offer according to 3GPP TS 24.229 [5], IETF RFC 4975 [17], IETF RFC 6135 [19] and IETF RFC 6714 [20] the MCData client:</w:t>
      </w:r>
    </w:p>
    <w:p w14:paraId="07A59D3B" w14:textId="77777777" w:rsidR="00296E35" w:rsidRPr="001C0FC4" w:rsidRDefault="00296E35" w:rsidP="00296E35">
      <w:pPr>
        <w:pStyle w:val="B1"/>
      </w:pPr>
      <w:r w:rsidRPr="001C0FC4">
        <w:t>1)</w:t>
      </w:r>
      <w:r w:rsidRPr="001C0FC4">
        <w:tab/>
        <w:t>shall include an "m=message" media-level section for the MCData media stream consisting of:</w:t>
      </w:r>
    </w:p>
    <w:p w14:paraId="778DA73D" w14:textId="77777777" w:rsidR="00296E35" w:rsidRPr="001C0FC4" w:rsidRDefault="00296E35" w:rsidP="00296E35">
      <w:pPr>
        <w:pStyle w:val="B2"/>
      </w:pPr>
      <w:r w:rsidRPr="001C0FC4">
        <w:t>a)</w:t>
      </w:r>
      <w:r w:rsidRPr="001C0FC4">
        <w:tab/>
        <w:t>the port number;</w:t>
      </w:r>
    </w:p>
    <w:p w14:paraId="1055C1F4" w14:textId="77777777" w:rsidR="00296E35" w:rsidRPr="001C0FC4" w:rsidRDefault="00296E35" w:rsidP="00296E35">
      <w:pPr>
        <w:pStyle w:val="B2"/>
      </w:pPr>
      <w:r w:rsidRPr="001C0FC4">
        <w:t>b)</w:t>
      </w:r>
      <w:r w:rsidRPr="001C0FC4">
        <w:tab/>
        <w:t>a protocol field value of "TCP/MSRP" or "TCP/TLS/MSRP" for TLS;</w:t>
      </w:r>
    </w:p>
    <w:p w14:paraId="44FE6B9B" w14:textId="77777777" w:rsidR="00296E35" w:rsidRPr="001C0FC4" w:rsidRDefault="00296E35" w:rsidP="00296E35">
      <w:pPr>
        <w:pStyle w:val="B2"/>
      </w:pPr>
      <w:r w:rsidRPr="001C0FC4">
        <w:t>c)</w:t>
      </w:r>
      <w:r w:rsidRPr="001C0FC4">
        <w:tab/>
        <w:t>an "a=sendrecv" attribute;</w:t>
      </w:r>
    </w:p>
    <w:p w14:paraId="6F72FB76" w14:textId="77777777" w:rsidR="00296E35" w:rsidRPr="001C0FC4" w:rsidRDefault="00296E35" w:rsidP="00296E35">
      <w:pPr>
        <w:pStyle w:val="B2"/>
      </w:pPr>
      <w:r w:rsidRPr="001C0FC4">
        <w:t>d)</w:t>
      </w:r>
      <w:r w:rsidRPr="001C0FC4">
        <w:tab/>
        <w:t>an "a=path" attribute containing its own MSRP URI;</w:t>
      </w:r>
    </w:p>
    <w:p w14:paraId="2925DC20"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C7A6DA6"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6FCD51B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2C4E692" w14:textId="77777777" w:rsidR="00296E35" w:rsidRPr="001C0FC4" w:rsidRDefault="00296E35" w:rsidP="00296E35">
      <w:r w:rsidRPr="001C0FC4">
        <w:t>[TS 24.282, clause 13.2.2.2.2.1]</w:t>
      </w:r>
    </w:p>
    <w:p w14:paraId="46CE4A14"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72FCAF57"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62DF80C8"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335C735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7CC0AB29"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67341B4" w14:textId="77777777" w:rsidR="00296E35" w:rsidRPr="001C0FC4" w:rsidRDefault="00296E35" w:rsidP="00296E35">
      <w:r w:rsidRPr="001C0FC4">
        <w:t>[TS 24.582, clause 6.1.2.2.1]</w:t>
      </w:r>
    </w:p>
    <w:p w14:paraId="0EAC48F8" w14:textId="77777777" w:rsidR="00296E35" w:rsidRPr="001C0FC4" w:rsidRDefault="00296E35" w:rsidP="00296E35">
      <w:r w:rsidRPr="001C0FC4">
        <w:t>Upon receiving an indication to establish MSRP connection for SDS session as the originating MCData client, the MCData client:</w:t>
      </w:r>
    </w:p>
    <w:p w14:paraId="02781CE0" w14:textId="77777777" w:rsidR="00296E35" w:rsidRPr="001C0FC4" w:rsidRDefault="00296E35" w:rsidP="00296E35">
      <w:pPr>
        <w:pStyle w:val="B1"/>
      </w:pPr>
      <w:r w:rsidRPr="001C0FC4">
        <w:t>1.</w:t>
      </w:r>
      <w:r w:rsidRPr="001C0FC4">
        <w:tab/>
        <w:t>shall act as an MSRP client according to IETF RFC 6135 [12];</w:t>
      </w:r>
    </w:p>
    <w:p w14:paraId="54F87B7D" w14:textId="77777777" w:rsidR="00296E35" w:rsidRPr="001C0FC4" w:rsidRDefault="00296E35" w:rsidP="00296E35">
      <w:pPr>
        <w:pStyle w:val="B1"/>
      </w:pPr>
      <w:r w:rsidRPr="001C0FC4">
        <w:t>2.</w:t>
      </w:r>
      <w:r w:rsidRPr="001C0FC4">
        <w:tab/>
        <w:t>shall act according to IETF RFC 6135 [12], as:</w:t>
      </w:r>
    </w:p>
    <w:p w14:paraId="5BA65A81" w14:textId="77777777" w:rsidR="00296E35" w:rsidRPr="001C0FC4" w:rsidRDefault="00296E35" w:rsidP="00296E35">
      <w:pPr>
        <w:pStyle w:val="B2"/>
      </w:pPr>
      <w:r w:rsidRPr="001C0FC4">
        <w:t>a.</w:t>
      </w:r>
      <w:r w:rsidRPr="001C0FC4">
        <w:tab/>
        <w:t>an "active" endpoint, if a=setup attribute in the received SDP answer is set to "passive"; and</w:t>
      </w:r>
    </w:p>
    <w:p w14:paraId="17EAED85" w14:textId="77777777" w:rsidR="00296E35" w:rsidRPr="001C0FC4" w:rsidRDefault="00296E35" w:rsidP="00296E35">
      <w:pPr>
        <w:pStyle w:val="B2"/>
      </w:pPr>
      <w:r w:rsidRPr="001C0FC4">
        <w:t>b.</w:t>
      </w:r>
      <w:r w:rsidRPr="001C0FC4">
        <w:tab/>
        <w:t>an "passive" endpoint, if a=setup attribute in the received SDP answer is set to "active";</w:t>
      </w:r>
    </w:p>
    <w:p w14:paraId="2AA6B4F3"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5878998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5A5D1CA" w14:textId="77777777" w:rsidR="00296E35" w:rsidRPr="001C0FC4" w:rsidRDefault="00296E35" w:rsidP="00296E35">
      <w:pPr>
        <w:pStyle w:val="B1"/>
      </w:pPr>
      <w:r w:rsidRPr="001C0FC4">
        <w:t>Once the MSRP session is established, the MCData client:</w:t>
      </w:r>
    </w:p>
    <w:p w14:paraId="656E09B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4978DCA5"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CB5943D" w14:textId="77777777" w:rsidR="00296E35" w:rsidRPr="001C0FC4" w:rsidRDefault="00296E35" w:rsidP="00296E35">
      <w:pPr>
        <w:pStyle w:val="B1"/>
      </w:pPr>
      <w:r w:rsidRPr="001C0FC4">
        <w:t>3.</w:t>
      </w:r>
      <w:r w:rsidRPr="001C0FC4">
        <w:tab/>
        <w:t>shall handle the received content as described in subclause 6.1.2.6.</w:t>
      </w:r>
    </w:p>
    <w:p w14:paraId="1D04AA0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6FB750E"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07C681DE" w14:textId="77777777" w:rsidR="00296E35" w:rsidRPr="001C0FC4" w:rsidRDefault="00296E35" w:rsidP="00296E35">
      <w:r w:rsidRPr="001C0FC4">
        <w:t>[TS 24.582, clause 6.1.2.4]</w:t>
      </w:r>
    </w:p>
    <w:p w14:paraId="6570C4B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2377A9F"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567ECF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EF9C8D2"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F99F00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2F99871F"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FE1768C"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78D9AD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0E7B37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28197930"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44AF09D"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79FDB07E"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468BC8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1161A8F"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058F4F"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8577562" w14:textId="77777777" w:rsidR="00296E35" w:rsidRPr="001C0FC4" w:rsidRDefault="00296E35" w:rsidP="00296E35">
      <w:r w:rsidRPr="001C0FC4">
        <w:t>[TS 24.582, clause 6.1.2.5.1]</w:t>
      </w:r>
    </w:p>
    <w:p w14:paraId="3E3F0678"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12E80994"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6AC4406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5E71D10"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E52B57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1608A173" w14:textId="77777777" w:rsidR="00296E35" w:rsidRPr="001C0FC4" w:rsidRDefault="00296E35" w:rsidP="00296E35">
      <w:r w:rsidRPr="001C0FC4">
        <w:t>If MSRP chunking is used, the MCData client:</w:t>
      </w:r>
    </w:p>
    <w:p w14:paraId="64267EFC" w14:textId="77777777" w:rsidR="00296E35" w:rsidRPr="001C0FC4" w:rsidRDefault="00296E35" w:rsidP="00296E35">
      <w:pPr>
        <w:pStyle w:val="B1"/>
      </w:pPr>
      <w:r w:rsidRPr="001C0FC4">
        <w:t>1.</w:t>
      </w:r>
      <w:r w:rsidRPr="001C0FC4">
        <w:tab/>
        <w:t>shall send further MSRP SEND requests as necessary.</w:t>
      </w:r>
    </w:p>
    <w:p w14:paraId="33E26AF4"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102DF19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4D99739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2F32904" w14:textId="77777777" w:rsidR="00296E35" w:rsidRPr="001C0FC4" w:rsidRDefault="00296E35" w:rsidP="00296E35">
      <w:r w:rsidRPr="001C0FC4">
        <w:t>[TS 24.582, clause 6.1.2.5.2]</w:t>
      </w:r>
    </w:p>
    <w:p w14:paraId="15793FCB" w14:textId="77777777" w:rsidR="00296E35" w:rsidRPr="001C0FC4" w:rsidRDefault="00296E35" w:rsidP="00296E35">
      <w:r w:rsidRPr="001C0FC4">
        <w:t>In order to generate an SDS notification, the MCData client:</w:t>
      </w:r>
    </w:p>
    <w:p w14:paraId="67911135" w14:textId="77777777" w:rsidR="00296E35" w:rsidRPr="001C0FC4" w:rsidRDefault="00296E35" w:rsidP="00296E35">
      <w:pPr>
        <w:pStyle w:val="B1"/>
      </w:pPr>
      <w:r w:rsidRPr="001C0FC4">
        <w:t>1.</w:t>
      </w:r>
      <w:r w:rsidRPr="001C0FC4">
        <w:tab/>
        <w:t>shall generate an SDS NOTIFICATION message as specified in 3GPP TS 24.282 [8]; and</w:t>
      </w:r>
    </w:p>
    <w:p w14:paraId="434DFC84"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21DD1AC3" w14:textId="77777777" w:rsidR="00296E35" w:rsidRPr="001C0FC4" w:rsidRDefault="00296E35" w:rsidP="00296E35">
      <w:r w:rsidRPr="001C0FC4">
        <w:t>When generating an SDS NOTIFICATION message, the MCData client:</w:t>
      </w:r>
    </w:p>
    <w:p w14:paraId="3A587744"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6EE4500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7DF251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69DAEDA"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A49CB71" w14:textId="77777777" w:rsidR="00296E35" w:rsidRPr="001C0FC4" w:rsidRDefault="00296E35" w:rsidP="00296E35">
      <w:pPr>
        <w:pStyle w:val="B1"/>
      </w:pPr>
      <w:r w:rsidRPr="001C0FC4">
        <w:t>5.</w:t>
      </w:r>
      <w:r w:rsidRPr="001C0FC4">
        <w:tab/>
        <w:t>shall set the Date and time IE to the current time;</w:t>
      </w:r>
    </w:p>
    <w:p w14:paraId="7C0E9D9E"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57C1A212"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3A736721" w14:textId="77777777" w:rsidR="00296E35" w:rsidRPr="001C0FC4" w:rsidRDefault="00296E35" w:rsidP="00296E35">
      <w:pPr>
        <w:pStyle w:val="B1"/>
      </w:pPr>
      <w:r w:rsidRPr="001C0FC4">
        <w:t>8.</w:t>
      </w:r>
      <w:r w:rsidRPr="001C0FC4">
        <w:tab/>
        <w:t>if the SDS message was destined for the user, shall not include an Application ID IE; and</w:t>
      </w:r>
    </w:p>
    <w:p w14:paraId="7848279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324AEF2" w14:textId="77777777" w:rsidR="00296E35" w:rsidRPr="001C0FC4" w:rsidRDefault="00296E35" w:rsidP="00296E35">
      <w:r w:rsidRPr="001C0FC4">
        <w:t>[TS 24.582, clause 6.1.2.5.3]</w:t>
      </w:r>
    </w:p>
    <w:p w14:paraId="31582599" w14:textId="77777777" w:rsidR="00296E35" w:rsidRPr="001C0FC4" w:rsidRDefault="00296E35" w:rsidP="00296E35">
      <w:r w:rsidRPr="001C0FC4">
        <w:t>The MCData client shall generate MSRP SEND requests for SDS disposition notification according to IETF RFC 4975 [11].</w:t>
      </w:r>
    </w:p>
    <w:p w14:paraId="1DA73474" w14:textId="77777777" w:rsidR="00296E35" w:rsidRPr="001C0FC4" w:rsidRDefault="00296E35" w:rsidP="00296E35">
      <w:r w:rsidRPr="001C0FC4">
        <w:t xml:space="preserve">When generating an MSRP SEND request for SDS disposition notification containing an SDS NOTIFICATION message, the MCData client </w:t>
      </w:r>
    </w:p>
    <w:p w14:paraId="329416C4" w14:textId="77777777" w:rsidR="00296E35" w:rsidRPr="001C0FC4" w:rsidRDefault="00296E35" w:rsidP="00296E35">
      <w:pPr>
        <w:pStyle w:val="B1"/>
      </w:pPr>
      <w:r w:rsidRPr="001C0FC4">
        <w:t>1.</w:t>
      </w:r>
      <w:r w:rsidRPr="001C0FC4">
        <w:tab/>
        <w:t>shall set To-Path header according to the MSRP URI(s) received in the answer SDP;</w:t>
      </w:r>
    </w:p>
    <w:p w14:paraId="763A21C2"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F2E176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16446AB7" w14:textId="77777777" w:rsidR="00296E35" w:rsidRPr="001C0FC4" w:rsidRDefault="00296E35" w:rsidP="00296E35">
      <w:r w:rsidRPr="001C0FC4">
        <w:t>[TS 24.582, clause 6.1.2.6]</w:t>
      </w:r>
    </w:p>
    <w:p w14:paraId="59BEACF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02FE92A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B4D6529"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632EDB3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79BDCF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178B45D"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1EAC3C50" w14:textId="77777777" w:rsidR="00296E35" w:rsidRPr="001C0FC4" w:rsidRDefault="00296E35" w:rsidP="00296E35">
      <w:pPr>
        <w:pStyle w:val="H6"/>
      </w:pPr>
      <w:bookmarkStart w:id="670" w:name="_Toc52782369"/>
      <w:bookmarkStart w:id="671" w:name="_Toc52782980"/>
      <w:bookmarkStart w:id="672" w:name="_Toc59042849"/>
      <w:r w:rsidRPr="001C0FC4">
        <w:t>6.1.9.3</w:t>
      </w:r>
      <w:r w:rsidRPr="001C0FC4">
        <w:tab/>
        <w:t>Test description</w:t>
      </w:r>
      <w:bookmarkEnd w:id="670"/>
      <w:bookmarkEnd w:id="671"/>
      <w:bookmarkEnd w:id="672"/>
    </w:p>
    <w:p w14:paraId="50928B73" w14:textId="77777777" w:rsidR="00296E35" w:rsidRPr="001C0FC4" w:rsidRDefault="00296E35" w:rsidP="00296E35">
      <w:pPr>
        <w:pStyle w:val="H6"/>
      </w:pPr>
      <w:bookmarkStart w:id="673" w:name="_Toc52782370"/>
      <w:bookmarkStart w:id="674" w:name="_Toc52782981"/>
      <w:bookmarkStart w:id="675" w:name="_Toc59042850"/>
      <w:r w:rsidRPr="001C0FC4">
        <w:t>6.1.9.3.1</w:t>
      </w:r>
      <w:r w:rsidRPr="001C0FC4">
        <w:tab/>
        <w:t>Pre-test conditions</w:t>
      </w:r>
      <w:bookmarkEnd w:id="673"/>
      <w:bookmarkEnd w:id="674"/>
      <w:bookmarkEnd w:id="675"/>
    </w:p>
    <w:p w14:paraId="20FC9212" w14:textId="77777777" w:rsidR="00296E35" w:rsidRDefault="00296E35" w:rsidP="00296E35">
      <w:pPr>
        <w:pStyle w:val="H6"/>
      </w:pPr>
      <w:r w:rsidRPr="00102CE5">
        <w:t>Test configuration</w:t>
      </w:r>
      <w:r>
        <w:t>:</w:t>
      </w:r>
    </w:p>
    <w:p w14:paraId="147C8778" w14:textId="420EF763" w:rsidR="00296E35" w:rsidRDefault="00296E35" w:rsidP="00296E35">
      <w:pPr>
        <w:pStyle w:val="B1"/>
      </w:pPr>
      <w:r>
        <w:t>-</w:t>
      </w:r>
      <w:r>
        <w:tab/>
        <w:t>Single cell configuration according to TS 37.579-1 [2] clause 5.2.2.2.1.</w:t>
      </w:r>
    </w:p>
    <w:p w14:paraId="0865D2A6" w14:textId="77777777" w:rsidR="00296E35" w:rsidRDefault="00296E35" w:rsidP="00296E35">
      <w:pPr>
        <w:pStyle w:val="H6"/>
      </w:pPr>
      <w:r>
        <w:t>Preamble:</w:t>
      </w:r>
    </w:p>
    <w:p w14:paraId="454EEBCB" w14:textId="45D3158A" w:rsidR="00296E35" w:rsidRDefault="00296E35" w:rsidP="00296E35">
      <w:pPr>
        <w:pStyle w:val="B1"/>
      </w:pPr>
      <w:r>
        <w:t>-</w:t>
      </w:r>
      <w:r>
        <w:tab/>
        <w:t>The UE has performed procedure 'Initial registration' as described in TS 37.579-1 [2] clause 5.4.2.</w:t>
      </w:r>
    </w:p>
    <w:p w14:paraId="7FB89B24" w14:textId="77777777" w:rsidR="00296E35" w:rsidRDefault="00296E35" w:rsidP="00296E35">
      <w:pPr>
        <w:pStyle w:val="B1"/>
      </w:pPr>
      <w:r>
        <w:t>-</w:t>
      </w:r>
      <w:r>
        <w:tab/>
      </w:r>
      <w:r w:rsidRPr="000573F5">
        <w:t>UE States at the end of the preamble</w:t>
      </w:r>
      <w:r>
        <w:t>:</w:t>
      </w:r>
    </w:p>
    <w:p w14:paraId="6824B075" w14:textId="77777777" w:rsidR="00296E35" w:rsidRDefault="00296E35" w:rsidP="00296E35">
      <w:pPr>
        <w:pStyle w:val="B1"/>
        <w:ind w:left="852"/>
      </w:pPr>
      <w:r>
        <w:t>-</w:t>
      </w:r>
      <w:r>
        <w:tab/>
        <w:t>The UE is in RRC_IDLE state.</w:t>
      </w:r>
    </w:p>
    <w:p w14:paraId="6292666C" w14:textId="77777777" w:rsidR="00296E35" w:rsidRDefault="00296E35" w:rsidP="00296E35">
      <w:pPr>
        <w:pStyle w:val="B1"/>
        <w:ind w:left="852"/>
      </w:pPr>
      <w:r>
        <w:t>-</w:t>
      </w:r>
      <w:r>
        <w:tab/>
        <w:t>The client is registered for MCData.</w:t>
      </w:r>
    </w:p>
    <w:p w14:paraId="257028FC" w14:textId="77777777" w:rsidR="00296E35" w:rsidRPr="001C0FC4" w:rsidRDefault="00296E35" w:rsidP="00296E35">
      <w:pPr>
        <w:pStyle w:val="H6"/>
      </w:pPr>
      <w:bookmarkStart w:id="676" w:name="_Toc52782371"/>
      <w:bookmarkStart w:id="677" w:name="_Toc52782982"/>
      <w:bookmarkStart w:id="678" w:name="_Toc59042851"/>
      <w:r w:rsidRPr="001C0FC4">
        <w:t>6.1.9.3.2</w:t>
      </w:r>
      <w:r w:rsidRPr="001C0FC4">
        <w:tab/>
        <w:t>Test procedure sequence</w:t>
      </w:r>
      <w:bookmarkEnd w:id="676"/>
      <w:bookmarkEnd w:id="677"/>
      <w:bookmarkEnd w:id="678"/>
    </w:p>
    <w:p w14:paraId="5AE106AA" w14:textId="77777777" w:rsidR="00296E35" w:rsidRPr="001C0FC4" w:rsidRDefault="00296E35" w:rsidP="00296E35">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635F96" w14:textId="77777777" w:rsidTr="002E3FCC">
        <w:tc>
          <w:tcPr>
            <w:tcW w:w="649" w:type="dxa"/>
            <w:tcBorders>
              <w:top w:val="single" w:sz="4" w:space="0" w:color="auto"/>
              <w:left w:val="single" w:sz="4" w:space="0" w:color="auto"/>
              <w:bottom w:val="nil"/>
              <w:right w:val="single" w:sz="4" w:space="0" w:color="auto"/>
            </w:tcBorders>
            <w:hideMark/>
          </w:tcPr>
          <w:p w14:paraId="05C98DA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04C676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E28DB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075BC3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C31E04" w14:textId="77777777" w:rsidR="00296E35" w:rsidRPr="001C0FC4" w:rsidRDefault="00296E35" w:rsidP="002E3FCC">
            <w:pPr>
              <w:pStyle w:val="TAH"/>
            </w:pPr>
            <w:r w:rsidRPr="001C0FC4">
              <w:t>Verdict</w:t>
            </w:r>
          </w:p>
        </w:tc>
      </w:tr>
      <w:tr w:rsidR="00296E35" w:rsidRPr="001C0FC4" w14:paraId="565E2341" w14:textId="77777777" w:rsidTr="002E3FCC">
        <w:tc>
          <w:tcPr>
            <w:tcW w:w="649" w:type="dxa"/>
            <w:tcBorders>
              <w:top w:val="nil"/>
              <w:left w:val="single" w:sz="4" w:space="0" w:color="auto"/>
              <w:bottom w:val="single" w:sz="4" w:space="0" w:color="auto"/>
              <w:right w:val="single" w:sz="4" w:space="0" w:color="auto"/>
            </w:tcBorders>
          </w:tcPr>
          <w:p w14:paraId="1E56D9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4D4A6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024C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C505D21"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2117EF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4400073" w14:textId="77777777" w:rsidR="00296E35" w:rsidRPr="001C0FC4" w:rsidRDefault="00296E35" w:rsidP="002E3FCC">
            <w:pPr>
              <w:pStyle w:val="TAH"/>
            </w:pPr>
          </w:p>
        </w:tc>
      </w:tr>
      <w:tr w:rsidR="00296E35" w:rsidRPr="001C0FC4" w14:paraId="1C4C72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7B5F8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0CEC54" w14:textId="77777777" w:rsidR="00296E35" w:rsidRPr="001C0FC4" w:rsidRDefault="00296E35" w:rsidP="002E3FCC">
            <w:pPr>
              <w:pStyle w:val="TAL"/>
            </w:pPr>
            <w:r w:rsidRPr="001C0FC4">
              <w:t>Make the UE (MCData client) send a one-to-one session SDS message with disposition request "</w:t>
            </w:r>
            <w:r w:rsidRPr="001C0FC4">
              <w:rPr>
                <w:b/>
                <w:bCs/>
              </w:rPr>
              <w:t>DELIVERY</w:t>
            </w:r>
            <w:r w:rsidRPr="001C0FC4">
              <w:t>".</w:t>
            </w:r>
          </w:p>
          <w:p w14:paraId="56D3192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B7991D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DCAB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A4FD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9FA367" w14:textId="77777777" w:rsidR="00296E35" w:rsidRPr="001C0FC4" w:rsidRDefault="00296E35" w:rsidP="002E3FCC">
            <w:pPr>
              <w:pStyle w:val="TAC"/>
            </w:pPr>
            <w:r w:rsidRPr="001C0FC4">
              <w:t>-</w:t>
            </w:r>
          </w:p>
        </w:tc>
      </w:tr>
      <w:tr w:rsidR="00296E35" w:rsidRPr="001C0FC4" w14:paraId="69897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C1921E"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C0F5C1C" w14:textId="44396F0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444D5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B70E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4C4B"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EC9A9F2" w14:textId="77777777" w:rsidR="00296E35" w:rsidRPr="001C0FC4" w:rsidRDefault="00296E35" w:rsidP="002E3FCC">
            <w:pPr>
              <w:pStyle w:val="TAC"/>
            </w:pPr>
            <w:r w:rsidRPr="001C0FC4">
              <w:t>P</w:t>
            </w:r>
          </w:p>
        </w:tc>
      </w:tr>
      <w:tr w:rsidR="00296E35" w:rsidRPr="001C0FC4" w14:paraId="3A6251C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44F07C"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4CAB24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F26BA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D305C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91D2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473FAB" w14:textId="77777777" w:rsidR="00296E35" w:rsidRPr="001C0FC4" w:rsidRDefault="00296E35" w:rsidP="002E3FCC">
            <w:pPr>
              <w:pStyle w:val="TAC"/>
            </w:pPr>
            <w:r w:rsidRPr="001C0FC4">
              <w:t>-</w:t>
            </w:r>
          </w:p>
        </w:tc>
      </w:tr>
      <w:tr w:rsidR="00296E35" w:rsidRPr="001C0FC4" w14:paraId="2F92120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8E8CE4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63F8650" w14:textId="5FBDA8C2"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E108E3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2BD3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5FBBB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B02540" w14:textId="77777777" w:rsidR="00296E35" w:rsidRPr="001C0FC4" w:rsidRDefault="00296E35" w:rsidP="002E3FCC">
            <w:pPr>
              <w:pStyle w:val="TAC"/>
            </w:pPr>
            <w:r w:rsidRPr="001C0FC4">
              <w:t>P</w:t>
            </w:r>
          </w:p>
        </w:tc>
      </w:tr>
      <w:tr w:rsidR="00296E35" w:rsidRPr="001C0FC4" w14:paraId="2271E1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1CB0B56"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57EA5D4" w14:textId="3BFED114"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6AC89B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BE0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5D43C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EFE7241" w14:textId="77777777" w:rsidR="00296E35" w:rsidRPr="001C0FC4" w:rsidRDefault="00296E35" w:rsidP="002E3FCC">
            <w:pPr>
              <w:pStyle w:val="TAC"/>
            </w:pPr>
            <w:r w:rsidRPr="001C0FC4">
              <w:t>P</w:t>
            </w:r>
          </w:p>
        </w:tc>
      </w:tr>
      <w:tr w:rsidR="00296E35" w:rsidRPr="001C0FC4" w14:paraId="1568A2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5DA886D"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BB077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F72BA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5369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C1BA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8CAA29" w14:textId="77777777" w:rsidR="00296E35" w:rsidRPr="001C0FC4" w:rsidRDefault="00296E35" w:rsidP="002E3FCC">
            <w:pPr>
              <w:pStyle w:val="TAC"/>
            </w:pPr>
            <w:r w:rsidRPr="001C0FC4">
              <w:t>-</w:t>
            </w:r>
          </w:p>
        </w:tc>
      </w:tr>
      <w:tr w:rsidR="00296E35" w:rsidRPr="001C0FC4" w14:paraId="4B77144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41914F"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707075E3" w14:textId="77777777" w:rsidR="00296E35" w:rsidRPr="001C0FC4" w:rsidRDefault="00296E35" w:rsidP="002E3FCC">
            <w:pPr>
              <w:pStyle w:val="TAL"/>
            </w:pPr>
            <w:r w:rsidRPr="001C0FC4">
              <w:t>Check: Does the UE (MCData client) provide the disposition notification to the user?</w:t>
            </w:r>
          </w:p>
          <w:p w14:paraId="25677EC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774EC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591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B07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4FF2690" w14:textId="77777777" w:rsidR="00296E35" w:rsidRPr="001C0FC4" w:rsidRDefault="00296E35" w:rsidP="002E3FCC">
            <w:pPr>
              <w:pStyle w:val="TAC"/>
            </w:pPr>
            <w:r w:rsidRPr="001C0FC4">
              <w:t>P</w:t>
            </w:r>
          </w:p>
        </w:tc>
      </w:tr>
      <w:tr w:rsidR="00296E35" w:rsidRPr="001C0FC4" w14:paraId="2C34CA8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523AA4"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7A084AA" w14:textId="764AB5C0"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0E347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008B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EA3E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87B45E1" w14:textId="77777777" w:rsidR="00296E35" w:rsidRPr="001C0FC4" w:rsidRDefault="00296E35" w:rsidP="002E3FCC">
            <w:pPr>
              <w:pStyle w:val="TAC"/>
            </w:pPr>
            <w:r w:rsidRPr="001C0FC4">
              <w:t>P</w:t>
            </w:r>
          </w:p>
        </w:tc>
      </w:tr>
      <w:tr w:rsidR="00296E35" w:rsidRPr="001C0FC4" w14:paraId="774C5E7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49F483"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035EEC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17049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170B9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45C5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F6A609" w14:textId="77777777" w:rsidR="00296E35" w:rsidRPr="001C0FC4" w:rsidRDefault="00296E35" w:rsidP="002E3FCC">
            <w:pPr>
              <w:pStyle w:val="TAC"/>
            </w:pPr>
            <w:r w:rsidRPr="001C0FC4">
              <w:t>-</w:t>
            </w:r>
          </w:p>
        </w:tc>
      </w:tr>
      <w:tr w:rsidR="00296E35" w:rsidRPr="001C0FC4" w14:paraId="512CE0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1DC98"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9087E5F" w14:textId="77777777" w:rsidR="00296E35" w:rsidRPr="001C0FC4" w:rsidRDefault="00296E35" w:rsidP="002E3FCC">
            <w:pPr>
              <w:pStyle w:val="TAL"/>
            </w:pPr>
            <w:r w:rsidRPr="001C0FC4">
              <w:t>EXCEPTION: In parallel to the event described in step 13 the events described in Table 6.1.9.3.2-2 take place.</w:t>
            </w:r>
          </w:p>
          <w:p w14:paraId="35E4E378"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8F74E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27B4D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4B9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C4563A" w14:textId="77777777" w:rsidR="00296E35" w:rsidRPr="001C0FC4" w:rsidRDefault="00296E35" w:rsidP="002E3FCC">
            <w:pPr>
              <w:pStyle w:val="TAC"/>
            </w:pPr>
            <w:r w:rsidRPr="001C0FC4">
              <w:t>-</w:t>
            </w:r>
          </w:p>
        </w:tc>
      </w:tr>
      <w:tr w:rsidR="00296E35" w:rsidRPr="001C0FC4" w14:paraId="28422D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1AAFBB5"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5787327B" w14:textId="77777777" w:rsidR="00296E35" w:rsidRPr="001C0FC4" w:rsidRDefault="00296E35" w:rsidP="002E3FCC">
            <w:pPr>
              <w:pStyle w:val="TAL"/>
            </w:pPr>
            <w:r w:rsidRPr="001C0FC4">
              <w:t>Check: Does the UE (MCData client) provide the contents of the Payload IE to the user?</w:t>
            </w:r>
          </w:p>
          <w:p w14:paraId="78A88FD1"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A23D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2921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F3877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99FF336" w14:textId="77777777" w:rsidR="00296E35" w:rsidRPr="001C0FC4" w:rsidRDefault="00296E35" w:rsidP="002E3FCC">
            <w:pPr>
              <w:pStyle w:val="TAC"/>
            </w:pPr>
            <w:r w:rsidRPr="001C0FC4">
              <w:t>P</w:t>
            </w:r>
          </w:p>
        </w:tc>
      </w:tr>
      <w:tr w:rsidR="00296E35" w:rsidRPr="001C0FC4" w14:paraId="062E4E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D630B1" w14:textId="77777777" w:rsidR="00296E35" w:rsidRPr="001C0FC4" w:rsidRDefault="00296E35" w:rsidP="002E3FCC">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6D16AF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692E4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21E5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632D0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C301F1" w14:textId="77777777" w:rsidR="00296E35" w:rsidRPr="001C0FC4" w:rsidRDefault="00296E35" w:rsidP="002E3FCC">
            <w:pPr>
              <w:pStyle w:val="TAC"/>
            </w:pPr>
            <w:r w:rsidRPr="001C0FC4">
              <w:t>-</w:t>
            </w:r>
          </w:p>
        </w:tc>
      </w:tr>
      <w:tr w:rsidR="00296E35" w:rsidRPr="001C0FC4" w14:paraId="2C6539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7F7C7A" w14:textId="77777777" w:rsidR="00296E35" w:rsidRPr="001C0FC4" w:rsidRDefault="00296E35" w:rsidP="002E3FCC">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AD7223E" w14:textId="77777777" w:rsidR="00296E35" w:rsidRPr="001C0FC4" w:rsidRDefault="00296E35" w:rsidP="002E3FCC">
            <w:pPr>
              <w:pStyle w:val="TAL"/>
            </w:pPr>
            <w:r w:rsidRPr="001C0FC4">
              <w:t>Make the UE (MCData client) release the one-to-one session.</w:t>
            </w:r>
          </w:p>
          <w:p w14:paraId="5A49A12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B74B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D93A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423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1E8F1E" w14:textId="77777777" w:rsidR="00296E35" w:rsidRPr="001C0FC4" w:rsidRDefault="00296E35" w:rsidP="002E3FCC">
            <w:pPr>
              <w:pStyle w:val="TAC"/>
            </w:pPr>
            <w:r w:rsidRPr="001C0FC4">
              <w:t>-</w:t>
            </w:r>
          </w:p>
        </w:tc>
      </w:tr>
      <w:tr w:rsidR="00296E35" w:rsidRPr="001C0FC4" w14:paraId="30925E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48C3AA" w14:textId="77777777" w:rsidR="00296E35" w:rsidRPr="001C0FC4" w:rsidRDefault="00296E35" w:rsidP="002E3FCC">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7C872499" w14:textId="3F8ED44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7940B9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E6048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B2AD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6878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BE52391" w14:textId="77777777" w:rsidR="00296E35" w:rsidRPr="001C0FC4" w:rsidRDefault="00296E35" w:rsidP="002E3FCC">
            <w:pPr>
              <w:pStyle w:val="TAC"/>
            </w:pPr>
            <w:r w:rsidRPr="001C0FC4">
              <w:t>P</w:t>
            </w:r>
          </w:p>
        </w:tc>
      </w:tr>
      <w:tr w:rsidR="00296E35" w:rsidRPr="001C0FC4" w14:paraId="556C1E43" w14:textId="77777777" w:rsidTr="002E3FCC">
        <w:tc>
          <w:tcPr>
            <w:tcW w:w="649" w:type="dxa"/>
            <w:tcBorders>
              <w:top w:val="single" w:sz="4" w:space="0" w:color="auto"/>
              <w:left w:val="single" w:sz="4" w:space="0" w:color="auto"/>
              <w:bottom w:val="single" w:sz="4" w:space="0" w:color="auto"/>
              <w:right w:val="single" w:sz="4" w:space="0" w:color="auto"/>
            </w:tcBorders>
          </w:tcPr>
          <w:p w14:paraId="7A505720" w14:textId="77777777" w:rsidR="00296E35" w:rsidRPr="001C0FC4" w:rsidRDefault="00296E35" w:rsidP="002E3FCC">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772B6D31" w14:textId="65E6822C"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808F9B2"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5FF61B"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715ED8"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7507A2F" w14:textId="77777777" w:rsidR="00296E35" w:rsidRPr="001C0FC4" w:rsidRDefault="00296E35" w:rsidP="002E3FCC">
            <w:pPr>
              <w:pStyle w:val="TAC"/>
            </w:pPr>
            <w:r>
              <w:t>-</w:t>
            </w:r>
          </w:p>
        </w:tc>
      </w:tr>
      <w:tr w:rsidR="00296E35" w:rsidRPr="001C0FC4" w14:paraId="2550815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FD1CB3B" w14:textId="77777777" w:rsidR="00296E35" w:rsidRPr="001C0FC4" w:rsidRDefault="00296E35" w:rsidP="002E3FCC">
            <w:pPr>
              <w:pStyle w:val="TAN"/>
            </w:pPr>
            <w:r w:rsidRPr="001C0FC4">
              <w:t>NOTE 1:</w:t>
            </w:r>
            <w:r w:rsidRPr="001C0FC4">
              <w:tab/>
              <w:t>This is expected to be done via a suitable implementation dependent MMI.</w:t>
            </w:r>
          </w:p>
          <w:p w14:paraId="1E6E5693" w14:textId="77777777" w:rsidR="00296E35"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9FC0B77" w14:textId="77777777" w:rsidR="00296E35" w:rsidRPr="001C0FC4" w:rsidRDefault="00296E35" w:rsidP="002E3FCC">
            <w:pPr>
              <w:pStyle w:val="TAN"/>
            </w:pPr>
            <w:r>
              <w:t>NOTE 3:</w:t>
            </w:r>
            <w:r>
              <w:tab/>
              <w:t>The procedure does not release the RRC connection.</w:t>
            </w:r>
          </w:p>
        </w:tc>
      </w:tr>
    </w:tbl>
    <w:p w14:paraId="1C7EA76C" w14:textId="77777777" w:rsidR="00296E35" w:rsidRPr="001C0FC4" w:rsidRDefault="00296E35" w:rsidP="00296E35"/>
    <w:p w14:paraId="41E99248" w14:textId="77777777" w:rsidR="00296E35" w:rsidRPr="001C0FC4" w:rsidRDefault="00296E35" w:rsidP="00296E35">
      <w:pPr>
        <w:pStyle w:val="TH"/>
      </w:pPr>
      <w:r w:rsidRPr="001C0FC4">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A458871" w14:textId="77777777" w:rsidTr="002E3FCC">
        <w:tc>
          <w:tcPr>
            <w:tcW w:w="648" w:type="dxa"/>
            <w:tcBorders>
              <w:top w:val="single" w:sz="4" w:space="0" w:color="auto"/>
              <w:left w:val="single" w:sz="4" w:space="0" w:color="auto"/>
              <w:bottom w:val="nil"/>
              <w:right w:val="single" w:sz="4" w:space="0" w:color="auto"/>
            </w:tcBorders>
            <w:hideMark/>
          </w:tcPr>
          <w:p w14:paraId="389DA8E7"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13656A1B"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A44C8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188B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EB7BFCB" w14:textId="77777777" w:rsidR="00296E35" w:rsidRPr="001C0FC4" w:rsidRDefault="00296E35" w:rsidP="002E3FCC">
            <w:pPr>
              <w:pStyle w:val="TAH"/>
            </w:pPr>
            <w:r w:rsidRPr="001C0FC4">
              <w:t>Verdict</w:t>
            </w:r>
          </w:p>
        </w:tc>
      </w:tr>
      <w:tr w:rsidR="00296E35" w:rsidRPr="001C0FC4" w14:paraId="24F557A2" w14:textId="77777777" w:rsidTr="002E3FCC">
        <w:tc>
          <w:tcPr>
            <w:tcW w:w="648" w:type="dxa"/>
            <w:tcBorders>
              <w:top w:val="nil"/>
              <w:left w:val="single" w:sz="4" w:space="0" w:color="auto"/>
              <w:bottom w:val="single" w:sz="4" w:space="0" w:color="auto"/>
              <w:right w:val="single" w:sz="4" w:space="0" w:color="auto"/>
            </w:tcBorders>
          </w:tcPr>
          <w:p w14:paraId="38902BA5"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DE7358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FE4F8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C3E61D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3D112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C81C5F" w14:textId="77777777" w:rsidR="00296E35" w:rsidRPr="001C0FC4" w:rsidRDefault="00296E35" w:rsidP="002E3FCC">
            <w:pPr>
              <w:pStyle w:val="TAH"/>
            </w:pPr>
          </w:p>
        </w:tc>
      </w:tr>
      <w:tr w:rsidR="00296E35" w:rsidRPr="001C0FC4" w14:paraId="7642A9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2FA3B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A8705C" w14:textId="0440151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EB3AF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2ACE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05E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75B237" w14:textId="77777777" w:rsidR="00296E35" w:rsidRPr="001C0FC4" w:rsidRDefault="00296E35" w:rsidP="002E3FCC">
            <w:pPr>
              <w:pStyle w:val="TAC"/>
            </w:pPr>
            <w:r w:rsidRPr="001C0FC4">
              <w:t>P</w:t>
            </w:r>
          </w:p>
        </w:tc>
      </w:tr>
    </w:tbl>
    <w:p w14:paraId="767A9058" w14:textId="77777777" w:rsidR="00296E35" w:rsidRPr="001C0FC4" w:rsidRDefault="00296E35" w:rsidP="00296E35"/>
    <w:p w14:paraId="570067E5" w14:textId="77777777" w:rsidR="00296E35" w:rsidRPr="001C0FC4" w:rsidRDefault="00296E35" w:rsidP="00296E35">
      <w:pPr>
        <w:pStyle w:val="H6"/>
      </w:pPr>
      <w:bookmarkStart w:id="679" w:name="_Toc52782372"/>
      <w:bookmarkStart w:id="680" w:name="_Toc52782983"/>
      <w:bookmarkStart w:id="681" w:name="_Toc59042852"/>
      <w:r w:rsidRPr="001C0FC4">
        <w:t>6.1.9.3.3</w:t>
      </w:r>
      <w:r w:rsidRPr="001C0FC4">
        <w:tab/>
        <w:t>Specific message contents</w:t>
      </w:r>
      <w:bookmarkEnd w:id="679"/>
      <w:bookmarkEnd w:id="680"/>
      <w:bookmarkEnd w:id="681"/>
    </w:p>
    <w:p w14:paraId="459E93A2" w14:textId="106607E3" w:rsidR="00296E35" w:rsidRPr="001C0FC4" w:rsidRDefault="00296E35" w:rsidP="00296E35">
      <w:pPr>
        <w:pStyle w:val="TH"/>
      </w:pPr>
      <w:bookmarkStart w:id="682" w:name="_Hlk38016113"/>
      <w:r w:rsidRPr="001C0FC4">
        <w:t>Table 6.1.9.3.3-1: SIP INVITE from the UE (step 2, Table 6.1.9.3.2-1;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4704A7"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9286B7" w14:textId="5697095A" w:rsidR="00296E35" w:rsidRPr="001C0FC4" w:rsidRDefault="00296E35" w:rsidP="002E3FCC">
            <w:pPr>
              <w:pStyle w:val="TAL"/>
            </w:pPr>
            <w:r w:rsidRPr="001C0FC4">
              <w:t xml:space="preserve">Derivation Path: TS </w:t>
            </w:r>
            <w:r>
              <w:t>37.579</w:t>
            </w:r>
            <w:r w:rsidRPr="001C0FC4">
              <w:t>-1 [2], Table 5.5.2.5.1-1, condition MCDATA_SDS, MCD_1to1</w:t>
            </w:r>
          </w:p>
        </w:tc>
      </w:tr>
      <w:tr w:rsidR="00296E35" w:rsidRPr="001C0FC4" w14:paraId="5135D2B9"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68A635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11F7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48C74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27A5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ED0DC3" w14:textId="77777777" w:rsidR="00296E35" w:rsidRPr="001C0FC4" w:rsidRDefault="00296E35" w:rsidP="002E3FCC">
            <w:pPr>
              <w:pStyle w:val="TAH"/>
              <w:rPr>
                <w:bCs/>
              </w:rPr>
            </w:pPr>
            <w:r w:rsidRPr="001C0FC4">
              <w:rPr>
                <w:bCs/>
              </w:rPr>
              <w:t>Condition</w:t>
            </w:r>
          </w:p>
        </w:tc>
      </w:tr>
      <w:tr w:rsidR="00296E35" w:rsidRPr="001C0FC4" w14:paraId="42FC1DAA"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8E1D7CE"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0B01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01002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DFE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2EB5AA" w14:textId="77777777" w:rsidR="00296E35" w:rsidRPr="001C0FC4" w:rsidRDefault="00296E35" w:rsidP="002E3FCC">
            <w:pPr>
              <w:pStyle w:val="TAL"/>
            </w:pPr>
          </w:p>
        </w:tc>
      </w:tr>
      <w:tr w:rsidR="00296E35" w:rsidRPr="001C0FC4" w14:paraId="53792DE0"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0AD39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64BA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E131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107A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2F0255" w14:textId="77777777" w:rsidR="00296E35" w:rsidRPr="001C0FC4" w:rsidRDefault="00296E35" w:rsidP="002E3FCC">
            <w:pPr>
              <w:pStyle w:val="TAL"/>
            </w:pPr>
          </w:p>
        </w:tc>
      </w:tr>
      <w:tr w:rsidR="00296E35" w:rsidRPr="001C0FC4" w14:paraId="516ECC4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AE1D0A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0E6E2E" w14:textId="77777777" w:rsidR="00296E35" w:rsidRPr="001C0FC4" w:rsidRDefault="00296E35" w:rsidP="002E3FCC">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68A5E0E8"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B20A6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4627B9" w14:textId="77777777" w:rsidR="00296E35" w:rsidRPr="001C0FC4" w:rsidRDefault="00296E35" w:rsidP="002E3FCC">
            <w:pPr>
              <w:pStyle w:val="TAL"/>
            </w:pPr>
          </w:p>
        </w:tc>
      </w:tr>
      <w:tr w:rsidR="00296E35" w:rsidRPr="001C0FC4" w14:paraId="3FAFF4C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9FCB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4D37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57D85D"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D14229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805E57" w14:textId="77777777" w:rsidR="00296E35" w:rsidRPr="001C0FC4" w:rsidRDefault="00296E35" w:rsidP="002E3FCC">
            <w:pPr>
              <w:pStyle w:val="TAL"/>
            </w:pPr>
          </w:p>
        </w:tc>
      </w:tr>
      <w:tr w:rsidR="00296E35" w:rsidRPr="001C0FC4" w14:paraId="798B69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C4DCFC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F78F" w14:textId="77777777" w:rsidR="00296E35" w:rsidRPr="001C0FC4" w:rsidRDefault="00296E35" w:rsidP="002E3FCC">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2EAE02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0B0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0495D" w14:textId="77777777" w:rsidR="00296E35" w:rsidRPr="001C0FC4" w:rsidRDefault="00296E35" w:rsidP="002E3FCC">
            <w:pPr>
              <w:pStyle w:val="TAL"/>
            </w:pPr>
          </w:p>
        </w:tc>
      </w:tr>
    </w:tbl>
    <w:p w14:paraId="7464B2FA" w14:textId="77777777" w:rsidR="00296E35" w:rsidRPr="001C0FC4" w:rsidRDefault="00296E35" w:rsidP="00296E35"/>
    <w:p w14:paraId="563324EB" w14:textId="77777777" w:rsidR="00296E35" w:rsidRPr="001C0FC4" w:rsidRDefault="00296E35" w:rsidP="00296E35">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254AC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31C2E35" w14:textId="123E82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bl>
    <w:p w14:paraId="10B24528" w14:textId="77777777" w:rsidR="00296E35" w:rsidRPr="001C0FC4" w:rsidRDefault="00296E35" w:rsidP="00296E35"/>
    <w:p w14:paraId="2213D4FE" w14:textId="77777777" w:rsidR="00296E35" w:rsidRPr="001C0FC4" w:rsidRDefault="00296E35" w:rsidP="00296E35">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8D269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DDED65C" w14:textId="67C2871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3231CB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1ACB6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919C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5E194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FD28B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FBF7B" w14:textId="77777777" w:rsidR="00296E35" w:rsidRPr="001C0FC4" w:rsidRDefault="00296E35" w:rsidP="002E3FCC">
            <w:pPr>
              <w:pStyle w:val="TAH"/>
              <w:rPr>
                <w:bCs/>
              </w:rPr>
            </w:pPr>
            <w:r w:rsidRPr="001C0FC4">
              <w:rPr>
                <w:bCs/>
              </w:rPr>
              <w:t>Condition</w:t>
            </w:r>
          </w:p>
        </w:tc>
      </w:tr>
      <w:tr w:rsidR="00296E35" w:rsidRPr="001C0FC4" w14:paraId="3BC7A95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82EE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B3C4B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182A9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266F7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8E2FAB" w14:textId="77777777" w:rsidR="00296E35" w:rsidRPr="001C0FC4" w:rsidRDefault="00296E35" w:rsidP="002E3FCC">
            <w:pPr>
              <w:pStyle w:val="TAL"/>
            </w:pPr>
          </w:p>
        </w:tc>
      </w:tr>
      <w:tr w:rsidR="00296E35" w:rsidRPr="001C0FC4" w14:paraId="37C34D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B8FA2C"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625C5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7CBD2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296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05ACCF" w14:textId="77777777" w:rsidR="00296E35" w:rsidRPr="001C0FC4" w:rsidRDefault="00296E35" w:rsidP="002E3FCC">
            <w:pPr>
              <w:pStyle w:val="TAL"/>
            </w:pPr>
          </w:p>
        </w:tc>
      </w:tr>
      <w:tr w:rsidR="00296E35" w:rsidRPr="001C0FC4" w14:paraId="33E8AF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6ED87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74102B" w14:textId="77777777" w:rsidR="00296E35" w:rsidRPr="001C0FC4" w:rsidRDefault="00296E35" w:rsidP="002E3FCC">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249D3C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3555D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2BB5C1" w14:textId="77777777" w:rsidR="00296E35" w:rsidRPr="001C0FC4" w:rsidRDefault="00296E35" w:rsidP="002E3FCC">
            <w:pPr>
              <w:pStyle w:val="TAL"/>
            </w:pPr>
          </w:p>
        </w:tc>
      </w:tr>
    </w:tbl>
    <w:p w14:paraId="009B6AC3" w14:textId="77777777" w:rsidR="00296E35" w:rsidRPr="001C0FC4" w:rsidRDefault="00296E35" w:rsidP="00296E35"/>
    <w:p w14:paraId="655B5942" w14:textId="1E57C476" w:rsidR="00296E35" w:rsidRPr="001C0FC4" w:rsidRDefault="00296E35" w:rsidP="00296E35">
      <w:pPr>
        <w:pStyle w:val="TH"/>
      </w:pPr>
      <w:r w:rsidRPr="001C0FC4">
        <w:t>Table 6.1.9.3.3-4: SIP 200 (OK) from the SS (step 2, Table 6.1.9.3.2-1;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4C7A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C7C2F70" w14:textId="53B98F3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9D5A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DC6E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87B84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B57A3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1DBA6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853DB6" w14:textId="77777777" w:rsidR="00296E35" w:rsidRPr="001C0FC4" w:rsidRDefault="00296E35" w:rsidP="002E3FCC">
            <w:pPr>
              <w:pStyle w:val="TAH"/>
              <w:rPr>
                <w:bCs/>
              </w:rPr>
            </w:pPr>
            <w:r w:rsidRPr="001C0FC4">
              <w:rPr>
                <w:bCs/>
              </w:rPr>
              <w:t>Condition</w:t>
            </w:r>
          </w:p>
        </w:tc>
      </w:tr>
      <w:tr w:rsidR="00296E35" w:rsidRPr="001C0FC4" w14:paraId="04D427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3ADF20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32ABE5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509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249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E104D" w14:textId="77777777" w:rsidR="00296E35" w:rsidRPr="001C0FC4" w:rsidRDefault="00296E35" w:rsidP="002E3FCC">
            <w:pPr>
              <w:pStyle w:val="TAL"/>
            </w:pPr>
          </w:p>
        </w:tc>
      </w:tr>
      <w:tr w:rsidR="00296E35" w:rsidRPr="001C0FC4" w14:paraId="741709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F199F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AC4D8F"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1281C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DDF5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20C44A" w14:textId="77777777" w:rsidR="00296E35" w:rsidRPr="001C0FC4" w:rsidRDefault="00296E35" w:rsidP="002E3FCC">
            <w:pPr>
              <w:pStyle w:val="TAL"/>
            </w:pPr>
          </w:p>
        </w:tc>
      </w:tr>
    </w:tbl>
    <w:p w14:paraId="32C6CE79" w14:textId="77777777" w:rsidR="00296E35" w:rsidRPr="001C0FC4" w:rsidRDefault="00296E35" w:rsidP="00296E35"/>
    <w:p w14:paraId="0FEBBF84" w14:textId="77777777" w:rsidR="00296E35" w:rsidRPr="001C0FC4" w:rsidRDefault="00296E35" w:rsidP="00296E35">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F6F4B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1EF056" w14:textId="0180B5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817431C" w14:textId="77777777" w:rsidR="00296E35" w:rsidRPr="001C0FC4" w:rsidRDefault="00296E35" w:rsidP="00296E35"/>
    <w:p w14:paraId="6F766435" w14:textId="7D12F597" w:rsidR="00296E35" w:rsidRPr="001C0FC4" w:rsidRDefault="00296E35" w:rsidP="00296E35">
      <w:pPr>
        <w:pStyle w:val="TH"/>
      </w:pPr>
      <w:bookmarkStart w:id="683" w:name="_Hlk34297801"/>
      <w:r w:rsidRPr="001C0FC4">
        <w:t>Table 6.1.9.3.3-6: MSRP SEND from the UE (step 7, Table 6.1.9.3.2-1;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851FA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F39B2" w14:textId="3CD8402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358BE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1B45A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BA2D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B2A1C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4B4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C1F820" w14:textId="77777777" w:rsidR="00296E35" w:rsidRPr="001C0FC4" w:rsidRDefault="00296E35" w:rsidP="002E3FCC">
            <w:pPr>
              <w:pStyle w:val="TAH"/>
              <w:rPr>
                <w:bCs/>
              </w:rPr>
            </w:pPr>
            <w:r w:rsidRPr="001C0FC4">
              <w:rPr>
                <w:bCs/>
              </w:rPr>
              <w:t>Condition</w:t>
            </w:r>
          </w:p>
        </w:tc>
      </w:tr>
      <w:tr w:rsidR="00296E35" w:rsidRPr="001C0FC4" w14:paraId="42787B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946DF6"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4B5EA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B99F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CE7C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86ABC5" w14:textId="77777777" w:rsidR="00296E35" w:rsidRPr="001C0FC4" w:rsidRDefault="00296E35" w:rsidP="002E3FCC">
            <w:pPr>
              <w:pStyle w:val="TAL"/>
            </w:pPr>
          </w:p>
        </w:tc>
      </w:tr>
      <w:tr w:rsidR="00296E35" w:rsidRPr="001C0FC4" w14:paraId="6FD79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1A930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86CB3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72F7AE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38B2C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401E50" w14:textId="77777777" w:rsidR="00296E35" w:rsidRPr="001C0FC4" w:rsidRDefault="00296E35" w:rsidP="002E3FCC">
            <w:pPr>
              <w:pStyle w:val="TAL"/>
            </w:pPr>
          </w:p>
        </w:tc>
      </w:tr>
      <w:tr w:rsidR="00296E35" w:rsidRPr="001C0FC4" w14:paraId="22FFF9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2983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076A99" w14:textId="77777777" w:rsidR="00296E35" w:rsidRPr="001C0FC4" w:rsidRDefault="00296E35" w:rsidP="002E3FCC">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0C9154E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E7252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C537F1" w14:textId="77777777" w:rsidR="00296E35" w:rsidRPr="001C0FC4" w:rsidRDefault="00296E35" w:rsidP="002E3FCC">
            <w:pPr>
              <w:pStyle w:val="TAL"/>
            </w:pPr>
          </w:p>
        </w:tc>
      </w:tr>
    </w:tbl>
    <w:p w14:paraId="511C6B53" w14:textId="77777777" w:rsidR="00296E35" w:rsidRPr="001C0FC4" w:rsidRDefault="00296E35" w:rsidP="00296E35"/>
    <w:p w14:paraId="4A4E3AAD" w14:textId="5C18C6EF" w:rsidR="00296E35" w:rsidRPr="001C0FC4" w:rsidRDefault="00296E35" w:rsidP="00296E35">
      <w:pPr>
        <w:pStyle w:val="TH"/>
      </w:pPr>
      <w:r w:rsidRPr="001C0FC4">
        <w:t>Table 6.1.9.3.3-6A: MIME Message (step 7, Table 6.1.9.3.2-1;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E1E0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2DCB6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3BAB4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6E686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A883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BC1E1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DA8D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735617" w14:textId="77777777" w:rsidR="00296E35" w:rsidRPr="001C0FC4" w:rsidRDefault="00296E35" w:rsidP="002E3FCC">
            <w:pPr>
              <w:pStyle w:val="TAH"/>
              <w:rPr>
                <w:bCs/>
              </w:rPr>
            </w:pPr>
            <w:r w:rsidRPr="001C0FC4">
              <w:rPr>
                <w:bCs/>
              </w:rPr>
              <w:t>Condition</w:t>
            </w:r>
          </w:p>
        </w:tc>
      </w:tr>
      <w:tr w:rsidR="00296E35" w:rsidRPr="001C0FC4" w14:paraId="460361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9A8F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3C4225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661AFA"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25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FFAFAE" w14:textId="77777777" w:rsidR="00296E35" w:rsidRPr="001C0FC4" w:rsidRDefault="00296E35" w:rsidP="002E3FCC">
            <w:pPr>
              <w:pStyle w:val="TAL"/>
            </w:pPr>
          </w:p>
        </w:tc>
      </w:tr>
      <w:tr w:rsidR="00296E35" w:rsidRPr="001C0FC4" w14:paraId="0A0D5A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C538E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24C0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8B1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BF84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4AF106" w14:textId="77777777" w:rsidR="00296E35" w:rsidRPr="001C0FC4" w:rsidRDefault="00296E35" w:rsidP="002E3FCC">
            <w:pPr>
              <w:pStyle w:val="TAL"/>
            </w:pPr>
          </w:p>
        </w:tc>
      </w:tr>
      <w:tr w:rsidR="00296E35" w:rsidRPr="001C0FC4" w14:paraId="6C36D1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6172B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79D2AE"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2944A0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E7FE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22056C" w14:textId="77777777" w:rsidR="00296E35" w:rsidRPr="001C0FC4" w:rsidRDefault="00296E35" w:rsidP="002E3FCC">
            <w:pPr>
              <w:pStyle w:val="TAL"/>
            </w:pPr>
          </w:p>
        </w:tc>
      </w:tr>
      <w:tr w:rsidR="00296E35" w:rsidRPr="001C0FC4" w14:paraId="0E3849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02CBF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5793E1" w14:textId="77777777" w:rsidR="00296E35" w:rsidRPr="001C0FC4" w:rsidRDefault="00296E35" w:rsidP="002E3FCC">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66D0ED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3C4A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702EE" w14:textId="77777777" w:rsidR="00296E35" w:rsidRPr="001C0FC4" w:rsidRDefault="00296E35" w:rsidP="002E3FCC">
            <w:pPr>
              <w:pStyle w:val="TAL"/>
            </w:pPr>
          </w:p>
        </w:tc>
      </w:tr>
      <w:tr w:rsidR="00296E35" w:rsidRPr="001C0FC4" w14:paraId="379CC4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58CF06"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0AE09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56B84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FE94B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9D0D0" w14:textId="77777777" w:rsidR="00296E35" w:rsidRPr="001C0FC4" w:rsidRDefault="00296E35" w:rsidP="002E3FCC">
            <w:pPr>
              <w:pStyle w:val="TAL"/>
            </w:pPr>
          </w:p>
        </w:tc>
      </w:tr>
      <w:tr w:rsidR="00296E35" w:rsidRPr="001C0FC4" w14:paraId="5AD572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1851BA"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040D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8AE6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BE50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235088" w14:textId="77777777" w:rsidR="00296E35" w:rsidRPr="001C0FC4" w:rsidRDefault="00296E35" w:rsidP="002E3FCC">
            <w:pPr>
              <w:pStyle w:val="TAL"/>
            </w:pPr>
          </w:p>
        </w:tc>
      </w:tr>
      <w:tr w:rsidR="00296E35" w:rsidRPr="001C0FC4" w14:paraId="0F09EB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8E1E2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28A55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E5D25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7365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7EC88" w14:textId="77777777" w:rsidR="00296E35" w:rsidRPr="001C0FC4" w:rsidRDefault="00296E35" w:rsidP="002E3FCC">
            <w:pPr>
              <w:pStyle w:val="TAL"/>
            </w:pPr>
          </w:p>
        </w:tc>
      </w:tr>
      <w:tr w:rsidR="00296E35" w:rsidRPr="001C0FC4" w14:paraId="4D206F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A171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901349" w14:textId="77777777" w:rsidR="00296E35" w:rsidRPr="001C0FC4" w:rsidRDefault="00296E35" w:rsidP="002E3FCC">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2840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EF1C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127BB3" w14:textId="77777777" w:rsidR="00296E35" w:rsidRPr="001C0FC4" w:rsidRDefault="00296E35" w:rsidP="002E3FCC">
            <w:pPr>
              <w:pStyle w:val="TAL"/>
            </w:pPr>
          </w:p>
        </w:tc>
      </w:tr>
    </w:tbl>
    <w:p w14:paraId="705C83B1" w14:textId="77777777" w:rsidR="00296E35" w:rsidRPr="001C0FC4" w:rsidRDefault="00296E35" w:rsidP="00296E35"/>
    <w:p w14:paraId="28351FC1" w14:textId="77777777" w:rsidR="00296E35" w:rsidRPr="001C0FC4" w:rsidRDefault="00296E35" w:rsidP="00296E35">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D33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90FEBBC" w14:textId="0BA581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CCE6718" w14:textId="77777777" w:rsidR="00296E35" w:rsidRPr="001C0FC4" w:rsidRDefault="00296E35" w:rsidP="00296E35"/>
    <w:p w14:paraId="2555D94A" w14:textId="77777777" w:rsidR="00296E35" w:rsidRPr="001C0FC4" w:rsidRDefault="00296E35" w:rsidP="00296E35">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D581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7DAFFE" w14:textId="50DD6C3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AD16BD6" w14:textId="77777777" w:rsidR="00296E35" w:rsidRPr="001C0FC4" w:rsidRDefault="00296E35" w:rsidP="00296E35"/>
    <w:p w14:paraId="0F22C56A" w14:textId="77777777" w:rsidR="00296E35" w:rsidRPr="001C0FC4" w:rsidRDefault="00296E35" w:rsidP="00296E35">
      <w:pPr>
        <w:pStyle w:val="TH"/>
      </w:pPr>
      <w:r w:rsidRPr="001C0FC4">
        <w:t>Table 6.1.9.3.3-8..9: Void</w:t>
      </w:r>
    </w:p>
    <w:p w14:paraId="43FC30B9" w14:textId="4EA4DEC8" w:rsidR="00296E35" w:rsidRPr="001C0FC4" w:rsidRDefault="00296E35" w:rsidP="00296E35">
      <w:pPr>
        <w:pStyle w:val="TH"/>
      </w:pPr>
      <w:r w:rsidRPr="001C0FC4">
        <w:t>Table 6.1.9.3.3-10: MSRP SEND from the SS (step 8,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CFA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E61268" w14:textId="6E57D02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14C9A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0398E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0CE4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A3162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952A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9CF415" w14:textId="77777777" w:rsidR="00296E35" w:rsidRPr="001C0FC4" w:rsidRDefault="00296E35" w:rsidP="002E3FCC">
            <w:pPr>
              <w:pStyle w:val="TAH"/>
              <w:rPr>
                <w:bCs/>
              </w:rPr>
            </w:pPr>
            <w:r w:rsidRPr="001C0FC4">
              <w:rPr>
                <w:bCs/>
              </w:rPr>
              <w:t>Condition</w:t>
            </w:r>
          </w:p>
        </w:tc>
      </w:tr>
      <w:tr w:rsidR="00296E35" w:rsidRPr="001C0FC4" w14:paraId="42EACC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D4D38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C3AE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1D35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87C6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C89436" w14:textId="77777777" w:rsidR="00296E35" w:rsidRPr="001C0FC4" w:rsidRDefault="00296E35" w:rsidP="002E3FCC">
            <w:pPr>
              <w:pStyle w:val="TAL"/>
            </w:pPr>
          </w:p>
        </w:tc>
      </w:tr>
      <w:tr w:rsidR="00296E35" w:rsidRPr="001C0FC4" w14:paraId="68492A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B85337"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5D36F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911FD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387B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DF8049" w14:textId="77777777" w:rsidR="00296E35" w:rsidRPr="001C0FC4" w:rsidRDefault="00296E35" w:rsidP="002E3FCC">
            <w:pPr>
              <w:pStyle w:val="TAL"/>
            </w:pPr>
          </w:p>
        </w:tc>
      </w:tr>
      <w:tr w:rsidR="00296E35" w:rsidRPr="001C0FC4" w14:paraId="1280C9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E8347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C30D1E8" w14:textId="77777777" w:rsidR="00296E35" w:rsidRPr="001C0FC4" w:rsidRDefault="00296E35" w:rsidP="002E3FCC">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37F178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ACF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618039" w14:textId="77777777" w:rsidR="00296E35" w:rsidRPr="001C0FC4" w:rsidRDefault="00296E35" w:rsidP="002E3FCC">
            <w:pPr>
              <w:pStyle w:val="TAL"/>
            </w:pPr>
          </w:p>
        </w:tc>
      </w:tr>
    </w:tbl>
    <w:p w14:paraId="71B08FDD" w14:textId="77777777" w:rsidR="00296E35" w:rsidRPr="001C0FC4" w:rsidRDefault="00296E35" w:rsidP="00296E35"/>
    <w:p w14:paraId="1D8BF6D1" w14:textId="77777777" w:rsidR="00296E35" w:rsidRPr="001C0FC4" w:rsidRDefault="00296E35" w:rsidP="00296E35">
      <w:pPr>
        <w:pStyle w:val="TH"/>
      </w:pPr>
      <w:r w:rsidRPr="001C0FC4">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122FD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886833" w14:textId="39EEE0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5C11CBF" w14:textId="77777777" w:rsidR="00296E35" w:rsidRPr="001C0FC4" w:rsidRDefault="00296E35" w:rsidP="00296E35"/>
    <w:bookmarkEnd w:id="683"/>
    <w:p w14:paraId="0C78B198" w14:textId="4A200025" w:rsidR="00296E35" w:rsidRPr="001C0FC4" w:rsidRDefault="00296E35" w:rsidP="00296E35">
      <w:pPr>
        <w:pStyle w:val="TH"/>
      </w:pPr>
      <w:r w:rsidRPr="001C0FC4">
        <w:t>Table 6.1.9.3.3-12: MSRP SEND from the SS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325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1BE68" w14:textId="7DF5B7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C5DBA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9B773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3858E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B8A34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5C246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ED1579" w14:textId="77777777" w:rsidR="00296E35" w:rsidRPr="001C0FC4" w:rsidRDefault="00296E35" w:rsidP="002E3FCC">
            <w:pPr>
              <w:pStyle w:val="TAH"/>
              <w:rPr>
                <w:bCs/>
              </w:rPr>
            </w:pPr>
            <w:r w:rsidRPr="001C0FC4">
              <w:rPr>
                <w:bCs/>
              </w:rPr>
              <w:t>Condition</w:t>
            </w:r>
          </w:p>
        </w:tc>
      </w:tr>
      <w:tr w:rsidR="00296E35" w:rsidRPr="001C0FC4" w14:paraId="0C1FB5F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CA3C7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7D7B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FD0C3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CB22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68382" w14:textId="77777777" w:rsidR="00296E35" w:rsidRPr="001C0FC4" w:rsidRDefault="00296E35" w:rsidP="002E3FCC">
            <w:pPr>
              <w:pStyle w:val="TAL"/>
            </w:pPr>
          </w:p>
        </w:tc>
      </w:tr>
      <w:tr w:rsidR="00296E35" w:rsidRPr="001C0FC4" w14:paraId="162541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94B73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F45D9A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BC29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99655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D0965E" w14:textId="77777777" w:rsidR="00296E35" w:rsidRPr="001C0FC4" w:rsidRDefault="00296E35" w:rsidP="002E3FCC">
            <w:pPr>
              <w:pStyle w:val="TAL"/>
            </w:pPr>
          </w:p>
        </w:tc>
      </w:tr>
      <w:tr w:rsidR="00296E35" w:rsidRPr="001C0FC4" w14:paraId="5F4CFA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3A12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59D23F" w14:textId="77777777" w:rsidR="00296E35" w:rsidRPr="001C0FC4" w:rsidRDefault="00296E35" w:rsidP="002E3FCC">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65E3918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51DA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3DB9D" w14:textId="77777777" w:rsidR="00296E35" w:rsidRPr="001C0FC4" w:rsidRDefault="00296E35" w:rsidP="002E3FCC">
            <w:pPr>
              <w:pStyle w:val="TAL"/>
            </w:pPr>
          </w:p>
        </w:tc>
      </w:tr>
    </w:tbl>
    <w:p w14:paraId="273363C2" w14:textId="77777777" w:rsidR="00296E35" w:rsidRPr="001C0FC4" w:rsidRDefault="00296E35" w:rsidP="00296E35"/>
    <w:p w14:paraId="7986E017" w14:textId="69637553" w:rsidR="00296E35" w:rsidRPr="001C0FC4" w:rsidRDefault="00296E35" w:rsidP="00296E35">
      <w:pPr>
        <w:pStyle w:val="TH"/>
      </w:pPr>
      <w:r w:rsidRPr="001C0FC4">
        <w:t>Table 6.1.9.3.3-12A: MIME Message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2B0B3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4FD1A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290E7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B5B5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BB80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5EB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76F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3A9AB" w14:textId="77777777" w:rsidR="00296E35" w:rsidRPr="001C0FC4" w:rsidRDefault="00296E35" w:rsidP="002E3FCC">
            <w:pPr>
              <w:pStyle w:val="TAH"/>
              <w:rPr>
                <w:bCs/>
              </w:rPr>
            </w:pPr>
            <w:r w:rsidRPr="001C0FC4">
              <w:rPr>
                <w:bCs/>
              </w:rPr>
              <w:t>Condition</w:t>
            </w:r>
          </w:p>
        </w:tc>
      </w:tr>
      <w:tr w:rsidR="00296E35" w:rsidRPr="001C0FC4" w14:paraId="2DEA6F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1F458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6BADD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BF1E7B"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1179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303ED" w14:textId="77777777" w:rsidR="00296E35" w:rsidRPr="001C0FC4" w:rsidRDefault="00296E35" w:rsidP="002E3FCC">
            <w:pPr>
              <w:pStyle w:val="TAL"/>
            </w:pPr>
          </w:p>
        </w:tc>
      </w:tr>
      <w:tr w:rsidR="00296E35" w:rsidRPr="001C0FC4" w14:paraId="099568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C5F62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81C5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7675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8DC4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A7A5EE" w14:textId="77777777" w:rsidR="00296E35" w:rsidRPr="001C0FC4" w:rsidRDefault="00296E35" w:rsidP="002E3FCC">
            <w:pPr>
              <w:pStyle w:val="TAL"/>
            </w:pPr>
          </w:p>
        </w:tc>
      </w:tr>
      <w:tr w:rsidR="00296E35" w:rsidRPr="001C0FC4" w14:paraId="788046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D932A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782DE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3866B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DC08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516AF0" w14:textId="77777777" w:rsidR="00296E35" w:rsidRPr="001C0FC4" w:rsidRDefault="00296E35" w:rsidP="002E3FCC">
            <w:pPr>
              <w:pStyle w:val="TAL"/>
            </w:pPr>
          </w:p>
        </w:tc>
      </w:tr>
      <w:tr w:rsidR="00296E35" w:rsidRPr="001C0FC4" w14:paraId="31F88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155B3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5896F6" w14:textId="77777777" w:rsidR="00296E35" w:rsidRPr="001C0FC4" w:rsidRDefault="00296E35" w:rsidP="002E3FCC">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03A410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13C3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41F248" w14:textId="77777777" w:rsidR="00296E35" w:rsidRPr="001C0FC4" w:rsidRDefault="00296E35" w:rsidP="002E3FCC">
            <w:pPr>
              <w:pStyle w:val="TAL"/>
            </w:pPr>
          </w:p>
        </w:tc>
      </w:tr>
      <w:tr w:rsidR="00296E35" w:rsidRPr="001C0FC4" w14:paraId="087DCD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CE286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DF18D1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6BEFE6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338F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84E39" w14:textId="77777777" w:rsidR="00296E35" w:rsidRPr="001C0FC4" w:rsidRDefault="00296E35" w:rsidP="002E3FCC">
            <w:pPr>
              <w:pStyle w:val="TAL"/>
            </w:pPr>
          </w:p>
        </w:tc>
      </w:tr>
      <w:tr w:rsidR="00296E35" w:rsidRPr="001C0FC4" w14:paraId="3C1367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475D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DCDAE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C7240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BE761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51DC3" w14:textId="77777777" w:rsidR="00296E35" w:rsidRPr="001C0FC4" w:rsidRDefault="00296E35" w:rsidP="002E3FCC">
            <w:pPr>
              <w:pStyle w:val="TAL"/>
            </w:pPr>
          </w:p>
        </w:tc>
      </w:tr>
      <w:tr w:rsidR="00296E35" w:rsidRPr="001C0FC4" w14:paraId="6B0CB0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71CE2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FE86C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E8688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2E323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487064" w14:textId="77777777" w:rsidR="00296E35" w:rsidRPr="001C0FC4" w:rsidRDefault="00296E35" w:rsidP="002E3FCC">
            <w:pPr>
              <w:pStyle w:val="TAL"/>
            </w:pPr>
          </w:p>
        </w:tc>
      </w:tr>
      <w:tr w:rsidR="00296E35" w:rsidRPr="001C0FC4" w14:paraId="3E249A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9286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0CDEB" w14:textId="77777777" w:rsidR="00296E35" w:rsidRPr="001C0FC4" w:rsidRDefault="00296E35" w:rsidP="002E3FCC">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02186E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565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EE4D9F" w14:textId="77777777" w:rsidR="00296E35" w:rsidRPr="001C0FC4" w:rsidRDefault="00296E35" w:rsidP="002E3FCC">
            <w:pPr>
              <w:pStyle w:val="TAL"/>
            </w:pPr>
          </w:p>
        </w:tc>
      </w:tr>
    </w:tbl>
    <w:p w14:paraId="1D57C7CB" w14:textId="77777777" w:rsidR="00296E35" w:rsidRPr="001C0FC4" w:rsidRDefault="00296E35" w:rsidP="00296E35"/>
    <w:p w14:paraId="4B9886D8" w14:textId="77777777" w:rsidR="00296E35" w:rsidRPr="001C0FC4" w:rsidRDefault="00296E35" w:rsidP="00296E35">
      <w:pPr>
        <w:pStyle w:val="TH"/>
      </w:pPr>
      <w:bookmarkStart w:id="684"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1850AD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579ECFA" w14:textId="2F39BB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READ</w:t>
            </w:r>
          </w:p>
        </w:tc>
      </w:tr>
    </w:tbl>
    <w:p w14:paraId="07FE842D" w14:textId="77777777" w:rsidR="00296E35" w:rsidRPr="001C0FC4" w:rsidRDefault="00296E35" w:rsidP="00296E35"/>
    <w:p w14:paraId="4A215530" w14:textId="77777777" w:rsidR="00296E35" w:rsidRPr="001C0FC4" w:rsidRDefault="00296E35" w:rsidP="00296E35">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89772D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BCDFE08" w14:textId="4100526F" w:rsidR="00296E35" w:rsidRPr="001C0FC4" w:rsidRDefault="00296E35" w:rsidP="002E3FCC">
            <w:pPr>
              <w:pStyle w:val="TAL"/>
            </w:pPr>
            <w:r w:rsidRPr="001C0FC4">
              <w:t xml:space="preserve">Derivation Path: TS </w:t>
            </w:r>
            <w:r>
              <w:t>37.579</w:t>
            </w:r>
            <w:r w:rsidRPr="001C0FC4">
              <w:t>-1 [2], Table 5.5.3.9.2-2</w:t>
            </w:r>
          </w:p>
        </w:tc>
      </w:tr>
    </w:tbl>
    <w:p w14:paraId="551C83C8" w14:textId="77777777" w:rsidR="00296E35" w:rsidRPr="001C0FC4" w:rsidRDefault="00296E35" w:rsidP="00296E35"/>
    <w:bookmarkEnd w:id="684"/>
    <w:p w14:paraId="41F870EA" w14:textId="475ABDAF" w:rsidR="00296E35" w:rsidRPr="001C0FC4" w:rsidRDefault="00296E35" w:rsidP="00296E35">
      <w:pPr>
        <w:pStyle w:val="TH"/>
      </w:pPr>
      <w:r w:rsidRPr="001C0FC4">
        <w:t>Table 6.1.9.3.3-14: MSRP SEND from the UE (step 1, Table 6.1.9.3.2-2;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BE17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109201" w14:textId="4966FD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7E5C23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A2872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27D1E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ACC35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CDD4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6EE537" w14:textId="77777777" w:rsidR="00296E35" w:rsidRPr="001C0FC4" w:rsidRDefault="00296E35" w:rsidP="002E3FCC">
            <w:pPr>
              <w:pStyle w:val="TAH"/>
              <w:rPr>
                <w:bCs/>
              </w:rPr>
            </w:pPr>
            <w:r w:rsidRPr="001C0FC4">
              <w:rPr>
                <w:bCs/>
              </w:rPr>
              <w:t>Condition</w:t>
            </w:r>
          </w:p>
        </w:tc>
      </w:tr>
      <w:tr w:rsidR="00296E35" w:rsidRPr="001C0FC4" w14:paraId="521F8E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C252C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ED8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9EA1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92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2CF77F" w14:textId="77777777" w:rsidR="00296E35" w:rsidRPr="001C0FC4" w:rsidRDefault="00296E35" w:rsidP="002E3FCC">
            <w:pPr>
              <w:pStyle w:val="TAL"/>
            </w:pPr>
          </w:p>
        </w:tc>
      </w:tr>
      <w:tr w:rsidR="00296E35" w:rsidRPr="001C0FC4" w14:paraId="4CEFDF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B3CD11"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4FCEC7F0"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AD91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2C34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EE383B" w14:textId="77777777" w:rsidR="00296E35" w:rsidRPr="001C0FC4" w:rsidRDefault="00296E35" w:rsidP="002E3FCC">
            <w:pPr>
              <w:pStyle w:val="TAL"/>
            </w:pPr>
          </w:p>
        </w:tc>
      </w:tr>
      <w:tr w:rsidR="00296E35" w:rsidRPr="001C0FC4" w14:paraId="12C679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56DC8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56E011" w14:textId="77777777" w:rsidR="00296E35" w:rsidRPr="001C0FC4" w:rsidRDefault="00296E35" w:rsidP="002E3FCC">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13DEA86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EFEC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59735" w14:textId="77777777" w:rsidR="00296E35" w:rsidRPr="001C0FC4" w:rsidRDefault="00296E35" w:rsidP="002E3FCC">
            <w:pPr>
              <w:pStyle w:val="TAL"/>
            </w:pPr>
          </w:p>
        </w:tc>
      </w:tr>
    </w:tbl>
    <w:p w14:paraId="63334535" w14:textId="77777777" w:rsidR="00296E35" w:rsidRPr="001C0FC4" w:rsidRDefault="00296E35" w:rsidP="00296E35"/>
    <w:p w14:paraId="40F2FAAA" w14:textId="77777777" w:rsidR="00296E35" w:rsidRPr="001C0FC4" w:rsidRDefault="00296E35" w:rsidP="00296E35">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F21D7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48721A0" w14:textId="6121BC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20461ACD" w14:textId="77777777" w:rsidR="00296E35" w:rsidRPr="001C0FC4" w:rsidRDefault="00296E35" w:rsidP="00296E35"/>
    <w:p w14:paraId="3C7EE4D8" w14:textId="77777777" w:rsidR="00296E35" w:rsidRPr="001C0FC4" w:rsidRDefault="00296E35" w:rsidP="00296E35">
      <w:pPr>
        <w:pStyle w:val="TH"/>
      </w:pPr>
      <w:r w:rsidRPr="001C0FC4">
        <w:t>Table 6.1.9.3.3-16..17: Void</w:t>
      </w:r>
    </w:p>
    <w:bookmarkEnd w:id="682"/>
    <w:p w14:paraId="6B1DF90D" w14:textId="77777777" w:rsidR="00296E35" w:rsidRPr="001C0FC4" w:rsidRDefault="00296E35" w:rsidP="00296E35"/>
    <w:p w14:paraId="77E8459B" w14:textId="77777777" w:rsidR="00296E35" w:rsidRPr="001C0FC4" w:rsidRDefault="00296E35" w:rsidP="00296E35">
      <w:pPr>
        <w:pStyle w:val="Heading3"/>
      </w:pPr>
      <w:bookmarkStart w:id="685" w:name="_Toc25610660"/>
      <w:bookmarkStart w:id="686" w:name="_Toc42507354"/>
      <w:bookmarkStart w:id="687" w:name="_Toc52307885"/>
      <w:bookmarkStart w:id="688" w:name="_Toc52782373"/>
      <w:bookmarkStart w:id="689" w:name="_Toc52782984"/>
      <w:bookmarkStart w:id="690" w:name="_Toc59042853"/>
      <w:bookmarkStart w:id="691" w:name="_Toc75459146"/>
      <w:bookmarkStart w:id="692" w:name="_Toc90630586"/>
      <w:bookmarkStart w:id="693" w:name="_Toc100778793"/>
      <w:bookmarkStart w:id="694" w:name="_Toc101286124"/>
      <w:bookmarkStart w:id="695" w:name="_Toc106817710"/>
      <w:bookmarkStart w:id="696" w:name="_Toc106817835"/>
      <w:bookmarkStart w:id="697" w:name="_Toc178186343"/>
      <w:bookmarkStart w:id="698" w:name="_Toc181109084"/>
      <w:r w:rsidRPr="001C0FC4">
        <w:t>6.1.10</w:t>
      </w:r>
      <w:r w:rsidRPr="001C0FC4">
        <w:tab/>
        <w:t>On-network / Short Data Service (SDS) / SDS Session / One-to-one SDS Session / Client Terminated (CT)</w:t>
      </w:r>
      <w:bookmarkEnd w:id="665"/>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4C33C14" w14:textId="77777777" w:rsidR="00296E35" w:rsidRPr="001C0FC4" w:rsidRDefault="00296E35" w:rsidP="00296E35">
      <w:pPr>
        <w:pStyle w:val="H6"/>
      </w:pPr>
      <w:bookmarkStart w:id="699" w:name="_Toc52782374"/>
      <w:bookmarkStart w:id="700" w:name="_Toc52782985"/>
      <w:bookmarkStart w:id="701" w:name="_Toc59042854"/>
      <w:bookmarkStart w:id="702" w:name="_Toc522499808"/>
      <w:r w:rsidRPr="001C0FC4">
        <w:t>6.1.10.1</w:t>
      </w:r>
      <w:r w:rsidRPr="001C0FC4">
        <w:tab/>
        <w:t>Test Purpose (TP)</w:t>
      </w:r>
      <w:bookmarkEnd w:id="699"/>
      <w:bookmarkEnd w:id="700"/>
      <w:bookmarkEnd w:id="701"/>
    </w:p>
    <w:p w14:paraId="70E48CFA" w14:textId="77777777" w:rsidR="00296E35" w:rsidRPr="001C0FC4" w:rsidRDefault="00296E35" w:rsidP="00296E35">
      <w:pPr>
        <w:pStyle w:val="H6"/>
      </w:pPr>
      <w:r w:rsidRPr="001C0FC4">
        <w:t>(1)</w:t>
      </w:r>
    </w:p>
    <w:p w14:paraId="0B01382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D2ED48" w14:textId="77777777" w:rsidR="00296E35" w:rsidRPr="001C0FC4" w:rsidRDefault="00296E35" w:rsidP="00296E35">
      <w:pPr>
        <w:pStyle w:val="PL"/>
      </w:pPr>
      <w:r w:rsidRPr="001C0FC4">
        <w:rPr>
          <w:b/>
        </w:rPr>
        <w:t>ensure that</w:t>
      </w:r>
      <w:r w:rsidRPr="001C0FC4">
        <w:t xml:space="preserve"> {</w:t>
      </w:r>
    </w:p>
    <w:p w14:paraId="5EE5ABD6"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one-to-one SDS session using the media plane }</w:t>
      </w:r>
    </w:p>
    <w:p w14:paraId="2BFE11ED"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4D027B20" w14:textId="77777777" w:rsidR="00296E35" w:rsidRPr="001C0FC4" w:rsidRDefault="00296E35" w:rsidP="00296E35">
      <w:pPr>
        <w:pStyle w:val="PL"/>
      </w:pPr>
      <w:r w:rsidRPr="001C0FC4">
        <w:t xml:space="preserve">            }</w:t>
      </w:r>
    </w:p>
    <w:p w14:paraId="733A6625" w14:textId="77777777" w:rsidR="00296E35" w:rsidRPr="001C0FC4" w:rsidRDefault="00296E35" w:rsidP="00296E35">
      <w:pPr>
        <w:pStyle w:val="PL"/>
      </w:pPr>
    </w:p>
    <w:p w14:paraId="226D8C62" w14:textId="77777777" w:rsidR="00296E35" w:rsidRPr="001C0FC4" w:rsidRDefault="00296E35" w:rsidP="00296E35">
      <w:pPr>
        <w:pStyle w:val="H6"/>
      </w:pPr>
      <w:r w:rsidRPr="001C0FC4">
        <w:t>(2)</w:t>
      </w:r>
    </w:p>
    <w:p w14:paraId="5FAF57A7" w14:textId="77777777" w:rsidR="00296E35" w:rsidRPr="001C0FC4" w:rsidRDefault="00296E35" w:rsidP="00296E35">
      <w:pPr>
        <w:pStyle w:val="PL"/>
      </w:pPr>
      <w:r w:rsidRPr="001C0FC4">
        <w:rPr>
          <w:b/>
        </w:rPr>
        <w:t>with</w:t>
      </w:r>
      <w:r w:rsidRPr="001C0FC4">
        <w:t xml:space="preserve"> { UE (MCDATA Client) having responded to the SIP INVITE message that initiated a one-to-one SDS session using the media plane }</w:t>
      </w:r>
    </w:p>
    <w:p w14:paraId="64C28984" w14:textId="77777777" w:rsidR="00296E35" w:rsidRPr="001C0FC4" w:rsidRDefault="00296E35" w:rsidP="00296E35">
      <w:pPr>
        <w:pStyle w:val="PL"/>
      </w:pPr>
      <w:r w:rsidRPr="001C0FC4">
        <w:rPr>
          <w:b/>
        </w:rPr>
        <w:t>ensure that</w:t>
      </w:r>
      <w:r w:rsidRPr="001C0FC4">
        <w:t xml:space="preserve"> {</w:t>
      </w:r>
    </w:p>
    <w:p w14:paraId="162283B8"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523D98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0B5BCB0F" w14:textId="77777777" w:rsidR="00296E35" w:rsidRPr="001C0FC4" w:rsidRDefault="00296E35" w:rsidP="00296E35">
      <w:pPr>
        <w:pStyle w:val="PL"/>
      </w:pPr>
      <w:r w:rsidRPr="001C0FC4">
        <w:t xml:space="preserve">            }</w:t>
      </w:r>
    </w:p>
    <w:p w14:paraId="5B89C3D5" w14:textId="77777777" w:rsidR="00296E35" w:rsidRPr="001C0FC4" w:rsidRDefault="00296E35" w:rsidP="00296E35">
      <w:pPr>
        <w:pStyle w:val="PL"/>
      </w:pPr>
    </w:p>
    <w:p w14:paraId="4F2AA3DC" w14:textId="77777777" w:rsidR="00296E35" w:rsidRPr="001C0FC4" w:rsidRDefault="00296E35" w:rsidP="00296E35">
      <w:pPr>
        <w:pStyle w:val="H6"/>
      </w:pPr>
      <w:r w:rsidRPr="001C0FC4">
        <w:t>(3)</w:t>
      </w:r>
    </w:p>
    <w:p w14:paraId="31DD14D3"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0974BDB2" w14:textId="77777777" w:rsidR="00296E35" w:rsidRPr="001C0FC4" w:rsidRDefault="00296E35" w:rsidP="00296E35">
      <w:pPr>
        <w:pStyle w:val="PL"/>
      </w:pPr>
      <w:r w:rsidRPr="001C0FC4">
        <w:rPr>
          <w:b/>
        </w:rPr>
        <w:t>ensure that</w:t>
      </w:r>
      <w:r w:rsidRPr="001C0FC4">
        <w:t xml:space="preserve"> {</w:t>
      </w:r>
    </w:p>
    <w:p w14:paraId="5E9DFD60"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SDS Session message with a disposition of "READ" }</w:t>
      </w:r>
    </w:p>
    <w:p w14:paraId="6E0E300D" w14:textId="77777777" w:rsidR="00296E35" w:rsidRPr="001C0FC4" w:rsidRDefault="00296E35" w:rsidP="00296E35">
      <w:pPr>
        <w:pStyle w:val="PL"/>
      </w:pPr>
      <w:r w:rsidRPr="001C0FC4">
        <w:t xml:space="preserve">    </w:t>
      </w:r>
      <w:r w:rsidRPr="001C0FC4">
        <w:rPr>
          <w:b/>
        </w:rPr>
        <w:t>then</w:t>
      </w:r>
      <w:r w:rsidRPr="001C0FC4">
        <w:t xml:space="preserve"> { UE (MCDATA Client) sends a one-to-one session SDS message via a MSRP SEND message with a disposition of "DELIVERY" }</w:t>
      </w:r>
    </w:p>
    <w:p w14:paraId="31565D4E" w14:textId="77777777" w:rsidR="00296E35" w:rsidRPr="001C0FC4" w:rsidRDefault="00296E35" w:rsidP="00296E35">
      <w:pPr>
        <w:pStyle w:val="PL"/>
      </w:pPr>
      <w:r w:rsidRPr="001C0FC4">
        <w:t xml:space="preserve">            }</w:t>
      </w:r>
    </w:p>
    <w:p w14:paraId="59465978" w14:textId="77777777" w:rsidR="00296E35" w:rsidRPr="001C0FC4" w:rsidRDefault="00296E35" w:rsidP="00296E35">
      <w:pPr>
        <w:pStyle w:val="PL"/>
      </w:pPr>
    </w:p>
    <w:p w14:paraId="7AE32C27" w14:textId="77777777" w:rsidR="00296E35" w:rsidRPr="001C0FC4" w:rsidRDefault="00296E35" w:rsidP="00296E35">
      <w:pPr>
        <w:pStyle w:val="H6"/>
      </w:pPr>
      <w:r w:rsidRPr="001C0FC4">
        <w:t>(4)</w:t>
      </w:r>
    </w:p>
    <w:p w14:paraId="7821D305" w14:textId="77777777" w:rsidR="00296E35" w:rsidRPr="001C0FC4" w:rsidRDefault="00296E35" w:rsidP="00296E35">
      <w:pPr>
        <w:pStyle w:val="PL"/>
      </w:pPr>
      <w:r w:rsidRPr="001C0FC4">
        <w:rPr>
          <w:b/>
        </w:rPr>
        <w:t>with</w:t>
      </w:r>
      <w:r w:rsidRPr="001C0FC4">
        <w:t xml:space="preserve"> { UE (MCDATA Client) having sent a one-to-one SDS session message using the media plane with a disposition of "READ" }</w:t>
      </w:r>
    </w:p>
    <w:p w14:paraId="44A95496" w14:textId="77777777" w:rsidR="00296E35" w:rsidRPr="001C0FC4" w:rsidRDefault="00296E35" w:rsidP="00296E35">
      <w:pPr>
        <w:pStyle w:val="PL"/>
      </w:pPr>
      <w:r w:rsidRPr="001C0FC4">
        <w:rPr>
          <w:b/>
        </w:rPr>
        <w:t>ensure that</w:t>
      </w:r>
      <w:r w:rsidRPr="001C0FC4">
        <w:t xml:space="preserve"> {</w:t>
      </w:r>
    </w:p>
    <w:p w14:paraId="2F1EDC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DF93F91"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6E087EB5" w14:textId="77777777" w:rsidR="00296E35" w:rsidRPr="001C0FC4" w:rsidRDefault="00296E35" w:rsidP="00296E35">
      <w:pPr>
        <w:pStyle w:val="PL"/>
      </w:pPr>
      <w:r w:rsidRPr="001C0FC4">
        <w:t xml:space="preserve">            }</w:t>
      </w:r>
    </w:p>
    <w:p w14:paraId="56F1C835" w14:textId="77777777" w:rsidR="00296E35" w:rsidRPr="001C0FC4" w:rsidRDefault="00296E35" w:rsidP="00296E35">
      <w:pPr>
        <w:pStyle w:val="PL"/>
      </w:pPr>
    </w:p>
    <w:p w14:paraId="149A8D2C" w14:textId="77777777" w:rsidR="00296E35" w:rsidRPr="001C0FC4" w:rsidRDefault="00296E35" w:rsidP="00296E35">
      <w:pPr>
        <w:pStyle w:val="H6"/>
      </w:pPr>
      <w:r w:rsidRPr="001C0FC4">
        <w:t>(5)</w:t>
      </w:r>
    </w:p>
    <w:p w14:paraId="08268464"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48B194AB" w14:textId="77777777" w:rsidR="00296E35" w:rsidRPr="001C0FC4" w:rsidRDefault="00296E35" w:rsidP="00296E35">
      <w:pPr>
        <w:pStyle w:val="PL"/>
      </w:pPr>
      <w:r w:rsidRPr="001C0FC4">
        <w:rPr>
          <w:b/>
        </w:rPr>
        <w:t>ensure that</w:t>
      </w:r>
      <w:r w:rsidRPr="001C0FC4">
        <w:t xml:space="preserve"> {</w:t>
      </w:r>
    </w:p>
    <w:p w14:paraId="5FA141A1"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485FB1B4"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A3115AB" w14:textId="77777777" w:rsidR="00296E35" w:rsidRPr="001C0FC4" w:rsidRDefault="00296E35" w:rsidP="00296E35">
      <w:pPr>
        <w:pStyle w:val="PL"/>
      </w:pPr>
      <w:r w:rsidRPr="001C0FC4">
        <w:t xml:space="preserve">            }</w:t>
      </w:r>
    </w:p>
    <w:p w14:paraId="6818FB57" w14:textId="77777777" w:rsidR="00296E35" w:rsidRPr="001C0FC4" w:rsidRDefault="00296E35" w:rsidP="00296E35">
      <w:pPr>
        <w:pStyle w:val="PL"/>
      </w:pPr>
    </w:p>
    <w:p w14:paraId="216F179E" w14:textId="77777777" w:rsidR="00296E35" w:rsidRPr="001C0FC4" w:rsidRDefault="00296E35" w:rsidP="00296E35">
      <w:pPr>
        <w:pStyle w:val="H6"/>
      </w:pPr>
      <w:bookmarkStart w:id="703" w:name="_Toc52782375"/>
      <w:bookmarkStart w:id="704" w:name="_Toc52782986"/>
      <w:bookmarkStart w:id="705" w:name="_Toc59042855"/>
      <w:r w:rsidRPr="001C0FC4">
        <w:t>6.1.10.2</w:t>
      </w:r>
      <w:r w:rsidRPr="001C0FC4">
        <w:tab/>
        <w:t>Conformance requirements</w:t>
      </w:r>
      <w:bookmarkEnd w:id="703"/>
      <w:bookmarkEnd w:id="704"/>
      <w:bookmarkEnd w:id="705"/>
    </w:p>
    <w:p w14:paraId="3DE9C82A"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B0BCD6" w14:textId="77777777" w:rsidR="00296E35" w:rsidRPr="001C0FC4" w:rsidRDefault="00296E35" w:rsidP="00296E35">
      <w:r w:rsidRPr="001C0FC4">
        <w:t>[TS 24.282, clause 9.2.4.2.4]</w:t>
      </w:r>
    </w:p>
    <w:p w14:paraId="334945D2"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1D08483B" w14:textId="77777777" w:rsidR="00296E35" w:rsidRPr="001C0FC4" w:rsidRDefault="00296E35" w:rsidP="00296E35">
      <w:r w:rsidRPr="001C0FC4">
        <w:t>The MCData client:</w:t>
      </w:r>
    </w:p>
    <w:p w14:paraId="61C7C91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87A4009"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14F77A74"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5217E2B" w14:textId="77777777" w:rsidR="00296E35" w:rsidRPr="001C0FC4" w:rsidRDefault="00296E35" w:rsidP="00296E35">
      <w:pPr>
        <w:pStyle w:val="B2"/>
        <w:rPr>
          <w:lang w:eastAsia="ko-KR"/>
        </w:rPr>
      </w:pPr>
      <w:r w:rsidRPr="001C0FC4">
        <w:t>and skip the rest of the steps after step 2;</w:t>
      </w:r>
    </w:p>
    <w:p w14:paraId="20F2232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43B0F19"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8BEDE9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7D6E1CA5" w14:textId="77777777" w:rsidR="00296E35" w:rsidRPr="001C0FC4" w:rsidRDefault="00296E35" w:rsidP="00296E35">
      <w:pPr>
        <w:pStyle w:val="B2"/>
      </w:pPr>
      <w:r w:rsidRPr="001C0FC4">
        <w:t>b)</w:t>
      </w:r>
      <w:r w:rsidRPr="001C0FC4">
        <w:tab/>
        <w:t>shall convert the MCData ID to a UID as described in 3GPP TS 33.180 [26];</w:t>
      </w:r>
    </w:p>
    <w:p w14:paraId="044DE553"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B634C8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B7C0420" w14:textId="77777777" w:rsidR="00296E35" w:rsidRPr="001C0FC4" w:rsidRDefault="00296E35" w:rsidP="00296E35">
      <w:pPr>
        <w:pStyle w:val="B2"/>
      </w:pPr>
      <w:r w:rsidRPr="001C0FC4">
        <w:t>e)</w:t>
      </w:r>
      <w:r w:rsidRPr="001C0FC4">
        <w:tab/>
        <w:t>if the signature of the MIKEY-SAKKE I_MESSAGE was successfully validated:</w:t>
      </w:r>
    </w:p>
    <w:p w14:paraId="0FB73018"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1BCD4ED" w14:textId="77777777" w:rsidR="00296E35" w:rsidRPr="001C0FC4" w:rsidRDefault="00296E35" w:rsidP="00296E35">
      <w:pPr>
        <w:pStyle w:val="B3"/>
      </w:pPr>
      <w:r w:rsidRPr="001C0FC4">
        <w:t>ii)</w:t>
      </w:r>
      <w:r w:rsidRPr="001C0FC4">
        <w:tab/>
        <w:t>shall extract the PCK-ID, from the payload as specified in 3GPP TS 33.180 [26];</w:t>
      </w:r>
    </w:p>
    <w:p w14:paraId="4441312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407BA0E"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779727F" w14:textId="77777777" w:rsidR="00296E35" w:rsidRPr="001C0FC4" w:rsidRDefault="00296E35" w:rsidP="00296E35">
      <w:pPr>
        <w:pStyle w:val="B1"/>
      </w:pPr>
      <w:r w:rsidRPr="001C0FC4">
        <w:t>5</w:t>
      </w:r>
      <w:r w:rsidRPr="001C0FC4">
        <w:rPr>
          <w:lang w:eastAsia="ko-KR"/>
        </w:rPr>
        <w:t>)</w:t>
      </w:r>
      <w:r w:rsidRPr="001C0FC4">
        <w:tab/>
        <w:t>shall accept the SIP INVITE request and generate a SIP 200 (OK) response according to rules and procedures of 3GPP TS 24.229 [5];</w:t>
      </w:r>
    </w:p>
    <w:p w14:paraId="592A2995" w14:textId="77777777" w:rsidR="00296E35" w:rsidRPr="001C0FC4" w:rsidRDefault="00296E35" w:rsidP="00296E35">
      <w:pPr>
        <w:pStyle w:val="B1"/>
        <w:rPr>
          <w:lang w:eastAsia="ko-KR"/>
        </w:rPr>
      </w:pPr>
      <w:r w:rsidRPr="001C0FC4">
        <w:rPr>
          <w:lang w:eastAsia="ko-KR"/>
        </w:rPr>
        <w:t>6)</w:t>
      </w:r>
      <w:r w:rsidRPr="001C0FC4">
        <w:rPr>
          <w:lang w:eastAsia="ko-KR"/>
        </w:rPr>
        <w:tab/>
        <w:t>shall include the option tag "timer" in a Require header field of the SIP 200 (OK) response;</w:t>
      </w:r>
    </w:p>
    <w:p w14:paraId="418A22DA" w14:textId="77777777" w:rsidR="00296E35" w:rsidRPr="001C0FC4" w:rsidRDefault="00296E35" w:rsidP="00296E35">
      <w:pPr>
        <w:pStyle w:val="B1"/>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67EA59" w14:textId="77777777" w:rsidR="00296E35" w:rsidRPr="001C0FC4" w:rsidRDefault="00296E35" w:rsidP="00296E35">
      <w:pPr>
        <w:pStyle w:val="B1"/>
      </w:pPr>
      <w:r w:rsidRPr="001C0FC4">
        <w:t>8)</w:t>
      </w:r>
      <w:r w:rsidRPr="001C0FC4">
        <w:tab/>
        <w:t>shall include the g.3gpp.mcdata.sds media feature tag in the Contact header field of the SIP 200 (OK) response;</w:t>
      </w:r>
    </w:p>
    <w:p w14:paraId="0C963A6B" w14:textId="77777777" w:rsidR="00296E35" w:rsidRPr="001C0FC4" w:rsidRDefault="00296E35" w:rsidP="00296E35">
      <w:pPr>
        <w:pStyle w:val="B1"/>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A4BC581" w14:textId="77777777" w:rsidR="00296E35" w:rsidRPr="001C0FC4" w:rsidRDefault="00296E35" w:rsidP="00296E35">
      <w:pPr>
        <w:pStyle w:val="B1"/>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47E4CD44" w14:textId="77777777" w:rsidR="00296E35" w:rsidRPr="001C0FC4" w:rsidRDefault="00296E35" w:rsidP="00296E35">
      <w:pPr>
        <w:pStyle w:val="B1"/>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2FA376A8"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2D0BD36A"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39BA4ED1"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3B6E827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198EECB7" w14:textId="77777777" w:rsidR="00296E35" w:rsidRPr="001C0FC4" w:rsidRDefault="00296E35" w:rsidP="00296E35">
      <w:r w:rsidRPr="001C0FC4">
        <w:t>[TS 24.282, clause 9.2.4.2.2]</w:t>
      </w:r>
    </w:p>
    <w:p w14:paraId="1B1BDCC8"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16F1B642" w14:textId="77777777" w:rsidR="00296E35" w:rsidRPr="001C0FC4" w:rsidRDefault="00296E35" w:rsidP="00296E35">
      <w:r w:rsidRPr="001C0FC4">
        <w:t>When composing an SDP answer, the MCData client:</w:t>
      </w:r>
    </w:p>
    <w:p w14:paraId="51E9AE09"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0CC6619F"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319BB5C7"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3D9962CB" w14:textId="77777777" w:rsidR="00296E35" w:rsidRPr="001C0FC4" w:rsidRDefault="00296E35" w:rsidP="00296E35">
      <w:pPr>
        <w:pStyle w:val="B2"/>
      </w:pPr>
      <w:r w:rsidRPr="001C0FC4">
        <w:t>c)</w:t>
      </w:r>
      <w:r w:rsidRPr="001C0FC4">
        <w:tab/>
        <w:t>an "a=sendrecv" attribute;</w:t>
      </w:r>
    </w:p>
    <w:p w14:paraId="406FD4DF" w14:textId="77777777" w:rsidR="00296E35" w:rsidRPr="001C0FC4" w:rsidRDefault="00296E35" w:rsidP="00296E35">
      <w:pPr>
        <w:pStyle w:val="B2"/>
      </w:pPr>
      <w:r w:rsidRPr="001C0FC4">
        <w:t>d)</w:t>
      </w:r>
      <w:r w:rsidRPr="001C0FC4">
        <w:tab/>
        <w:t>an "a=path" attribute containing its own MSRP URI;</w:t>
      </w:r>
    </w:p>
    <w:p w14:paraId="1D4641A9" w14:textId="77777777" w:rsidR="00296E35" w:rsidRPr="001C0FC4" w:rsidRDefault="00296E35" w:rsidP="00296E35">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2B51B149" w14:textId="77777777" w:rsidR="00296E35" w:rsidRPr="001C0FC4" w:rsidRDefault="00296E35" w:rsidP="00296E35">
      <w:pPr>
        <w:pStyle w:val="B2"/>
      </w:pPr>
      <w:r w:rsidRPr="001C0FC4">
        <w:t>f)</w:t>
      </w:r>
      <w:r w:rsidRPr="001C0FC4">
        <w:rPr>
          <w:lang w:eastAsia="ko-KR"/>
        </w:rPr>
        <w:tab/>
        <w:t xml:space="preserve">set the a=setup attribute </w:t>
      </w:r>
      <w:r w:rsidRPr="001C0FC4">
        <w:t>according to IETF RFC 6135 [19].</w:t>
      </w:r>
    </w:p>
    <w:p w14:paraId="780AFC88" w14:textId="77777777" w:rsidR="00296E35" w:rsidRPr="001C0FC4" w:rsidRDefault="00296E35" w:rsidP="00296E35">
      <w:r w:rsidRPr="001C0FC4">
        <w:t>[TS 24.282, clause 13.2.2.2.2.2]</w:t>
      </w:r>
    </w:p>
    <w:p w14:paraId="5886E464" w14:textId="77777777" w:rsidR="00296E35" w:rsidRPr="001C0FC4" w:rsidRDefault="00296E35" w:rsidP="00296E35">
      <w:r w:rsidRPr="001C0FC4">
        <w:t>Upon receiving a SIP BYE request, the MCData client:</w:t>
      </w:r>
    </w:p>
    <w:p w14:paraId="49F4BB40"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4CC067CE"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0C5B36B6" w14:textId="77777777" w:rsidR="00296E35" w:rsidRPr="001C0FC4" w:rsidRDefault="00296E35" w:rsidP="00296E35">
      <w:pPr>
        <w:pStyle w:val="NO"/>
      </w:pPr>
      <w:r w:rsidRPr="001C0FC4">
        <w:t>NOTE:</w:t>
      </w:r>
      <w:r w:rsidRPr="001C0FC4">
        <w:tab/>
        <w:t>Partially received data can be stored and processed.</w:t>
      </w:r>
    </w:p>
    <w:p w14:paraId="224E94AC" w14:textId="77777777" w:rsidR="00296E35" w:rsidRPr="001C0FC4" w:rsidRDefault="00296E35" w:rsidP="00296E35">
      <w:r w:rsidRPr="001C0FC4">
        <w:t>[TS 24.582, clause 6.1.2.3.1]</w:t>
      </w:r>
    </w:p>
    <w:p w14:paraId="3BAA58EF" w14:textId="77777777" w:rsidR="00296E35" w:rsidRPr="001C0FC4" w:rsidRDefault="00296E35" w:rsidP="00296E35">
      <w:r w:rsidRPr="001C0FC4">
        <w:t>Upon receiving an indication to establish MSRP connection for SDS session as the terminating MCData client, the MCData client:</w:t>
      </w:r>
    </w:p>
    <w:p w14:paraId="1122A97C" w14:textId="77777777" w:rsidR="00296E35" w:rsidRPr="001C0FC4" w:rsidRDefault="00296E35" w:rsidP="00296E35">
      <w:pPr>
        <w:pStyle w:val="B1"/>
      </w:pPr>
      <w:r w:rsidRPr="001C0FC4">
        <w:t>1.</w:t>
      </w:r>
      <w:r w:rsidRPr="001C0FC4">
        <w:tab/>
        <w:t>shall act as an MSRP client according to IETF RFC 6135 [12];</w:t>
      </w:r>
    </w:p>
    <w:p w14:paraId="79CCB9A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DFB6A6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712DBB5F"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27A1012" w14:textId="77777777" w:rsidR="00296E35" w:rsidRPr="001C0FC4" w:rsidRDefault="00296E35" w:rsidP="00296E35">
      <w:pPr>
        <w:pStyle w:val="B1"/>
      </w:pPr>
      <w:r w:rsidRPr="001C0FC4">
        <w:t>Once the MSRP session is established, the MCData client:</w:t>
      </w:r>
    </w:p>
    <w:p w14:paraId="1FC72D0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71718A6"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C195E24" w14:textId="77777777" w:rsidR="00296E35" w:rsidRPr="001C0FC4" w:rsidRDefault="00296E35" w:rsidP="00296E35">
      <w:pPr>
        <w:pStyle w:val="B1"/>
      </w:pPr>
      <w:r w:rsidRPr="001C0FC4">
        <w:t>3.</w:t>
      </w:r>
      <w:r w:rsidRPr="001C0FC4">
        <w:tab/>
        <w:t>shall handle the received content as described in subclause 6.1.2.6.</w:t>
      </w:r>
    </w:p>
    <w:p w14:paraId="443D49A5"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E3F0C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53C0B82F" w14:textId="77777777" w:rsidR="00296E35" w:rsidRPr="001C0FC4" w:rsidRDefault="00296E35" w:rsidP="00296E35">
      <w:r w:rsidRPr="001C0FC4">
        <w:t>[TS 24.582, clause 6.1.2.4]</w:t>
      </w:r>
    </w:p>
    <w:p w14:paraId="2366C27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83EE51C"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5FE83E8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6BB2EB2C"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49F4F10B"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4D008CA"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4BEE066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57848C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728DC0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432B757C"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546E23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B6280AD"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4CEF3501"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FD13E2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69495EDD"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EC92D2F" w14:textId="77777777" w:rsidR="00296E35" w:rsidRPr="001C0FC4" w:rsidRDefault="00296E35" w:rsidP="00296E35">
      <w:r w:rsidRPr="001C0FC4">
        <w:t>[TS 24.582, clause 6.1.2.5.1]</w:t>
      </w:r>
    </w:p>
    <w:p w14:paraId="46D7494D"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4C23F806"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1AEECAFC"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55EDDFF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21B6E0D4"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7FDBD86A" w14:textId="77777777" w:rsidR="00296E35" w:rsidRPr="001C0FC4" w:rsidRDefault="00296E35" w:rsidP="00296E35">
      <w:r w:rsidRPr="001C0FC4">
        <w:t>If MSRP chunking is used, the MCData client:</w:t>
      </w:r>
    </w:p>
    <w:p w14:paraId="300A4B93" w14:textId="77777777" w:rsidR="00296E35" w:rsidRPr="001C0FC4" w:rsidRDefault="00296E35" w:rsidP="00296E35">
      <w:pPr>
        <w:pStyle w:val="B1"/>
      </w:pPr>
      <w:r w:rsidRPr="001C0FC4">
        <w:t>1.</w:t>
      </w:r>
      <w:r w:rsidRPr="001C0FC4">
        <w:tab/>
        <w:t>shall send further MSRP SEND requests as necessary.</w:t>
      </w:r>
    </w:p>
    <w:p w14:paraId="160223FE"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B2B75B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D505215"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0D69F707" w14:textId="77777777" w:rsidR="00296E35" w:rsidRPr="001C0FC4" w:rsidRDefault="00296E35" w:rsidP="00296E35">
      <w:r w:rsidRPr="001C0FC4">
        <w:t>[TS 24.582, clause 6.1.2.5.2]</w:t>
      </w:r>
    </w:p>
    <w:p w14:paraId="353683B6" w14:textId="77777777" w:rsidR="00296E35" w:rsidRPr="001C0FC4" w:rsidRDefault="00296E35" w:rsidP="00296E35">
      <w:r w:rsidRPr="001C0FC4">
        <w:t>In order to generate an SDS notification, the MCData client:</w:t>
      </w:r>
    </w:p>
    <w:p w14:paraId="0767B17D" w14:textId="77777777" w:rsidR="00296E35" w:rsidRPr="001C0FC4" w:rsidRDefault="00296E35" w:rsidP="00296E35">
      <w:pPr>
        <w:pStyle w:val="B1"/>
      </w:pPr>
      <w:r w:rsidRPr="001C0FC4">
        <w:t>1.</w:t>
      </w:r>
      <w:r w:rsidRPr="001C0FC4">
        <w:tab/>
        <w:t>shall generate an SDS NOTIFICATION message as specified in 3GPP TS 24.282 [8]; and</w:t>
      </w:r>
    </w:p>
    <w:p w14:paraId="3010D01E"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100CE239" w14:textId="77777777" w:rsidR="00296E35" w:rsidRPr="001C0FC4" w:rsidRDefault="00296E35" w:rsidP="00296E35">
      <w:r w:rsidRPr="001C0FC4">
        <w:t>When generating an SDS NOTIFICATION message, the MCData client:</w:t>
      </w:r>
    </w:p>
    <w:p w14:paraId="594F5795"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53DFD5C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D192DA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9F92AE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46EF7B1E" w14:textId="77777777" w:rsidR="00296E35" w:rsidRPr="001C0FC4" w:rsidRDefault="00296E35" w:rsidP="00296E35">
      <w:pPr>
        <w:pStyle w:val="B1"/>
      </w:pPr>
      <w:r w:rsidRPr="001C0FC4">
        <w:t>5.</w:t>
      </w:r>
      <w:r w:rsidRPr="001C0FC4">
        <w:tab/>
        <w:t>shall set the Date and time IE to the current time;</w:t>
      </w:r>
    </w:p>
    <w:p w14:paraId="6C530543"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47FDD399"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6FAB82F3" w14:textId="77777777" w:rsidR="00296E35" w:rsidRPr="001C0FC4" w:rsidRDefault="00296E35" w:rsidP="00296E35">
      <w:pPr>
        <w:pStyle w:val="B1"/>
      </w:pPr>
      <w:r w:rsidRPr="001C0FC4">
        <w:t>8.</w:t>
      </w:r>
      <w:r w:rsidRPr="001C0FC4">
        <w:tab/>
        <w:t>if the SDS message was destined for the user, shall not include an Application ID IE; and</w:t>
      </w:r>
    </w:p>
    <w:p w14:paraId="21CB9379"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19E551B7" w14:textId="77777777" w:rsidR="00296E35" w:rsidRPr="001C0FC4" w:rsidRDefault="00296E35" w:rsidP="00296E35">
      <w:r w:rsidRPr="001C0FC4">
        <w:t>[TS 24.582, clause 6.1.2.5.3]</w:t>
      </w:r>
    </w:p>
    <w:p w14:paraId="0D7C9B45" w14:textId="77777777" w:rsidR="00296E35" w:rsidRPr="001C0FC4" w:rsidRDefault="00296E35" w:rsidP="00296E35">
      <w:r w:rsidRPr="001C0FC4">
        <w:t>The MCData client shall generate MSRP SEND requests for SDS disposition notification according to IETF RFC 4975 [11].</w:t>
      </w:r>
    </w:p>
    <w:p w14:paraId="005D6BFB" w14:textId="77777777" w:rsidR="00296E35" w:rsidRPr="001C0FC4" w:rsidRDefault="00296E35" w:rsidP="00296E35">
      <w:r w:rsidRPr="001C0FC4">
        <w:t xml:space="preserve">When generating an MSRP SEND request for SDS disposition notification containing an SDS NOTIFICATION message, the MCData client </w:t>
      </w:r>
    </w:p>
    <w:p w14:paraId="1B041B5B" w14:textId="77777777" w:rsidR="00296E35" w:rsidRPr="001C0FC4" w:rsidRDefault="00296E35" w:rsidP="00296E35">
      <w:pPr>
        <w:pStyle w:val="B1"/>
      </w:pPr>
      <w:r w:rsidRPr="001C0FC4">
        <w:t>1.</w:t>
      </w:r>
      <w:r w:rsidRPr="001C0FC4">
        <w:tab/>
        <w:t>shall set To-Path header according to the MSRP URI(s) received in the answer SDP;</w:t>
      </w:r>
    </w:p>
    <w:p w14:paraId="079A3B1E"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42DAB39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5B28321F" w14:textId="77777777" w:rsidR="00296E35" w:rsidRPr="001C0FC4" w:rsidRDefault="00296E35" w:rsidP="00296E35">
      <w:r w:rsidRPr="001C0FC4">
        <w:t>[TS 24.582, clause 6.1.2.6]</w:t>
      </w:r>
    </w:p>
    <w:p w14:paraId="3017A4AE"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61583C0"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26C1CBD"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8975D26"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01DD302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D8D2E9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C4162AC" w14:textId="77777777" w:rsidR="00296E35" w:rsidRPr="001C0FC4" w:rsidRDefault="00296E35" w:rsidP="00296E35">
      <w:pPr>
        <w:pStyle w:val="H6"/>
      </w:pPr>
      <w:bookmarkStart w:id="706" w:name="_Toc52782376"/>
      <w:bookmarkStart w:id="707" w:name="_Toc52782987"/>
      <w:bookmarkStart w:id="708" w:name="_Toc59042856"/>
      <w:r w:rsidRPr="001C0FC4">
        <w:t>6.1.10.3</w:t>
      </w:r>
      <w:r w:rsidRPr="001C0FC4">
        <w:tab/>
        <w:t>Test description</w:t>
      </w:r>
      <w:bookmarkEnd w:id="706"/>
      <w:bookmarkEnd w:id="707"/>
      <w:bookmarkEnd w:id="708"/>
    </w:p>
    <w:p w14:paraId="03734F15" w14:textId="77777777" w:rsidR="00296E35" w:rsidRPr="001C0FC4" w:rsidRDefault="00296E35" w:rsidP="00296E35">
      <w:pPr>
        <w:pStyle w:val="H6"/>
      </w:pPr>
      <w:bookmarkStart w:id="709" w:name="_Toc52782377"/>
      <w:bookmarkStart w:id="710" w:name="_Toc52782988"/>
      <w:bookmarkStart w:id="711" w:name="_Toc59042857"/>
      <w:r w:rsidRPr="001C0FC4">
        <w:t>6.1.10.3.1</w:t>
      </w:r>
      <w:r w:rsidRPr="001C0FC4">
        <w:tab/>
        <w:t>Pre-test conditions</w:t>
      </w:r>
      <w:bookmarkEnd w:id="709"/>
      <w:bookmarkEnd w:id="710"/>
      <w:bookmarkEnd w:id="711"/>
    </w:p>
    <w:p w14:paraId="79AD8FFF" w14:textId="77777777" w:rsidR="00296E35" w:rsidRDefault="00296E35" w:rsidP="00296E35">
      <w:pPr>
        <w:pStyle w:val="H6"/>
      </w:pPr>
      <w:r w:rsidRPr="00102CE5">
        <w:t>Test configuration</w:t>
      </w:r>
      <w:r>
        <w:t>:</w:t>
      </w:r>
    </w:p>
    <w:p w14:paraId="127A32C2" w14:textId="237B4335" w:rsidR="00296E35" w:rsidRDefault="00296E35" w:rsidP="00296E35">
      <w:pPr>
        <w:pStyle w:val="B1"/>
      </w:pPr>
      <w:r>
        <w:t>-</w:t>
      </w:r>
      <w:r>
        <w:tab/>
        <w:t>Single cell configuration according to TS 37.579-1 [2] clause 5.2.2.2.1.</w:t>
      </w:r>
    </w:p>
    <w:p w14:paraId="74F9FF89" w14:textId="77777777" w:rsidR="00296E35" w:rsidRDefault="00296E35" w:rsidP="00296E35">
      <w:pPr>
        <w:pStyle w:val="H6"/>
      </w:pPr>
      <w:r>
        <w:t>Preamble:</w:t>
      </w:r>
    </w:p>
    <w:p w14:paraId="35CD1A6A" w14:textId="5C69F927" w:rsidR="00296E35" w:rsidRDefault="00296E35" w:rsidP="00296E35">
      <w:pPr>
        <w:pStyle w:val="B1"/>
      </w:pPr>
      <w:r>
        <w:t>-</w:t>
      </w:r>
      <w:r>
        <w:tab/>
        <w:t>The UE has performed procedure 'Initial registration' as described in TS 37.579-1 [2] clause 5.4.2.</w:t>
      </w:r>
    </w:p>
    <w:p w14:paraId="187B20DD" w14:textId="77777777" w:rsidR="00296E35" w:rsidRDefault="00296E35" w:rsidP="00296E35">
      <w:pPr>
        <w:pStyle w:val="B1"/>
      </w:pPr>
      <w:r>
        <w:t>-</w:t>
      </w:r>
      <w:r>
        <w:tab/>
      </w:r>
      <w:r w:rsidRPr="000573F5">
        <w:t>UE States at the end of the preamble</w:t>
      </w:r>
      <w:r>
        <w:t>:</w:t>
      </w:r>
    </w:p>
    <w:p w14:paraId="46A87548" w14:textId="77777777" w:rsidR="00296E35" w:rsidRDefault="00296E35" w:rsidP="00296E35">
      <w:pPr>
        <w:pStyle w:val="B1"/>
        <w:ind w:left="852"/>
      </w:pPr>
      <w:r>
        <w:t>-</w:t>
      </w:r>
      <w:r>
        <w:tab/>
        <w:t>The UE is in RRC_IDLE state.</w:t>
      </w:r>
    </w:p>
    <w:p w14:paraId="47A8316F" w14:textId="77777777" w:rsidR="00296E35" w:rsidRDefault="00296E35" w:rsidP="00296E35">
      <w:pPr>
        <w:pStyle w:val="B1"/>
        <w:ind w:left="852"/>
      </w:pPr>
      <w:r>
        <w:t>-</w:t>
      </w:r>
      <w:r>
        <w:tab/>
        <w:t>The client is registered for MCData.</w:t>
      </w:r>
    </w:p>
    <w:p w14:paraId="1A7D46D8" w14:textId="77777777" w:rsidR="00296E35" w:rsidRPr="001C0FC4" w:rsidRDefault="00296E35" w:rsidP="00296E35">
      <w:pPr>
        <w:pStyle w:val="H6"/>
      </w:pPr>
      <w:bookmarkStart w:id="712" w:name="_Toc52782378"/>
      <w:bookmarkStart w:id="713" w:name="_Toc52782989"/>
      <w:bookmarkStart w:id="714" w:name="_Toc59042858"/>
      <w:r w:rsidRPr="001C0FC4">
        <w:t>6.1.10.3.2</w:t>
      </w:r>
      <w:r w:rsidRPr="001C0FC4">
        <w:tab/>
        <w:t>Test procedure sequence</w:t>
      </w:r>
      <w:bookmarkEnd w:id="712"/>
      <w:bookmarkEnd w:id="713"/>
      <w:bookmarkEnd w:id="714"/>
    </w:p>
    <w:p w14:paraId="531385F0" w14:textId="77777777" w:rsidR="00296E35" w:rsidRPr="001C0FC4" w:rsidRDefault="00296E35" w:rsidP="00296E35">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7E5333C" w14:textId="77777777" w:rsidTr="002E3FCC">
        <w:tc>
          <w:tcPr>
            <w:tcW w:w="649" w:type="dxa"/>
            <w:tcBorders>
              <w:top w:val="single" w:sz="4" w:space="0" w:color="auto"/>
              <w:left w:val="single" w:sz="4" w:space="0" w:color="auto"/>
              <w:bottom w:val="nil"/>
              <w:right w:val="single" w:sz="4" w:space="0" w:color="auto"/>
            </w:tcBorders>
            <w:hideMark/>
          </w:tcPr>
          <w:p w14:paraId="2F062E3E"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28C323"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5D2DB8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53D6E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D00890" w14:textId="77777777" w:rsidR="00296E35" w:rsidRPr="001C0FC4" w:rsidRDefault="00296E35" w:rsidP="002E3FCC">
            <w:pPr>
              <w:pStyle w:val="TAH"/>
            </w:pPr>
            <w:r w:rsidRPr="001C0FC4">
              <w:t>Verdict</w:t>
            </w:r>
          </w:p>
        </w:tc>
      </w:tr>
      <w:tr w:rsidR="00296E35" w:rsidRPr="001C0FC4" w14:paraId="554D8170" w14:textId="77777777" w:rsidTr="002E3FCC">
        <w:tc>
          <w:tcPr>
            <w:tcW w:w="649" w:type="dxa"/>
            <w:tcBorders>
              <w:top w:val="nil"/>
              <w:left w:val="single" w:sz="4" w:space="0" w:color="auto"/>
              <w:bottom w:val="single" w:sz="4" w:space="0" w:color="auto"/>
              <w:right w:val="single" w:sz="4" w:space="0" w:color="auto"/>
            </w:tcBorders>
          </w:tcPr>
          <w:p w14:paraId="5EEB641B"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6C3B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E3163D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7D14B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4D90B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B55A13" w14:textId="77777777" w:rsidR="00296E35" w:rsidRPr="001C0FC4" w:rsidRDefault="00296E35" w:rsidP="002E3FCC">
            <w:pPr>
              <w:pStyle w:val="TAH"/>
            </w:pPr>
          </w:p>
        </w:tc>
      </w:tr>
      <w:tr w:rsidR="00296E35" w:rsidRPr="001C0FC4" w14:paraId="4AFD48D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6B8D5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E1917EB" w14:textId="4EFED357"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3B774C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06D6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188CF"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5CA3FC5" w14:textId="77777777" w:rsidR="00296E35" w:rsidRPr="001C0FC4" w:rsidRDefault="00296E35" w:rsidP="002E3FCC">
            <w:pPr>
              <w:pStyle w:val="TAC"/>
            </w:pPr>
            <w:r w:rsidRPr="001C0FC4">
              <w:t>P</w:t>
            </w:r>
          </w:p>
        </w:tc>
      </w:tr>
      <w:tr w:rsidR="00296E35" w:rsidRPr="001C0FC4" w14:paraId="4219A6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E09654"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4FF40B2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05BB925"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DA9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E7B3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CFE1E4" w14:textId="77777777" w:rsidR="00296E35" w:rsidRPr="001C0FC4" w:rsidRDefault="00296E35" w:rsidP="002E3FCC">
            <w:pPr>
              <w:pStyle w:val="TAC"/>
            </w:pPr>
            <w:r w:rsidRPr="001C0FC4">
              <w:t>-</w:t>
            </w:r>
          </w:p>
        </w:tc>
      </w:tr>
      <w:tr w:rsidR="00296E35" w:rsidRPr="001C0FC4" w14:paraId="741650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D1CBD5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298FDF7" w14:textId="6090836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539F4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13647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29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A867A7F" w14:textId="77777777" w:rsidR="00296E35" w:rsidRPr="001C0FC4" w:rsidRDefault="00296E35" w:rsidP="002E3FCC">
            <w:pPr>
              <w:pStyle w:val="TAC"/>
            </w:pPr>
            <w:r w:rsidRPr="001C0FC4">
              <w:t>P</w:t>
            </w:r>
          </w:p>
        </w:tc>
      </w:tr>
      <w:tr w:rsidR="00296E35" w:rsidRPr="001C0FC4" w14:paraId="702BAC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2D3D72"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D9B01E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A5ADD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50A51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5208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1D6EAC" w14:textId="77777777" w:rsidR="00296E35" w:rsidRPr="001C0FC4" w:rsidRDefault="00296E35" w:rsidP="002E3FCC">
            <w:pPr>
              <w:pStyle w:val="TAC"/>
            </w:pPr>
            <w:r w:rsidRPr="001C0FC4">
              <w:t>-</w:t>
            </w:r>
          </w:p>
        </w:tc>
      </w:tr>
      <w:tr w:rsidR="00296E35" w:rsidRPr="001C0FC4" w14:paraId="087DBE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96D8C4"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06C605" w14:textId="5C62C8BF"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E7A07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B037F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2DC1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5EA8C7" w14:textId="77777777" w:rsidR="00296E35" w:rsidRPr="001C0FC4" w:rsidRDefault="00296E35" w:rsidP="002E3FCC">
            <w:pPr>
              <w:pStyle w:val="TAC"/>
            </w:pPr>
            <w:r w:rsidRPr="001C0FC4">
              <w:t>P</w:t>
            </w:r>
          </w:p>
        </w:tc>
      </w:tr>
      <w:tr w:rsidR="00296E35" w:rsidRPr="001C0FC4" w14:paraId="053CDC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FE1C4E"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190C0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393C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14E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DA7EA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3A14CE" w14:textId="77777777" w:rsidR="00296E35" w:rsidRPr="001C0FC4" w:rsidRDefault="00296E35" w:rsidP="002E3FCC">
            <w:pPr>
              <w:pStyle w:val="TAC"/>
            </w:pPr>
            <w:r w:rsidRPr="001C0FC4">
              <w:t>-</w:t>
            </w:r>
          </w:p>
        </w:tc>
      </w:tr>
      <w:tr w:rsidR="00296E35" w:rsidRPr="001C0FC4" w14:paraId="1AEE98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E52201"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1356369D" w14:textId="77777777" w:rsidR="00296E35" w:rsidRPr="001C0FC4" w:rsidRDefault="00296E35" w:rsidP="002E3FCC">
            <w:pPr>
              <w:pStyle w:val="TAL"/>
            </w:pPr>
            <w:r w:rsidRPr="001C0FC4">
              <w:t>Check: Does the UE (MCData client) provide the contents of the Payload IE to the user?</w:t>
            </w:r>
          </w:p>
          <w:p w14:paraId="6D79EBFD"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5F49A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8CE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3502B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8B5363D" w14:textId="77777777" w:rsidR="00296E35" w:rsidRPr="001C0FC4" w:rsidRDefault="00296E35" w:rsidP="002E3FCC">
            <w:pPr>
              <w:pStyle w:val="TAC"/>
            </w:pPr>
            <w:r w:rsidRPr="001C0FC4">
              <w:t>P</w:t>
            </w:r>
          </w:p>
        </w:tc>
      </w:tr>
      <w:tr w:rsidR="00296E35" w:rsidRPr="001C0FC4" w14:paraId="38DA8D2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53C423"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E985A56" w14:textId="77777777" w:rsidR="00296E35" w:rsidRPr="001C0FC4" w:rsidRDefault="00296E35" w:rsidP="002E3FCC">
            <w:pPr>
              <w:pStyle w:val="TAL"/>
            </w:pPr>
            <w:r w:rsidRPr="001C0FC4">
              <w:t>Make the UE (MCData client) send a one-to-one session SDS message over the media plane with disposition request "READ".</w:t>
            </w:r>
          </w:p>
          <w:p w14:paraId="35CE9D7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27B9A6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DF0F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5F90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2FD3BC" w14:textId="77777777" w:rsidR="00296E35" w:rsidRPr="001C0FC4" w:rsidRDefault="00296E35" w:rsidP="002E3FCC">
            <w:pPr>
              <w:pStyle w:val="TAC"/>
            </w:pPr>
            <w:r w:rsidRPr="001C0FC4">
              <w:t>-</w:t>
            </w:r>
          </w:p>
        </w:tc>
      </w:tr>
      <w:tr w:rsidR="00296E35" w:rsidRPr="001C0FC4" w14:paraId="78AB9FF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65809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03B50A" w14:textId="53BD586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452EB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1D82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2C595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6CDEC8" w14:textId="77777777" w:rsidR="00296E35" w:rsidRPr="001C0FC4" w:rsidRDefault="00296E35" w:rsidP="002E3FCC">
            <w:pPr>
              <w:pStyle w:val="TAC"/>
            </w:pPr>
            <w:r w:rsidRPr="001C0FC4">
              <w:t>P</w:t>
            </w:r>
          </w:p>
        </w:tc>
      </w:tr>
      <w:tr w:rsidR="00296E35" w:rsidRPr="001C0FC4" w14:paraId="0B28B5C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B254DCD"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1126A7CA" w14:textId="7D3C6F5F"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12FF9CA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2A0D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1EB1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EE53B82" w14:textId="77777777" w:rsidR="00296E35" w:rsidRPr="001C0FC4" w:rsidRDefault="00296E35" w:rsidP="002E3FCC">
            <w:pPr>
              <w:pStyle w:val="TAC"/>
            </w:pPr>
            <w:r w:rsidRPr="001C0FC4">
              <w:t>P</w:t>
            </w:r>
          </w:p>
        </w:tc>
      </w:tr>
      <w:tr w:rsidR="00296E35" w:rsidRPr="001C0FC4" w14:paraId="19977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D18A8D"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8BD0A1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739813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1E88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099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75A067" w14:textId="77777777" w:rsidR="00296E35" w:rsidRPr="001C0FC4" w:rsidRDefault="00296E35" w:rsidP="002E3FCC">
            <w:pPr>
              <w:pStyle w:val="TAC"/>
            </w:pPr>
            <w:r w:rsidRPr="001C0FC4">
              <w:t>-</w:t>
            </w:r>
          </w:p>
        </w:tc>
      </w:tr>
      <w:tr w:rsidR="00296E35" w:rsidRPr="001C0FC4" w14:paraId="5A0FB1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3B5F7CE"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56F07A0B" w14:textId="77777777" w:rsidR="00296E35" w:rsidRPr="001C0FC4" w:rsidRDefault="00296E35" w:rsidP="002E3FCC">
            <w:pPr>
              <w:pStyle w:val="TAL"/>
            </w:pPr>
            <w:r w:rsidRPr="001C0FC4">
              <w:t>Check: Does the UE (MCData client) provide the disposition notification to the user?</w:t>
            </w:r>
          </w:p>
          <w:p w14:paraId="6286DA8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A7A416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2C4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4DC4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744F37" w14:textId="77777777" w:rsidR="00296E35" w:rsidRPr="001C0FC4" w:rsidRDefault="00296E35" w:rsidP="002E3FCC">
            <w:pPr>
              <w:pStyle w:val="TAC"/>
            </w:pPr>
            <w:r w:rsidRPr="001C0FC4">
              <w:t>P</w:t>
            </w:r>
          </w:p>
        </w:tc>
      </w:tr>
      <w:tr w:rsidR="00296E35" w:rsidRPr="001C0FC4" w14:paraId="625E696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107810"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DDAC90A" w14:textId="40C8C355"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D5F6C90"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0D4815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71D2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9E8216"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2BF147DB" w14:textId="77777777" w:rsidR="00296E35" w:rsidRPr="001C0FC4" w:rsidRDefault="00296E35" w:rsidP="002E3FCC">
            <w:pPr>
              <w:pStyle w:val="TAC"/>
            </w:pPr>
            <w:r w:rsidRPr="001C0FC4">
              <w:t>P</w:t>
            </w:r>
          </w:p>
        </w:tc>
      </w:tr>
      <w:tr w:rsidR="00296E35" w:rsidRPr="001C0FC4" w14:paraId="61A18213" w14:textId="77777777" w:rsidTr="002E3FCC">
        <w:tc>
          <w:tcPr>
            <w:tcW w:w="649" w:type="dxa"/>
            <w:tcBorders>
              <w:top w:val="single" w:sz="4" w:space="0" w:color="auto"/>
              <w:left w:val="single" w:sz="4" w:space="0" w:color="auto"/>
              <w:bottom w:val="single" w:sz="4" w:space="0" w:color="auto"/>
              <w:right w:val="single" w:sz="4" w:space="0" w:color="auto"/>
            </w:tcBorders>
          </w:tcPr>
          <w:p w14:paraId="5AFFAF19"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DED41E1" w14:textId="53838FAD"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2050884"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0624772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FFB429F"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5379D7D" w14:textId="77777777" w:rsidR="00296E35" w:rsidRPr="001C0FC4" w:rsidRDefault="00296E35" w:rsidP="002E3FCC">
            <w:pPr>
              <w:pStyle w:val="TAC"/>
            </w:pPr>
            <w:r>
              <w:t>-</w:t>
            </w:r>
          </w:p>
        </w:tc>
      </w:tr>
      <w:tr w:rsidR="00296E35" w:rsidRPr="001C0FC4" w14:paraId="18A1869D"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C07FF8D" w14:textId="77777777" w:rsidR="00296E35" w:rsidRDefault="00296E35" w:rsidP="002E3FCC">
            <w:pPr>
              <w:pStyle w:val="TAN"/>
            </w:pPr>
            <w:r w:rsidRPr="001C0FC4">
              <w:t>NOTE 1:</w:t>
            </w:r>
            <w:r w:rsidRPr="001C0FC4">
              <w:tab/>
              <w:t>This is expected to be done via a suitable implementation dependent MMI.</w:t>
            </w:r>
          </w:p>
          <w:p w14:paraId="29E3863C" w14:textId="77777777" w:rsidR="00296E35" w:rsidRPr="001C0FC4" w:rsidRDefault="00296E35" w:rsidP="002E3FCC">
            <w:pPr>
              <w:pStyle w:val="TAN"/>
            </w:pPr>
            <w:r>
              <w:t>NOTE 2:</w:t>
            </w:r>
            <w:r>
              <w:tab/>
              <w:t>The procedure does not release the RRC connection.</w:t>
            </w:r>
          </w:p>
        </w:tc>
      </w:tr>
    </w:tbl>
    <w:p w14:paraId="07B5EE36" w14:textId="77777777" w:rsidR="00296E35" w:rsidRPr="001C0FC4" w:rsidRDefault="00296E35" w:rsidP="00296E35"/>
    <w:p w14:paraId="6980316E" w14:textId="77777777" w:rsidR="00296E35" w:rsidRPr="001C0FC4" w:rsidRDefault="00296E35" w:rsidP="00296E35">
      <w:pPr>
        <w:pStyle w:val="H6"/>
      </w:pPr>
      <w:bookmarkStart w:id="715" w:name="_Toc52782379"/>
      <w:bookmarkStart w:id="716" w:name="_Toc52782990"/>
      <w:bookmarkStart w:id="717" w:name="_Toc59042859"/>
      <w:r w:rsidRPr="001C0FC4">
        <w:t>6.1.10.3.3</w:t>
      </w:r>
      <w:r w:rsidRPr="001C0FC4">
        <w:tab/>
        <w:t>Specific message contents</w:t>
      </w:r>
      <w:bookmarkEnd w:id="715"/>
      <w:bookmarkEnd w:id="716"/>
      <w:bookmarkEnd w:id="717"/>
    </w:p>
    <w:p w14:paraId="75F5426B" w14:textId="205985C3" w:rsidR="00296E35" w:rsidRPr="001C0FC4" w:rsidRDefault="00296E35" w:rsidP="00296E35">
      <w:pPr>
        <w:pStyle w:val="TH"/>
      </w:pPr>
      <w:bookmarkStart w:id="718" w:name="_Toc25610661"/>
      <w:r w:rsidRPr="001C0FC4">
        <w:t>Table 6.1.10.3.3-1: SIP INVITE from the SS (step 1, Table 6.1.10.3.2-1;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03C6B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D01ED91" w14:textId="6EE0EF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07FA6E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EA472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B938C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C4034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BFBF7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2058C6" w14:textId="77777777" w:rsidR="00296E35" w:rsidRPr="001C0FC4" w:rsidRDefault="00296E35" w:rsidP="002E3FCC">
            <w:pPr>
              <w:pStyle w:val="TAH"/>
              <w:rPr>
                <w:bCs/>
              </w:rPr>
            </w:pPr>
            <w:r w:rsidRPr="001C0FC4">
              <w:rPr>
                <w:bCs/>
              </w:rPr>
              <w:t>Condition</w:t>
            </w:r>
          </w:p>
        </w:tc>
      </w:tr>
      <w:tr w:rsidR="00296E35" w:rsidRPr="001C0FC4" w14:paraId="55CCC0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5C1B6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3E08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18CD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9E94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22E08" w14:textId="77777777" w:rsidR="00296E35" w:rsidRPr="001C0FC4" w:rsidRDefault="00296E35" w:rsidP="002E3FCC">
            <w:pPr>
              <w:pStyle w:val="TAL"/>
            </w:pPr>
          </w:p>
        </w:tc>
      </w:tr>
      <w:tr w:rsidR="00296E35" w:rsidRPr="001C0FC4" w14:paraId="7D6017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06FB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FA93C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03FA07"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F9BDC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611B45" w14:textId="77777777" w:rsidR="00296E35" w:rsidRPr="001C0FC4" w:rsidRDefault="00296E35" w:rsidP="002E3FCC">
            <w:pPr>
              <w:pStyle w:val="TAL"/>
            </w:pPr>
          </w:p>
        </w:tc>
      </w:tr>
      <w:tr w:rsidR="00296E35" w:rsidRPr="001C0FC4" w14:paraId="4A7DCD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730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C5661B" w14:textId="77777777" w:rsidR="00296E35" w:rsidRPr="001C0FC4" w:rsidRDefault="00296E35" w:rsidP="002E3FCC">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16EACA11"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856A0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61D6E4" w14:textId="77777777" w:rsidR="00296E35" w:rsidRPr="001C0FC4" w:rsidRDefault="00296E35" w:rsidP="002E3FCC">
            <w:pPr>
              <w:pStyle w:val="TAL"/>
            </w:pPr>
          </w:p>
        </w:tc>
      </w:tr>
      <w:tr w:rsidR="00296E35" w:rsidRPr="001C0FC4" w14:paraId="292C64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A196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EE609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FD1DB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A6A7F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B79DC6" w14:textId="77777777" w:rsidR="00296E35" w:rsidRPr="001C0FC4" w:rsidRDefault="00296E35" w:rsidP="002E3FCC">
            <w:pPr>
              <w:pStyle w:val="TAL"/>
            </w:pPr>
          </w:p>
        </w:tc>
      </w:tr>
      <w:tr w:rsidR="00296E35" w:rsidRPr="001C0FC4" w14:paraId="59F832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1E75EC"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E9FFF" w14:textId="77777777" w:rsidR="00296E35" w:rsidRPr="001C0FC4" w:rsidRDefault="00296E35" w:rsidP="002E3FCC">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1E6CDB7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2D53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DBEBF7" w14:textId="77777777" w:rsidR="00296E35" w:rsidRPr="001C0FC4" w:rsidRDefault="00296E35" w:rsidP="002E3FCC">
            <w:pPr>
              <w:pStyle w:val="TAL"/>
            </w:pPr>
          </w:p>
        </w:tc>
      </w:tr>
    </w:tbl>
    <w:p w14:paraId="21BD0FC9" w14:textId="77777777" w:rsidR="00296E35" w:rsidRPr="001C0FC4" w:rsidRDefault="00296E35" w:rsidP="00296E35"/>
    <w:p w14:paraId="6D134BF0" w14:textId="77777777" w:rsidR="00296E35" w:rsidRPr="001C0FC4" w:rsidRDefault="00296E35" w:rsidP="00296E35">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AD733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8551FB0" w14:textId="624A7F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bl>
    <w:p w14:paraId="5D28C084" w14:textId="77777777" w:rsidR="00296E35" w:rsidRPr="001C0FC4" w:rsidRDefault="00296E35" w:rsidP="00296E35"/>
    <w:p w14:paraId="7F6E7E1D" w14:textId="77777777" w:rsidR="00296E35" w:rsidRPr="001C0FC4" w:rsidRDefault="00296E35" w:rsidP="00296E35">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31F8EE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E90988" w14:textId="38A7B5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62A54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BB293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28D3E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65C92"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C2A3F76"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BD143FF" w14:textId="77777777" w:rsidR="00296E35" w:rsidRPr="001C0FC4" w:rsidRDefault="00296E35" w:rsidP="002E3FCC">
            <w:pPr>
              <w:pStyle w:val="TAH"/>
            </w:pPr>
            <w:r w:rsidRPr="001C0FC4">
              <w:t>Condition</w:t>
            </w:r>
          </w:p>
        </w:tc>
      </w:tr>
      <w:tr w:rsidR="00296E35" w:rsidRPr="001C0FC4" w14:paraId="21AD46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0A84EF"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9AB2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8C52E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A51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DFAAED" w14:textId="77777777" w:rsidR="00296E35" w:rsidRPr="001C0FC4" w:rsidRDefault="00296E35" w:rsidP="002E3FCC">
            <w:pPr>
              <w:pStyle w:val="TAL"/>
            </w:pPr>
          </w:p>
        </w:tc>
      </w:tr>
      <w:tr w:rsidR="00296E35" w:rsidRPr="001C0FC4" w14:paraId="41EAB9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85C8B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70C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39BAE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86B9B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F84E8" w14:textId="77777777" w:rsidR="00296E35" w:rsidRPr="001C0FC4" w:rsidRDefault="00296E35" w:rsidP="002E3FCC">
            <w:pPr>
              <w:pStyle w:val="TAL"/>
            </w:pPr>
          </w:p>
        </w:tc>
      </w:tr>
      <w:tr w:rsidR="00296E35" w:rsidRPr="001C0FC4" w14:paraId="1C9A0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EADC42"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110CE28" w14:textId="77777777" w:rsidR="00296E35" w:rsidRPr="001C0FC4" w:rsidRDefault="00296E35" w:rsidP="002E3FCC">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1CC1A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9ECBF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02C707" w14:textId="77777777" w:rsidR="00296E35" w:rsidRPr="001C0FC4" w:rsidRDefault="00296E35" w:rsidP="002E3FCC">
            <w:pPr>
              <w:pStyle w:val="TAL"/>
            </w:pPr>
          </w:p>
        </w:tc>
      </w:tr>
    </w:tbl>
    <w:p w14:paraId="5D49691E" w14:textId="77777777" w:rsidR="00296E35" w:rsidRPr="001C0FC4" w:rsidRDefault="00296E35" w:rsidP="00296E35"/>
    <w:p w14:paraId="64528F92" w14:textId="57FE37BC" w:rsidR="00296E35" w:rsidRPr="001C0FC4" w:rsidRDefault="00296E35" w:rsidP="00296E35">
      <w:pPr>
        <w:pStyle w:val="TH"/>
      </w:pPr>
      <w:r w:rsidRPr="001C0FC4">
        <w:t>Table 6.1.10.3.3-4: SIP 200 (OK) from the UE (step 1, Table 6.1.10.3.2-1;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E7414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5AAE8D" w14:textId="6144A8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015F4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BEE8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EC3AD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95CB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A868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94949B" w14:textId="77777777" w:rsidR="00296E35" w:rsidRPr="001C0FC4" w:rsidRDefault="00296E35" w:rsidP="002E3FCC">
            <w:pPr>
              <w:pStyle w:val="TAH"/>
              <w:rPr>
                <w:bCs/>
              </w:rPr>
            </w:pPr>
            <w:r w:rsidRPr="001C0FC4">
              <w:rPr>
                <w:bCs/>
              </w:rPr>
              <w:t>Condition</w:t>
            </w:r>
          </w:p>
        </w:tc>
      </w:tr>
      <w:tr w:rsidR="00296E35" w:rsidRPr="001C0FC4" w14:paraId="7A0EC05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450B2F"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4CAE3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8DBA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80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B8EB6" w14:textId="77777777" w:rsidR="00296E35" w:rsidRPr="001C0FC4" w:rsidRDefault="00296E35" w:rsidP="002E3FCC">
            <w:pPr>
              <w:pStyle w:val="TAL"/>
            </w:pPr>
          </w:p>
        </w:tc>
      </w:tr>
      <w:tr w:rsidR="00296E35" w:rsidRPr="001C0FC4" w14:paraId="2A4AE9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F6D7B4"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2BDCA1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5FF9D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47C8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F2F918" w14:textId="77777777" w:rsidR="00296E35" w:rsidRPr="001C0FC4" w:rsidRDefault="00296E35" w:rsidP="002E3FCC">
            <w:pPr>
              <w:pStyle w:val="TAL"/>
            </w:pPr>
          </w:p>
        </w:tc>
      </w:tr>
      <w:tr w:rsidR="00296E35" w:rsidRPr="001C0FC4" w14:paraId="521619F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6FB469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D0C1C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A62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FF7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55727D" w14:textId="77777777" w:rsidR="00296E35" w:rsidRPr="001C0FC4" w:rsidRDefault="00296E35" w:rsidP="002E3FCC">
            <w:pPr>
              <w:pStyle w:val="TAL"/>
            </w:pPr>
          </w:p>
        </w:tc>
      </w:tr>
      <w:tr w:rsidR="00296E35" w:rsidRPr="001C0FC4" w14:paraId="3DD356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F03DC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F7DE116" w14:textId="77777777" w:rsidR="00296E35" w:rsidRPr="001C0FC4" w:rsidRDefault="00296E35" w:rsidP="002E3FCC">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1B31103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48C8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A70BA" w14:textId="77777777" w:rsidR="00296E35" w:rsidRPr="001C0FC4" w:rsidRDefault="00296E35" w:rsidP="002E3FCC">
            <w:pPr>
              <w:pStyle w:val="TAL"/>
            </w:pPr>
          </w:p>
        </w:tc>
      </w:tr>
    </w:tbl>
    <w:p w14:paraId="6FAB5367" w14:textId="77777777" w:rsidR="00296E35" w:rsidRPr="001C0FC4" w:rsidRDefault="00296E35" w:rsidP="00296E35"/>
    <w:p w14:paraId="1AAB98DF" w14:textId="77777777" w:rsidR="00296E35" w:rsidRPr="001C0FC4" w:rsidRDefault="00296E35" w:rsidP="00296E35">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CA57B4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4145FA1" w14:textId="483FE31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537834AE" w14:textId="77777777" w:rsidR="00296E35" w:rsidRPr="001C0FC4" w:rsidRDefault="00296E35" w:rsidP="00296E35"/>
    <w:p w14:paraId="4589CCC7" w14:textId="02FE32BF" w:rsidR="00296E35" w:rsidRPr="001C0FC4" w:rsidRDefault="00296E35" w:rsidP="00296E35">
      <w:pPr>
        <w:pStyle w:val="TH"/>
      </w:pPr>
      <w:bookmarkStart w:id="719" w:name="_Hlk38619615"/>
      <w:r w:rsidRPr="001C0FC4">
        <w:t>Table 6.1.10.3.3-6: MSRP SEND from the SS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65B5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81D8C4" w14:textId="6E6E95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5F00B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99D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4441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89246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539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C3D5DA" w14:textId="77777777" w:rsidR="00296E35" w:rsidRPr="001C0FC4" w:rsidRDefault="00296E35" w:rsidP="002E3FCC">
            <w:pPr>
              <w:pStyle w:val="TAH"/>
              <w:rPr>
                <w:bCs/>
              </w:rPr>
            </w:pPr>
            <w:r w:rsidRPr="001C0FC4">
              <w:rPr>
                <w:bCs/>
              </w:rPr>
              <w:t>Condition</w:t>
            </w:r>
          </w:p>
        </w:tc>
      </w:tr>
      <w:tr w:rsidR="00296E35" w:rsidRPr="001C0FC4" w14:paraId="63A689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7A75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60A75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5D412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9951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DD6CDF" w14:textId="77777777" w:rsidR="00296E35" w:rsidRPr="001C0FC4" w:rsidRDefault="00296E35" w:rsidP="002E3FCC">
            <w:pPr>
              <w:pStyle w:val="TAL"/>
            </w:pPr>
          </w:p>
        </w:tc>
      </w:tr>
      <w:tr w:rsidR="00296E35" w:rsidRPr="001C0FC4" w14:paraId="19848F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FA4D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B850F3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AA6B7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DDA4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09EAE0" w14:textId="77777777" w:rsidR="00296E35" w:rsidRPr="001C0FC4" w:rsidRDefault="00296E35" w:rsidP="002E3FCC">
            <w:pPr>
              <w:pStyle w:val="TAL"/>
            </w:pPr>
          </w:p>
        </w:tc>
      </w:tr>
      <w:tr w:rsidR="00296E35" w:rsidRPr="001C0FC4" w14:paraId="7D5AA9A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88ED2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F2DC3" w14:textId="77777777" w:rsidR="00296E35" w:rsidRPr="001C0FC4" w:rsidRDefault="00296E35" w:rsidP="002E3FCC">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508B72F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C597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4BADE4" w14:textId="77777777" w:rsidR="00296E35" w:rsidRPr="001C0FC4" w:rsidRDefault="00296E35" w:rsidP="002E3FCC">
            <w:pPr>
              <w:pStyle w:val="TAL"/>
            </w:pPr>
          </w:p>
        </w:tc>
      </w:tr>
    </w:tbl>
    <w:p w14:paraId="1A2BD48C" w14:textId="77777777" w:rsidR="00296E35" w:rsidRPr="001C0FC4" w:rsidRDefault="00296E35" w:rsidP="00296E35"/>
    <w:p w14:paraId="1E85C705" w14:textId="722AC6A0" w:rsidR="00296E35" w:rsidRPr="001C0FC4" w:rsidRDefault="00296E35" w:rsidP="00296E35">
      <w:pPr>
        <w:pStyle w:val="TH"/>
      </w:pPr>
      <w:r w:rsidRPr="001C0FC4">
        <w:t>Table 6.1.10.3.3-6A: MIME Message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8B3A3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30BB3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1AA59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55F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63B2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D58D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D75D2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1D3C97" w14:textId="77777777" w:rsidR="00296E35" w:rsidRPr="001C0FC4" w:rsidRDefault="00296E35" w:rsidP="002E3FCC">
            <w:pPr>
              <w:pStyle w:val="TAH"/>
              <w:rPr>
                <w:bCs/>
              </w:rPr>
            </w:pPr>
            <w:r w:rsidRPr="001C0FC4">
              <w:rPr>
                <w:bCs/>
              </w:rPr>
              <w:t>Condition</w:t>
            </w:r>
          </w:p>
        </w:tc>
      </w:tr>
      <w:tr w:rsidR="00296E35" w:rsidRPr="001C0FC4" w14:paraId="274F35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2A0C8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B2F39B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C6BEF5"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C9898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2A6AC7" w14:textId="77777777" w:rsidR="00296E35" w:rsidRPr="001C0FC4" w:rsidRDefault="00296E35" w:rsidP="002E3FCC">
            <w:pPr>
              <w:pStyle w:val="TAL"/>
            </w:pPr>
          </w:p>
        </w:tc>
      </w:tr>
      <w:tr w:rsidR="00296E35" w:rsidRPr="001C0FC4" w14:paraId="7BCF39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C9131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0EE3CA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9906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9CC7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98C520" w14:textId="77777777" w:rsidR="00296E35" w:rsidRPr="001C0FC4" w:rsidRDefault="00296E35" w:rsidP="002E3FCC">
            <w:pPr>
              <w:pStyle w:val="TAL"/>
            </w:pPr>
          </w:p>
        </w:tc>
      </w:tr>
      <w:tr w:rsidR="00296E35" w:rsidRPr="001C0FC4" w14:paraId="17E48F1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CB008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1DF3B9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BFDEA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64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7A7FF" w14:textId="77777777" w:rsidR="00296E35" w:rsidRPr="001C0FC4" w:rsidRDefault="00296E35" w:rsidP="002E3FCC">
            <w:pPr>
              <w:pStyle w:val="TAL"/>
            </w:pPr>
          </w:p>
        </w:tc>
      </w:tr>
      <w:tr w:rsidR="00296E35" w:rsidRPr="001C0FC4" w14:paraId="12F966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53558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05FDE5" w14:textId="77777777" w:rsidR="00296E35" w:rsidRPr="001C0FC4" w:rsidRDefault="00296E35" w:rsidP="002E3FCC">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1EE9F9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757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A1B068" w14:textId="77777777" w:rsidR="00296E35" w:rsidRPr="001C0FC4" w:rsidRDefault="00296E35" w:rsidP="002E3FCC">
            <w:pPr>
              <w:pStyle w:val="TAL"/>
            </w:pPr>
          </w:p>
        </w:tc>
      </w:tr>
      <w:tr w:rsidR="00296E35" w:rsidRPr="001C0FC4" w14:paraId="25245A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EFDBC3"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0CE8D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040594"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56CA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A9E78A" w14:textId="77777777" w:rsidR="00296E35" w:rsidRPr="001C0FC4" w:rsidRDefault="00296E35" w:rsidP="002E3FCC">
            <w:pPr>
              <w:pStyle w:val="TAL"/>
            </w:pPr>
          </w:p>
        </w:tc>
      </w:tr>
      <w:tr w:rsidR="00296E35" w:rsidRPr="001C0FC4" w14:paraId="79AE37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FC72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71E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52D7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14F0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5EFA1D" w14:textId="77777777" w:rsidR="00296E35" w:rsidRPr="001C0FC4" w:rsidRDefault="00296E35" w:rsidP="002E3FCC">
            <w:pPr>
              <w:pStyle w:val="TAL"/>
            </w:pPr>
          </w:p>
        </w:tc>
      </w:tr>
      <w:tr w:rsidR="00296E35" w:rsidRPr="001C0FC4" w14:paraId="1F434F7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8A70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91977D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116BE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A2C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BBB609" w14:textId="77777777" w:rsidR="00296E35" w:rsidRPr="001C0FC4" w:rsidRDefault="00296E35" w:rsidP="002E3FCC">
            <w:pPr>
              <w:pStyle w:val="TAL"/>
            </w:pPr>
          </w:p>
        </w:tc>
      </w:tr>
      <w:tr w:rsidR="00296E35" w:rsidRPr="001C0FC4" w14:paraId="4E6240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4C33B0"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CE44" w14:textId="77777777" w:rsidR="00296E35" w:rsidRPr="001C0FC4" w:rsidRDefault="00296E35" w:rsidP="002E3FCC">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6B60CC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9C28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C34607" w14:textId="77777777" w:rsidR="00296E35" w:rsidRPr="001C0FC4" w:rsidRDefault="00296E35" w:rsidP="002E3FCC">
            <w:pPr>
              <w:pStyle w:val="TAL"/>
            </w:pPr>
          </w:p>
        </w:tc>
      </w:tr>
    </w:tbl>
    <w:p w14:paraId="2A55276B" w14:textId="77777777" w:rsidR="00296E35" w:rsidRPr="001C0FC4" w:rsidRDefault="00296E35" w:rsidP="00296E35"/>
    <w:p w14:paraId="1FD5F4B0" w14:textId="77777777" w:rsidR="00296E35" w:rsidRPr="001C0FC4" w:rsidRDefault="00296E35" w:rsidP="00296E35">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F0874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18BBFB" w14:textId="674AC6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37830C82" w14:textId="77777777" w:rsidR="00296E35" w:rsidRPr="001C0FC4" w:rsidRDefault="00296E35" w:rsidP="00296E35"/>
    <w:p w14:paraId="39839CE9" w14:textId="77777777" w:rsidR="00296E35" w:rsidRPr="001C0FC4" w:rsidRDefault="00296E35" w:rsidP="00296E35">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A5DBA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9276DA4" w14:textId="1065D8E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1DE7B264" w14:textId="77777777" w:rsidR="00296E35" w:rsidRPr="001C0FC4" w:rsidRDefault="00296E35" w:rsidP="00296E35"/>
    <w:bookmarkEnd w:id="719"/>
    <w:p w14:paraId="5CB36651" w14:textId="4CAF5F52" w:rsidR="00296E35" w:rsidRPr="001C0FC4" w:rsidRDefault="00296E35" w:rsidP="00296E35">
      <w:pPr>
        <w:pStyle w:val="TH"/>
      </w:pPr>
      <w:r w:rsidRPr="001C0FC4">
        <w:t>Table 6.1.10.3.3-8: MSRP SEND from the UE (step 8,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94395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690FE8" w14:textId="3D95487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2477AE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7693E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8F009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15E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23F10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E33BBE" w14:textId="77777777" w:rsidR="00296E35" w:rsidRPr="001C0FC4" w:rsidRDefault="00296E35" w:rsidP="002E3FCC">
            <w:pPr>
              <w:pStyle w:val="TAH"/>
              <w:rPr>
                <w:bCs/>
              </w:rPr>
            </w:pPr>
            <w:r w:rsidRPr="001C0FC4">
              <w:rPr>
                <w:bCs/>
              </w:rPr>
              <w:t>Condition</w:t>
            </w:r>
          </w:p>
        </w:tc>
      </w:tr>
      <w:tr w:rsidR="00296E35" w:rsidRPr="001C0FC4" w14:paraId="51F2BE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6F6E53"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3E834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36D8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07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4CD0" w14:textId="77777777" w:rsidR="00296E35" w:rsidRPr="001C0FC4" w:rsidRDefault="00296E35" w:rsidP="002E3FCC">
            <w:pPr>
              <w:pStyle w:val="TAL"/>
            </w:pPr>
          </w:p>
        </w:tc>
      </w:tr>
      <w:tr w:rsidR="00296E35" w:rsidRPr="001C0FC4" w14:paraId="31067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906B4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76FE0C8"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A0EF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A524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1BB97" w14:textId="77777777" w:rsidR="00296E35" w:rsidRPr="001C0FC4" w:rsidRDefault="00296E35" w:rsidP="002E3FCC">
            <w:pPr>
              <w:pStyle w:val="TAL"/>
            </w:pPr>
          </w:p>
        </w:tc>
      </w:tr>
      <w:tr w:rsidR="00296E35" w:rsidRPr="001C0FC4" w14:paraId="414958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6AAA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C3CF4C0" w14:textId="77777777" w:rsidR="00296E35" w:rsidRPr="001C0FC4" w:rsidRDefault="00296E35" w:rsidP="002E3FCC">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398632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57E67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3271EE" w14:textId="77777777" w:rsidR="00296E35" w:rsidRPr="001C0FC4" w:rsidRDefault="00296E35" w:rsidP="002E3FCC">
            <w:pPr>
              <w:pStyle w:val="TAL"/>
            </w:pPr>
          </w:p>
        </w:tc>
      </w:tr>
    </w:tbl>
    <w:p w14:paraId="35C9AB32" w14:textId="77777777" w:rsidR="00296E35" w:rsidRPr="001C0FC4" w:rsidRDefault="00296E35" w:rsidP="00296E35"/>
    <w:p w14:paraId="14B961A7" w14:textId="77777777" w:rsidR="00296E35" w:rsidRPr="001C0FC4" w:rsidRDefault="00296E35" w:rsidP="00296E35">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A9D6D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6E3F7E5" w14:textId="228AF7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8A30CD5" w14:textId="77777777" w:rsidR="00296E35" w:rsidRPr="001C0FC4" w:rsidRDefault="00296E35" w:rsidP="00296E35"/>
    <w:p w14:paraId="4230195A" w14:textId="44925A73" w:rsidR="00296E35" w:rsidRPr="001C0FC4" w:rsidRDefault="00296E35" w:rsidP="00296E35">
      <w:pPr>
        <w:pStyle w:val="TH"/>
      </w:pPr>
      <w:bookmarkStart w:id="720" w:name="_Hlk38619888"/>
      <w:r w:rsidRPr="001C0FC4">
        <w:t>Table 6.1.10.3.3-10: MSRP SEND from the UE (step 12, Table 6.1.10.3.2-1;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0B8B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A496098" w14:textId="74D2D25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07557F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ECBC6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49F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7144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5F60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019246" w14:textId="77777777" w:rsidR="00296E35" w:rsidRPr="001C0FC4" w:rsidRDefault="00296E35" w:rsidP="002E3FCC">
            <w:pPr>
              <w:pStyle w:val="TAH"/>
              <w:rPr>
                <w:bCs/>
              </w:rPr>
            </w:pPr>
            <w:r w:rsidRPr="001C0FC4">
              <w:rPr>
                <w:bCs/>
              </w:rPr>
              <w:t>Condition</w:t>
            </w:r>
          </w:p>
        </w:tc>
      </w:tr>
      <w:tr w:rsidR="00296E35" w:rsidRPr="001C0FC4" w14:paraId="6675B9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F321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3131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38C51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EE0E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B1E39B" w14:textId="77777777" w:rsidR="00296E35" w:rsidRPr="001C0FC4" w:rsidRDefault="00296E35" w:rsidP="002E3FCC">
            <w:pPr>
              <w:pStyle w:val="TAL"/>
            </w:pPr>
          </w:p>
        </w:tc>
      </w:tr>
      <w:tr w:rsidR="00296E35" w:rsidRPr="001C0FC4" w14:paraId="79CA9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4A133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CF6AB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93CAFA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2AE7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FE4D6" w14:textId="77777777" w:rsidR="00296E35" w:rsidRPr="001C0FC4" w:rsidRDefault="00296E35" w:rsidP="002E3FCC">
            <w:pPr>
              <w:pStyle w:val="TAL"/>
            </w:pPr>
          </w:p>
        </w:tc>
      </w:tr>
      <w:tr w:rsidR="00296E35" w:rsidRPr="001C0FC4" w14:paraId="509C86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11434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A4E036F" w14:textId="77777777" w:rsidR="00296E35" w:rsidRPr="001C0FC4" w:rsidRDefault="00296E35" w:rsidP="002E3FCC">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DE685A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31B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57A688" w14:textId="77777777" w:rsidR="00296E35" w:rsidRPr="001C0FC4" w:rsidRDefault="00296E35" w:rsidP="002E3FCC">
            <w:pPr>
              <w:pStyle w:val="TAL"/>
            </w:pPr>
          </w:p>
        </w:tc>
      </w:tr>
    </w:tbl>
    <w:p w14:paraId="1FF3CB71" w14:textId="77777777" w:rsidR="00296E35" w:rsidRPr="001C0FC4" w:rsidRDefault="00296E35" w:rsidP="00296E35"/>
    <w:p w14:paraId="66D0699E" w14:textId="627E84C8" w:rsidR="00296E35" w:rsidRPr="001C0FC4" w:rsidRDefault="00296E35" w:rsidP="00296E35">
      <w:pPr>
        <w:pStyle w:val="TH"/>
      </w:pPr>
      <w:r w:rsidRPr="001C0FC4">
        <w:t>Table 6.1.10.3.3-10A: MIME Message (step 12,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F771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70BBBF"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181F47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771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EC1AC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CB9C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4E4F1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3DCA2D" w14:textId="77777777" w:rsidR="00296E35" w:rsidRPr="001C0FC4" w:rsidRDefault="00296E35" w:rsidP="002E3FCC">
            <w:pPr>
              <w:pStyle w:val="TAH"/>
              <w:rPr>
                <w:bCs/>
              </w:rPr>
            </w:pPr>
            <w:r w:rsidRPr="001C0FC4">
              <w:rPr>
                <w:bCs/>
              </w:rPr>
              <w:t>Condition</w:t>
            </w:r>
          </w:p>
        </w:tc>
      </w:tr>
      <w:tr w:rsidR="00296E35" w:rsidRPr="001C0FC4" w14:paraId="1AD419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8D5EF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7FFD0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1A8ED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E7C3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4896F6" w14:textId="77777777" w:rsidR="00296E35" w:rsidRPr="001C0FC4" w:rsidRDefault="00296E35" w:rsidP="002E3FCC">
            <w:pPr>
              <w:pStyle w:val="TAL"/>
            </w:pPr>
          </w:p>
        </w:tc>
      </w:tr>
      <w:tr w:rsidR="00296E35" w:rsidRPr="001C0FC4" w14:paraId="1686DE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F3B30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26E4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10A3D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9D7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830C97" w14:textId="77777777" w:rsidR="00296E35" w:rsidRPr="001C0FC4" w:rsidRDefault="00296E35" w:rsidP="002E3FCC">
            <w:pPr>
              <w:pStyle w:val="TAL"/>
            </w:pPr>
          </w:p>
        </w:tc>
      </w:tr>
      <w:tr w:rsidR="00296E35" w:rsidRPr="001C0FC4" w14:paraId="5541E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0F4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957235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F4C1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C1DB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FC5B27" w14:textId="77777777" w:rsidR="00296E35" w:rsidRPr="001C0FC4" w:rsidRDefault="00296E35" w:rsidP="002E3FCC">
            <w:pPr>
              <w:pStyle w:val="TAL"/>
            </w:pPr>
          </w:p>
        </w:tc>
      </w:tr>
      <w:tr w:rsidR="00296E35" w:rsidRPr="001C0FC4" w14:paraId="5B70A1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8F4B1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406F8B" w14:textId="77777777" w:rsidR="00296E35" w:rsidRPr="001C0FC4" w:rsidRDefault="00296E35" w:rsidP="002E3FCC">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0C041E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151F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6568C1" w14:textId="77777777" w:rsidR="00296E35" w:rsidRPr="001C0FC4" w:rsidRDefault="00296E35" w:rsidP="002E3FCC">
            <w:pPr>
              <w:pStyle w:val="TAL"/>
            </w:pPr>
          </w:p>
        </w:tc>
      </w:tr>
      <w:tr w:rsidR="00296E35" w:rsidRPr="001C0FC4" w14:paraId="312FF6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B19D2"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4A47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97C5E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D8F43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2088" w14:textId="77777777" w:rsidR="00296E35" w:rsidRPr="001C0FC4" w:rsidRDefault="00296E35" w:rsidP="002E3FCC">
            <w:pPr>
              <w:pStyle w:val="TAL"/>
            </w:pPr>
          </w:p>
        </w:tc>
      </w:tr>
      <w:tr w:rsidR="00296E35" w:rsidRPr="001C0FC4" w14:paraId="37E82E5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2261B6"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A0B3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9EA6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73EC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50A574" w14:textId="77777777" w:rsidR="00296E35" w:rsidRPr="001C0FC4" w:rsidRDefault="00296E35" w:rsidP="002E3FCC">
            <w:pPr>
              <w:pStyle w:val="TAL"/>
            </w:pPr>
          </w:p>
        </w:tc>
      </w:tr>
      <w:tr w:rsidR="00296E35" w:rsidRPr="001C0FC4" w14:paraId="4FE7D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46288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8D9E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18D8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292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20A1B2" w14:textId="77777777" w:rsidR="00296E35" w:rsidRPr="001C0FC4" w:rsidRDefault="00296E35" w:rsidP="002E3FCC">
            <w:pPr>
              <w:pStyle w:val="TAL"/>
            </w:pPr>
          </w:p>
        </w:tc>
      </w:tr>
      <w:tr w:rsidR="00296E35" w:rsidRPr="001C0FC4" w14:paraId="5370E5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777B9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CDFEA4" w14:textId="77777777" w:rsidR="00296E35" w:rsidRPr="001C0FC4" w:rsidRDefault="00296E35" w:rsidP="002E3FCC">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68AEB3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3440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A7C57" w14:textId="77777777" w:rsidR="00296E35" w:rsidRPr="001C0FC4" w:rsidRDefault="00296E35" w:rsidP="002E3FCC">
            <w:pPr>
              <w:pStyle w:val="TAL"/>
            </w:pPr>
          </w:p>
        </w:tc>
      </w:tr>
    </w:tbl>
    <w:p w14:paraId="2D290AE6" w14:textId="77777777" w:rsidR="00296E35" w:rsidRPr="001C0FC4" w:rsidRDefault="00296E35" w:rsidP="00296E35"/>
    <w:p w14:paraId="1A93F199" w14:textId="77777777" w:rsidR="00296E35" w:rsidRPr="001C0FC4" w:rsidRDefault="00296E35" w:rsidP="00296E35">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714AC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8A83E78" w14:textId="119A7A2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READ</w:t>
            </w:r>
          </w:p>
        </w:tc>
      </w:tr>
    </w:tbl>
    <w:p w14:paraId="7A4F5FB4" w14:textId="77777777" w:rsidR="00296E35" w:rsidRPr="001C0FC4" w:rsidRDefault="00296E35" w:rsidP="00296E35"/>
    <w:p w14:paraId="5217764C" w14:textId="77777777" w:rsidR="00296E35" w:rsidRPr="001C0FC4" w:rsidRDefault="00296E35" w:rsidP="00296E35">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91B94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222FD4" w14:textId="21C3EB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747D836D" w14:textId="77777777" w:rsidR="00296E35" w:rsidRPr="001C0FC4" w:rsidRDefault="00296E35" w:rsidP="00296E35"/>
    <w:p w14:paraId="0E27D401" w14:textId="77777777" w:rsidR="00296E35" w:rsidRPr="001C0FC4" w:rsidRDefault="00296E35" w:rsidP="00296E35">
      <w:pPr>
        <w:pStyle w:val="TH"/>
      </w:pPr>
      <w:r w:rsidRPr="001C0FC4">
        <w:t>Table 6.1.10.3.3-13..14: Void</w:t>
      </w:r>
    </w:p>
    <w:bookmarkEnd w:id="720"/>
    <w:p w14:paraId="28FCD0F4" w14:textId="77777777" w:rsidR="00296E35" w:rsidRPr="001C0FC4" w:rsidRDefault="00296E35" w:rsidP="00296E35"/>
    <w:p w14:paraId="05E8E906" w14:textId="1A881E6D" w:rsidR="00296E35" w:rsidRPr="001C0FC4" w:rsidRDefault="00296E35" w:rsidP="00296E35">
      <w:pPr>
        <w:pStyle w:val="TH"/>
      </w:pPr>
      <w:r w:rsidRPr="001C0FC4">
        <w:t>Table 6.1.10.3.3-15: MSRP SEND from the SS (step 13,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CA5E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40507D" w14:textId="7AC368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061DEC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638C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C452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8547A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1B8A4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944B69" w14:textId="77777777" w:rsidR="00296E35" w:rsidRPr="001C0FC4" w:rsidRDefault="00296E35" w:rsidP="002E3FCC">
            <w:pPr>
              <w:pStyle w:val="TAH"/>
              <w:rPr>
                <w:bCs/>
              </w:rPr>
            </w:pPr>
            <w:r w:rsidRPr="001C0FC4">
              <w:rPr>
                <w:bCs/>
              </w:rPr>
              <w:t>Condition</w:t>
            </w:r>
          </w:p>
        </w:tc>
      </w:tr>
      <w:tr w:rsidR="00296E35" w:rsidRPr="001C0FC4" w14:paraId="579106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158FF7"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40C5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F335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CF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189174" w14:textId="77777777" w:rsidR="00296E35" w:rsidRPr="001C0FC4" w:rsidRDefault="00296E35" w:rsidP="002E3FCC">
            <w:pPr>
              <w:pStyle w:val="TAL"/>
            </w:pPr>
          </w:p>
        </w:tc>
      </w:tr>
      <w:tr w:rsidR="00296E35" w:rsidRPr="001C0FC4" w14:paraId="11CD55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A4E48C"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DE0B0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FDCBF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C82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677C3" w14:textId="77777777" w:rsidR="00296E35" w:rsidRPr="001C0FC4" w:rsidRDefault="00296E35" w:rsidP="002E3FCC">
            <w:pPr>
              <w:pStyle w:val="TAL"/>
            </w:pPr>
          </w:p>
        </w:tc>
      </w:tr>
      <w:tr w:rsidR="00296E35" w:rsidRPr="001C0FC4" w14:paraId="4A92C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4C30D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EF9C773" w14:textId="77777777" w:rsidR="00296E35" w:rsidRPr="001C0FC4" w:rsidRDefault="00296E35" w:rsidP="002E3FCC">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0F6554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6B4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150CA5" w14:textId="77777777" w:rsidR="00296E35" w:rsidRPr="001C0FC4" w:rsidRDefault="00296E35" w:rsidP="002E3FCC">
            <w:pPr>
              <w:pStyle w:val="TAL"/>
            </w:pPr>
          </w:p>
        </w:tc>
      </w:tr>
    </w:tbl>
    <w:p w14:paraId="7CEF77E9" w14:textId="77777777" w:rsidR="00296E35" w:rsidRPr="001C0FC4" w:rsidRDefault="00296E35" w:rsidP="00296E35"/>
    <w:p w14:paraId="09D81870" w14:textId="77777777" w:rsidR="00296E35" w:rsidRPr="001C0FC4" w:rsidRDefault="00296E35" w:rsidP="00296E35">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266ED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22E3EA7" w14:textId="28689F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74766C8A" w14:textId="77777777" w:rsidR="00296E35" w:rsidRPr="001C0FC4" w:rsidRDefault="00296E35" w:rsidP="00296E35"/>
    <w:p w14:paraId="7E2EECCE" w14:textId="77777777" w:rsidR="00296E35" w:rsidRPr="001C0FC4" w:rsidRDefault="00296E35" w:rsidP="00296E35">
      <w:pPr>
        <w:pStyle w:val="TH"/>
      </w:pPr>
      <w:r w:rsidRPr="001C0FC4">
        <w:t>Table 6.1.10.3.3-17..18: Void</w:t>
      </w:r>
    </w:p>
    <w:p w14:paraId="693FA9B9" w14:textId="77777777" w:rsidR="00296E35" w:rsidRPr="001C0FC4" w:rsidRDefault="00296E35" w:rsidP="00296E35"/>
    <w:p w14:paraId="4A5F0708" w14:textId="77777777" w:rsidR="00296E35" w:rsidRPr="001C0FC4" w:rsidRDefault="00296E35" w:rsidP="00296E35">
      <w:pPr>
        <w:pStyle w:val="Heading3"/>
      </w:pPr>
      <w:bookmarkStart w:id="721" w:name="_Toc42507355"/>
      <w:bookmarkStart w:id="722" w:name="_Toc52307886"/>
      <w:bookmarkStart w:id="723" w:name="_Toc52782380"/>
      <w:bookmarkStart w:id="724" w:name="_Toc52782991"/>
      <w:bookmarkStart w:id="725" w:name="_Toc59042860"/>
      <w:bookmarkStart w:id="726" w:name="_Toc75459147"/>
      <w:bookmarkStart w:id="727" w:name="_Toc90630587"/>
      <w:bookmarkStart w:id="728" w:name="_Toc100778794"/>
      <w:bookmarkStart w:id="729" w:name="_Toc101286125"/>
      <w:bookmarkStart w:id="730" w:name="_Toc106817711"/>
      <w:bookmarkStart w:id="731" w:name="_Toc106817836"/>
      <w:bookmarkStart w:id="732" w:name="_Toc178186344"/>
      <w:bookmarkStart w:id="733" w:name="_Toc181109085"/>
      <w:r w:rsidRPr="001C0FC4">
        <w:t>6.1.11</w:t>
      </w:r>
      <w:r w:rsidRPr="001C0FC4">
        <w:tab/>
        <w:t>On-network / Short Data Service (SDS) / SDS Session / Group SDS Session / Client Originated (CO)</w:t>
      </w:r>
      <w:bookmarkEnd w:id="702"/>
      <w:bookmarkEnd w:id="718"/>
      <w:bookmarkEnd w:id="721"/>
      <w:bookmarkEnd w:id="722"/>
      <w:bookmarkEnd w:id="723"/>
      <w:bookmarkEnd w:id="724"/>
      <w:bookmarkEnd w:id="725"/>
      <w:bookmarkEnd w:id="726"/>
      <w:bookmarkEnd w:id="727"/>
      <w:bookmarkEnd w:id="728"/>
      <w:bookmarkEnd w:id="729"/>
      <w:bookmarkEnd w:id="730"/>
      <w:bookmarkEnd w:id="731"/>
      <w:bookmarkEnd w:id="732"/>
      <w:bookmarkEnd w:id="733"/>
    </w:p>
    <w:p w14:paraId="3A9D9C2B" w14:textId="77777777" w:rsidR="00296E35" w:rsidRPr="001C0FC4" w:rsidRDefault="00296E35" w:rsidP="00296E35">
      <w:pPr>
        <w:pStyle w:val="H6"/>
      </w:pPr>
      <w:bookmarkStart w:id="734" w:name="_Toc52782381"/>
      <w:bookmarkStart w:id="735" w:name="_Toc52782992"/>
      <w:bookmarkStart w:id="736" w:name="_Toc59042861"/>
      <w:bookmarkStart w:id="737" w:name="_Toc522499809"/>
      <w:r w:rsidRPr="001C0FC4">
        <w:t>6.1.11.1</w:t>
      </w:r>
      <w:r w:rsidRPr="001C0FC4">
        <w:tab/>
        <w:t>Test Purpose (TP)</w:t>
      </w:r>
      <w:bookmarkEnd w:id="734"/>
      <w:bookmarkEnd w:id="735"/>
      <w:bookmarkEnd w:id="736"/>
    </w:p>
    <w:p w14:paraId="4B7CE46E" w14:textId="77777777" w:rsidR="00296E35" w:rsidRPr="001C0FC4" w:rsidRDefault="00296E35" w:rsidP="00296E35">
      <w:pPr>
        <w:pStyle w:val="H6"/>
      </w:pPr>
      <w:r w:rsidRPr="001C0FC4">
        <w:t>(1)</w:t>
      </w:r>
    </w:p>
    <w:p w14:paraId="11541C6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D1E64B" w14:textId="77777777" w:rsidR="00296E35" w:rsidRPr="001C0FC4" w:rsidRDefault="00296E35" w:rsidP="00296E35">
      <w:pPr>
        <w:pStyle w:val="PL"/>
      </w:pPr>
      <w:r w:rsidRPr="001C0FC4">
        <w:rPr>
          <w:b/>
        </w:rPr>
        <w:t>ensure that</w:t>
      </w:r>
      <w:r w:rsidRPr="001C0FC4">
        <w:t xml:space="preserve"> {</w:t>
      </w:r>
    </w:p>
    <w:p w14:paraId="297CAD67"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w:t>
      </w:r>
    </w:p>
    <w:p w14:paraId="2F1520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INVITE message </w:t>
      </w:r>
      <w:r w:rsidRPr="001C0FC4">
        <w:rPr>
          <w:b/>
        </w:rPr>
        <w:t>and</w:t>
      </w:r>
      <w:r w:rsidRPr="001C0FC4">
        <w:t xml:space="preserve"> then responds to the SIP 200 (OK) message with a SIP ACK message }</w:t>
      </w:r>
    </w:p>
    <w:p w14:paraId="58855302" w14:textId="77777777" w:rsidR="00296E35" w:rsidRPr="001C0FC4" w:rsidRDefault="00296E35" w:rsidP="00296E35">
      <w:pPr>
        <w:pStyle w:val="PL"/>
      </w:pPr>
      <w:r w:rsidRPr="001C0FC4">
        <w:t xml:space="preserve">            }</w:t>
      </w:r>
    </w:p>
    <w:p w14:paraId="0DCE6B8A" w14:textId="77777777" w:rsidR="00296E35" w:rsidRPr="001C0FC4" w:rsidRDefault="00296E35" w:rsidP="00296E35">
      <w:pPr>
        <w:pStyle w:val="PL"/>
      </w:pPr>
    </w:p>
    <w:p w14:paraId="4300519E" w14:textId="77777777" w:rsidR="00296E35" w:rsidRPr="001C0FC4" w:rsidRDefault="00296E35" w:rsidP="00296E35">
      <w:pPr>
        <w:pStyle w:val="H6"/>
      </w:pPr>
      <w:r w:rsidRPr="001C0FC4">
        <w:t>(2)</w:t>
      </w:r>
    </w:p>
    <w:p w14:paraId="7E47F4FC"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w:t>
      </w:r>
    </w:p>
    <w:p w14:paraId="298E588A" w14:textId="77777777" w:rsidR="00296E35" w:rsidRPr="001C0FC4" w:rsidRDefault="00296E35" w:rsidP="00296E35">
      <w:pPr>
        <w:pStyle w:val="PL"/>
      </w:pPr>
      <w:r w:rsidRPr="001C0FC4">
        <w:rPr>
          <w:b/>
        </w:rPr>
        <w:t>ensure that</w:t>
      </w:r>
      <w:r w:rsidRPr="001C0FC4">
        <w:t xml:space="preserve"> {</w:t>
      </w:r>
    </w:p>
    <w:p w14:paraId="54E77CAD"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4FA6CAD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session SDS message via a MSRP SEND message with a disposition of "DELIVERY" }</w:t>
      </w:r>
    </w:p>
    <w:p w14:paraId="4CBFA930" w14:textId="77777777" w:rsidR="00296E35" w:rsidRPr="001C0FC4" w:rsidRDefault="00296E35" w:rsidP="00296E35">
      <w:pPr>
        <w:pStyle w:val="PL"/>
      </w:pPr>
      <w:r w:rsidRPr="001C0FC4">
        <w:t xml:space="preserve">            }</w:t>
      </w:r>
    </w:p>
    <w:p w14:paraId="6FCA7A8A" w14:textId="77777777" w:rsidR="00296E35" w:rsidRPr="001C0FC4" w:rsidRDefault="00296E35" w:rsidP="00296E35">
      <w:pPr>
        <w:pStyle w:val="PL"/>
      </w:pPr>
    </w:p>
    <w:p w14:paraId="45CBF3BF" w14:textId="77777777" w:rsidR="00296E35" w:rsidRPr="001C0FC4" w:rsidRDefault="00296E35" w:rsidP="00296E35">
      <w:pPr>
        <w:pStyle w:val="H6"/>
      </w:pPr>
      <w:r w:rsidRPr="001C0FC4">
        <w:t>(3)</w:t>
      </w:r>
    </w:p>
    <w:p w14:paraId="3C52CAB7"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4F37B0A3" w14:textId="77777777" w:rsidR="00296E35" w:rsidRPr="001C0FC4" w:rsidRDefault="00296E35" w:rsidP="00296E35">
      <w:pPr>
        <w:pStyle w:val="PL"/>
      </w:pPr>
      <w:r w:rsidRPr="001C0FC4">
        <w:rPr>
          <w:b/>
        </w:rPr>
        <w:t>ensure that</w:t>
      </w:r>
      <w:r w:rsidRPr="001C0FC4">
        <w:t xml:space="preserve"> {</w:t>
      </w:r>
    </w:p>
    <w:p w14:paraId="2680351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F82291F"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5F705BB5" w14:textId="77777777" w:rsidR="00296E35" w:rsidRPr="001C0FC4" w:rsidRDefault="00296E35" w:rsidP="00296E35">
      <w:pPr>
        <w:pStyle w:val="PL"/>
      </w:pPr>
      <w:r w:rsidRPr="001C0FC4">
        <w:t xml:space="preserve">            }</w:t>
      </w:r>
    </w:p>
    <w:p w14:paraId="747B1999" w14:textId="77777777" w:rsidR="00296E35" w:rsidRPr="001C0FC4" w:rsidRDefault="00296E35" w:rsidP="00296E35">
      <w:pPr>
        <w:pStyle w:val="PL"/>
      </w:pPr>
    </w:p>
    <w:p w14:paraId="31920389" w14:textId="77777777" w:rsidR="00296E35" w:rsidRPr="001C0FC4" w:rsidRDefault="00296E35" w:rsidP="00296E35">
      <w:pPr>
        <w:pStyle w:val="H6"/>
      </w:pPr>
      <w:r w:rsidRPr="001C0FC4">
        <w:t>(4)</w:t>
      </w:r>
    </w:p>
    <w:p w14:paraId="499E6979" w14:textId="77777777" w:rsidR="00296E35" w:rsidRPr="001C0FC4" w:rsidRDefault="00296E35" w:rsidP="00296E35">
      <w:pPr>
        <w:pStyle w:val="PL"/>
      </w:pPr>
      <w:r w:rsidRPr="001C0FC4">
        <w:rPr>
          <w:b/>
        </w:rPr>
        <w:t>with</w:t>
      </w:r>
      <w:r w:rsidRPr="001C0FC4">
        <w:t xml:space="preserve"> { UE (MCDATA Client) having established a group SDS session and a MSRP connection }</w:t>
      </w:r>
    </w:p>
    <w:p w14:paraId="5D412477" w14:textId="77777777" w:rsidR="00296E35" w:rsidRPr="001C0FC4" w:rsidRDefault="00296E35" w:rsidP="00296E35">
      <w:pPr>
        <w:pStyle w:val="PL"/>
      </w:pPr>
      <w:r w:rsidRPr="001C0FC4">
        <w:rPr>
          <w:b/>
        </w:rPr>
        <w:t>ensure that</w:t>
      </w:r>
      <w:r w:rsidRPr="001C0FC4">
        <w:t xml:space="preserve"> {</w:t>
      </w:r>
    </w:p>
    <w:p w14:paraId="2720DD7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"DELIVERY AND READ" }</w:t>
      </w:r>
    </w:p>
    <w:p w14:paraId="32DC2DB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p>
    <w:p w14:paraId="43D19985" w14:textId="77777777" w:rsidR="00296E35" w:rsidRPr="001C0FC4" w:rsidRDefault="00296E35" w:rsidP="00296E35">
      <w:pPr>
        <w:pStyle w:val="PL"/>
      </w:pPr>
      <w:r w:rsidRPr="001C0FC4">
        <w:t xml:space="preserve">            }</w:t>
      </w:r>
    </w:p>
    <w:p w14:paraId="5AFB6253" w14:textId="77777777" w:rsidR="00296E35" w:rsidRPr="001C0FC4" w:rsidRDefault="00296E35" w:rsidP="00296E35">
      <w:pPr>
        <w:pStyle w:val="PL"/>
      </w:pPr>
    </w:p>
    <w:p w14:paraId="78F7F047" w14:textId="77777777" w:rsidR="00296E35" w:rsidRPr="001C0FC4" w:rsidRDefault="00296E35" w:rsidP="00296E35">
      <w:pPr>
        <w:pStyle w:val="H6"/>
      </w:pPr>
      <w:r w:rsidRPr="001C0FC4">
        <w:t>(5)</w:t>
      </w:r>
    </w:p>
    <w:p w14:paraId="5AC9C3BC"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w:t>
      </w:r>
      <w:r w:rsidRPr="001C0FC4">
        <w:rPr>
          <w:rFonts w:eastAsia="Malgun Gothic"/>
        </w:rPr>
        <w:t>timer TDU1 (delivery and read) not yet expired</w:t>
      </w:r>
      <w:r w:rsidRPr="001C0FC4">
        <w:t xml:space="preserve"> }</w:t>
      </w:r>
    </w:p>
    <w:p w14:paraId="0966EB87" w14:textId="77777777" w:rsidR="00296E35" w:rsidRPr="001C0FC4" w:rsidRDefault="00296E35" w:rsidP="00296E35">
      <w:pPr>
        <w:pStyle w:val="PL"/>
      </w:pPr>
      <w:r w:rsidRPr="001C0FC4">
        <w:rPr>
          <w:b/>
        </w:rPr>
        <w:t>ensure that</w:t>
      </w:r>
      <w:r w:rsidRPr="001C0FC4">
        <w:t xml:space="preserve"> {</w:t>
      </w:r>
    </w:p>
    <w:p w14:paraId="4C66408E" w14:textId="77777777" w:rsidR="00296E35" w:rsidRPr="001C0FC4" w:rsidRDefault="00296E35" w:rsidP="00296E35">
      <w:pPr>
        <w:pStyle w:val="PL"/>
      </w:pPr>
      <w:r w:rsidRPr="001C0FC4">
        <w:t xml:space="preserve">  </w:t>
      </w:r>
      <w:r w:rsidRPr="001C0FC4">
        <w:rPr>
          <w:b/>
        </w:rPr>
        <w:t>when</w:t>
      </w:r>
      <w:r w:rsidRPr="001C0FC4">
        <w:t xml:space="preserve"> { the UE (MCDATA Client) </w:t>
      </w:r>
      <w:r w:rsidRPr="001C0FC4">
        <w:rPr>
          <w:rFonts w:eastAsia="Malgun Gothic"/>
        </w:rPr>
        <w:t>determines that the payload contained in the DATA PAYLOAD message is for user consumption</w:t>
      </w:r>
      <w:r w:rsidRPr="001C0FC4">
        <w:t xml:space="preserve"> and before timer TDU1 (delivery and read) expires }</w:t>
      </w:r>
    </w:p>
    <w:p w14:paraId="09C76F5E" w14:textId="77777777" w:rsidR="00296E35" w:rsidRPr="001C0FC4" w:rsidRDefault="00296E35" w:rsidP="00296E35">
      <w:pPr>
        <w:pStyle w:val="PL"/>
      </w:pPr>
      <w:r w:rsidRPr="001C0FC4">
        <w:t xml:space="preserve">    </w:t>
      </w:r>
      <w:r w:rsidRPr="001C0FC4">
        <w:rPr>
          <w:b/>
        </w:rPr>
        <w:t>then</w:t>
      </w:r>
      <w:r w:rsidRPr="001C0FC4">
        <w:t xml:space="preserve"> { the UE (MCDATA Client) </w:t>
      </w:r>
      <w:r w:rsidRPr="001C0FC4">
        <w:rPr>
          <w:rFonts w:eastAsia="Malgun Gothic"/>
        </w:rPr>
        <w:t xml:space="preserve">renders the contents of the Payload IE to the MCDATA User </w:t>
      </w:r>
      <w:r w:rsidRPr="001C0FC4">
        <w:rPr>
          <w:rFonts w:eastAsia="Malgun Gothic"/>
          <w:b/>
        </w:rPr>
        <w:t>and</w:t>
      </w:r>
      <w:r w:rsidRPr="001C0FC4">
        <w:rPr>
          <w:rFonts w:eastAsia="Malgun Gothic"/>
        </w:rPr>
        <w:t xml:space="preserve"> then </w:t>
      </w:r>
      <w:r w:rsidRPr="001C0FC4">
        <w:t>sends a MSRP SEND message with a disposition notification of "DELIVERED AND READ" }</w:t>
      </w:r>
    </w:p>
    <w:p w14:paraId="43080C37" w14:textId="77777777" w:rsidR="00296E35" w:rsidRPr="001C0FC4" w:rsidRDefault="00296E35" w:rsidP="00296E35">
      <w:pPr>
        <w:pStyle w:val="PL"/>
      </w:pPr>
      <w:r w:rsidRPr="001C0FC4">
        <w:t xml:space="preserve">            }</w:t>
      </w:r>
    </w:p>
    <w:p w14:paraId="26C9741F" w14:textId="77777777" w:rsidR="00296E35" w:rsidRPr="001C0FC4" w:rsidRDefault="00296E35" w:rsidP="00296E35">
      <w:pPr>
        <w:pStyle w:val="PL"/>
      </w:pPr>
    </w:p>
    <w:p w14:paraId="19789072" w14:textId="77777777" w:rsidR="00296E35" w:rsidRPr="001C0FC4" w:rsidRDefault="00296E35" w:rsidP="00296E35">
      <w:pPr>
        <w:pStyle w:val="H6"/>
      </w:pPr>
      <w:r w:rsidRPr="001C0FC4">
        <w:t>(6)</w:t>
      </w:r>
    </w:p>
    <w:p w14:paraId="414A2E52"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the UE (MCDATA Client) not yet </w:t>
      </w:r>
      <w:r w:rsidRPr="001C0FC4">
        <w:rPr>
          <w:rFonts w:eastAsia="Malgun Gothic"/>
        </w:rPr>
        <w:t xml:space="preserve">rendering the contents of the Payload IE to the MCDATA User </w:t>
      </w:r>
      <w:r w:rsidRPr="001C0FC4">
        <w:t>}</w:t>
      </w:r>
    </w:p>
    <w:p w14:paraId="55DFCF83" w14:textId="77777777" w:rsidR="00296E35" w:rsidRPr="001C0FC4" w:rsidRDefault="00296E35" w:rsidP="00296E35">
      <w:pPr>
        <w:pStyle w:val="PL"/>
      </w:pPr>
      <w:r w:rsidRPr="001C0FC4">
        <w:rPr>
          <w:b/>
        </w:rPr>
        <w:t>ensure that</w:t>
      </w:r>
      <w:r w:rsidRPr="001C0FC4">
        <w:t xml:space="preserve"> {</w:t>
      </w:r>
    </w:p>
    <w:p w14:paraId="0628B89F" w14:textId="77777777" w:rsidR="00296E35" w:rsidRPr="001C0FC4" w:rsidRDefault="00296E35" w:rsidP="00296E35">
      <w:pPr>
        <w:pStyle w:val="PL"/>
      </w:pPr>
      <w:r w:rsidRPr="001C0FC4">
        <w:t xml:space="preserve">  </w:t>
      </w:r>
      <w:r w:rsidRPr="001C0FC4">
        <w:rPr>
          <w:b/>
        </w:rPr>
        <w:t>when</w:t>
      </w:r>
      <w:r w:rsidRPr="001C0FC4">
        <w:t xml:space="preserve"> { timer TDU1 (delivery and read) expires }</w:t>
      </w:r>
    </w:p>
    <w:p w14:paraId="633F720B" w14:textId="77777777" w:rsidR="00296E35" w:rsidRPr="001C0FC4" w:rsidRDefault="00296E35" w:rsidP="00296E35">
      <w:pPr>
        <w:pStyle w:val="PL"/>
      </w:pPr>
      <w:r w:rsidRPr="001C0FC4">
        <w:t xml:space="preserve">    </w:t>
      </w:r>
      <w:r w:rsidRPr="001C0FC4">
        <w:rPr>
          <w:b/>
        </w:rPr>
        <w:t>then</w:t>
      </w:r>
      <w:r w:rsidRPr="001C0FC4">
        <w:t xml:space="preserve"> { UE (MCDATA Client) sends a MSRP SEND message with a disposition notification of "DELIVERED" </w:t>
      </w:r>
      <w:r w:rsidRPr="001C0FC4">
        <w:rPr>
          <w:b/>
          <w:bCs/>
        </w:rPr>
        <w:t>and</w:t>
      </w:r>
      <w:r w:rsidRPr="001C0FC4">
        <w:t xml:space="preserve"> then </w:t>
      </w:r>
      <w:r w:rsidRPr="001C0FC4">
        <w:rPr>
          <w:rFonts w:eastAsia="Malgun Gothic"/>
        </w:rPr>
        <w:t xml:space="preserve">renders the contents of the Payload IE to the MCDATA User </w:t>
      </w:r>
      <w:r w:rsidRPr="001C0FC4">
        <w:rPr>
          <w:b/>
        </w:rPr>
        <w:t>and</w:t>
      </w:r>
      <w:r w:rsidRPr="001C0FC4">
        <w:t xml:space="preserve"> then sends a MSRP SEND message with a disposition notification of "READ" }</w:t>
      </w:r>
    </w:p>
    <w:p w14:paraId="1406F860" w14:textId="77777777" w:rsidR="00296E35" w:rsidRPr="001C0FC4" w:rsidRDefault="00296E35" w:rsidP="00296E35">
      <w:pPr>
        <w:pStyle w:val="PL"/>
      </w:pPr>
      <w:r w:rsidRPr="001C0FC4">
        <w:t xml:space="preserve">            }</w:t>
      </w:r>
    </w:p>
    <w:p w14:paraId="6A732F53" w14:textId="77777777" w:rsidR="00296E35" w:rsidRPr="001C0FC4" w:rsidRDefault="00296E35" w:rsidP="00296E35">
      <w:pPr>
        <w:pStyle w:val="PL"/>
      </w:pPr>
    </w:p>
    <w:p w14:paraId="5FEB62AF" w14:textId="77777777" w:rsidR="00296E35" w:rsidRPr="001C0FC4" w:rsidRDefault="00296E35" w:rsidP="00296E35">
      <w:pPr>
        <w:pStyle w:val="H6"/>
      </w:pPr>
      <w:r w:rsidRPr="001C0FC4">
        <w:t>(7)</w:t>
      </w:r>
    </w:p>
    <w:p w14:paraId="6435C41D" w14:textId="77777777" w:rsidR="00296E35" w:rsidRPr="001C0FC4" w:rsidRDefault="00296E35" w:rsidP="00296E35">
      <w:pPr>
        <w:pStyle w:val="PL"/>
      </w:pPr>
      <w:r w:rsidRPr="001C0FC4">
        <w:rPr>
          <w:b/>
        </w:rPr>
        <w:t>with</w:t>
      </w:r>
      <w:r w:rsidRPr="001C0FC4">
        <w:t xml:space="preserve"> { UE (MCDATA Client) having established a group SDS session }</w:t>
      </w:r>
    </w:p>
    <w:p w14:paraId="7DB185FE" w14:textId="77777777" w:rsidR="00296E35" w:rsidRPr="001C0FC4" w:rsidRDefault="00296E35" w:rsidP="00296E35">
      <w:pPr>
        <w:pStyle w:val="PL"/>
      </w:pPr>
      <w:r w:rsidRPr="001C0FC4">
        <w:rPr>
          <w:b/>
        </w:rPr>
        <w:t>ensure that</w:t>
      </w:r>
      <w:r w:rsidRPr="001C0FC4">
        <w:t xml:space="preserve"> {</w:t>
      </w:r>
    </w:p>
    <w:p w14:paraId="1E6E4BF9"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t>
      </w:r>
    </w:p>
    <w:p w14:paraId="08655C1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338B710B" w14:textId="77777777" w:rsidR="00296E35" w:rsidRPr="001C0FC4" w:rsidRDefault="00296E35" w:rsidP="00296E35">
      <w:pPr>
        <w:pStyle w:val="PL"/>
      </w:pPr>
      <w:r w:rsidRPr="001C0FC4">
        <w:t xml:space="preserve">            }</w:t>
      </w:r>
    </w:p>
    <w:p w14:paraId="077C88CB" w14:textId="77777777" w:rsidR="00296E35" w:rsidRPr="001C0FC4" w:rsidRDefault="00296E35" w:rsidP="00296E35">
      <w:pPr>
        <w:pStyle w:val="PL"/>
      </w:pPr>
    </w:p>
    <w:p w14:paraId="4F988666" w14:textId="77777777" w:rsidR="00296E35" w:rsidRPr="001C0FC4" w:rsidRDefault="00296E35" w:rsidP="00296E35">
      <w:pPr>
        <w:pStyle w:val="H6"/>
      </w:pPr>
      <w:bookmarkStart w:id="738" w:name="_Toc52782382"/>
      <w:bookmarkStart w:id="739" w:name="_Toc52782993"/>
      <w:bookmarkStart w:id="740" w:name="_Toc59042862"/>
      <w:r w:rsidRPr="001C0FC4">
        <w:t>6.1.11.2</w:t>
      </w:r>
      <w:r w:rsidRPr="001C0FC4">
        <w:tab/>
        <w:t>Conformance requirements</w:t>
      </w:r>
      <w:bookmarkEnd w:id="738"/>
      <w:bookmarkEnd w:id="739"/>
      <w:bookmarkEnd w:id="740"/>
    </w:p>
    <w:p w14:paraId="2968C8CE" w14:textId="77777777" w:rsidR="00296E35" w:rsidRPr="001C0FC4" w:rsidRDefault="00296E35" w:rsidP="00296E35">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EC40D5" w14:textId="77777777" w:rsidR="00296E35" w:rsidRPr="001C0FC4" w:rsidRDefault="00296E35" w:rsidP="00296E35">
      <w:r w:rsidRPr="001C0FC4">
        <w:t>[TS 24.282, clause 9.2.4.2.3]</w:t>
      </w:r>
    </w:p>
    <w:p w14:paraId="097FF57D" w14:textId="77777777" w:rsidR="00296E35" w:rsidRPr="001C0FC4" w:rsidRDefault="00296E35" w:rsidP="00296E35">
      <w:r w:rsidRPr="001C0FC4">
        <w:t>The MCData client shall generate a SIP INVITE request in accordance with 3GPP TS 24.229 [5] with the clarifications given below.</w:t>
      </w:r>
    </w:p>
    <w:p w14:paraId="0CF9622D" w14:textId="77777777" w:rsidR="00296E35" w:rsidRPr="001C0FC4" w:rsidRDefault="00296E35" w:rsidP="00296E35">
      <w:r w:rsidRPr="001C0FC4">
        <w:t>The MCData client:</w:t>
      </w:r>
    </w:p>
    <w:p w14:paraId="563820CD"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24F4B1D"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7016DED"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0CE3078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7CA36A46" w14:textId="77777777" w:rsidR="00296E35" w:rsidRPr="001C0FC4" w:rsidRDefault="00296E35" w:rsidP="00296E35">
      <w:pPr>
        <w:pStyle w:val="B1"/>
      </w:pPr>
      <w:r w:rsidRPr="001C0FC4">
        <w:t>5)</w:t>
      </w:r>
      <w:r w:rsidRPr="001C0FC4">
        <w:tab/>
        <w:t>should include the "timer" option tag in the Supported header field;</w:t>
      </w:r>
    </w:p>
    <w:p w14:paraId="2431092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838CB41" w14:textId="77777777" w:rsidR="00296E35" w:rsidRPr="001C0FC4" w:rsidRDefault="00296E35" w:rsidP="00296E35">
      <w:r w:rsidRPr="001C0FC4">
        <w:t>…</w:t>
      </w:r>
    </w:p>
    <w:p w14:paraId="05DA24EE" w14:textId="77777777" w:rsidR="00296E35" w:rsidRPr="001C0FC4" w:rsidRDefault="00296E35" w:rsidP="00296E35">
      <w:pPr>
        <w:pStyle w:val="B1"/>
      </w:pPr>
      <w:r w:rsidRPr="001C0FC4">
        <w:t>8)</w:t>
      </w:r>
      <w:r w:rsidRPr="001C0FC4">
        <w:tab/>
        <w:t xml:space="preserve">if a group SDS session is requested: </w:t>
      </w:r>
    </w:p>
    <w:p w14:paraId="1CC7674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8D2A83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348C75D7" w14:textId="77777777" w:rsidR="00296E35" w:rsidRPr="001C0FC4" w:rsidRDefault="00296E35" w:rsidP="00296E35">
      <w:pPr>
        <w:pStyle w:val="B3"/>
      </w:pPr>
      <w:r w:rsidRPr="001C0FC4">
        <w:t>i)</w:t>
      </w:r>
      <w:r w:rsidRPr="001C0FC4">
        <w:tab/>
        <w:t>the &lt;request-type&gt; element set to a value of "group-sds-session";</w:t>
      </w:r>
    </w:p>
    <w:p w14:paraId="0B917880" w14:textId="77777777" w:rsidR="00296E35" w:rsidRPr="001C0FC4" w:rsidRDefault="00296E35" w:rsidP="00296E35">
      <w:pPr>
        <w:pStyle w:val="B3"/>
      </w:pPr>
      <w:r w:rsidRPr="001C0FC4">
        <w:t>ii)</w:t>
      </w:r>
      <w:r w:rsidRPr="001C0FC4">
        <w:tab/>
        <w:t>the &lt;mcdata-request-uri&gt; element set to the MCData group identity; and</w:t>
      </w:r>
    </w:p>
    <w:p w14:paraId="66C86D3C"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3213937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40D92C0"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07C3AB0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78847511"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0C8C0B5C"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739C7766" w14:textId="77777777" w:rsidR="00296E35" w:rsidRPr="001C0FC4" w:rsidRDefault="00296E35" w:rsidP="00296E35">
      <w:pPr>
        <w:pStyle w:val="B1"/>
      </w:pPr>
      <w:r w:rsidRPr="001C0FC4">
        <w:t>12)</w:t>
      </w:r>
      <w:r w:rsidRPr="001C0FC4">
        <w:tab/>
        <w:t>shall send the SIP INVITE request towards the MCData server according to 3GPP TS 24.229 [5].</w:t>
      </w:r>
    </w:p>
    <w:p w14:paraId="549D7FFC" w14:textId="77777777" w:rsidR="00296E35" w:rsidRPr="001C0FC4" w:rsidRDefault="00296E35" w:rsidP="00296E35">
      <w:r w:rsidRPr="001C0FC4">
        <w:t>On receipt of a SIP 2xx response to the SIP INVITE request, the MCData client:</w:t>
      </w:r>
    </w:p>
    <w:p w14:paraId="3943D12C" w14:textId="77777777" w:rsidR="00296E35" w:rsidRPr="001C0FC4" w:rsidRDefault="00296E35" w:rsidP="00296E35">
      <w:pPr>
        <w:pStyle w:val="B1"/>
      </w:pPr>
      <w:r w:rsidRPr="001C0FC4">
        <w:t>1)</w:t>
      </w:r>
      <w:r w:rsidRPr="001C0FC4">
        <w:tab/>
        <w:t xml:space="preserve">shall send a SIP ACK request as specified in 3GPP TS 24.229 [5]; </w:t>
      </w:r>
    </w:p>
    <w:p w14:paraId="79BC4AAA"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789591D" w14:textId="77777777" w:rsidR="00296E35" w:rsidRPr="001C0FC4" w:rsidRDefault="00296E35" w:rsidP="00296E35">
      <w:pPr>
        <w:pStyle w:val="B1"/>
      </w:pPr>
      <w:r w:rsidRPr="001C0FC4">
        <w:t>3)</w:t>
      </w:r>
      <w:r w:rsidRPr="001C0FC4">
        <w:tab/>
        <w:t>shall interact with the media plane as specified in 3GPP TS 24.582 [15] subclause 6.1.2.2.</w:t>
      </w:r>
    </w:p>
    <w:p w14:paraId="7B2C8306" w14:textId="77777777" w:rsidR="00296E35" w:rsidRPr="001C0FC4" w:rsidRDefault="00296E35" w:rsidP="00296E35">
      <w:r w:rsidRPr="001C0FC4">
        <w:t>[TS 24.282, clause 9.2.4.2.1]</w:t>
      </w:r>
    </w:p>
    <w:p w14:paraId="75AB870B" w14:textId="77777777" w:rsidR="00296E35" w:rsidRPr="001C0FC4" w:rsidRDefault="00296E35" w:rsidP="00296E35">
      <w:r w:rsidRPr="001C0FC4">
        <w:t>When composing an SDP offer according to 3GPP TS 24.229 [5], IETF RFC 4975 [17], IETF RFC 6135 [19] and IETF RFC 6714 [20] the MCData client:</w:t>
      </w:r>
    </w:p>
    <w:p w14:paraId="5068B997" w14:textId="77777777" w:rsidR="00296E35" w:rsidRPr="001C0FC4" w:rsidRDefault="00296E35" w:rsidP="00296E35">
      <w:pPr>
        <w:pStyle w:val="B1"/>
      </w:pPr>
      <w:r w:rsidRPr="001C0FC4">
        <w:t>1)</w:t>
      </w:r>
      <w:r w:rsidRPr="001C0FC4">
        <w:tab/>
        <w:t>shall include an "m=message" media-level section for the MCData media stream consisting of:</w:t>
      </w:r>
    </w:p>
    <w:p w14:paraId="5CA4B4CA" w14:textId="77777777" w:rsidR="00296E35" w:rsidRPr="001C0FC4" w:rsidRDefault="00296E35" w:rsidP="00296E35">
      <w:pPr>
        <w:pStyle w:val="B2"/>
      </w:pPr>
      <w:r w:rsidRPr="001C0FC4">
        <w:t>a)</w:t>
      </w:r>
      <w:r w:rsidRPr="001C0FC4">
        <w:tab/>
        <w:t>the port number;</w:t>
      </w:r>
    </w:p>
    <w:p w14:paraId="35B8888B" w14:textId="77777777" w:rsidR="00296E35" w:rsidRPr="001C0FC4" w:rsidRDefault="00296E35" w:rsidP="00296E35">
      <w:pPr>
        <w:pStyle w:val="B2"/>
      </w:pPr>
      <w:r w:rsidRPr="001C0FC4">
        <w:t>b)</w:t>
      </w:r>
      <w:r w:rsidRPr="001C0FC4">
        <w:tab/>
        <w:t>a protocol field value of "TCP/MSRP" or "TCP/TLS/MSRP" for TLS;</w:t>
      </w:r>
    </w:p>
    <w:p w14:paraId="035B0A33" w14:textId="77777777" w:rsidR="00296E35" w:rsidRPr="001C0FC4" w:rsidRDefault="00296E35" w:rsidP="00296E35">
      <w:pPr>
        <w:pStyle w:val="B2"/>
      </w:pPr>
      <w:r w:rsidRPr="001C0FC4">
        <w:t>c)</w:t>
      </w:r>
      <w:r w:rsidRPr="001C0FC4">
        <w:tab/>
        <w:t>an "a=sendrecv" attribute;</w:t>
      </w:r>
    </w:p>
    <w:p w14:paraId="56A307DD" w14:textId="77777777" w:rsidR="00296E35" w:rsidRPr="001C0FC4" w:rsidRDefault="00296E35" w:rsidP="00296E35">
      <w:pPr>
        <w:pStyle w:val="B2"/>
      </w:pPr>
      <w:r w:rsidRPr="001C0FC4">
        <w:t>d)</w:t>
      </w:r>
      <w:r w:rsidRPr="001C0FC4">
        <w:tab/>
        <w:t>an "a=path" attribute containing its own MSRP URI;</w:t>
      </w:r>
    </w:p>
    <w:p w14:paraId="4771921C"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AFF1A6E"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57A5DB21"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0D473DB" w14:textId="77777777" w:rsidR="00296E35" w:rsidRPr="001C0FC4" w:rsidRDefault="00296E35" w:rsidP="00296E35">
      <w:r w:rsidRPr="001C0FC4">
        <w:t>[TS 24.282, clause 13.2.2.2.2.1]</w:t>
      </w:r>
    </w:p>
    <w:p w14:paraId="416D5D7E"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1BA888D0"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2B954577"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896BF06"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A2B0605"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F92DA8A" w14:textId="77777777" w:rsidR="00296E35" w:rsidRPr="001C0FC4" w:rsidRDefault="00296E35" w:rsidP="00296E35">
      <w:r w:rsidRPr="001C0FC4">
        <w:t>[TS 24.582, clause 6.1.2.2.1]</w:t>
      </w:r>
    </w:p>
    <w:p w14:paraId="0FD6A91E" w14:textId="77777777" w:rsidR="00296E35" w:rsidRPr="001C0FC4" w:rsidRDefault="00296E35" w:rsidP="00296E35">
      <w:r w:rsidRPr="001C0FC4">
        <w:t>Upon receiving an indication to establish MSRP connection for SDS session as the originating MCData client, the MCData client:</w:t>
      </w:r>
    </w:p>
    <w:p w14:paraId="3922943A" w14:textId="77777777" w:rsidR="00296E35" w:rsidRPr="001C0FC4" w:rsidRDefault="00296E35" w:rsidP="00296E35">
      <w:pPr>
        <w:pStyle w:val="B1"/>
      </w:pPr>
      <w:r w:rsidRPr="001C0FC4">
        <w:t>1.</w:t>
      </w:r>
      <w:r w:rsidRPr="001C0FC4">
        <w:tab/>
        <w:t>shall act as an MSRP client according to IETF RFC 6135 [12];</w:t>
      </w:r>
    </w:p>
    <w:p w14:paraId="7E9D54FA" w14:textId="77777777" w:rsidR="00296E35" w:rsidRPr="001C0FC4" w:rsidRDefault="00296E35" w:rsidP="00296E35">
      <w:pPr>
        <w:pStyle w:val="B1"/>
      </w:pPr>
      <w:r w:rsidRPr="001C0FC4">
        <w:t>2.</w:t>
      </w:r>
      <w:r w:rsidRPr="001C0FC4">
        <w:tab/>
        <w:t>shall act according to IETF RFC 6135 [12], as:</w:t>
      </w:r>
    </w:p>
    <w:p w14:paraId="74D1E7D7" w14:textId="77777777" w:rsidR="00296E35" w:rsidRPr="001C0FC4" w:rsidRDefault="00296E35" w:rsidP="00296E35">
      <w:pPr>
        <w:pStyle w:val="B2"/>
      </w:pPr>
      <w:r w:rsidRPr="001C0FC4">
        <w:t>a.</w:t>
      </w:r>
      <w:r w:rsidRPr="001C0FC4">
        <w:tab/>
        <w:t>an "active" endpoint, if a=setup attribute in the received SDP answer is set to "passive"; and</w:t>
      </w:r>
    </w:p>
    <w:p w14:paraId="33B80809" w14:textId="77777777" w:rsidR="00296E35" w:rsidRPr="001C0FC4" w:rsidRDefault="00296E35" w:rsidP="00296E35">
      <w:pPr>
        <w:pStyle w:val="B2"/>
      </w:pPr>
      <w:r w:rsidRPr="001C0FC4">
        <w:t>b.</w:t>
      </w:r>
      <w:r w:rsidRPr="001C0FC4">
        <w:tab/>
        <w:t>an "passive" endpoint, if a=setup attribute in the received SDP answer is set to "active";</w:t>
      </w:r>
    </w:p>
    <w:p w14:paraId="36190E86"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7A4EE89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03D043A" w14:textId="77777777" w:rsidR="00296E35" w:rsidRPr="001C0FC4" w:rsidRDefault="00296E35" w:rsidP="00296E35">
      <w:pPr>
        <w:pStyle w:val="B1"/>
      </w:pPr>
      <w:r w:rsidRPr="001C0FC4">
        <w:t>Once the MSRP session is established, the MCData client:</w:t>
      </w:r>
    </w:p>
    <w:p w14:paraId="7FD8012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CB13E70"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6B51F89" w14:textId="77777777" w:rsidR="00296E35" w:rsidRPr="001C0FC4" w:rsidRDefault="00296E35" w:rsidP="00296E35">
      <w:pPr>
        <w:pStyle w:val="B1"/>
      </w:pPr>
      <w:r w:rsidRPr="001C0FC4">
        <w:t>3.</w:t>
      </w:r>
      <w:r w:rsidRPr="001C0FC4">
        <w:tab/>
        <w:t>shall handle the received content as described in subclause 6.1.2.6.</w:t>
      </w:r>
    </w:p>
    <w:p w14:paraId="7D87A43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7B466FD" w14:textId="77777777" w:rsidR="00296E35" w:rsidRPr="001C0FC4" w:rsidRDefault="00296E35" w:rsidP="00296E35">
      <w:r w:rsidRPr="001C0FC4">
        <w:t>Received content and disposition requests shall be handled as specified in subclause 6.1.2.6.</w:t>
      </w:r>
    </w:p>
    <w:p w14:paraId="3EDFE5FB" w14:textId="77777777" w:rsidR="00296E35" w:rsidRPr="001C0FC4" w:rsidRDefault="00296E35" w:rsidP="00296E35">
      <w:r w:rsidRPr="001C0FC4">
        <w:t>[TS 24.582, clause 6.1.2.3.1]</w:t>
      </w:r>
    </w:p>
    <w:p w14:paraId="2E86A181" w14:textId="77777777" w:rsidR="00296E35" w:rsidRPr="001C0FC4" w:rsidRDefault="00296E35" w:rsidP="00296E35">
      <w:r w:rsidRPr="001C0FC4">
        <w:t>Upon receiving an indication to establish MSRP connection for SDS session as the terminating MCData client, the MCData client:</w:t>
      </w:r>
    </w:p>
    <w:p w14:paraId="7DEEAB19" w14:textId="77777777" w:rsidR="00296E35" w:rsidRPr="001C0FC4" w:rsidRDefault="00296E35" w:rsidP="00296E35">
      <w:pPr>
        <w:pStyle w:val="B1"/>
      </w:pPr>
      <w:r w:rsidRPr="001C0FC4">
        <w:t>1.</w:t>
      </w:r>
      <w:r w:rsidRPr="001C0FC4">
        <w:tab/>
        <w:t>shall act as an MSRP client according to IETF RFC 6135 [12];</w:t>
      </w:r>
    </w:p>
    <w:p w14:paraId="4826EB19"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1815F23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CFA743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F4A017B"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6527A3CC"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CC3BA5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BCFED9A" w14:textId="77777777" w:rsidR="00296E35" w:rsidRPr="001C0FC4" w:rsidRDefault="00296E35" w:rsidP="00296E35">
      <w:pPr>
        <w:pStyle w:val="B1"/>
      </w:pPr>
      <w:r w:rsidRPr="001C0FC4">
        <w:t>3.</w:t>
      </w:r>
      <w:r w:rsidRPr="001C0FC4">
        <w:tab/>
        <w:t>shall handle the received content as described in subclause 6.1.2.6.</w:t>
      </w:r>
    </w:p>
    <w:p w14:paraId="32DAF28E"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98019D"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26829737" w14:textId="77777777" w:rsidR="00296E35" w:rsidRPr="001C0FC4" w:rsidRDefault="00296E35" w:rsidP="00296E35">
      <w:r w:rsidRPr="001C0FC4">
        <w:t>[TS 24.582, clause 6.1.2.4]</w:t>
      </w:r>
    </w:p>
    <w:p w14:paraId="7AEFCEC7"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5CDC922A"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4E0486D"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7B47380A"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763DCB8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B693B3"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664D0BC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34C98B4A"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32F15FFD"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70FC390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724FD1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10E27B6"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716281E"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480DC6D0"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390FC94"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C36A835" w14:textId="77777777" w:rsidR="00296E35" w:rsidRPr="001C0FC4" w:rsidRDefault="00296E35" w:rsidP="00296E35">
      <w:r w:rsidRPr="001C0FC4">
        <w:t>[TS 24.582, clause 6.1.2.5.1]</w:t>
      </w:r>
    </w:p>
    <w:p w14:paraId="57DFEF6A" w14:textId="77777777" w:rsidR="00296E35" w:rsidRPr="001C0FC4" w:rsidRDefault="00296E35" w:rsidP="00296E35">
      <w:pPr>
        <w:rPr>
          <w:lang w:eastAsia="x-none"/>
        </w:rPr>
      </w:pPr>
      <w:r w:rsidRPr="001C0FC4">
        <w:rPr>
          <w:lang w:eastAsia="x-none"/>
        </w:rPr>
        <w:t>To send an SDS disposition notification, the MCData client:</w:t>
      </w:r>
    </w:p>
    <w:p w14:paraId="44F0A095" w14:textId="77777777" w:rsidR="00296E35" w:rsidRPr="001C0FC4" w:rsidRDefault="00296E35" w:rsidP="00296E35">
      <w:pPr>
        <w:pStyle w:val="B1"/>
      </w:pPr>
      <w:r w:rsidRPr="001C0FC4">
        <w:t>1.</w:t>
      </w:r>
      <w:r w:rsidRPr="001C0FC4">
        <w:tab/>
        <w:t>shall generate a SDS NOTIFICATION as specified in subclause 6.1.2.5.2;</w:t>
      </w:r>
    </w:p>
    <w:p w14:paraId="5E4D3D42" w14:textId="77777777" w:rsidR="00296E35" w:rsidRPr="001C0FC4" w:rsidRDefault="00296E35" w:rsidP="00296E35">
      <w:pPr>
        <w:pStyle w:val="B1"/>
      </w:pPr>
      <w:r w:rsidRPr="001C0FC4">
        <w:t>2.</w:t>
      </w:r>
      <w:r w:rsidRPr="001C0FC4">
        <w:tab/>
        <w:t>shall include the SDS NOTIFICATION in an MSRP SEND request as specified in subclause 6.1.2.5.3, with the following clarification;</w:t>
      </w:r>
    </w:p>
    <w:p w14:paraId="5433F19B" w14:textId="77777777" w:rsidR="00296E35" w:rsidRPr="001C0FC4" w:rsidRDefault="00296E35" w:rsidP="00296E35">
      <w:pPr>
        <w:pStyle w:val="B1"/>
      </w:pPr>
      <w:r w:rsidRPr="001C0FC4">
        <w:t>a.</w:t>
      </w:r>
      <w:r w:rsidRPr="001C0FC4">
        <w:tab/>
        <w:t>shall set To-Path header according to the MSRP URI in the received SDP; and</w:t>
      </w:r>
    </w:p>
    <w:p w14:paraId="67C89EF9" w14:textId="77777777" w:rsidR="00296E35" w:rsidRPr="001C0FC4" w:rsidRDefault="00296E35" w:rsidP="00296E35">
      <w:pPr>
        <w:pStyle w:val="B1"/>
      </w:pPr>
      <w:r w:rsidRPr="001C0FC4">
        <w:t>3.</w:t>
      </w:r>
      <w:r w:rsidRPr="001C0FC4">
        <w:tab/>
        <w:t>shall send the MSRP SEND request on the established MSRP connection.</w:t>
      </w:r>
    </w:p>
    <w:p w14:paraId="1687A43B" w14:textId="77777777" w:rsidR="00296E35" w:rsidRPr="001C0FC4" w:rsidRDefault="00296E35" w:rsidP="00296E35">
      <w:r w:rsidRPr="001C0FC4">
        <w:t>If MSRP chunking is used, the MCData client:</w:t>
      </w:r>
    </w:p>
    <w:p w14:paraId="6CB422E1" w14:textId="77777777" w:rsidR="00296E35" w:rsidRPr="001C0FC4" w:rsidRDefault="00296E35" w:rsidP="00296E35">
      <w:pPr>
        <w:pStyle w:val="B1"/>
      </w:pPr>
      <w:r w:rsidRPr="001C0FC4">
        <w:t>1.</w:t>
      </w:r>
      <w:r w:rsidRPr="001C0FC4">
        <w:tab/>
        <w:t>shall send further MSRP SEND requests as necessary.</w:t>
      </w:r>
    </w:p>
    <w:p w14:paraId="55AAFB7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7DC319" w14:textId="77777777" w:rsidR="00296E35" w:rsidRPr="001C0FC4" w:rsidRDefault="00296E35" w:rsidP="00296E35">
      <w:pPr>
        <w:pStyle w:val="B1"/>
      </w:pPr>
      <w:r w:rsidRPr="001C0FC4">
        <w:t>1.</w:t>
      </w:r>
      <w:r w:rsidRPr="001C0FC4">
        <w:tab/>
        <w:t>if there are further MSRP chunks to send, shall abort transmission of these further MSRP chunks; and</w:t>
      </w:r>
    </w:p>
    <w:p w14:paraId="42B258C5" w14:textId="77777777" w:rsidR="00296E35" w:rsidRPr="001C0FC4" w:rsidRDefault="00296E35" w:rsidP="00296E35">
      <w:pPr>
        <w:pStyle w:val="B1"/>
      </w:pPr>
      <w:r w:rsidRPr="001C0FC4">
        <w:t>2.</w:t>
      </w:r>
      <w:r w:rsidRPr="001C0FC4">
        <w:tab/>
        <w:t>shall indicate to MCData user that the SDS message or the SDS disposition notification could not be sent.</w:t>
      </w:r>
    </w:p>
    <w:p w14:paraId="4F044A5E" w14:textId="77777777" w:rsidR="00296E35" w:rsidRPr="001C0FC4" w:rsidRDefault="00296E35" w:rsidP="00296E35">
      <w:r w:rsidRPr="001C0FC4">
        <w:t>[TS 24.582, clause 6.1.2.5.2]</w:t>
      </w:r>
    </w:p>
    <w:p w14:paraId="72A5D8F4" w14:textId="77777777" w:rsidR="00296E35" w:rsidRPr="001C0FC4" w:rsidRDefault="00296E35" w:rsidP="00296E35">
      <w:r w:rsidRPr="001C0FC4">
        <w:t>In order to generate an SDS notification, the MCData client:</w:t>
      </w:r>
    </w:p>
    <w:p w14:paraId="5F80FC8E" w14:textId="77777777" w:rsidR="00296E35" w:rsidRPr="001C0FC4" w:rsidRDefault="00296E35" w:rsidP="00296E35">
      <w:pPr>
        <w:pStyle w:val="B1"/>
      </w:pPr>
      <w:r w:rsidRPr="001C0FC4">
        <w:t>1.</w:t>
      </w:r>
      <w:r w:rsidRPr="001C0FC4">
        <w:tab/>
        <w:t>shall generate an SDS NOTIFICATION message as specified in 3GPP TS 24.282 [8]; and</w:t>
      </w:r>
    </w:p>
    <w:p w14:paraId="7265AD6C"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41BB0045" w14:textId="77777777" w:rsidR="00296E35" w:rsidRPr="001C0FC4" w:rsidRDefault="00296E35" w:rsidP="00296E35">
      <w:r w:rsidRPr="001C0FC4">
        <w:t>When generating an SDS NOTIFICATION message, the MCData client:</w:t>
      </w:r>
    </w:p>
    <w:p w14:paraId="3E06309B"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0E838679" w14:textId="77777777" w:rsidR="00296E35" w:rsidRPr="001C0FC4" w:rsidRDefault="00296E35" w:rsidP="00296E35">
      <w:pPr>
        <w:pStyle w:val="B1"/>
      </w:pPr>
      <w:r w:rsidRPr="001C0FC4">
        <w:t>2.</w:t>
      </w:r>
      <w:r w:rsidRPr="001C0FC4">
        <w:tab/>
        <w:t>if sending a read notification, shall set the SDS disposition notification type IE as "READ";</w:t>
      </w:r>
    </w:p>
    <w:p w14:paraId="66CA937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04882F53"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78C36A0" w14:textId="77777777" w:rsidR="00296E35" w:rsidRPr="001C0FC4" w:rsidRDefault="00296E35" w:rsidP="00296E35">
      <w:pPr>
        <w:pStyle w:val="B1"/>
      </w:pPr>
      <w:r w:rsidRPr="001C0FC4">
        <w:t>5.</w:t>
      </w:r>
      <w:r w:rsidRPr="001C0FC4">
        <w:tab/>
        <w:t>shall set the Date and time IE to the current time;</w:t>
      </w:r>
    </w:p>
    <w:p w14:paraId="59189029"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1E5F4E70"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4950D47C" w14:textId="77777777" w:rsidR="00296E35" w:rsidRPr="001C0FC4" w:rsidRDefault="00296E35" w:rsidP="00296E35">
      <w:pPr>
        <w:pStyle w:val="B1"/>
      </w:pPr>
      <w:r w:rsidRPr="001C0FC4">
        <w:t>8.</w:t>
      </w:r>
      <w:r w:rsidRPr="001C0FC4">
        <w:tab/>
        <w:t>if the SDS message was destined for the user, shall not include an Application ID IE; and</w:t>
      </w:r>
    </w:p>
    <w:p w14:paraId="3CF482EC"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B4F6477" w14:textId="77777777" w:rsidR="00296E35" w:rsidRPr="001C0FC4" w:rsidRDefault="00296E35" w:rsidP="00296E35">
      <w:r w:rsidRPr="001C0FC4">
        <w:t>[TS 24.582, clause 6.1.2.6]</w:t>
      </w:r>
    </w:p>
    <w:p w14:paraId="7FCDDCB4"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798DD6E"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E737823"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0ED4B2E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0DF25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BA4D4F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D8B54A8" w14:textId="77777777" w:rsidR="00296E35" w:rsidRPr="001C0FC4" w:rsidRDefault="00296E35" w:rsidP="00296E35">
      <w:pPr>
        <w:pStyle w:val="H6"/>
      </w:pPr>
      <w:bookmarkStart w:id="741" w:name="_Toc52782383"/>
      <w:bookmarkStart w:id="742" w:name="_Toc52782994"/>
      <w:bookmarkStart w:id="743" w:name="_Toc59042863"/>
      <w:r w:rsidRPr="001C0FC4">
        <w:t>6.1.11.3</w:t>
      </w:r>
      <w:r w:rsidRPr="001C0FC4">
        <w:tab/>
        <w:t>Test description</w:t>
      </w:r>
      <w:bookmarkEnd w:id="741"/>
      <w:bookmarkEnd w:id="742"/>
      <w:bookmarkEnd w:id="743"/>
    </w:p>
    <w:p w14:paraId="453BA911" w14:textId="77777777" w:rsidR="00296E35" w:rsidRPr="001C0FC4" w:rsidRDefault="00296E35" w:rsidP="00296E35">
      <w:pPr>
        <w:pStyle w:val="H6"/>
      </w:pPr>
      <w:bookmarkStart w:id="744" w:name="_Toc52782384"/>
      <w:bookmarkStart w:id="745" w:name="_Toc52782995"/>
      <w:bookmarkStart w:id="746" w:name="_Toc59042864"/>
      <w:r w:rsidRPr="001C0FC4">
        <w:t>6.1.11.3.1</w:t>
      </w:r>
      <w:r w:rsidRPr="001C0FC4">
        <w:tab/>
        <w:t>Pre-test conditions</w:t>
      </w:r>
      <w:bookmarkEnd w:id="744"/>
      <w:bookmarkEnd w:id="745"/>
      <w:bookmarkEnd w:id="746"/>
    </w:p>
    <w:p w14:paraId="1CD1CA91" w14:textId="77777777" w:rsidR="00296E35" w:rsidRDefault="00296E35" w:rsidP="00296E35">
      <w:pPr>
        <w:pStyle w:val="H6"/>
      </w:pPr>
      <w:r w:rsidRPr="00102CE5">
        <w:t>Test configuration</w:t>
      </w:r>
      <w:r>
        <w:t>:</w:t>
      </w:r>
    </w:p>
    <w:p w14:paraId="3754EAE7" w14:textId="424518EC" w:rsidR="00296E35" w:rsidRDefault="00296E35" w:rsidP="00296E35">
      <w:pPr>
        <w:pStyle w:val="B1"/>
      </w:pPr>
      <w:r>
        <w:t>-</w:t>
      </w:r>
      <w:r>
        <w:tab/>
        <w:t>Single cell configuration according to TS 37.579-1 [2] clause 5.2.2.2.1.</w:t>
      </w:r>
    </w:p>
    <w:p w14:paraId="4FC46BAB" w14:textId="77777777" w:rsidR="00296E35" w:rsidRDefault="00296E35" w:rsidP="00296E35">
      <w:pPr>
        <w:pStyle w:val="H6"/>
      </w:pPr>
      <w:r>
        <w:t>Preamble:</w:t>
      </w:r>
    </w:p>
    <w:p w14:paraId="3D637176" w14:textId="15C317D9" w:rsidR="00296E35" w:rsidRDefault="00296E35" w:rsidP="00296E35">
      <w:pPr>
        <w:pStyle w:val="B1"/>
      </w:pPr>
      <w:r>
        <w:t>-</w:t>
      </w:r>
      <w:r>
        <w:tab/>
        <w:t>The UE has performed procedure 'Initial registration' as described in TS 37.579-1 [2] clause 5.4.2.</w:t>
      </w:r>
    </w:p>
    <w:p w14:paraId="2B049CC0" w14:textId="77777777" w:rsidR="00296E35" w:rsidRDefault="00296E35" w:rsidP="00296E35">
      <w:pPr>
        <w:pStyle w:val="B1"/>
      </w:pPr>
      <w:r>
        <w:t>-</w:t>
      </w:r>
      <w:r>
        <w:tab/>
      </w:r>
      <w:r w:rsidRPr="000573F5">
        <w:t>UE States at the end of the preamble</w:t>
      </w:r>
      <w:r>
        <w:t>:</w:t>
      </w:r>
    </w:p>
    <w:p w14:paraId="6AFE4644" w14:textId="77777777" w:rsidR="00296E35" w:rsidRDefault="00296E35" w:rsidP="00296E35">
      <w:pPr>
        <w:pStyle w:val="B1"/>
        <w:ind w:left="852"/>
      </w:pPr>
      <w:r>
        <w:t>-</w:t>
      </w:r>
      <w:r>
        <w:tab/>
        <w:t>The UE is in RRC_IDLE state.</w:t>
      </w:r>
    </w:p>
    <w:p w14:paraId="37DA9AB6" w14:textId="77777777" w:rsidR="00296E35" w:rsidRDefault="00296E35" w:rsidP="00296E35">
      <w:pPr>
        <w:pStyle w:val="B1"/>
        <w:ind w:left="852"/>
      </w:pPr>
      <w:r>
        <w:t>-</w:t>
      </w:r>
      <w:r>
        <w:tab/>
        <w:t>The client is registered for MCData.</w:t>
      </w:r>
    </w:p>
    <w:p w14:paraId="586E0345" w14:textId="77777777" w:rsidR="00296E35" w:rsidRPr="001C0FC4" w:rsidRDefault="00296E35" w:rsidP="00296E35">
      <w:pPr>
        <w:pStyle w:val="H6"/>
      </w:pPr>
      <w:bookmarkStart w:id="747" w:name="_Toc52782385"/>
      <w:bookmarkStart w:id="748" w:name="_Toc52782996"/>
      <w:bookmarkStart w:id="749" w:name="_Toc59042865"/>
      <w:r w:rsidRPr="001C0FC4">
        <w:t>6.1.11.3.2</w:t>
      </w:r>
      <w:r w:rsidRPr="001C0FC4">
        <w:tab/>
        <w:t>Test procedure sequence</w:t>
      </w:r>
      <w:bookmarkEnd w:id="747"/>
      <w:bookmarkEnd w:id="748"/>
      <w:bookmarkEnd w:id="749"/>
    </w:p>
    <w:p w14:paraId="0F804F07" w14:textId="77777777" w:rsidR="00296E35" w:rsidRPr="001C0FC4" w:rsidRDefault="00296E35" w:rsidP="00296E35">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201DC93" w14:textId="77777777" w:rsidTr="002E3FCC">
        <w:tc>
          <w:tcPr>
            <w:tcW w:w="649" w:type="dxa"/>
            <w:tcBorders>
              <w:top w:val="single" w:sz="4" w:space="0" w:color="auto"/>
              <w:left w:val="single" w:sz="4" w:space="0" w:color="auto"/>
              <w:bottom w:val="nil"/>
              <w:right w:val="single" w:sz="4" w:space="0" w:color="auto"/>
            </w:tcBorders>
            <w:hideMark/>
          </w:tcPr>
          <w:p w14:paraId="486474A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0DC95A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65A665"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BAD472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8FBAE7" w14:textId="77777777" w:rsidR="00296E35" w:rsidRPr="001C0FC4" w:rsidRDefault="00296E35" w:rsidP="002E3FCC">
            <w:pPr>
              <w:pStyle w:val="TAH"/>
            </w:pPr>
            <w:r w:rsidRPr="001C0FC4">
              <w:t>Verdict</w:t>
            </w:r>
          </w:p>
        </w:tc>
      </w:tr>
      <w:tr w:rsidR="00296E35" w:rsidRPr="001C0FC4" w14:paraId="5A3187B0" w14:textId="77777777" w:rsidTr="002E3FCC">
        <w:tc>
          <w:tcPr>
            <w:tcW w:w="649" w:type="dxa"/>
            <w:tcBorders>
              <w:top w:val="nil"/>
              <w:left w:val="single" w:sz="4" w:space="0" w:color="auto"/>
              <w:bottom w:val="single" w:sz="4" w:space="0" w:color="auto"/>
              <w:right w:val="single" w:sz="4" w:space="0" w:color="auto"/>
            </w:tcBorders>
          </w:tcPr>
          <w:p w14:paraId="2C77D7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85042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FC121E"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25008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65DD0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5DCFF0E" w14:textId="77777777" w:rsidR="00296E35" w:rsidRPr="001C0FC4" w:rsidRDefault="00296E35" w:rsidP="002E3FCC">
            <w:pPr>
              <w:pStyle w:val="TAH"/>
            </w:pPr>
          </w:p>
        </w:tc>
      </w:tr>
      <w:tr w:rsidR="00296E35" w:rsidRPr="001C0FC4" w14:paraId="3B2C78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2F4F5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3A5BA" w14:textId="77777777" w:rsidR="00296E35" w:rsidRPr="001C0FC4" w:rsidRDefault="00296E35" w:rsidP="002E3FCC">
            <w:pPr>
              <w:pStyle w:val="TAL"/>
            </w:pPr>
            <w:r w:rsidRPr="001C0FC4">
              <w:t>Make the UE (MCData client) send a group session SDS message with disposition request "</w:t>
            </w:r>
            <w:r w:rsidRPr="001C0FC4">
              <w:rPr>
                <w:b/>
                <w:bCs/>
              </w:rPr>
              <w:t>DELIVERY</w:t>
            </w:r>
            <w:r w:rsidRPr="001C0FC4">
              <w:t>".</w:t>
            </w:r>
          </w:p>
          <w:p w14:paraId="11F9CAB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6E2381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8E25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359F0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234575" w14:textId="77777777" w:rsidR="00296E35" w:rsidRPr="001C0FC4" w:rsidRDefault="00296E35" w:rsidP="002E3FCC">
            <w:pPr>
              <w:pStyle w:val="TAC"/>
            </w:pPr>
            <w:r w:rsidRPr="001C0FC4">
              <w:t>-</w:t>
            </w:r>
          </w:p>
        </w:tc>
      </w:tr>
      <w:tr w:rsidR="00296E35" w:rsidRPr="001C0FC4" w14:paraId="62B5C8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267F12"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E5B0E0" w14:textId="76A51EE3"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DBF6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8522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96B48C"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1995745" w14:textId="77777777" w:rsidR="00296E35" w:rsidRPr="001C0FC4" w:rsidRDefault="00296E35" w:rsidP="002E3FCC">
            <w:pPr>
              <w:pStyle w:val="TAC"/>
            </w:pPr>
            <w:r w:rsidRPr="001C0FC4">
              <w:t>P</w:t>
            </w:r>
          </w:p>
        </w:tc>
      </w:tr>
      <w:tr w:rsidR="00296E35" w:rsidRPr="001C0FC4" w14:paraId="703836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C6DBAD"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51E66BB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BF2C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13F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8ED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DDBA12" w14:textId="77777777" w:rsidR="00296E35" w:rsidRPr="001C0FC4" w:rsidRDefault="00296E35" w:rsidP="002E3FCC">
            <w:pPr>
              <w:pStyle w:val="TAC"/>
            </w:pPr>
            <w:r w:rsidRPr="001C0FC4">
              <w:t>-</w:t>
            </w:r>
          </w:p>
        </w:tc>
      </w:tr>
      <w:tr w:rsidR="00296E35" w:rsidRPr="001C0FC4" w14:paraId="564CAE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A1167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9E8B052" w14:textId="65F0FBA0"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C11D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9EE7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BAA8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39B11F" w14:textId="77777777" w:rsidR="00296E35" w:rsidRPr="001C0FC4" w:rsidRDefault="00296E35" w:rsidP="002E3FCC">
            <w:pPr>
              <w:pStyle w:val="TAC"/>
            </w:pPr>
            <w:r w:rsidRPr="001C0FC4">
              <w:t>P</w:t>
            </w:r>
          </w:p>
        </w:tc>
      </w:tr>
      <w:tr w:rsidR="00296E35" w:rsidRPr="001C0FC4" w14:paraId="761E94C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E0A56D"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33717D3" w14:textId="2AF206A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399A93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FE2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A06D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9772DE" w14:textId="77777777" w:rsidR="00296E35" w:rsidRPr="001C0FC4" w:rsidRDefault="00296E35" w:rsidP="002E3FCC">
            <w:pPr>
              <w:pStyle w:val="TAC"/>
            </w:pPr>
            <w:r w:rsidRPr="001C0FC4">
              <w:t>P</w:t>
            </w:r>
          </w:p>
        </w:tc>
      </w:tr>
      <w:tr w:rsidR="00296E35" w:rsidRPr="001C0FC4" w14:paraId="4F3089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3E5FE0"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9F0D6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57AF0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2D40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D99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349477" w14:textId="77777777" w:rsidR="00296E35" w:rsidRPr="001C0FC4" w:rsidRDefault="00296E35" w:rsidP="002E3FCC">
            <w:pPr>
              <w:pStyle w:val="TAC"/>
            </w:pPr>
            <w:r w:rsidRPr="001C0FC4">
              <w:t>-</w:t>
            </w:r>
          </w:p>
        </w:tc>
      </w:tr>
      <w:tr w:rsidR="00296E35" w:rsidRPr="001C0FC4" w14:paraId="711683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1C8449"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250BB119" w14:textId="77777777" w:rsidR="00296E35" w:rsidRPr="001C0FC4" w:rsidRDefault="00296E35" w:rsidP="002E3FCC">
            <w:pPr>
              <w:pStyle w:val="TAL"/>
            </w:pPr>
            <w:r w:rsidRPr="001C0FC4">
              <w:t>Check: Does the UE (MCData client) provide the disposition notification to the user?</w:t>
            </w:r>
          </w:p>
          <w:p w14:paraId="4C95D7F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8BB87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05F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CD37F"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DA7DBC" w14:textId="77777777" w:rsidR="00296E35" w:rsidRPr="001C0FC4" w:rsidRDefault="00296E35" w:rsidP="002E3FCC">
            <w:pPr>
              <w:pStyle w:val="TAC"/>
            </w:pPr>
            <w:r w:rsidRPr="001C0FC4">
              <w:t>P</w:t>
            </w:r>
          </w:p>
        </w:tc>
      </w:tr>
      <w:tr w:rsidR="00296E35" w:rsidRPr="001C0FC4" w14:paraId="32B097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7CE9F91"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CC3A25" w14:textId="09B3F24D"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 AND READ"</w:t>
            </w:r>
            <w:r w:rsidRPr="001C0FC4">
              <w:t>?</w:t>
            </w:r>
          </w:p>
          <w:p w14:paraId="61DF6752"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528B926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7B41B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9414D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EF76E2" w14:textId="77777777" w:rsidR="00296E35" w:rsidRPr="001C0FC4" w:rsidRDefault="00296E35" w:rsidP="002E3FCC">
            <w:pPr>
              <w:pStyle w:val="TAC"/>
            </w:pPr>
            <w:r w:rsidRPr="001C0FC4">
              <w:t>P</w:t>
            </w:r>
          </w:p>
        </w:tc>
      </w:tr>
      <w:tr w:rsidR="00296E35" w:rsidRPr="001C0FC4" w14:paraId="73D3FF3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B44D61"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F094DB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655C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45319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B81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E5E020" w14:textId="77777777" w:rsidR="00296E35" w:rsidRPr="001C0FC4" w:rsidRDefault="00296E35" w:rsidP="002E3FCC">
            <w:pPr>
              <w:pStyle w:val="TAC"/>
            </w:pPr>
            <w:r w:rsidRPr="001C0FC4">
              <w:t>-</w:t>
            </w:r>
          </w:p>
        </w:tc>
      </w:tr>
      <w:tr w:rsidR="00296E35" w:rsidRPr="001C0FC4" w14:paraId="1C9589F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F3E2A3" w14:textId="77777777" w:rsidR="00296E35" w:rsidRPr="001C0FC4" w:rsidRDefault="00296E35" w:rsidP="002E3FCC">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754A5D74" w14:textId="77777777" w:rsidR="00296E35" w:rsidRPr="001C0FC4" w:rsidRDefault="00296E35" w:rsidP="002E3FCC">
            <w:pPr>
              <w:pStyle w:val="TAL"/>
            </w:pPr>
            <w:r w:rsidRPr="001C0FC4">
              <w:t>EXCEPTION: In parallel to the event described in step 13 the events described in Table 6.1.11.3.2-2 take place.</w:t>
            </w:r>
          </w:p>
          <w:p w14:paraId="40F02DF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9203C4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B4C6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3E9F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6E2BDE" w14:textId="77777777" w:rsidR="00296E35" w:rsidRPr="001C0FC4" w:rsidRDefault="00296E35" w:rsidP="002E3FCC">
            <w:pPr>
              <w:pStyle w:val="TAC"/>
            </w:pPr>
            <w:r w:rsidRPr="001C0FC4">
              <w:t>-</w:t>
            </w:r>
          </w:p>
        </w:tc>
      </w:tr>
      <w:tr w:rsidR="00296E35" w:rsidRPr="001C0FC4" w14:paraId="49E3D32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D98F0F"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852083E" w14:textId="77777777" w:rsidR="00296E35" w:rsidRPr="001C0FC4" w:rsidRDefault="00296E35" w:rsidP="002E3FCC">
            <w:pPr>
              <w:pStyle w:val="TAL"/>
            </w:pPr>
            <w:r w:rsidRPr="001C0FC4">
              <w:t>Check: Does the UE (MCData client) provide the contents of the Payload IE to the user?</w:t>
            </w:r>
          </w:p>
          <w:p w14:paraId="0E130B8B"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0BAE7EE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465E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94AF2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1119090" w14:textId="77777777" w:rsidR="00296E35" w:rsidRPr="001C0FC4" w:rsidRDefault="00296E35" w:rsidP="002E3FCC">
            <w:pPr>
              <w:pStyle w:val="TAC"/>
            </w:pPr>
            <w:r w:rsidRPr="001C0FC4">
              <w:t>P</w:t>
            </w:r>
          </w:p>
        </w:tc>
      </w:tr>
      <w:tr w:rsidR="00296E35" w:rsidRPr="001C0FC4" w14:paraId="53F047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278BB4" w14:textId="77777777" w:rsidR="00296E35" w:rsidRPr="001C0FC4" w:rsidRDefault="00296E35" w:rsidP="002E3FCC">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3C2755C0" w14:textId="77777777" w:rsidR="00296E35" w:rsidRPr="001C0FC4" w:rsidRDefault="00296E35" w:rsidP="002E3FCC">
            <w:pPr>
              <w:pStyle w:val="TAL"/>
            </w:pPr>
            <w:r w:rsidRPr="001C0FC4">
              <w:t>Make the UE (MCData client) release the group session.</w:t>
            </w:r>
          </w:p>
          <w:p w14:paraId="4C118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5C1D0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D3A84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EBB83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6B23B" w14:textId="77777777" w:rsidR="00296E35" w:rsidRPr="001C0FC4" w:rsidRDefault="00296E35" w:rsidP="002E3FCC">
            <w:pPr>
              <w:pStyle w:val="TAC"/>
            </w:pPr>
            <w:r w:rsidRPr="001C0FC4">
              <w:t>-</w:t>
            </w:r>
          </w:p>
        </w:tc>
      </w:tr>
      <w:tr w:rsidR="00296E35" w:rsidRPr="001C0FC4" w14:paraId="51A98F80"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43EAE0A2" w14:textId="77777777" w:rsidR="00296E35" w:rsidRPr="001C0FC4" w:rsidRDefault="00296E35" w:rsidP="002E3FCC">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24B87408" w14:textId="104C6B34" w:rsidR="00296E35" w:rsidRDefault="00296E35" w:rsidP="002E3FCC">
            <w:pPr>
              <w:pStyle w:val="TAL"/>
            </w:pPr>
            <w:r w:rsidRPr="001C0FC4">
              <w:t xml:space="preserve">Check: Does the UE (MCData client) correctly perform procedure 'CO MCData call release' as described in TS </w:t>
            </w:r>
            <w:r>
              <w:t>37.579</w:t>
            </w:r>
            <w:r w:rsidRPr="001C0FC4">
              <w:t>-1 [2] Table 5.3C.6.3-1?</w:t>
            </w:r>
          </w:p>
          <w:p w14:paraId="53480DD4" w14:textId="77777777" w:rsidR="00296E35" w:rsidRPr="001C0FC4"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E475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D414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E68D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78E9AD" w14:textId="77777777" w:rsidR="00296E35" w:rsidRPr="001C0FC4" w:rsidRDefault="00296E35" w:rsidP="002E3FCC">
            <w:pPr>
              <w:pStyle w:val="TAC"/>
            </w:pPr>
            <w:r w:rsidRPr="001C0FC4">
              <w:t>P</w:t>
            </w:r>
          </w:p>
        </w:tc>
      </w:tr>
      <w:tr w:rsidR="00296E35" w:rsidRPr="001C0FC4" w14:paraId="7F6AF43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tcPr>
          <w:p w14:paraId="70F312DD" w14:textId="77777777" w:rsidR="00296E35" w:rsidRPr="001C0FC4" w:rsidRDefault="00296E35" w:rsidP="002E3FCC">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827A1AB" w14:textId="0B7E6B73"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200D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7977BF8"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97BAB96"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72992C" w14:textId="77777777" w:rsidR="00296E35" w:rsidRPr="001C0FC4" w:rsidRDefault="00296E35" w:rsidP="002E3FCC">
            <w:pPr>
              <w:pStyle w:val="TAC"/>
            </w:pPr>
            <w:r>
              <w:t>-</w:t>
            </w:r>
          </w:p>
        </w:tc>
      </w:tr>
      <w:tr w:rsidR="00296E35" w:rsidRPr="001C0FC4" w14:paraId="066609F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528BE66" w14:textId="77777777" w:rsidR="00296E35" w:rsidRPr="001C0FC4" w:rsidRDefault="00296E35" w:rsidP="002E3FCC">
            <w:pPr>
              <w:pStyle w:val="TAN"/>
            </w:pPr>
            <w:r w:rsidRPr="001C0FC4">
              <w:t>NOTE 1:</w:t>
            </w:r>
            <w:r w:rsidRPr="001C0FC4">
              <w:tab/>
              <w:t>This is expected to be done via a suitable implementation dependent MMI.</w:t>
            </w:r>
          </w:p>
          <w:p w14:paraId="471D1ACF" w14:textId="77777777" w:rsidR="00296E35" w:rsidRPr="001C0FC4"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429A432D" w14:textId="77777777" w:rsidR="00296E35" w:rsidRDefault="00296E35" w:rsidP="002E3FCC">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330FF63B" w14:textId="77777777" w:rsidR="00296E35" w:rsidRPr="001C0FC4" w:rsidRDefault="00296E35" w:rsidP="002E3FCC">
            <w:pPr>
              <w:pStyle w:val="TAN"/>
            </w:pPr>
            <w:r>
              <w:t>NOTE 4:</w:t>
            </w:r>
            <w:r>
              <w:tab/>
              <w:t>The procedure does not release the RRC connection.</w:t>
            </w:r>
          </w:p>
        </w:tc>
      </w:tr>
    </w:tbl>
    <w:p w14:paraId="1398AB49" w14:textId="77777777" w:rsidR="00296E35" w:rsidRPr="001C0FC4" w:rsidRDefault="00296E35" w:rsidP="00296E35"/>
    <w:p w14:paraId="62EFDA99" w14:textId="77777777" w:rsidR="00296E35" w:rsidRPr="001C0FC4" w:rsidRDefault="00296E35" w:rsidP="00296E35">
      <w:pPr>
        <w:pStyle w:val="TH"/>
      </w:pPr>
      <w:r w:rsidRPr="001C0FC4">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8AFB3CE" w14:textId="77777777" w:rsidTr="002E3FCC">
        <w:tc>
          <w:tcPr>
            <w:tcW w:w="648" w:type="dxa"/>
            <w:tcBorders>
              <w:top w:val="single" w:sz="4" w:space="0" w:color="auto"/>
              <w:left w:val="single" w:sz="4" w:space="0" w:color="auto"/>
              <w:bottom w:val="nil"/>
              <w:right w:val="single" w:sz="4" w:space="0" w:color="auto"/>
            </w:tcBorders>
            <w:hideMark/>
          </w:tcPr>
          <w:p w14:paraId="26A1F99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F035A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46F27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CD01B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6AD129B" w14:textId="77777777" w:rsidR="00296E35" w:rsidRPr="001C0FC4" w:rsidRDefault="00296E35" w:rsidP="002E3FCC">
            <w:pPr>
              <w:pStyle w:val="TAH"/>
            </w:pPr>
            <w:r w:rsidRPr="001C0FC4">
              <w:t>Verdict</w:t>
            </w:r>
          </w:p>
        </w:tc>
      </w:tr>
      <w:tr w:rsidR="00296E35" w:rsidRPr="001C0FC4" w14:paraId="77D8174C" w14:textId="77777777" w:rsidTr="002E3FCC">
        <w:tc>
          <w:tcPr>
            <w:tcW w:w="648" w:type="dxa"/>
            <w:tcBorders>
              <w:top w:val="nil"/>
              <w:left w:val="single" w:sz="4" w:space="0" w:color="auto"/>
              <w:bottom w:val="single" w:sz="4" w:space="0" w:color="auto"/>
              <w:right w:val="single" w:sz="4" w:space="0" w:color="auto"/>
            </w:tcBorders>
          </w:tcPr>
          <w:p w14:paraId="2791A41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951511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A18CF1"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3A8D75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F5ACE2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9A34699" w14:textId="77777777" w:rsidR="00296E35" w:rsidRPr="001C0FC4" w:rsidRDefault="00296E35" w:rsidP="002E3FCC">
            <w:pPr>
              <w:pStyle w:val="TAH"/>
            </w:pPr>
          </w:p>
        </w:tc>
      </w:tr>
      <w:tr w:rsidR="00296E35" w:rsidRPr="001C0FC4" w14:paraId="0C4494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02B5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B08F29F" w14:textId="77777777" w:rsidR="00296E35" w:rsidRPr="001C0FC4" w:rsidRDefault="00296E35" w:rsidP="002E3FCC">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0150B53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442D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93A9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DE4D34" w14:textId="77777777" w:rsidR="00296E35" w:rsidRPr="001C0FC4" w:rsidRDefault="00296E35" w:rsidP="002E3FCC">
            <w:pPr>
              <w:pStyle w:val="TAC"/>
            </w:pPr>
            <w:r w:rsidRPr="001C0FC4">
              <w:t>-</w:t>
            </w:r>
          </w:p>
        </w:tc>
      </w:tr>
      <w:tr w:rsidR="00296E35" w:rsidRPr="001C0FC4" w14:paraId="493E2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FB20D6" w14:textId="77777777" w:rsidR="00296E35" w:rsidRPr="001C0FC4" w:rsidRDefault="00296E35" w:rsidP="002E3FCC">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66278A6B" w14:textId="165E090A"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F616C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CD44C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C4D6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830405" w14:textId="77777777" w:rsidR="00296E35" w:rsidRPr="001C0FC4" w:rsidRDefault="00296E35" w:rsidP="002E3FCC">
            <w:pPr>
              <w:pStyle w:val="TAC"/>
            </w:pPr>
            <w:r w:rsidRPr="001C0FC4">
              <w:t>P</w:t>
            </w:r>
          </w:p>
        </w:tc>
      </w:tr>
      <w:tr w:rsidR="00296E35" w:rsidRPr="001C0FC4" w14:paraId="527DFF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8CF5F2" w14:textId="77777777" w:rsidR="00296E35" w:rsidRPr="001C0FC4" w:rsidRDefault="00296E35" w:rsidP="002E3FCC">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0DC4433F" w14:textId="3EDDF4FD"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D5484F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E7D5F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D503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9036672" w14:textId="77777777" w:rsidR="00296E35" w:rsidRPr="001C0FC4" w:rsidRDefault="00296E35" w:rsidP="002E3FCC">
            <w:pPr>
              <w:pStyle w:val="TAC"/>
            </w:pPr>
            <w:r w:rsidRPr="001C0FC4">
              <w:t>P</w:t>
            </w:r>
          </w:p>
        </w:tc>
      </w:tr>
      <w:tr w:rsidR="00296E35" w:rsidRPr="001C0FC4" w14:paraId="35F24D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85404" w14:textId="77777777" w:rsidR="00296E35" w:rsidRPr="001C0FC4" w:rsidRDefault="00296E35" w:rsidP="002E3FCC">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E4C084E" w14:textId="4CA70EE5"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E74C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570FA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57C61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45758B0" w14:textId="77777777" w:rsidR="00296E35" w:rsidRPr="001C0FC4" w:rsidRDefault="00296E35" w:rsidP="002E3FCC">
            <w:pPr>
              <w:pStyle w:val="TAC"/>
            </w:pPr>
            <w:r w:rsidRPr="001C0FC4">
              <w:t>P</w:t>
            </w:r>
          </w:p>
        </w:tc>
      </w:tr>
    </w:tbl>
    <w:p w14:paraId="2B8881A2" w14:textId="77777777" w:rsidR="00296E35" w:rsidRPr="001C0FC4" w:rsidRDefault="00296E35" w:rsidP="00296E35"/>
    <w:p w14:paraId="2EE1F11B" w14:textId="77777777" w:rsidR="00296E35" w:rsidRPr="001C0FC4" w:rsidRDefault="00296E35" w:rsidP="00296E35">
      <w:pPr>
        <w:pStyle w:val="H6"/>
      </w:pPr>
      <w:bookmarkStart w:id="750" w:name="_Toc52782386"/>
      <w:bookmarkStart w:id="751" w:name="_Toc52782997"/>
      <w:bookmarkStart w:id="752" w:name="_Toc59042866"/>
      <w:r w:rsidRPr="001C0FC4">
        <w:t>6.1.11.3.3</w:t>
      </w:r>
      <w:r w:rsidRPr="001C0FC4">
        <w:tab/>
        <w:t>Specific message contents</w:t>
      </w:r>
      <w:bookmarkEnd w:id="750"/>
      <w:bookmarkEnd w:id="751"/>
      <w:bookmarkEnd w:id="752"/>
    </w:p>
    <w:p w14:paraId="2CEB56B3" w14:textId="70BC90F7" w:rsidR="00296E35" w:rsidRPr="001C0FC4" w:rsidRDefault="00296E35" w:rsidP="00296E35">
      <w:pPr>
        <w:pStyle w:val="TH"/>
      </w:pPr>
      <w:bookmarkStart w:id="753" w:name="_Toc25610662"/>
      <w:r w:rsidRPr="001C0FC4">
        <w:t>Table 6.1.11.3.3-1: SIP INVITE from the UE (step 2, Table 6.1.11.3.2-1;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97D5FF"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B69EC37" w14:textId="11DA78C8" w:rsidR="00296E35" w:rsidRPr="001C0FC4" w:rsidRDefault="00296E35" w:rsidP="002E3FCC">
            <w:pPr>
              <w:pStyle w:val="TAL"/>
            </w:pPr>
            <w:r w:rsidRPr="001C0FC4">
              <w:t xml:space="preserve">Derivation Path: TS </w:t>
            </w:r>
            <w:r>
              <w:t>37.579</w:t>
            </w:r>
            <w:r w:rsidRPr="001C0FC4">
              <w:t>-1 [2], Table 5.5.2.5.1-1, condition MCDATA_SDS</w:t>
            </w:r>
          </w:p>
        </w:tc>
      </w:tr>
      <w:tr w:rsidR="00296E35" w:rsidRPr="001C0FC4" w14:paraId="4D351C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20F94D3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13E5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5B849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EFA20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CADAB5" w14:textId="77777777" w:rsidR="00296E35" w:rsidRPr="001C0FC4" w:rsidRDefault="00296E35" w:rsidP="002E3FCC">
            <w:pPr>
              <w:pStyle w:val="TAH"/>
              <w:rPr>
                <w:bCs/>
              </w:rPr>
            </w:pPr>
            <w:r w:rsidRPr="001C0FC4">
              <w:rPr>
                <w:bCs/>
              </w:rPr>
              <w:t>Condition</w:t>
            </w:r>
          </w:p>
        </w:tc>
      </w:tr>
      <w:tr w:rsidR="00296E35" w:rsidRPr="001C0FC4" w14:paraId="1FC9EA6E"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988F268"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5C833A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719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7A972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055CE8" w14:textId="77777777" w:rsidR="00296E35" w:rsidRPr="001C0FC4" w:rsidRDefault="00296E35" w:rsidP="002E3FCC">
            <w:pPr>
              <w:pStyle w:val="TAL"/>
            </w:pPr>
          </w:p>
        </w:tc>
      </w:tr>
      <w:tr w:rsidR="00296E35" w:rsidRPr="001C0FC4" w14:paraId="0598B3F1"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0332FA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B76A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7C2070"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5F52D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EF8A47" w14:textId="77777777" w:rsidR="00296E35" w:rsidRPr="001C0FC4" w:rsidRDefault="00296E35" w:rsidP="002E3FCC">
            <w:pPr>
              <w:pStyle w:val="TAL"/>
            </w:pPr>
          </w:p>
        </w:tc>
      </w:tr>
      <w:tr w:rsidR="00296E35" w:rsidRPr="001C0FC4" w14:paraId="0B8FA8ED"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E3BD87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EC9570" w14:textId="77777777" w:rsidR="00296E35" w:rsidRPr="001C0FC4" w:rsidRDefault="00296E35" w:rsidP="002E3FCC">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572DD0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ACCC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3F89A0" w14:textId="77777777" w:rsidR="00296E35" w:rsidRPr="001C0FC4" w:rsidRDefault="00296E35" w:rsidP="002E3FCC">
            <w:pPr>
              <w:pStyle w:val="TAL"/>
            </w:pPr>
          </w:p>
        </w:tc>
      </w:tr>
      <w:tr w:rsidR="00296E35" w:rsidRPr="001C0FC4" w14:paraId="2DB8894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15051D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611C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8FEB9E"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D4EC2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99A0BE" w14:textId="77777777" w:rsidR="00296E35" w:rsidRPr="001C0FC4" w:rsidRDefault="00296E35" w:rsidP="002E3FCC">
            <w:pPr>
              <w:pStyle w:val="TAL"/>
            </w:pPr>
          </w:p>
        </w:tc>
      </w:tr>
      <w:tr w:rsidR="00296E35" w:rsidRPr="001C0FC4" w14:paraId="1B03C3E7"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B76D3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9A5272" w14:textId="77777777" w:rsidR="00296E35" w:rsidRPr="001C0FC4" w:rsidRDefault="00296E35" w:rsidP="002E3FCC">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359A2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B52BD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606B5D" w14:textId="77777777" w:rsidR="00296E35" w:rsidRPr="001C0FC4" w:rsidRDefault="00296E35" w:rsidP="002E3FCC">
            <w:pPr>
              <w:pStyle w:val="TAL"/>
            </w:pPr>
          </w:p>
        </w:tc>
      </w:tr>
    </w:tbl>
    <w:p w14:paraId="7A7F24CB" w14:textId="77777777" w:rsidR="00296E35" w:rsidRPr="001C0FC4" w:rsidRDefault="00296E35" w:rsidP="00296E35"/>
    <w:p w14:paraId="7AB38291" w14:textId="77777777" w:rsidR="00296E35" w:rsidRPr="001C0FC4" w:rsidRDefault="00296E35" w:rsidP="00296E35">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2DA3A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A4FA92" w14:textId="25C4C354" w:rsidR="00296E35" w:rsidRPr="001C0FC4" w:rsidRDefault="00296E35" w:rsidP="002E3FCC">
            <w:pPr>
              <w:pStyle w:val="TAL"/>
            </w:pPr>
            <w:r w:rsidRPr="001C0FC4">
              <w:t xml:space="preserve">Derivation Path: TS </w:t>
            </w:r>
            <w:r>
              <w:t>37.579</w:t>
            </w:r>
            <w:r w:rsidRPr="001C0FC4">
              <w:t>-1 [2], Table 5.5.3.1.1-3, condition MCDATA_SDS, SDP_OFFER, SDS_SESSION</w:t>
            </w:r>
          </w:p>
        </w:tc>
      </w:tr>
    </w:tbl>
    <w:p w14:paraId="20EC3E19" w14:textId="77777777" w:rsidR="00296E35" w:rsidRPr="001C0FC4" w:rsidRDefault="00296E35" w:rsidP="00296E35"/>
    <w:p w14:paraId="22170573" w14:textId="77777777" w:rsidR="00296E35" w:rsidRPr="001C0FC4" w:rsidRDefault="00296E35" w:rsidP="00296E35">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F6D5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38C160" w14:textId="1EEE47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95723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F2B14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8777E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0094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4198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8EE0E9" w14:textId="77777777" w:rsidR="00296E35" w:rsidRPr="001C0FC4" w:rsidRDefault="00296E35" w:rsidP="002E3FCC">
            <w:pPr>
              <w:pStyle w:val="TAH"/>
              <w:rPr>
                <w:bCs/>
              </w:rPr>
            </w:pPr>
            <w:r w:rsidRPr="001C0FC4">
              <w:rPr>
                <w:bCs/>
              </w:rPr>
              <w:t>Condition</w:t>
            </w:r>
          </w:p>
        </w:tc>
      </w:tr>
      <w:tr w:rsidR="00296E35" w:rsidRPr="001C0FC4" w14:paraId="35B9A6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EFCFC44"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A66C7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4020F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1FC36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9712D0" w14:textId="77777777" w:rsidR="00296E35" w:rsidRPr="001C0FC4" w:rsidRDefault="00296E35" w:rsidP="002E3FCC">
            <w:pPr>
              <w:pStyle w:val="TAL"/>
            </w:pPr>
          </w:p>
        </w:tc>
      </w:tr>
      <w:tr w:rsidR="00296E35" w:rsidRPr="001C0FC4" w14:paraId="3874936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D2BD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BC8D3B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6FEF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4A76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B58322" w14:textId="77777777" w:rsidR="00296E35" w:rsidRPr="001C0FC4" w:rsidRDefault="00296E35" w:rsidP="002E3FCC">
            <w:pPr>
              <w:pStyle w:val="TAL"/>
            </w:pPr>
          </w:p>
        </w:tc>
      </w:tr>
      <w:tr w:rsidR="00296E35" w:rsidRPr="001C0FC4" w14:paraId="6326366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46DCF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897925A"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09D637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0F80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CE29CB" w14:textId="77777777" w:rsidR="00296E35" w:rsidRPr="001C0FC4" w:rsidRDefault="00296E35" w:rsidP="002E3FCC">
            <w:pPr>
              <w:pStyle w:val="TAL"/>
            </w:pPr>
          </w:p>
        </w:tc>
      </w:tr>
    </w:tbl>
    <w:p w14:paraId="4C02B9BB" w14:textId="77777777" w:rsidR="00296E35" w:rsidRPr="001C0FC4" w:rsidRDefault="00296E35" w:rsidP="00296E35"/>
    <w:p w14:paraId="1F9C1560" w14:textId="7AD74950" w:rsidR="00296E35" w:rsidRPr="001C0FC4" w:rsidRDefault="00296E35" w:rsidP="00296E35">
      <w:pPr>
        <w:pStyle w:val="TH"/>
      </w:pPr>
      <w:r w:rsidRPr="001C0FC4">
        <w:t>Table 6.1.11.3.3-3: SIP 200 (OK) from the SS (step 2, Table 6.1.11.3.2-1;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A4597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1ECC091" w14:textId="04B190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04E7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8D51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E3A9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E2AF8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5F0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AA22C7" w14:textId="77777777" w:rsidR="00296E35" w:rsidRPr="001C0FC4" w:rsidRDefault="00296E35" w:rsidP="002E3FCC">
            <w:pPr>
              <w:pStyle w:val="TAH"/>
              <w:rPr>
                <w:bCs/>
              </w:rPr>
            </w:pPr>
            <w:r w:rsidRPr="001C0FC4">
              <w:rPr>
                <w:bCs/>
              </w:rPr>
              <w:t>Condition</w:t>
            </w:r>
          </w:p>
        </w:tc>
      </w:tr>
      <w:tr w:rsidR="00296E35" w:rsidRPr="001C0FC4" w14:paraId="0023BC0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E28CD4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590C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45D6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4E4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5536CB" w14:textId="77777777" w:rsidR="00296E35" w:rsidRPr="001C0FC4" w:rsidRDefault="00296E35" w:rsidP="002E3FCC">
            <w:pPr>
              <w:pStyle w:val="TAL"/>
            </w:pPr>
          </w:p>
        </w:tc>
      </w:tr>
      <w:tr w:rsidR="00296E35" w:rsidRPr="001C0FC4" w14:paraId="3EE847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10772"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B79561" w14:textId="77777777" w:rsidR="00296E35" w:rsidRPr="001C0FC4" w:rsidRDefault="00296E35" w:rsidP="002E3FCC">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2FEA80E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610A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D7A52B" w14:textId="77777777" w:rsidR="00296E35" w:rsidRPr="001C0FC4" w:rsidRDefault="00296E35" w:rsidP="002E3FCC">
            <w:pPr>
              <w:pStyle w:val="TAL"/>
            </w:pPr>
          </w:p>
        </w:tc>
      </w:tr>
    </w:tbl>
    <w:p w14:paraId="700AD9AD" w14:textId="77777777" w:rsidR="00296E35" w:rsidRPr="001C0FC4" w:rsidRDefault="00296E35" w:rsidP="00296E35"/>
    <w:p w14:paraId="6B4DB130" w14:textId="77777777" w:rsidR="00296E35" w:rsidRPr="001C0FC4" w:rsidRDefault="00296E35" w:rsidP="00296E35">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AFB308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E937BA5" w14:textId="0D6E09C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18063E3" w14:textId="77777777" w:rsidR="00296E35" w:rsidRPr="001C0FC4" w:rsidRDefault="00296E35" w:rsidP="00296E35"/>
    <w:p w14:paraId="2584B696" w14:textId="5A30CC41" w:rsidR="00296E35" w:rsidRPr="001C0FC4" w:rsidRDefault="00296E35" w:rsidP="00296E35">
      <w:pPr>
        <w:pStyle w:val="TH"/>
      </w:pPr>
      <w:r w:rsidRPr="001C0FC4">
        <w:t>Table 6.1.11.3.3-5: MSRP SEND from the UE (step 7, Table 6.1.11.3.2-1;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0705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5D5807" w14:textId="5BD3AA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EEBCBA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BE31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C80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0D85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F837A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AF3E7" w14:textId="77777777" w:rsidR="00296E35" w:rsidRPr="001C0FC4" w:rsidRDefault="00296E35" w:rsidP="002E3FCC">
            <w:pPr>
              <w:pStyle w:val="TAH"/>
              <w:rPr>
                <w:bCs/>
              </w:rPr>
            </w:pPr>
            <w:r w:rsidRPr="001C0FC4">
              <w:rPr>
                <w:bCs/>
              </w:rPr>
              <w:t>Condition</w:t>
            </w:r>
          </w:p>
        </w:tc>
      </w:tr>
      <w:tr w:rsidR="00296E35" w:rsidRPr="001C0FC4" w14:paraId="0DD312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F053E8"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CCFB2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0128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268A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DB9AEC" w14:textId="77777777" w:rsidR="00296E35" w:rsidRPr="001C0FC4" w:rsidRDefault="00296E35" w:rsidP="002E3FCC">
            <w:pPr>
              <w:pStyle w:val="TAL"/>
            </w:pPr>
          </w:p>
        </w:tc>
      </w:tr>
      <w:tr w:rsidR="00296E35" w:rsidRPr="001C0FC4" w14:paraId="42EDA83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7965E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4751F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42065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D326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8950CE" w14:textId="77777777" w:rsidR="00296E35" w:rsidRPr="001C0FC4" w:rsidRDefault="00296E35" w:rsidP="002E3FCC">
            <w:pPr>
              <w:pStyle w:val="TAL"/>
            </w:pPr>
          </w:p>
        </w:tc>
      </w:tr>
      <w:tr w:rsidR="00296E35" w:rsidRPr="001C0FC4" w14:paraId="57E02E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BBE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A8BB0D" w14:textId="77777777" w:rsidR="00296E35" w:rsidRPr="001C0FC4" w:rsidRDefault="00296E35" w:rsidP="002E3FCC">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81CA7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E4678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C9EAD" w14:textId="77777777" w:rsidR="00296E35" w:rsidRPr="001C0FC4" w:rsidRDefault="00296E35" w:rsidP="002E3FCC">
            <w:pPr>
              <w:pStyle w:val="TAL"/>
            </w:pPr>
          </w:p>
        </w:tc>
      </w:tr>
    </w:tbl>
    <w:p w14:paraId="4E5B8AE5" w14:textId="77777777" w:rsidR="00296E35" w:rsidRPr="001C0FC4" w:rsidRDefault="00296E35" w:rsidP="00296E35"/>
    <w:p w14:paraId="28EC42C4" w14:textId="540F9817" w:rsidR="00296E35" w:rsidRPr="001C0FC4" w:rsidRDefault="00296E35" w:rsidP="00296E35">
      <w:pPr>
        <w:pStyle w:val="TH"/>
      </w:pPr>
      <w:r w:rsidRPr="001C0FC4">
        <w:t>Table 6.1.11.3.3-5A: MIME Message (step 7, Table 6.1.11.3.2-1;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8545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CA2F4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00045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BA10F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A28A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67573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8A38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1B74C8B" w14:textId="77777777" w:rsidR="00296E35" w:rsidRPr="001C0FC4" w:rsidRDefault="00296E35" w:rsidP="002E3FCC">
            <w:pPr>
              <w:pStyle w:val="TAH"/>
              <w:rPr>
                <w:bCs/>
              </w:rPr>
            </w:pPr>
            <w:r w:rsidRPr="001C0FC4">
              <w:rPr>
                <w:bCs/>
              </w:rPr>
              <w:t>Condition</w:t>
            </w:r>
          </w:p>
        </w:tc>
      </w:tr>
      <w:tr w:rsidR="00296E35" w:rsidRPr="001C0FC4" w14:paraId="4F6C4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86FE8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E000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8D6352"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D27F6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1D6304" w14:textId="77777777" w:rsidR="00296E35" w:rsidRPr="001C0FC4" w:rsidRDefault="00296E35" w:rsidP="002E3FCC">
            <w:pPr>
              <w:pStyle w:val="TAL"/>
            </w:pPr>
          </w:p>
        </w:tc>
      </w:tr>
      <w:tr w:rsidR="00296E35" w:rsidRPr="001C0FC4" w14:paraId="6B5819E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96463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80FF5D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5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A0A6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2FC2FC" w14:textId="77777777" w:rsidR="00296E35" w:rsidRPr="001C0FC4" w:rsidRDefault="00296E35" w:rsidP="002E3FCC">
            <w:pPr>
              <w:pStyle w:val="TAL"/>
            </w:pPr>
          </w:p>
        </w:tc>
      </w:tr>
      <w:tr w:rsidR="00296E35" w:rsidRPr="001C0FC4" w14:paraId="1D9E46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E7BE3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7A10E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E6AF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4D6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F5327B" w14:textId="77777777" w:rsidR="00296E35" w:rsidRPr="001C0FC4" w:rsidRDefault="00296E35" w:rsidP="002E3FCC">
            <w:pPr>
              <w:pStyle w:val="TAL"/>
            </w:pPr>
          </w:p>
        </w:tc>
      </w:tr>
      <w:tr w:rsidR="00296E35" w:rsidRPr="001C0FC4" w14:paraId="74FABB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F69CE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EE86D1" w14:textId="77777777" w:rsidR="00296E35" w:rsidRPr="001C0FC4" w:rsidRDefault="00296E35" w:rsidP="002E3FCC">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3FB6B0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91ADA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BFAA73" w14:textId="77777777" w:rsidR="00296E35" w:rsidRPr="001C0FC4" w:rsidRDefault="00296E35" w:rsidP="002E3FCC">
            <w:pPr>
              <w:pStyle w:val="TAL"/>
            </w:pPr>
          </w:p>
        </w:tc>
      </w:tr>
      <w:tr w:rsidR="00296E35" w:rsidRPr="001C0FC4" w14:paraId="4D2A7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0709E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31472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74F6A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C27A2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8AA6B6" w14:textId="77777777" w:rsidR="00296E35" w:rsidRPr="001C0FC4" w:rsidRDefault="00296E35" w:rsidP="002E3FCC">
            <w:pPr>
              <w:pStyle w:val="TAL"/>
            </w:pPr>
          </w:p>
        </w:tc>
      </w:tr>
      <w:tr w:rsidR="00296E35" w:rsidRPr="001C0FC4" w14:paraId="37141B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44BC1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F18C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A94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9D3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6E9CD" w14:textId="77777777" w:rsidR="00296E35" w:rsidRPr="001C0FC4" w:rsidRDefault="00296E35" w:rsidP="002E3FCC">
            <w:pPr>
              <w:pStyle w:val="TAL"/>
            </w:pPr>
          </w:p>
        </w:tc>
      </w:tr>
      <w:tr w:rsidR="00296E35" w:rsidRPr="001C0FC4" w14:paraId="3FCEC9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7BE79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6F6C09"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905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7C93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446476" w14:textId="77777777" w:rsidR="00296E35" w:rsidRPr="001C0FC4" w:rsidRDefault="00296E35" w:rsidP="002E3FCC">
            <w:pPr>
              <w:pStyle w:val="TAL"/>
            </w:pPr>
          </w:p>
        </w:tc>
      </w:tr>
      <w:tr w:rsidR="00296E35" w:rsidRPr="001C0FC4" w14:paraId="4EEECE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15FE8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D293FB" w14:textId="77777777" w:rsidR="00296E35" w:rsidRPr="001C0FC4" w:rsidRDefault="00296E35" w:rsidP="002E3FCC">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4A83BF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ED2E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CB669" w14:textId="77777777" w:rsidR="00296E35" w:rsidRPr="001C0FC4" w:rsidRDefault="00296E35" w:rsidP="002E3FCC">
            <w:pPr>
              <w:pStyle w:val="TAL"/>
            </w:pPr>
          </w:p>
        </w:tc>
      </w:tr>
    </w:tbl>
    <w:p w14:paraId="3A780E4F" w14:textId="77777777" w:rsidR="00296E35" w:rsidRPr="001C0FC4" w:rsidRDefault="00296E35" w:rsidP="00296E35"/>
    <w:p w14:paraId="2AC9C0EC" w14:textId="77777777" w:rsidR="00296E35" w:rsidRPr="001C0FC4" w:rsidRDefault="00296E35" w:rsidP="00296E35">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2A4B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FAD782" w14:textId="4A0E3D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39C6D16" w14:textId="77777777" w:rsidR="00296E35" w:rsidRPr="001C0FC4" w:rsidRDefault="00296E35" w:rsidP="00296E35"/>
    <w:p w14:paraId="5311D2B0" w14:textId="77777777" w:rsidR="00296E35" w:rsidRPr="001C0FC4" w:rsidRDefault="00296E35" w:rsidP="00296E35">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975402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CC80C7" w14:textId="72122C4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022A63A6" w14:textId="77777777" w:rsidR="00296E35" w:rsidRPr="001C0FC4" w:rsidRDefault="00296E35" w:rsidP="00296E35"/>
    <w:p w14:paraId="2F3D7E1E" w14:textId="77777777" w:rsidR="00296E35" w:rsidRPr="001C0FC4" w:rsidRDefault="00296E35" w:rsidP="00296E35">
      <w:pPr>
        <w:pStyle w:val="TH"/>
      </w:pPr>
      <w:r w:rsidRPr="001C0FC4">
        <w:t>Table 6.1.11.3.3-7..8: Void</w:t>
      </w:r>
    </w:p>
    <w:p w14:paraId="651C222F" w14:textId="77777777" w:rsidR="00296E35" w:rsidRPr="001C0FC4" w:rsidRDefault="00296E35" w:rsidP="00296E35"/>
    <w:p w14:paraId="03585B64" w14:textId="298C78F9" w:rsidR="00296E35" w:rsidRPr="001C0FC4" w:rsidRDefault="00296E35" w:rsidP="00296E35">
      <w:pPr>
        <w:pStyle w:val="TH"/>
      </w:pPr>
      <w:r w:rsidRPr="001C0FC4">
        <w:t>Table 6.1.11.3.3-9: MSRP SEND from the SS (step 8,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ABE30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B6B789" w14:textId="489564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38B8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3253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261D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5FC5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03AD8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FF29F" w14:textId="77777777" w:rsidR="00296E35" w:rsidRPr="001C0FC4" w:rsidRDefault="00296E35" w:rsidP="002E3FCC">
            <w:pPr>
              <w:pStyle w:val="TAH"/>
              <w:rPr>
                <w:bCs/>
              </w:rPr>
            </w:pPr>
            <w:r w:rsidRPr="001C0FC4">
              <w:rPr>
                <w:bCs/>
              </w:rPr>
              <w:t>Condition</w:t>
            </w:r>
          </w:p>
        </w:tc>
      </w:tr>
      <w:tr w:rsidR="00296E35" w:rsidRPr="001C0FC4" w14:paraId="1113B1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C291F2"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265D9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5386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5C2D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57CB01" w14:textId="77777777" w:rsidR="00296E35" w:rsidRPr="001C0FC4" w:rsidRDefault="00296E35" w:rsidP="002E3FCC">
            <w:pPr>
              <w:pStyle w:val="TAL"/>
            </w:pPr>
          </w:p>
        </w:tc>
      </w:tr>
      <w:tr w:rsidR="00296E35" w:rsidRPr="001C0FC4" w14:paraId="13B158D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9B5695"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155702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BC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0B94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4BA2CC" w14:textId="77777777" w:rsidR="00296E35" w:rsidRPr="001C0FC4" w:rsidRDefault="00296E35" w:rsidP="002E3FCC">
            <w:pPr>
              <w:pStyle w:val="TAL"/>
            </w:pPr>
          </w:p>
        </w:tc>
      </w:tr>
      <w:tr w:rsidR="00296E35" w:rsidRPr="001C0FC4" w14:paraId="0D0AB6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A9AC7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948FBFC" w14:textId="77777777" w:rsidR="00296E35" w:rsidRPr="001C0FC4" w:rsidRDefault="00296E35" w:rsidP="002E3FCC">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6FF7CE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380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4CDEC3" w14:textId="77777777" w:rsidR="00296E35" w:rsidRPr="001C0FC4" w:rsidRDefault="00296E35" w:rsidP="002E3FCC">
            <w:pPr>
              <w:pStyle w:val="TAL"/>
            </w:pPr>
          </w:p>
        </w:tc>
      </w:tr>
    </w:tbl>
    <w:p w14:paraId="6F13E01D" w14:textId="77777777" w:rsidR="00296E35" w:rsidRPr="001C0FC4" w:rsidRDefault="00296E35" w:rsidP="00296E35"/>
    <w:p w14:paraId="6889AC39" w14:textId="77777777" w:rsidR="00296E35" w:rsidRPr="001C0FC4" w:rsidRDefault="00296E35" w:rsidP="00296E35">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6E0E8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4A0F1EF" w14:textId="4B9DB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2302D6D" w14:textId="77777777" w:rsidR="00296E35" w:rsidRPr="001C0FC4" w:rsidRDefault="00296E35" w:rsidP="00296E35"/>
    <w:p w14:paraId="3D4BAD60" w14:textId="4BD385CD" w:rsidR="00296E35" w:rsidRPr="001C0FC4" w:rsidRDefault="00296E35" w:rsidP="00296E35">
      <w:pPr>
        <w:pStyle w:val="TH"/>
      </w:pPr>
      <w:r w:rsidRPr="001C0FC4">
        <w:t>Table 6.1.11.3.3-11: MSRP SEND from the SS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0748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7229B" w14:textId="5F9AFD3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F809D3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84D9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2830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8A5D9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3467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6CF1AE" w14:textId="77777777" w:rsidR="00296E35" w:rsidRPr="001C0FC4" w:rsidRDefault="00296E35" w:rsidP="002E3FCC">
            <w:pPr>
              <w:pStyle w:val="TAH"/>
              <w:rPr>
                <w:bCs/>
              </w:rPr>
            </w:pPr>
            <w:r w:rsidRPr="001C0FC4">
              <w:rPr>
                <w:bCs/>
              </w:rPr>
              <w:t>Condition</w:t>
            </w:r>
          </w:p>
        </w:tc>
      </w:tr>
      <w:tr w:rsidR="00296E35" w:rsidRPr="001C0FC4" w14:paraId="644E8B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1B39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382F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8FB4F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DBE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D1229" w14:textId="77777777" w:rsidR="00296E35" w:rsidRPr="001C0FC4" w:rsidRDefault="00296E35" w:rsidP="002E3FCC">
            <w:pPr>
              <w:pStyle w:val="TAL"/>
            </w:pPr>
          </w:p>
        </w:tc>
      </w:tr>
      <w:tr w:rsidR="00296E35" w:rsidRPr="001C0FC4" w14:paraId="4CBF69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5C006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887DC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74E3F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F9C1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D807" w14:textId="77777777" w:rsidR="00296E35" w:rsidRPr="001C0FC4" w:rsidRDefault="00296E35" w:rsidP="002E3FCC">
            <w:pPr>
              <w:pStyle w:val="TAL"/>
            </w:pPr>
          </w:p>
        </w:tc>
      </w:tr>
      <w:tr w:rsidR="00296E35" w:rsidRPr="001C0FC4" w14:paraId="7EDDB63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3574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3FBF8" w14:textId="77777777" w:rsidR="00296E35" w:rsidRPr="001C0FC4" w:rsidRDefault="00296E35" w:rsidP="002E3FCC">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18A610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E3C7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E3329" w14:textId="77777777" w:rsidR="00296E35" w:rsidRPr="001C0FC4" w:rsidRDefault="00296E35" w:rsidP="002E3FCC">
            <w:pPr>
              <w:pStyle w:val="TAL"/>
            </w:pPr>
          </w:p>
        </w:tc>
      </w:tr>
    </w:tbl>
    <w:p w14:paraId="1AA41B73" w14:textId="77777777" w:rsidR="00296E35" w:rsidRPr="001C0FC4" w:rsidRDefault="00296E35" w:rsidP="00296E35"/>
    <w:p w14:paraId="24BDB88F" w14:textId="3C24D98C" w:rsidR="00296E35" w:rsidRPr="001C0FC4" w:rsidRDefault="00296E35" w:rsidP="00296E35">
      <w:pPr>
        <w:pStyle w:val="TH"/>
      </w:pPr>
      <w:r w:rsidRPr="001C0FC4">
        <w:t>Table 6.1.11.3.3-11A: MIME Message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DC7B3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5E1F1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677DE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6FEB7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A8D8B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8EF64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8B610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154153" w14:textId="77777777" w:rsidR="00296E35" w:rsidRPr="001C0FC4" w:rsidRDefault="00296E35" w:rsidP="002E3FCC">
            <w:pPr>
              <w:pStyle w:val="TAH"/>
              <w:rPr>
                <w:bCs/>
              </w:rPr>
            </w:pPr>
            <w:r w:rsidRPr="001C0FC4">
              <w:rPr>
                <w:bCs/>
              </w:rPr>
              <w:t>Condition</w:t>
            </w:r>
          </w:p>
        </w:tc>
      </w:tr>
      <w:tr w:rsidR="00296E35" w:rsidRPr="001C0FC4" w14:paraId="173BB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9DBEAF"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A948C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65977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4B0D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5FF4B5" w14:textId="77777777" w:rsidR="00296E35" w:rsidRPr="001C0FC4" w:rsidRDefault="00296E35" w:rsidP="002E3FCC">
            <w:pPr>
              <w:pStyle w:val="TAL"/>
            </w:pPr>
          </w:p>
        </w:tc>
      </w:tr>
      <w:tr w:rsidR="00296E35" w:rsidRPr="001C0FC4" w14:paraId="35ADDD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B4586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AF48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6EA0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162D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D25FB1" w14:textId="77777777" w:rsidR="00296E35" w:rsidRPr="001C0FC4" w:rsidRDefault="00296E35" w:rsidP="002E3FCC">
            <w:pPr>
              <w:pStyle w:val="TAL"/>
            </w:pPr>
          </w:p>
        </w:tc>
      </w:tr>
      <w:tr w:rsidR="00296E35" w:rsidRPr="001C0FC4" w14:paraId="4B24AB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1DD73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5D54620"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1EFEC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50D1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74992A" w14:textId="77777777" w:rsidR="00296E35" w:rsidRPr="001C0FC4" w:rsidRDefault="00296E35" w:rsidP="002E3FCC">
            <w:pPr>
              <w:pStyle w:val="TAL"/>
            </w:pPr>
          </w:p>
        </w:tc>
      </w:tr>
      <w:tr w:rsidR="00296E35" w:rsidRPr="001C0FC4" w14:paraId="33CC26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D39BF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1376D3" w14:textId="77777777" w:rsidR="00296E35" w:rsidRPr="001C0FC4" w:rsidRDefault="00296E35" w:rsidP="002E3FCC">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AC24E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4C3F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1FA365" w14:textId="77777777" w:rsidR="00296E35" w:rsidRPr="001C0FC4" w:rsidRDefault="00296E35" w:rsidP="002E3FCC">
            <w:pPr>
              <w:pStyle w:val="TAL"/>
            </w:pPr>
          </w:p>
        </w:tc>
      </w:tr>
      <w:tr w:rsidR="00296E35" w:rsidRPr="001C0FC4" w14:paraId="1D4A75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0707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16DB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24A2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D148D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94533F" w14:textId="77777777" w:rsidR="00296E35" w:rsidRPr="001C0FC4" w:rsidRDefault="00296E35" w:rsidP="002E3FCC">
            <w:pPr>
              <w:pStyle w:val="TAL"/>
            </w:pPr>
          </w:p>
        </w:tc>
      </w:tr>
      <w:tr w:rsidR="00296E35" w:rsidRPr="001C0FC4" w14:paraId="57438B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C57A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0B425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FCBE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27E5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72A6E" w14:textId="77777777" w:rsidR="00296E35" w:rsidRPr="001C0FC4" w:rsidRDefault="00296E35" w:rsidP="002E3FCC">
            <w:pPr>
              <w:pStyle w:val="TAL"/>
            </w:pPr>
          </w:p>
        </w:tc>
      </w:tr>
      <w:tr w:rsidR="00296E35" w:rsidRPr="001C0FC4" w14:paraId="0BBB11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435AB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3FD0218"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C4608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CA39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A646A" w14:textId="77777777" w:rsidR="00296E35" w:rsidRPr="001C0FC4" w:rsidRDefault="00296E35" w:rsidP="002E3FCC">
            <w:pPr>
              <w:pStyle w:val="TAL"/>
            </w:pPr>
          </w:p>
        </w:tc>
      </w:tr>
      <w:tr w:rsidR="00296E35" w:rsidRPr="001C0FC4" w14:paraId="6ED433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9A1611"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4C1E" w14:textId="77777777" w:rsidR="00296E35" w:rsidRPr="001C0FC4" w:rsidRDefault="00296E35" w:rsidP="002E3FCC">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0C6DC8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AD14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75F00" w14:textId="77777777" w:rsidR="00296E35" w:rsidRPr="001C0FC4" w:rsidRDefault="00296E35" w:rsidP="002E3FCC">
            <w:pPr>
              <w:pStyle w:val="TAL"/>
            </w:pPr>
          </w:p>
        </w:tc>
      </w:tr>
    </w:tbl>
    <w:p w14:paraId="5DBF1D8D" w14:textId="77777777" w:rsidR="00296E35" w:rsidRPr="001C0FC4" w:rsidRDefault="00296E35" w:rsidP="00296E35"/>
    <w:p w14:paraId="07DD9B71" w14:textId="77777777" w:rsidR="00296E35" w:rsidRPr="001C0FC4" w:rsidRDefault="00296E35" w:rsidP="00296E35">
      <w:pPr>
        <w:pStyle w:val="TH"/>
      </w:pPr>
      <w:r w:rsidRPr="001C0FC4">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021B5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BA10322" w14:textId="4D9A65E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DELIVERED_READ</w:t>
            </w:r>
          </w:p>
        </w:tc>
      </w:tr>
    </w:tbl>
    <w:p w14:paraId="2ADF0F2D" w14:textId="77777777" w:rsidR="00296E35" w:rsidRPr="001C0FC4" w:rsidRDefault="00296E35" w:rsidP="00296E35"/>
    <w:p w14:paraId="4A560AE3" w14:textId="77777777" w:rsidR="00296E35" w:rsidRPr="001C0FC4" w:rsidRDefault="00296E35" w:rsidP="00296E35">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95C1E0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EC82A0" w14:textId="3DF317E5" w:rsidR="00296E35" w:rsidRPr="001C0FC4" w:rsidRDefault="00296E35" w:rsidP="002E3FCC">
            <w:pPr>
              <w:pStyle w:val="TAL"/>
            </w:pPr>
            <w:r w:rsidRPr="001C0FC4">
              <w:t xml:space="preserve">Derivation Path: TS </w:t>
            </w:r>
            <w:r>
              <w:t>37.579</w:t>
            </w:r>
            <w:r w:rsidRPr="001C0FC4">
              <w:t>-1 [2], Table 5.5.3.9.1-2</w:t>
            </w:r>
          </w:p>
        </w:tc>
      </w:tr>
    </w:tbl>
    <w:p w14:paraId="6DF7B2B9" w14:textId="77777777" w:rsidR="00296E35" w:rsidRPr="001C0FC4" w:rsidRDefault="00296E35" w:rsidP="00296E35"/>
    <w:p w14:paraId="52906369" w14:textId="3E5F8A1E" w:rsidR="00296E35" w:rsidRPr="001C0FC4" w:rsidRDefault="00296E35" w:rsidP="00296E35">
      <w:pPr>
        <w:pStyle w:val="TH"/>
      </w:pPr>
      <w:r w:rsidRPr="001C0FC4">
        <w:t>Table 6.1.11.3.3-13: MSRP SEND from the UE (step 1a1,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F0FF2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4284E5" w14:textId="78C514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46EB65C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A9E8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106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0AD07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4EBBA4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6CC61" w14:textId="77777777" w:rsidR="00296E35" w:rsidRPr="001C0FC4" w:rsidRDefault="00296E35" w:rsidP="002E3FCC">
            <w:pPr>
              <w:pStyle w:val="TAH"/>
              <w:rPr>
                <w:bCs/>
              </w:rPr>
            </w:pPr>
            <w:r w:rsidRPr="001C0FC4">
              <w:rPr>
                <w:bCs/>
              </w:rPr>
              <w:t>Condition</w:t>
            </w:r>
          </w:p>
        </w:tc>
      </w:tr>
      <w:tr w:rsidR="00296E35" w:rsidRPr="001C0FC4" w14:paraId="409DD0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AB5FA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814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C872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DBBF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CB3E2" w14:textId="77777777" w:rsidR="00296E35" w:rsidRPr="001C0FC4" w:rsidRDefault="00296E35" w:rsidP="002E3FCC">
            <w:pPr>
              <w:pStyle w:val="TAL"/>
            </w:pPr>
          </w:p>
        </w:tc>
      </w:tr>
      <w:tr w:rsidR="00296E35" w:rsidRPr="001C0FC4" w14:paraId="3AF36B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F1672"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7ECD71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403C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186DB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36B610" w14:textId="77777777" w:rsidR="00296E35" w:rsidRPr="001C0FC4" w:rsidRDefault="00296E35" w:rsidP="002E3FCC">
            <w:pPr>
              <w:pStyle w:val="TAL"/>
            </w:pPr>
          </w:p>
        </w:tc>
      </w:tr>
      <w:tr w:rsidR="00296E35" w:rsidRPr="001C0FC4" w14:paraId="3ED87A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7EC8C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5E8F739" w14:textId="77777777" w:rsidR="00296E35" w:rsidRPr="001C0FC4" w:rsidRDefault="00296E35" w:rsidP="002E3FCC">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15610E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1CD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D7F4D5" w14:textId="77777777" w:rsidR="00296E35" w:rsidRPr="001C0FC4" w:rsidRDefault="00296E35" w:rsidP="002E3FCC">
            <w:pPr>
              <w:pStyle w:val="TAL"/>
            </w:pPr>
          </w:p>
        </w:tc>
      </w:tr>
    </w:tbl>
    <w:p w14:paraId="11EFBC93" w14:textId="77777777" w:rsidR="00296E35" w:rsidRPr="001C0FC4" w:rsidRDefault="00296E35" w:rsidP="00296E35"/>
    <w:p w14:paraId="3521FFE9" w14:textId="77777777" w:rsidR="00296E35" w:rsidRPr="001C0FC4" w:rsidRDefault="00296E35" w:rsidP="00296E35">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EA98B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463636F" w14:textId="7CD019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79F10322" w14:textId="77777777" w:rsidR="00296E35" w:rsidRPr="001C0FC4" w:rsidRDefault="00296E35" w:rsidP="00296E35"/>
    <w:p w14:paraId="2E123613" w14:textId="1719BE82" w:rsidR="00296E35" w:rsidRPr="001C0FC4" w:rsidRDefault="00296E35" w:rsidP="00296E35">
      <w:pPr>
        <w:pStyle w:val="TH"/>
      </w:pPr>
      <w:r w:rsidRPr="001C0FC4">
        <w:t>Table 6.1.11.3.3-15: MSRP SEND from the UE (step 1b1,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1D759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B14129" w14:textId="224B590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7A9EEF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52E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51152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A4AF1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DCE05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982AAC" w14:textId="77777777" w:rsidR="00296E35" w:rsidRPr="001C0FC4" w:rsidRDefault="00296E35" w:rsidP="002E3FCC">
            <w:pPr>
              <w:pStyle w:val="TAH"/>
              <w:rPr>
                <w:bCs/>
              </w:rPr>
            </w:pPr>
            <w:r w:rsidRPr="001C0FC4">
              <w:rPr>
                <w:bCs/>
              </w:rPr>
              <w:t>Condition</w:t>
            </w:r>
          </w:p>
        </w:tc>
      </w:tr>
      <w:tr w:rsidR="00296E35" w:rsidRPr="001C0FC4" w14:paraId="3D1F6C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4225F8"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DB76E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1971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3A6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C39B08" w14:textId="77777777" w:rsidR="00296E35" w:rsidRPr="001C0FC4" w:rsidRDefault="00296E35" w:rsidP="002E3FCC">
            <w:pPr>
              <w:pStyle w:val="TAL"/>
            </w:pPr>
          </w:p>
        </w:tc>
      </w:tr>
      <w:tr w:rsidR="00296E35" w:rsidRPr="001C0FC4" w14:paraId="4B21B6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0835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80C963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EAEF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F20A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8F37C" w14:textId="77777777" w:rsidR="00296E35" w:rsidRPr="001C0FC4" w:rsidRDefault="00296E35" w:rsidP="002E3FCC">
            <w:pPr>
              <w:pStyle w:val="TAL"/>
            </w:pPr>
          </w:p>
        </w:tc>
      </w:tr>
      <w:tr w:rsidR="00296E35" w:rsidRPr="001C0FC4" w14:paraId="1C8FFC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6575F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A6BAC1F" w14:textId="77777777" w:rsidR="00296E35" w:rsidRPr="001C0FC4" w:rsidRDefault="00296E35" w:rsidP="002E3FCC">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FB6F2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8FB4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66650" w14:textId="77777777" w:rsidR="00296E35" w:rsidRPr="001C0FC4" w:rsidRDefault="00296E35" w:rsidP="002E3FCC">
            <w:pPr>
              <w:pStyle w:val="TAL"/>
            </w:pPr>
          </w:p>
        </w:tc>
      </w:tr>
    </w:tbl>
    <w:p w14:paraId="5AE23A7C" w14:textId="77777777" w:rsidR="00296E35" w:rsidRPr="001C0FC4" w:rsidRDefault="00296E35" w:rsidP="00296E35"/>
    <w:p w14:paraId="33EA841C" w14:textId="77777777" w:rsidR="00296E35" w:rsidRPr="001C0FC4" w:rsidRDefault="00296E35" w:rsidP="00296E35">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4C1F6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6DAF093" w14:textId="6A28C3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7B5D90C0" w14:textId="77777777" w:rsidR="00296E35" w:rsidRPr="001C0FC4" w:rsidRDefault="00296E35" w:rsidP="00296E35"/>
    <w:p w14:paraId="4F8709E3" w14:textId="29ECCFDA" w:rsidR="00296E35" w:rsidRPr="001C0FC4" w:rsidRDefault="00296E35" w:rsidP="00296E35">
      <w:pPr>
        <w:pStyle w:val="TH"/>
      </w:pPr>
      <w:r w:rsidRPr="001C0FC4">
        <w:t>Table 6.1.11.3.3-17: MSRP SEND from the UE (step 1b2,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CE314C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93384A" w14:textId="69C709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E0C47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A1AC8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394E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5412B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5E1A0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19061C" w14:textId="77777777" w:rsidR="00296E35" w:rsidRPr="001C0FC4" w:rsidRDefault="00296E35" w:rsidP="002E3FCC">
            <w:pPr>
              <w:pStyle w:val="TAH"/>
              <w:rPr>
                <w:bCs/>
              </w:rPr>
            </w:pPr>
            <w:r w:rsidRPr="001C0FC4">
              <w:rPr>
                <w:bCs/>
              </w:rPr>
              <w:t>Condition</w:t>
            </w:r>
          </w:p>
        </w:tc>
      </w:tr>
      <w:tr w:rsidR="00296E35" w:rsidRPr="001C0FC4" w14:paraId="6B0EFD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171FE0"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2E86E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F929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BC8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62039" w14:textId="77777777" w:rsidR="00296E35" w:rsidRPr="001C0FC4" w:rsidRDefault="00296E35" w:rsidP="002E3FCC">
            <w:pPr>
              <w:pStyle w:val="TAL"/>
            </w:pPr>
          </w:p>
        </w:tc>
      </w:tr>
      <w:tr w:rsidR="00296E35" w:rsidRPr="001C0FC4" w14:paraId="7ED7DB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314BEA"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33A1491"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633E0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E24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339B41" w14:textId="77777777" w:rsidR="00296E35" w:rsidRPr="001C0FC4" w:rsidRDefault="00296E35" w:rsidP="002E3FCC">
            <w:pPr>
              <w:pStyle w:val="TAL"/>
            </w:pPr>
          </w:p>
        </w:tc>
      </w:tr>
      <w:tr w:rsidR="00296E35" w:rsidRPr="001C0FC4" w14:paraId="1D5A60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BD57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3942B9" w14:textId="77777777" w:rsidR="00296E35" w:rsidRPr="001C0FC4" w:rsidRDefault="00296E35" w:rsidP="002E3FCC">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68C17CC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D13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326505" w14:textId="77777777" w:rsidR="00296E35" w:rsidRPr="001C0FC4" w:rsidRDefault="00296E35" w:rsidP="002E3FCC">
            <w:pPr>
              <w:pStyle w:val="TAL"/>
            </w:pPr>
          </w:p>
        </w:tc>
      </w:tr>
    </w:tbl>
    <w:p w14:paraId="2F41BA80" w14:textId="77777777" w:rsidR="00296E35" w:rsidRPr="001C0FC4" w:rsidRDefault="00296E35" w:rsidP="00296E35"/>
    <w:p w14:paraId="079C824A" w14:textId="77777777" w:rsidR="00296E35" w:rsidRPr="001C0FC4" w:rsidRDefault="00296E35" w:rsidP="00296E35">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5A2F4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A3F16CB" w14:textId="151B4F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7BD4A635" w14:textId="77777777" w:rsidR="00296E35" w:rsidRPr="001C0FC4" w:rsidRDefault="00296E35" w:rsidP="00296E35"/>
    <w:p w14:paraId="27F94348" w14:textId="77777777" w:rsidR="00296E35" w:rsidRPr="001C0FC4" w:rsidRDefault="00296E35" w:rsidP="00296E35">
      <w:pPr>
        <w:pStyle w:val="TH"/>
      </w:pPr>
      <w:r w:rsidRPr="001C0FC4">
        <w:t>Table 6.1.11.3.3-19..20: Void</w:t>
      </w:r>
    </w:p>
    <w:p w14:paraId="2096E21F" w14:textId="77777777" w:rsidR="00296E35" w:rsidRPr="001C0FC4" w:rsidRDefault="00296E35" w:rsidP="00296E35"/>
    <w:p w14:paraId="576D853E" w14:textId="77777777" w:rsidR="00296E35" w:rsidRPr="001C0FC4" w:rsidRDefault="00296E35" w:rsidP="00296E35">
      <w:pPr>
        <w:pStyle w:val="Heading3"/>
      </w:pPr>
      <w:bookmarkStart w:id="754" w:name="_Toc42507356"/>
      <w:bookmarkStart w:id="755" w:name="_Toc52307887"/>
      <w:bookmarkStart w:id="756" w:name="_Toc52782387"/>
      <w:bookmarkStart w:id="757" w:name="_Toc52782998"/>
      <w:bookmarkStart w:id="758" w:name="_Toc59042867"/>
      <w:bookmarkStart w:id="759" w:name="_Toc75459148"/>
      <w:bookmarkStart w:id="760" w:name="_Toc90630588"/>
      <w:bookmarkStart w:id="761" w:name="_Toc100778795"/>
      <w:bookmarkStart w:id="762" w:name="_Toc101286126"/>
      <w:bookmarkStart w:id="763" w:name="_Toc106817712"/>
      <w:bookmarkStart w:id="764" w:name="_Toc106817837"/>
      <w:bookmarkStart w:id="765" w:name="_Toc178186345"/>
      <w:bookmarkStart w:id="766" w:name="_Toc181109086"/>
      <w:r w:rsidRPr="001C0FC4">
        <w:t>6.1.12</w:t>
      </w:r>
      <w:r w:rsidRPr="001C0FC4">
        <w:tab/>
        <w:t>On-network / Short Data Service (SDS) / SDS Session / Group SDS Session / Client Terminated (CT)</w:t>
      </w:r>
      <w:bookmarkEnd w:id="737"/>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F9D8E64" w14:textId="77777777" w:rsidR="00296E35" w:rsidRPr="001C0FC4" w:rsidRDefault="00296E35" w:rsidP="00296E35">
      <w:pPr>
        <w:pStyle w:val="H6"/>
      </w:pPr>
      <w:bookmarkStart w:id="767" w:name="_Toc52782388"/>
      <w:bookmarkStart w:id="768" w:name="_Toc52782999"/>
      <w:bookmarkStart w:id="769" w:name="_Toc59042868"/>
      <w:r w:rsidRPr="001C0FC4">
        <w:t>6.1.12.1</w:t>
      </w:r>
      <w:r w:rsidRPr="001C0FC4">
        <w:tab/>
        <w:t>Test Purpose (TP)</w:t>
      </w:r>
      <w:bookmarkEnd w:id="767"/>
      <w:bookmarkEnd w:id="768"/>
      <w:bookmarkEnd w:id="769"/>
    </w:p>
    <w:p w14:paraId="7A6C5742" w14:textId="77777777" w:rsidR="00296E35" w:rsidRPr="001C0FC4" w:rsidRDefault="00296E35" w:rsidP="00296E35">
      <w:pPr>
        <w:pStyle w:val="H6"/>
      </w:pPr>
      <w:r w:rsidRPr="001C0FC4">
        <w:t>(1)</w:t>
      </w:r>
    </w:p>
    <w:p w14:paraId="295C836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D28D237" w14:textId="77777777" w:rsidR="00296E35" w:rsidRPr="001C0FC4" w:rsidRDefault="00296E35" w:rsidP="00296E35">
      <w:pPr>
        <w:pStyle w:val="PL"/>
      </w:pPr>
      <w:r w:rsidRPr="001C0FC4">
        <w:rPr>
          <w:b/>
        </w:rPr>
        <w:t>ensure that</w:t>
      </w:r>
      <w:r w:rsidRPr="001C0FC4">
        <w:t xml:space="preserve"> {</w:t>
      </w:r>
    </w:p>
    <w:p w14:paraId="021567BE"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group SDS session using the media plane }</w:t>
      </w:r>
    </w:p>
    <w:p w14:paraId="0A399CB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F3F121F" w14:textId="77777777" w:rsidR="00296E35" w:rsidRPr="001C0FC4" w:rsidRDefault="00296E35" w:rsidP="00296E35">
      <w:pPr>
        <w:pStyle w:val="PL"/>
      </w:pPr>
      <w:r w:rsidRPr="001C0FC4">
        <w:t xml:space="preserve">            }</w:t>
      </w:r>
    </w:p>
    <w:p w14:paraId="11A70BB8" w14:textId="77777777" w:rsidR="00296E35" w:rsidRPr="001C0FC4" w:rsidRDefault="00296E35" w:rsidP="00296E35">
      <w:pPr>
        <w:pStyle w:val="PL"/>
      </w:pPr>
    </w:p>
    <w:p w14:paraId="50793B94" w14:textId="77777777" w:rsidR="00296E35" w:rsidRPr="001C0FC4" w:rsidRDefault="00296E35" w:rsidP="00296E35">
      <w:pPr>
        <w:pStyle w:val="H6"/>
      </w:pPr>
      <w:r w:rsidRPr="001C0FC4">
        <w:t>(2)</w:t>
      </w:r>
    </w:p>
    <w:p w14:paraId="55EF7D46" w14:textId="77777777" w:rsidR="00296E35" w:rsidRPr="001C0FC4" w:rsidRDefault="00296E35" w:rsidP="00296E35">
      <w:pPr>
        <w:pStyle w:val="PL"/>
      </w:pPr>
      <w:r w:rsidRPr="001C0FC4">
        <w:rPr>
          <w:b/>
        </w:rPr>
        <w:t>with</w:t>
      </w:r>
      <w:r w:rsidRPr="001C0FC4">
        <w:t xml:space="preserve"> { UE (MCDATA Client) having responded to the SIP INVITE message that initiated a group SDS session using the media plane }</w:t>
      </w:r>
    </w:p>
    <w:p w14:paraId="5FA5BE78" w14:textId="77777777" w:rsidR="00296E35" w:rsidRPr="001C0FC4" w:rsidRDefault="00296E35" w:rsidP="00296E35">
      <w:pPr>
        <w:pStyle w:val="PL"/>
      </w:pPr>
      <w:r w:rsidRPr="001C0FC4">
        <w:rPr>
          <w:b/>
        </w:rPr>
        <w:t>ensure that</w:t>
      </w:r>
      <w:r w:rsidRPr="001C0FC4">
        <w:t xml:space="preserve"> {</w:t>
      </w:r>
    </w:p>
    <w:p w14:paraId="7488EBD7"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3CC86AC"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w:t>
      </w:r>
      <w:r w:rsidRPr="001C0FC4">
        <w:rPr>
          <w:b/>
          <w:bCs/>
        </w:rPr>
        <w:t>and</w:t>
      </w:r>
      <w:r w:rsidRPr="001C0FC4">
        <w:t xml:space="preserve"> sends a MSRP SEND message with a disposition notification of "DELIVERED" }</w:t>
      </w:r>
    </w:p>
    <w:p w14:paraId="18576029" w14:textId="77777777" w:rsidR="00296E35" w:rsidRPr="001C0FC4" w:rsidRDefault="00296E35" w:rsidP="00296E35">
      <w:pPr>
        <w:pStyle w:val="PL"/>
      </w:pPr>
      <w:r w:rsidRPr="001C0FC4">
        <w:t xml:space="preserve">            }</w:t>
      </w:r>
    </w:p>
    <w:p w14:paraId="6B10B90B" w14:textId="77777777" w:rsidR="00296E35" w:rsidRPr="001C0FC4" w:rsidRDefault="00296E35" w:rsidP="00296E35">
      <w:pPr>
        <w:pStyle w:val="PL"/>
      </w:pPr>
    </w:p>
    <w:p w14:paraId="7B97C504" w14:textId="77777777" w:rsidR="00296E35" w:rsidRPr="001C0FC4" w:rsidRDefault="00296E35" w:rsidP="00296E35">
      <w:pPr>
        <w:pStyle w:val="H6"/>
      </w:pPr>
      <w:r w:rsidRPr="001C0FC4">
        <w:t>(3)</w:t>
      </w:r>
    </w:p>
    <w:p w14:paraId="086E2B8F"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0589BF3B" w14:textId="77777777" w:rsidR="00296E35" w:rsidRPr="001C0FC4" w:rsidRDefault="00296E35" w:rsidP="00296E35">
      <w:pPr>
        <w:pStyle w:val="PL"/>
      </w:pPr>
      <w:r w:rsidRPr="001C0FC4">
        <w:rPr>
          <w:b/>
        </w:rPr>
        <w:t>ensure that</w:t>
      </w:r>
      <w:r w:rsidRPr="001C0FC4">
        <w:t xml:space="preserve"> {</w:t>
      </w:r>
    </w:p>
    <w:p w14:paraId="1079E95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SDS Session message with a disposition of "DELIVERY AND READ" }</w:t>
      </w:r>
    </w:p>
    <w:p w14:paraId="2FF97D35" w14:textId="77777777" w:rsidR="00296E35" w:rsidRPr="001C0FC4" w:rsidRDefault="00296E35" w:rsidP="00296E35">
      <w:pPr>
        <w:pStyle w:val="PL"/>
      </w:pPr>
      <w:r w:rsidRPr="001C0FC4">
        <w:t xml:space="preserve">    </w:t>
      </w:r>
      <w:r w:rsidRPr="001C0FC4">
        <w:rPr>
          <w:b/>
        </w:rPr>
        <w:t>then</w:t>
      </w:r>
      <w:r w:rsidRPr="001C0FC4">
        <w:t xml:space="preserve"> { UE (MCDATA Client) sends a group session SDS message via a MSRP SEND message with a disposition of "DELIVERY AND READ" }</w:t>
      </w:r>
    </w:p>
    <w:p w14:paraId="1145227D" w14:textId="77777777" w:rsidR="00296E35" w:rsidRPr="001C0FC4" w:rsidRDefault="00296E35" w:rsidP="00296E35">
      <w:pPr>
        <w:pStyle w:val="PL"/>
      </w:pPr>
      <w:r w:rsidRPr="001C0FC4">
        <w:t xml:space="preserve">            }</w:t>
      </w:r>
    </w:p>
    <w:p w14:paraId="2448CCC9" w14:textId="77777777" w:rsidR="00296E35" w:rsidRPr="001C0FC4" w:rsidRDefault="00296E35" w:rsidP="00296E35">
      <w:pPr>
        <w:pStyle w:val="PL"/>
      </w:pPr>
    </w:p>
    <w:p w14:paraId="17E4F76A" w14:textId="77777777" w:rsidR="00296E35" w:rsidRPr="001C0FC4" w:rsidRDefault="00296E35" w:rsidP="00296E35">
      <w:pPr>
        <w:pStyle w:val="H6"/>
      </w:pPr>
      <w:r w:rsidRPr="001C0FC4">
        <w:t>(4)</w:t>
      </w:r>
    </w:p>
    <w:p w14:paraId="45F4606B" w14:textId="77777777" w:rsidR="00296E35" w:rsidRPr="001C0FC4" w:rsidRDefault="00296E35" w:rsidP="00296E35">
      <w:pPr>
        <w:pStyle w:val="PL"/>
      </w:pPr>
      <w:r w:rsidRPr="001C0FC4">
        <w:rPr>
          <w:b/>
        </w:rPr>
        <w:t>with</w:t>
      </w:r>
      <w:r w:rsidRPr="001C0FC4">
        <w:t xml:space="preserve"> { UE (MCDATA Client) having sent a group SDS session message using the media plane with a disposition of "DELIVERY AND READ" }</w:t>
      </w:r>
    </w:p>
    <w:p w14:paraId="4B23CA94" w14:textId="77777777" w:rsidR="00296E35" w:rsidRPr="001C0FC4" w:rsidRDefault="00296E35" w:rsidP="00296E35">
      <w:pPr>
        <w:pStyle w:val="PL"/>
      </w:pPr>
      <w:r w:rsidRPr="001C0FC4">
        <w:rPr>
          <w:b/>
        </w:rPr>
        <w:t>ensure that</w:t>
      </w:r>
      <w:r w:rsidRPr="001C0FC4">
        <w:t xml:space="preserve"> {</w:t>
      </w:r>
    </w:p>
    <w:p w14:paraId="371F643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A543A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1C4D1E73" w14:textId="77777777" w:rsidR="00296E35" w:rsidRPr="001C0FC4" w:rsidRDefault="00296E35" w:rsidP="00296E35">
      <w:pPr>
        <w:pStyle w:val="PL"/>
      </w:pPr>
      <w:r w:rsidRPr="001C0FC4">
        <w:t xml:space="preserve">            }</w:t>
      </w:r>
    </w:p>
    <w:p w14:paraId="5595D507" w14:textId="77777777" w:rsidR="00296E35" w:rsidRPr="001C0FC4" w:rsidRDefault="00296E35" w:rsidP="00296E35">
      <w:pPr>
        <w:pStyle w:val="PL"/>
      </w:pPr>
    </w:p>
    <w:p w14:paraId="701A50AC" w14:textId="77777777" w:rsidR="00296E35" w:rsidRPr="001C0FC4" w:rsidRDefault="00296E35" w:rsidP="00296E35">
      <w:pPr>
        <w:pStyle w:val="H6"/>
      </w:pPr>
      <w:r w:rsidRPr="001C0FC4">
        <w:t>(5)</w:t>
      </w:r>
    </w:p>
    <w:p w14:paraId="3C95BC3D"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57633D69" w14:textId="77777777" w:rsidR="00296E35" w:rsidRPr="001C0FC4" w:rsidRDefault="00296E35" w:rsidP="00296E35">
      <w:pPr>
        <w:pStyle w:val="PL"/>
      </w:pPr>
      <w:r w:rsidRPr="001C0FC4">
        <w:rPr>
          <w:b/>
        </w:rPr>
        <w:t>ensure that</w:t>
      </w:r>
      <w:r w:rsidRPr="001C0FC4">
        <w:t xml:space="preserve"> {</w:t>
      </w:r>
    </w:p>
    <w:p w14:paraId="1537C96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1836293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0D90B88" w14:textId="77777777" w:rsidR="00296E35" w:rsidRPr="001C0FC4" w:rsidRDefault="00296E35" w:rsidP="00296E35">
      <w:pPr>
        <w:pStyle w:val="PL"/>
      </w:pPr>
      <w:r w:rsidRPr="001C0FC4">
        <w:t xml:space="preserve">            }</w:t>
      </w:r>
    </w:p>
    <w:p w14:paraId="519C62B5" w14:textId="77777777" w:rsidR="00296E35" w:rsidRPr="001C0FC4" w:rsidRDefault="00296E35" w:rsidP="00296E35">
      <w:pPr>
        <w:pStyle w:val="PL"/>
      </w:pPr>
    </w:p>
    <w:p w14:paraId="77838ECB" w14:textId="77777777" w:rsidR="00296E35" w:rsidRPr="001C0FC4" w:rsidRDefault="00296E35" w:rsidP="00296E35">
      <w:pPr>
        <w:pStyle w:val="H6"/>
      </w:pPr>
      <w:bookmarkStart w:id="770" w:name="_Toc52782389"/>
      <w:bookmarkStart w:id="771" w:name="_Toc52783000"/>
      <w:bookmarkStart w:id="772" w:name="_Toc59042869"/>
      <w:r w:rsidRPr="001C0FC4">
        <w:t>6.1.12.2</w:t>
      </w:r>
      <w:r w:rsidRPr="001C0FC4">
        <w:tab/>
        <w:t>Conformance requirements</w:t>
      </w:r>
      <w:bookmarkEnd w:id="770"/>
      <w:bookmarkEnd w:id="771"/>
      <w:bookmarkEnd w:id="772"/>
    </w:p>
    <w:p w14:paraId="0D0A082C"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E82E5D" w14:textId="77777777" w:rsidR="00296E35" w:rsidRPr="001C0FC4" w:rsidRDefault="00296E35" w:rsidP="00296E35">
      <w:r w:rsidRPr="001C0FC4">
        <w:t>[TS 24.282, clause 9.2.4.2.4]</w:t>
      </w:r>
    </w:p>
    <w:p w14:paraId="6A47905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5678F1F5" w14:textId="77777777" w:rsidR="00296E35" w:rsidRPr="001C0FC4" w:rsidRDefault="00296E35" w:rsidP="00296E35">
      <w:r w:rsidRPr="001C0FC4">
        <w:t>The MCData client:</w:t>
      </w:r>
    </w:p>
    <w:p w14:paraId="78E71F1D"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A196F1" w14:textId="77777777" w:rsidR="00296E35" w:rsidRPr="001C0FC4" w:rsidRDefault="00296E35" w:rsidP="00296E35">
      <w:pPr>
        <w:ind w:left="851" w:hanging="284"/>
        <w:rPr>
          <w:lang w:eastAsia="ko-KR"/>
        </w:rPr>
      </w:pPr>
      <w:r w:rsidRPr="001C0FC4">
        <w:rPr>
          <w:lang w:eastAsia="ko-KR"/>
        </w:rPr>
        <w:t>a)</w:t>
      </w:r>
      <w:r w:rsidRPr="001C0FC4">
        <w:rPr>
          <w:lang w:eastAsia="ko-KR"/>
        </w:rPr>
        <w:tab/>
        <w:t>MCData client does not have enough resources to handle the call; or</w:t>
      </w:r>
    </w:p>
    <w:p w14:paraId="33287BAF" w14:textId="77777777" w:rsidR="00296E35" w:rsidRPr="001C0FC4" w:rsidRDefault="00296E35" w:rsidP="00296E35">
      <w:pPr>
        <w:ind w:left="851" w:hanging="284"/>
        <w:rPr>
          <w:lang w:eastAsia="ko-KR"/>
        </w:rPr>
      </w:pPr>
      <w:r w:rsidRPr="001C0FC4">
        <w:rPr>
          <w:lang w:eastAsia="ko-KR"/>
        </w:rPr>
        <w:t>b)</w:t>
      </w:r>
      <w:r w:rsidRPr="001C0FC4">
        <w:rPr>
          <w:lang w:eastAsia="ko-KR"/>
        </w:rPr>
        <w:tab/>
        <w:t>any other reason outside the scope of this specification;</w:t>
      </w:r>
    </w:p>
    <w:p w14:paraId="331DC423" w14:textId="77777777" w:rsidR="00296E35" w:rsidRPr="001C0FC4" w:rsidRDefault="00296E35" w:rsidP="00296E35">
      <w:pPr>
        <w:ind w:left="851" w:hanging="284"/>
        <w:rPr>
          <w:lang w:eastAsia="ko-KR"/>
        </w:rPr>
      </w:pPr>
      <w:r w:rsidRPr="001C0FC4">
        <w:t>and skip the rest of the steps after step 2;</w:t>
      </w:r>
    </w:p>
    <w:p w14:paraId="17FA4B35" w14:textId="77777777" w:rsidR="00296E35" w:rsidRPr="001C0FC4" w:rsidRDefault="00296E35" w:rsidP="00296E35">
      <w:pPr>
        <w:ind w:left="568" w:hanging="284"/>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823F795" w14:textId="77777777" w:rsidR="00296E35" w:rsidRPr="001C0FC4" w:rsidRDefault="00296E35" w:rsidP="00296E35">
      <w:pPr>
        <w:ind w:left="568" w:hanging="284"/>
      </w:pPr>
      <w:r w:rsidRPr="001C0FC4">
        <w:t>3)</w:t>
      </w:r>
      <w:r w:rsidRPr="001C0FC4">
        <w:tab/>
        <w:t>if the SDP offer of the SIP INVITE request contains an "a=key-mgmt" attribute field with a "mikey" attribute value containing a MIKEY-SAKKE I_MESSAGE:</w:t>
      </w:r>
    </w:p>
    <w:p w14:paraId="16DE0C56" w14:textId="77777777" w:rsidR="00296E35" w:rsidRPr="001C0FC4" w:rsidRDefault="00296E35" w:rsidP="00296E35">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F8C06CC" w14:textId="77777777" w:rsidR="00296E35" w:rsidRPr="001C0FC4" w:rsidRDefault="00296E35" w:rsidP="00296E35">
      <w:pPr>
        <w:ind w:left="851" w:hanging="284"/>
      </w:pPr>
      <w:r w:rsidRPr="001C0FC4">
        <w:t>b)</w:t>
      </w:r>
      <w:r w:rsidRPr="001C0FC4">
        <w:tab/>
        <w:t>shall convert the MCData ID to a UID as described in 3GPP TS 33.180 [26];</w:t>
      </w:r>
    </w:p>
    <w:p w14:paraId="19EDABDC" w14:textId="77777777" w:rsidR="00296E35" w:rsidRPr="001C0FC4" w:rsidRDefault="00296E35" w:rsidP="00296E35">
      <w:pPr>
        <w:ind w:left="851" w:hanging="284"/>
      </w:pPr>
      <w:r w:rsidRPr="001C0FC4">
        <w:t>c)</w:t>
      </w:r>
      <w:r w:rsidRPr="001C0FC4">
        <w:tab/>
        <w:t>shall use the UID to validate the signature of the MIKEY-SAKKE I_MESSAGE as described in 3GPP TS 33.180 [26];</w:t>
      </w:r>
    </w:p>
    <w:p w14:paraId="4DE6D20A" w14:textId="77777777" w:rsidR="00296E35" w:rsidRPr="001C0FC4" w:rsidRDefault="00296E35" w:rsidP="00296E35">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B14AF89" w14:textId="77777777" w:rsidR="00296E35" w:rsidRPr="001C0FC4" w:rsidRDefault="00296E35" w:rsidP="00296E35">
      <w:pPr>
        <w:ind w:left="851" w:hanging="284"/>
      </w:pPr>
      <w:r w:rsidRPr="001C0FC4">
        <w:t>e)</w:t>
      </w:r>
      <w:r w:rsidRPr="001C0FC4">
        <w:tab/>
        <w:t>if the signature of the MIKEY-SAKKE I_MESSAGE was successfully validated:</w:t>
      </w:r>
    </w:p>
    <w:p w14:paraId="539EF5CE" w14:textId="77777777" w:rsidR="00296E35" w:rsidRPr="001C0FC4" w:rsidRDefault="00296E35" w:rsidP="00296E35">
      <w:pPr>
        <w:ind w:left="1135" w:hanging="284"/>
      </w:pPr>
      <w:r w:rsidRPr="001C0FC4">
        <w:t>i)</w:t>
      </w:r>
      <w:r w:rsidRPr="001C0FC4">
        <w:tab/>
        <w:t>shall extract and decrypt the encapsulated PCK using the terminating user's (KMS provisioned) UID key as described in 3GPP TS 33.180 [26]; and</w:t>
      </w:r>
    </w:p>
    <w:p w14:paraId="1448D447" w14:textId="77777777" w:rsidR="00296E35" w:rsidRPr="001C0FC4" w:rsidRDefault="00296E35" w:rsidP="00296E35">
      <w:pPr>
        <w:ind w:left="1135" w:hanging="284"/>
      </w:pPr>
      <w:r w:rsidRPr="001C0FC4">
        <w:t>ii)</w:t>
      </w:r>
      <w:r w:rsidRPr="001C0FC4">
        <w:tab/>
        <w:t>shall extract the PCK-ID, from the payload as specified in 3GPP TS 33.180 [26];</w:t>
      </w:r>
    </w:p>
    <w:p w14:paraId="4904659C" w14:textId="77777777" w:rsidR="00296E35" w:rsidRPr="001C0FC4" w:rsidRDefault="00296E35" w:rsidP="00296E35">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BAE5E4" w14:textId="77777777" w:rsidR="00296E35" w:rsidRPr="001C0FC4" w:rsidRDefault="00296E35" w:rsidP="00296E35">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5123BF6" w14:textId="77777777" w:rsidR="00296E35" w:rsidRPr="001C0FC4" w:rsidRDefault="00296E35" w:rsidP="00296E35">
      <w:pPr>
        <w:ind w:left="568" w:hanging="284"/>
      </w:pPr>
      <w:r w:rsidRPr="001C0FC4">
        <w:t>5</w:t>
      </w:r>
      <w:r w:rsidRPr="001C0FC4">
        <w:rPr>
          <w:lang w:eastAsia="ko-KR"/>
        </w:rPr>
        <w:t>)</w:t>
      </w:r>
      <w:r w:rsidRPr="001C0FC4">
        <w:tab/>
        <w:t>shall accept the SIP INVITE request and generate a SIP 200 (OK) response according to rules and procedures of 3GPP TS 24.229 [5];</w:t>
      </w:r>
    </w:p>
    <w:p w14:paraId="679327ED" w14:textId="77777777" w:rsidR="00296E35" w:rsidRPr="001C0FC4" w:rsidRDefault="00296E35" w:rsidP="00296E35">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136FADF4" w14:textId="77777777" w:rsidR="00296E35" w:rsidRPr="001C0FC4" w:rsidRDefault="00296E35" w:rsidP="00296E35">
      <w:pPr>
        <w:ind w:left="568" w:hanging="284"/>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7130F9" w14:textId="77777777" w:rsidR="00296E35" w:rsidRPr="001C0FC4" w:rsidRDefault="00296E35" w:rsidP="00296E35">
      <w:pPr>
        <w:ind w:left="568" w:hanging="284"/>
      </w:pPr>
      <w:r w:rsidRPr="001C0FC4">
        <w:t>8)</w:t>
      </w:r>
      <w:r w:rsidRPr="001C0FC4">
        <w:tab/>
        <w:t>shall include the g.3gpp.mcdata.sds media feature tag in the Contact header field of the SIP 200 (OK) response;</w:t>
      </w:r>
    </w:p>
    <w:p w14:paraId="1770974D" w14:textId="77777777" w:rsidR="00296E35" w:rsidRPr="001C0FC4" w:rsidRDefault="00296E35" w:rsidP="00296E35">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5692C74" w14:textId="77777777" w:rsidR="00296E35" w:rsidRPr="001C0FC4" w:rsidRDefault="00296E35" w:rsidP="00296E35">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3EDB42EB" w14:textId="77777777" w:rsidR="00296E35" w:rsidRPr="001C0FC4" w:rsidRDefault="00296E35" w:rsidP="00296E35">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CA316F8" w14:textId="77777777" w:rsidR="00296E35" w:rsidRPr="001C0FC4" w:rsidRDefault="00296E35" w:rsidP="00296E35">
      <w:pPr>
        <w:ind w:left="568" w:hanging="284"/>
        <w:rPr>
          <w:lang w:eastAsia="ko-KR"/>
        </w:rPr>
      </w:pPr>
      <w:r w:rsidRPr="001C0FC4">
        <w:rPr>
          <w:lang w:eastAsia="ko-KR"/>
        </w:rPr>
        <w:t>On receipt of an SIP ACK message to the sent SIP 200 (OK) message, the MCData client shall:</w:t>
      </w:r>
    </w:p>
    <w:p w14:paraId="17B533FD" w14:textId="77777777" w:rsidR="00296E35" w:rsidRPr="001C0FC4" w:rsidRDefault="00296E35" w:rsidP="00296E35">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D98292F"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7170B35B"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9DAE9C" w14:textId="77777777" w:rsidR="00296E35" w:rsidRPr="001C0FC4" w:rsidRDefault="00296E35" w:rsidP="00296E35">
      <w:r w:rsidRPr="001C0FC4">
        <w:t>[TS 24.282, clause 9.2.4.2.2]</w:t>
      </w:r>
    </w:p>
    <w:p w14:paraId="3B405696"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2E469003" w14:textId="77777777" w:rsidR="00296E35" w:rsidRPr="001C0FC4" w:rsidRDefault="00296E35" w:rsidP="00296E35">
      <w:r w:rsidRPr="001C0FC4">
        <w:t>When composing an SDP answer, the MCData client:</w:t>
      </w:r>
    </w:p>
    <w:p w14:paraId="640F7C8F" w14:textId="77777777" w:rsidR="00296E35" w:rsidRPr="001C0FC4" w:rsidRDefault="00296E35" w:rsidP="00296E35">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412A6000" w14:textId="77777777" w:rsidR="00296E35" w:rsidRPr="001C0FC4" w:rsidRDefault="00296E35" w:rsidP="00296E35">
      <w:pPr>
        <w:ind w:left="851" w:hanging="284"/>
      </w:pPr>
      <w:r w:rsidRPr="001C0FC4">
        <w:rPr>
          <w:lang w:eastAsia="ko-KR"/>
        </w:rPr>
        <w:t>a)</w:t>
      </w:r>
      <w:r w:rsidRPr="001C0FC4">
        <w:rPr>
          <w:lang w:eastAsia="ko-KR"/>
        </w:rPr>
        <w:tab/>
      </w:r>
      <w:r w:rsidRPr="001C0FC4">
        <w:t>the port number;</w:t>
      </w:r>
    </w:p>
    <w:p w14:paraId="11B1C8FA" w14:textId="77777777" w:rsidR="00296E35" w:rsidRPr="001C0FC4" w:rsidRDefault="00296E35" w:rsidP="00296E35">
      <w:pPr>
        <w:ind w:left="851" w:hanging="284"/>
      </w:pPr>
      <w:r w:rsidRPr="001C0FC4">
        <w:t>b)</w:t>
      </w:r>
      <w:r w:rsidRPr="001C0FC4">
        <w:tab/>
        <w:t>a protocol field value of "TCP/MSRP" or "TCP/TLS/MSRP" for TLS according to the received SDP offer;</w:t>
      </w:r>
    </w:p>
    <w:p w14:paraId="6C77E4A7" w14:textId="77777777" w:rsidR="00296E35" w:rsidRPr="001C0FC4" w:rsidRDefault="00296E35" w:rsidP="00296E35">
      <w:pPr>
        <w:ind w:left="851" w:hanging="284"/>
      </w:pPr>
      <w:r w:rsidRPr="001C0FC4">
        <w:t>c)</w:t>
      </w:r>
      <w:r w:rsidRPr="001C0FC4">
        <w:tab/>
        <w:t>an "a=sendrecv" attribute;</w:t>
      </w:r>
    </w:p>
    <w:p w14:paraId="4E8BBF99" w14:textId="77777777" w:rsidR="00296E35" w:rsidRPr="001C0FC4" w:rsidRDefault="00296E35" w:rsidP="00296E35">
      <w:pPr>
        <w:ind w:left="851" w:hanging="284"/>
      </w:pPr>
      <w:r w:rsidRPr="001C0FC4">
        <w:t>d)</w:t>
      </w:r>
      <w:r w:rsidRPr="001C0FC4">
        <w:tab/>
        <w:t>an "a=path" attribute containing its own MSRP URI;</w:t>
      </w:r>
    </w:p>
    <w:p w14:paraId="62421DD5" w14:textId="77777777" w:rsidR="00296E35" w:rsidRPr="001C0FC4" w:rsidRDefault="00296E35" w:rsidP="00296E35">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1D7F58A3" w14:textId="77777777" w:rsidR="00296E35" w:rsidRPr="001C0FC4" w:rsidRDefault="00296E35" w:rsidP="00296E35">
      <w:pPr>
        <w:ind w:left="851" w:hanging="284"/>
      </w:pPr>
      <w:r w:rsidRPr="001C0FC4">
        <w:t>f)</w:t>
      </w:r>
      <w:r w:rsidRPr="001C0FC4">
        <w:rPr>
          <w:lang w:eastAsia="ko-KR"/>
        </w:rPr>
        <w:tab/>
        <w:t xml:space="preserve">set the a=setup attribute </w:t>
      </w:r>
      <w:r w:rsidRPr="001C0FC4">
        <w:t>according to IETF RFC 6135 [19].</w:t>
      </w:r>
    </w:p>
    <w:p w14:paraId="39781A0A" w14:textId="77777777" w:rsidR="00296E35" w:rsidRPr="001C0FC4" w:rsidRDefault="00296E35" w:rsidP="00296E35">
      <w:r w:rsidRPr="001C0FC4">
        <w:t>[TS 24.282, clause 13.2.2.2.2.2]</w:t>
      </w:r>
    </w:p>
    <w:p w14:paraId="4F8BCDA5" w14:textId="77777777" w:rsidR="00296E35" w:rsidRPr="001C0FC4" w:rsidRDefault="00296E35" w:rsidP="00296E35">
      <w:r w:rsidRPr="001C0FC4">
        <w:t>Upon receiving a SIP BYE request, the MCData client:</w:t>
      </w:r>
    </w:p>
    <w:p w14:paraId="415D0EE1" w14:textId="77777777" w:rsidR="00296E35" w:rsidRPr="001C0FC4" w:rsidRDefault="00296E35" w:rsidP="00296E35">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2A10A2B5" w14:textId="77777777" w:rsidR="00296E35" w:rsidRPr="001C0FC4" w:rsidRDefault="00296E35" w:rsidP="00296E35">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5B3ED2D8" w14:textId="77777777" w:rsidR="00296E35" w:rsidRPr="001C0FC4" w:rsidRDefault="00296E35" w:rsidP="00296E35">
      <w:pPr>
        <w:keepLines/>
        <w:ind w:left="1135" w:hanging="851"/>
      </w:pPr>
      <w:r w:rsidRPr="001C0FC4">
        <w:t>NOTE:</w:t>
      </w:r>
      <w:r w:rsidRPr="001C0FC4">
        <w:tab/>
        <w:t>Partially received data can be stored and processed.</w:t>
      </w:r>
    </w:p>
    <w:p w14:paraId="142B8130" w14:textId="77777777" w:rsidR="00296E35" w:rsidRPr="001C0FC4" w:rsidRDefault="00296E35" w:rsidP="00296E35">
      <w:r w:rsidRPr="001C0FC4">
        <w:t>[TS 24.582, clause 6.1.2.3.1]</w:t>
      </w:r>
    </w:p>
    <w:p w14:paraId="6407C44F" w14:textId="77777777" w:rsidR="00296E35" w:rsidRPr="001C0FC4" w:rsidRDefault="00296E35" w:rsidP="00296E35">
      <w:r w:rsidRPr="001C0FC4">
        <w:t>Upon receiving an indication to establish MSRP connection for SDS session as the terminating MCData client, the MCData client:</w:t>
      </w:r>
    </w:p>
    <w:p w14:paraId="1902FB8B" w14:textId="77777777" w:rsidR="00296E35" w:rsidRPr="001C0FC4" w:rsidRDefault="00296E35" w:rsidP="00296E35">
      <w:pPr>
        <w:ind w:left="568" w:hanging="284"/>
        <w:rPr>
          <w:lang w:eastAsia="x-none"/>
        </w:rPr>
      </w:pPr>
      <w:r w:rsidRPr="001C0FC4">
        <w:rPr>
          <w:lang w:eastAsia="x-none"/>
        </w:rPr>
        <w:t>1.</w:t>
      </w:r>
      <w:r w:rsidRPr="001C0FC4">
        <w:rPr>
          <w:lang w:eastAsia="x-none"/>
        </w:rPr>
        <w:tab/>
        <w:t>shall act as an MSRP client according to IETF RFC 6135 [12];</w:t>
      </w:r>
    </w:p>
    <w:p w14:paraId="2278CC1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act either as an active endpoint or as an passive endpoint to open the transport connection, according to IETF RFC 6135 [12];</w:t>
      </w:r>
    </w:p>
    <w:p w14:paraId="0F3ADBAA" w14:textId="77777777" w:rsidR="00296E35" w:rsidRPr="001C0FC4" w:rsidRDefault="00296E35" w:rsidP="00296E35">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009B08B" w14:textId="77777777" w:rsidR="00296E35" w:rsidRPr="001C0FC4" w:rsidRDefault="00296E35" w:rsidP="00296E35">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EC6AFA4"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574D1D0A" w14:textId="77777777" w:rsidR="00296E35" w:rsidRPr="001C0FC4" w:rsidRDefault="00296E35" w:rsidP="00296E35">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445FE937" w14:textId="77777777" w:rsidR="00296E35" w:rsidRPr="001C0FC4" w:rsidRDefault="00296E35" w:rsidP="00296E35">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E82C1FE" w14:textId="77777777" w:rsidR="00296E35" w:rsidRPr="001C0FC4" w:rsidRDefault="00296E35" w:rsidP="00296E35">
      <w:pPr>
        <w:ind w:left="568" w:hanging="284"/>
        <w:rPr>
          <w:lang w:eastAsia="x-none"/>
        </w:rPr>
      </w:pPr>
      <w:r w:rsidRPr="001C0FC4">
        <w:rPr>
          <w:lang w:eastAsia="x-none"/>
        </w:rPr>
        <w:t>3.</w:t>
      </w:r>
      <w:r w:rsidRPr="001C0FC4">
        <w:rPr>
          <w:lang w:eastAsia="x-none"/>
        </w:rPr>
        <w:tab/>
        <w:t>shall handle the received content as described in subclause 6.1.2.6.</w:t>
      </w:r>
    </w:p>
    <w:p w14:paraId="6958ED09"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38A6237"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3EE699B1" w14:textId="77777777" w:rsidR="00296E35" w:rsidRPr="001C0FC4" w:rsidRDefault="00296E35" w:rsidP="00296E35">
      <w:r w:rsidRPr="001C0FC4">
        <w:t>[TS 24.582, clause 6.1.2.4]</w:t>
      </w:r>
    </w:p>
    <w:p w14:paraId="2FA3009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B5B03F7" w14:textId="77777777" w:rsidR="00296E35" w:rsidRPr="001C0FC4" w:rsidRDefault="00296E35" w:rsidP="00296E35">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0DB3E36A" w14:textId="77777777" w:rsidR="00296E35" w:rsidRPr="001C0FC4" w:rsidRDefault="00296E35" w:rsidP="00296E35">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49281454" w14:textId="77777777" w:rsidR="00296E35" w:rsidRPr="001C0FC4" w:rsidRDefault="00296E35" w:rsidP="00296E35">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21A0A48C"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2AD55405" w14:textId="77777777" w:rsidR="00296E35" w:rsidRPr="001C0FC4" w:rsidRDefault="00296E35" w:rsidP="00296E35">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55051064" w14:textId="77777777" w:rsidR="00296E35" w:rsidRPr="001C0FC4" w:rsidRDefault="00296E35" w:rsidP="00296E35">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3E52BE98" w14:textId="77777777" w:rsidR="00296E35" w:rsidRPr="001C0FC4" w:rsidRDefault="00296E35" w:rsidP="00296E35">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0766A723" w14:textId="77777777" w:rsidR="00296E35" w:rsidRPr="001C0FC4" w:rsidRDefault="00296E35" w:rsidP="00296E35">
      <w:pPr>
        <w:rPr>
          <w:lang w:eastAsia="x-none"/>
        </w:rPr>
      </w:pPr>
      <w:r w:rsidRPr="001C0FC4">
        <w:rPr>
          <w:lang w:eastAsia="x-none"/>
        </w:rPr>
        <w:t>If the above mentioned conditions satisfy, the MCData client:</w:t>
      </w:r>
    </w:p>
    <w:p w14:paraId="08269BFF"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SIGNALLING PAYLOAD as specified in subclause 6.1.1.2.2;</w:t>
      </w:r>
    </w:p>
    <w:p w14:paraId="4C3B348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generate a SDS DATA PAYLOAD as specified in subclause 6.1.1.2.3;</w:t>
      </w:r>
    </w:p>
    <w:p w14:paraId="165B8719" w14:textId="77777777" w:rsidR="00296E35" w:rsidRPr="001C0FC4" w:rsidRDefault="00296E35" w:rsidP="00296E35">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505A9250"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3DABE4CC" w14:textId="77777777" w:rsidR="00296E35" w:rsidRPr="001C0FC4" w:rsidRDefault="00296E35" w:rsidP="00296E35">
      <w:pPr>
        <w:ind w:left="568" w:hanging="284"/>
        <w:rPr>
          <w:lang w:eastAsia="x-none"/>
        </w:rPr>
      </w:pPr>
      <w:r w:rsidRPr="001C0FC4">
        <w:rPr>
          <w:lang w:eastAsia="x-none"/>
        </w:rPr>
        <w:t>4.</w:t>
      </w:r>
      <w:r w:rsidRPr="001C0FC4">
        <w:rPr>
          <w:lang w:eastAsia="x-none"/>
        </w:rPr>
        <w:tab/>
        <w:t>shall send the MSRP SEND request on the established MSRP connection.</w:t>
      </w:r>
    </w:p>
    <w:p w14:paraId="067548DE" w14:textId="77777777" w:rsidR="00296E35" w:rsidRPr="001C0FC4" w:rsidRDefault="00296E35" w:rsidP="00296E35">
      <w:pPr>
        <w:keepLines/>
        <w:ind w:left="1135" w:hanging="851"/>
      </w:pPr>
      <w:r w:rsidRPr="001C0FC4">
        <w:t>NOTE:</w:t>
      </w:r>
      <w:r w:rsidRPr="001C0FC4">
        <w:tab/>
        <w:t>MSRP chunking, if needed, may affect the number of "Content Type" lines in each MSRP SEND message conveying a chunk, as also specified in subclause 6.1.1.2.4.</w:t>
      </w:r>
    </w:p>
    <w:p w14:paraId="5C792F8F" w14:textId="77777777" w:rsidR="00296E35" w:rsidRPr="001C0FC4" w:rsidRDefault="00296E35" w:rsidP="00296E35">
      <w:r w:rsidRPr="001C0FC4">
        <w:t>[TS 24.582, clause 6.1.2.5.1]</w:t>
      </w:r>
    </w:p>
    <w:p w14:paraId="302262A8" w14:textId="77777777" w:rsidR="00296E35" w:rsidRPr="001C0FC4" w:rsidRDefault="00296E35" w:rsidP="00296E35">
      <w:pPr>
        <w:rPr>
          <w:lang w:eastAsia="x-none"/>
        </w:rPr>
      </w:pPr>
      <w:r w:rsidRPr="001C0FC4">
        <w:rPr>
          <w:lang w:eastAsia="x-none"/>
        </w:rPr>
        <w:t>To send an SDS disposition notification, the MCData client:</w:t>
      </w:r>
    </w:p>
    <w:p w14:paraId="322F9B7A"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NOTIFICATION as specified in subclause 6.1.2.5.2;</w:t>
      </w:r>
    </w:p>
    <w:p w14:paraId="676C65FE"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491B6D6"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2520095C" w14:textId="77777777" w:rsidR="00296E35" w:rsidRPr="001C0FC4" w:rsidRDefault="00296E35" w:rsidP="00296E35">
      <w:pPr>
        <w:ind w:left="568" w:hanging="284"/>
        <w:rPr>
          <w:lang w:eastAsia="x-none"/>
        </w:rPr>
      </w:pPr>
      <w:r w:rsidRPr="001C0FC4">
        <w:rPr>
          <w:lang w:eastAsia="x-none"/>
        </w:rPr>
        <w:t>3.</w:t>
      </w:r>
      <w:r w:rsidRPr="001C0FC4">
        <w:rPr>
          <w:lang w:eastAsia="x-none"/>
        </w:rPr>
        <w:tab/>
        <w:t>shall send the MSRP SEND request on the established MSRP connection.</w:t>
      </w:r>
    </w:p>
    <w:p w14:paraId="5913CB30" w14:textId="77777777" w:rsidR="00296E35" w:rsidRPr="001C0FC4" w:rsidRDefault="00296E35" w:rsidP="00296E35">
      <w:r w:rsidRPr="001C0FC4">
        <w:t>If MSRP chunking is used, the MCData client:</w:t>
      </w:r>
    </w:p>
    <w:p w14:paraId="6766D630"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send further MSRP SEND requests as necessary.</w:t>
      </w:r>
    </w:p>
    <w:p w14:paraId="6F33E2E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34948E3D"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4221773A"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18E7C756" w14:textId="77777777" w:rsidR="00296E35" w:rsidRPr="001C0FC4" w:rsidRDefault="00296E35" w:rsidP="00296E35">
      <w:r w:rsidRPr="001C0FC4">
        <w:t>[TS 24.582, clause 6.1.2.5.2]</w:t>
      </w:r>
    </w:p>
    <w:p w14:paraId="0ED6EADD" w14:textId="77777777" w:rsidR="00296E35" w:rsidRPr="001C0FC4" w:rsidRDefault="00296E35" w:rsidP="00296E35">
      <w:r w:rsidRPr="001C0FC4">
        <w:t>In order to generate an SDS notification, the MCData client:</w:t>
      </w:r>
    </w:p>
    <w:p w14:paraId="65FCD1BC"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2F071501"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3DBD9CEF" w14:textId="77777777" w:rsidR="00296E35" w:rsidRPr="001C0FC4" w:rsidRDefault="00296E35" w:rsidP="00296E35">
      <w:r w:rsidRPr="001C0FC4">
        <w:t>When generating an SDS NOTIFICATION message, the MCData client:</w:t>
      </w:r>
    </w:p>
    <w:p w14:paraId="2E3A40EF" w14:textId="77777777" w:rsidR="00296E35" w:rsidRPr="001C0FC4" w:rsidRDefault="00296E35" w:rsidP="00296E35">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0BD9EEF0" w14:textId="77777777" w:rsidR="00296E35" w:rsidRPr="001C0FC4" w:rsidRDefault="00296E35" w:rsidP="00296E35">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42B0260F" w14:textId="77777777" w:rsidR="00296E35" w:rsidRPr="001C0FC4" w:rsidRDefault="00296E35" w:rsidP="00296E35">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7AB0E21D" w14:textId="77777777" w:rsidR="00296E35" w:rsidRPr="001C0FC4" w:rsidRDefault="00296E35" w:rsidP="00296E35">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6EDF7C7A" w14:textId="77777777" w:rsidR="00296E35" w:rsidRPr="001C0FC4" w:rsidRDefault="00296E35" w:rsidP="00296E35">
      <w:pPr>
        <w:ind w:left="568" w:hanging="284"/>
        <w:rPr>
          <w:lang w:eastAsia="x-none"/>
        </w:rPr>
      </w:pPr>
      <w:r w:rsidRPr="001C0FC4">
        <w:rPr>
          <w:lang w:eastAsia="x-none"/>
        </w:rPr>
        <w:t>5.</w:t>
      </w:r>
      <w:r w:rsidRPr="001C0FC4">
        <w:rPr>
          <w:lang w:eastAsia="x-none"/>
        </w:rPr>
        <w:tab/>
        <w:t>shall set the Date and time IE to the current time;</w:t>
      </w:r>
    </w:p>
    <w:p w14:paraId="0EB73D99" w14:textId="77777777" w:rsidR="00296E35" w:rsidRPr="001C0FC4" w:rsidRDefault="00296E35" w:rsidP="00296E35">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26C2D201" w14:textId="77777777" w:rsidR="00296E35" w:rsidRPr="001C0FC4" w:rsidRDefault="00296E35" w:rsidP="00296E35">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1AFF256A" w14:textId="77777777" w:rsidR="00296E35" w:rsidRPr="001C0FC4" w:rsidRDefault="00296E35" w:rsidP="00296E35">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494B1E10" w14:textId="77777777" w:rsidR="00296E35" w:rsidRPr="001C0FC4" w:rsidRDefault="00296E35" w:rsidP="00296E35">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61CD1B62" w14:textId="77777777" w:rsidR="00296E35" w:rsidRPr="001C0FC4" w:rsidRDefault="00296E35" w:rsidP="00296E35">
      <w:r w:rsidRPr="001C0FC4">
        <w:t>[TS 24.582, clause 6.1.2.5.3]</w:t>
      </w:r>
    </w:p>
    <w:p w14:paraId="14A07B0F" w14:textId="77777777" w:rsidR="00296E35" w:rsidRPr="001C0FC4" w:rsidRDefault="00296E35" w:rsidP="00296E35">
      <w:r w:rsidRPr="001C0FC4">
        <w:t>The MCData client shall generate MSRP SEND requests for SDS disposition notification according to IETF RFC 4975 [11].</w:t>
      </w:r>
    </w:p>
    <w:p w14:paraId="6B9DBCF9" w14:textId="77777777" w:rsidR="00296E35" w:rsidRPr="001C0FC4" w:rsidRDefault="00296E35" w:rsidP="00296E35">
      <w:r w:rsidRPr="001C0FC4">
        <w:t xml:space="preserve">When generating an MSRP SEND request for SDS disposition notification containing an SDS NOTIFICATION message, the MCData client </w:t>
      </w:r>
    </w:p>
    <w:p w14:paraId="1D678416"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2742FB90" w14:textId="77777777" w:rsidR="00296E35" w:rsidRPr="001C0FC4" w:rsidRDefault="00296E35" w:rsidP="00296E35">
      <w:pPr>
        <w:ind w:left="568" w:hanging="284"/>
        <w:rPr>
          <w:lang w:eastAsia="x-none"/>
        </w:rPr>
      </w:pPr>
      <w:r w:rsidRPr="001C0FC4">
        <w:rPr>
          <w:lang w:eastAsia="x-none"/>
        </w:rPr>
        <w:t>2.</w:t>
      </w:r>
      <w:r w:rsidRPr="001C0FC4">
        <w:rPr>
          <w:lang w:eastAsia="x-none"/>
        </w:rPr>
        <w:tab/>
        <w:t>shall set the content type as Content-Type = "application/vnd.3gpp.mcdata-signalling"; and</w:t>
      </w:r>
    </w:p>
    <w:p w14:paraId="4FB9864C" w14:textId="77777777" w:rsidR="00296E35" w:rsidRPr="001C0FC4" w:rsidRDefault="00296E35" w:rsidP="00296E35">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1B61FA49" w14:textId="77777777" w:rsidR="00296E35" w:rsidRPr="001C0FC4" w:rsidRDefault="00296E35" w:rsidP="00296E35">
      <w:r w:rsidRPr="001C0FC4">
        <w:t>[TS 24.582, clause 6.1.2.6]</w:t>
      </w:r>
    </w:p>
    <w:p w14:paraId="18CB92D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54CD3784" w14:textId="77777777" w:rsidR="00296E35" w:rsidRPr="001C0FC4" w:rsidRDefault="00296E35" w:rsidP="00296E35">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5FD7B4FE" w14:textId="77777777" w:rsidR="00296E35" w:rsidRPr="001C0FC4" w:rsidRDefault="00296E35" w:rsidP="00296E35">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71475FA5"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5A2D21F2" w14:textId="77777777" w:rsidR="00296E35" w:rsidRPr="001C0FC4" w:rsidRDefault="00296E35" w:rsidP="00296E35">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107C1510" w14:textId="77777777" w:rsidR="00296E35" w:rsidRPr="001C0FC4" w:rsidRDefault="00296E35" w:rsidP="00296E35">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0340B99E" w14:textId="77777777" w:rsidR="00296E35" w:rsidRPr="001C0FC4" w:rsidRDefault="00296E35" w:rsidP="00296E35">
      <w:pPr>
        <w:pStyle w:val="H6"/>
      </w:pPr>
      <w:bookmarkStart w:id="773" w:name="_Toc52782390"/>
      <w:bookmarkStart w:id="774" w:name="_Toc52783001"/>
      <w:bookmarkStart w:id="775" w:name="_Toc59042870"/>
      <w:r w:rsidRPr="001C0FC4">
        <w:t>6.1.12.3</w:t>
      </w:r>
      <w:r w:rsidRPr="001C0FC4">
        <w:tab/>
        <w:t>Test description</w:t>
      </w:r>
      <w:bookmarkEnd w:id="773"/>
      <w:bookmarkEnd w:id="774"/>
      <w:bookmarkEnd w:id="775"/>
    </w:p>
    <w:p w14:paraId="651D9BB7" w14:textId="77777777" w:rsidR="00296E35" w:rsidRPr="001C0FC4" w:rsidRDefault="00296E35" w:rsidP="00296E35">
      <w:pPr>
        <w:pStyle w:val="H6"/>
      </w:pPr>
      <w:bookmarkStart w:id="776" w:name="_Toc52782391"/>
      <w:bookmarkStart w:id="777" w:name="_Toc52783002"/>
      <w:bookmarkStart w:id="778" w:name="_Toc59042871"/>
      <w:r w:rsidRPr="001C0FC4">
        <w:t>6.1.12.3.1</w:t>
      </w:r>
      <w:r w:rsidRPr="001C0FC4">
        <w:tab/>
        <w:t>Pre-test conditions</w:t>
      </w:r>
      <w:bookmarkEnd w:id="776"/>
      <w:bookmarkEnd w:id="777"/>
      <w:bookmarkEnd w:id="778"/>
    </w:p>
    <w:p w14:paraId="3BEBB9F6" w14:textId="77777777" w:rsidR="00296E35" w:rsidRDefault="00296E35" w:rsidP="00296E35">
      <w:pPr>
        <w:pStyle w:val="H6"/>
      </w:pPr>
      <w:r w:rsidRPr="00102CE5">
        <w:t>Test configuration</w:t>
      </w:r>
      <w:r>
        <w:t>:</w:t>
      </w:r>
    </w:p>
    <w:p w14:paraId="5D49F439" w14:textId="4A162824" w:rsidR="00296E35" w:rsidRDefault="00296E35" w:rsidP="00296E35">
      <w:pPr>
        <w:pStyle w:val="B1"/>
      </w:pPr>
      <w:r>
        <w:t>-</w:t>
      </w:r>
      <w:r>
        <w:tab/>
        <w:t>Single cell configuration according to TS 37.579-1 [2] clause 5.2.2.2.1.</w:t>
      </w:r>
    </w:p>
    <w:p w14:paraId="792B1116" w14:textId="77777777" w:rsidR="00296E35" w:rsidRDefault="00296E35" w:rsidP="00296E35">
      <w:pPr>
        <w:pStyle w:val="H6"/>
      </w:pPr>
      <w:r>
        <w:t>Preamble:</w:t>
      </w:r>
    </w:p>
    <w:p w14:paraId="043B65CB" w14:textId="03260BBD" w:rsidR="00296E35" w:rsidRDefault="00296E35" w:rsidP="00296E35">
      <w:pPr>
        <w:pStyle w:val="B1"/>
      </w:pPr>
      <w:r>
        <w:t>-</w:t>
      </w:r>
      <w:r>
        <w:tab/>
        <w:t>The UE has performed procedure 'Initial registration' as described in TS 37.579-1 [2] clause 5.4.2.</w:t>
      </w:r>
    </w:p>
    <w:p w14:paraId="75BCC654" w14:textId="77777777" w:rsidR="00296E35" w:rsidRDefault="00296E35" w:rsidP="00296E35">
      <w:pPr>
        <w:pStyle w:val="B1"/>
      </w:pPr>
      <w:r>
        <w:t>-</w:t>
      </w:r>
      <w:r>
        <w:tab/>
      </w:r>
      <w:r w:rsidRPr="000573F5">
        <w:t>UE States at the end of the preamble</w:t>
      </w:r>
      <w:r>
        <w:t>:</w:t>
      </w:r>
    </w:p>
    <w:p w14:paraId="66117D73" w14:textId="77777777" w:rsidR="00296E35" w:rsidRDefault="00296E35" w:rsidP="00296E35">
      <w:pPr>
        <w:pStyle w:val="B1"/>
        <w:ind w:left="852"/>
      </w:pPr>
      <w:r>
        <w:t>-</w:t>
      </w:r>
      <w:r>
        <w:tab/>
        <w:t>The UE is in RRC_IDLE state.</w:t>
      </w:r>
    </w:p>
    <w:p w14:paraId="48068536" w14:textId="77777777" w:rsidR="00296E35" w:rsidRDefault="00296E35" w:rsidP="00296E35">
      <w:pPr>
        <w:pStyle w:val="B1"/>
        <w:ind w:left="852"/>
      </w:pPr>
      <w:r>
        <w:t>-</w:t>
      </w:r>
      <w:r>
        <w:tab/>
        <w:t>The client is registered for MCData.</w:t>
      </w:r>
    </w:p>
    <w:p w14:paraId="3D3139B1" w14:textId="77777777" w:rsidR="00296E35" w:rsidRPr="001C0FC4" w:rsidRDefault="00296E35" w:rsidP="00296E35">
      <w:pPr>
        <w:pStyle w:val="H6"/>
      </w:pPr>
      <w:bookmarkStart w:id="779" w:name="_Toc52782392"/>
      <w:bookmarkStart w:id="780" w:name="_Toc52783003"/>
      <w:bookmarkStart w:id="781" w:name="_Toc59042872"/>
      <w:r w:rsidRPr="001C0FC4">
        <w:t>6.1.12.3.2</w:t>
      </w:r>
      <w:r w:rsidRPr="001C0FC4">
        <w:tab/>
        <w:t>Test procedure sequence</w:t>
      </w:r>
      <w:bookmarkEnd w:id="779"/>
      <w:bookmarkEnd w:id="780"/>
      <w:bookmarkEnd w:id="781"/>
    </w:p>
    <w:p w14:paraId="247F034F" w14:textId="77777777" w:rsidR="00296E35" w:rsidRPr="001C0FC4" w:rsidRDefault="00296E35" w:rsidP="00296E35">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D2B400" w14:textId="77777777" w:rsidTr="002E3FCC">
        <w:tc>
          <w:tcPr>
            <w:tcW w:w="649" w:type="dxa"/>
            <w:tcBorders>
              <w:top w:val="single" w:sz="4" w:space="0" w:color="auto"/>
              <w:left w:val="single" w:sz="4" w:space="0" w:color="auto"/>
              <w:bottom w:val="nil"/>
              <w:right w:val="single" w:sz="4" w:space="0" w:color="auto"/>
            </w:tcBorders>
            <w:hideMark/>
          </w:tcPr>
          <w:p w14:paraId="37AEB688"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49D482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E635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A8DD34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DEEC39A" w14:textId="77777777" w:rsidR="00296E35" w:rsidRPr="001C0FC4" w:rsidRDefault="00296E35" w:rsidP="002E3FCC">
            <w:pPr>
              <w:pStyle w:val="TAH"/>
            </w:pPr>
            <w:r w:rsidRPr="001C0FC4">
              <w:t>Verdict</w:t>
            </w:r>
          </w:p>
        </w:tc>
      </w:tr>
      <w:tr w:rsidR="00296E35" w:rsidRPr="001C0FC4" w14:paraId="34BD0A32" w14:textId="77777777" w:rsidTr="002E3FCC">
        <w:tc>
          <w:tcPr>
            <w:tcW w:w="649" w:type="dxa"/>
            <w:tcBorders>
              <w:top w:val="nil"/>
              <w:left w:val="single" w:sz="4" w:space="0" w:color="auto"/>
              <w:bottom w:val="single" w:sz="4" w:space="0" w:color="auto"/>
              <w:right w:val="single" w:sz="4" w:space="0" w:color="auto"/>
            </w:tcBorders>
          </w:tcPr>
          <w:p w14:paraId="1D5041A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F3CC2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ECEE1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D77632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823340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9906D46" w14:textId="77777777" w:rsidR="00296E35" w:rsidRPr="001C0FC4" w:rsidRDefault="00296E35" w:rsidP="002E3FCC">
            <w:pPr>
              <w:pStyle w:val="TAH"/>
            </w:pPr>
          </w:p>
        </w:tc>
      </w:tr>
      <w:tr w:rsidR="00296E35" w:rsidRPr="001C0FC4" w14:paraId="1959A5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3CEC1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3392217" w14:textId="54DD95C0"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1DDA4F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0F9F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7655E2"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7C98755" w14:textId="77777777" w:rsidR="00296E35" w:rsidRPr="001C0FC4" w:rsidRDefault="00296E35" w:rsidP="002E3FCC">
            <w:pPr>
              <w:pStyle w:val="TAC"/>
            </w:pPr>
            <w:r w:rsidRPr="001C0FC4">
              <w:t>P</w:t>
            </w:r>
          </w:p>
        </w:tc>
      </w:tr>
      <w:tr w:rsidR="00296E35" w:rsidRPr="001C0FC4" w14:paraId="18A7C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335ACB"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02EE0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16D6EB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3E1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EF638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CB3B1F" w14:textId="77777777" w:rsidR="00296E35" w:rsidRPr="001C0FC4" w:rsidRDefault="00296E35" w:rsidP="002E3FCC">
            <w:pPr>
              <w:pStyle w:val="TAC"/>
            </w:pPr>
            <w:r w:rsidRPr="001C0FC4">
              <w:t>-</w:t>
            </w:r>
          </w:p>
        </w:tc>
      </w:tr>
      <w:tr w:rsidR="00296E35" w:rsidRPr="001C0FC4" w14:paraId="6509E69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05769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7A2BF65" w14:textId="0A6157D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953F0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9F2E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BC721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726141" w14:textId="77777777" w:rsidR="00296E35" w:rsidRPr="001C0FC4" w:rsidRDefault="00296E35" w:rsidP="002E3FCC">
            <w:pPr>
              <w:pStyle w:val="TAC"/>
            </w:pPr>
            <w:r w:rsidRPr="001C0FC4">
              <w:t>P</w:t>
            </w:r>
          </w:p>
        </w:tc>
      </w:tr>
      <w:tr w:rsidR="00296E35" w:rsidRPr="001C0FC4" w14:paraId="75BE3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FD884"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182197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18D2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E6104D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D37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D580E3" w14:textId="77777777" w:rsidR="00296E35" w:rsidRPr="001C0FC4" w:rsidRDefault="00296E35" w:rsidP="002E3FCC">
            <w:pPr>
              <w:pStyle w:val="TAC"/>
            </w:pPr>
            <w:r w:rsidRPr="001C0FC4">
              <w:t>-</w:t>
            </w:r>
          </w:p>
        </w:tc>
      </w:tr>
      <w:tr w:rsidR="00296E35" w:rsidRPr="001C0FC4" w14:paraId="257E1A3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71DED8"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17ECCA1" w14:textId="08C11E3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87CECE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B98CD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85B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730B1D" w14:textId="77777777" w:rsidR="00296E35" w:rsidRPr="001C0FC4" w:rsidRDefault="00296E35" w:rsidP="002E3FCC">
            <w:pPr>
              <w:pStyle w:val="TAC"/>
            </w:pPr>
            <w:r w:rsidRPr="001C0FC4">
              <w:t>P</w:t>
            </w:r>
          </w:p>
        </w:tc>
      </w:tr>
      <w:tr w:rsidR="00296E35" w:rsidRPr="001C0FC4" w14:paraId="549B21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0C981"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FF610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3A63D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144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368C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17EAE4" w14:textId="77777777" w:rsidR="00296E35" w:rsidRPr="001C0FC4" w:rsidRDefault="00296E35" w:rsidP="002E3FCC">
            <w:pPr>
              <w:pStyle w:val="TAC"/>
            </w:pPr>
            <w:r w:rsidRPr="001C0FC4">
              <w:t>-</w:t>
            </w:r>
          </w:p>
        </w:tc>
      </w:tr>
      <w:tr w:rsidR="00296E35" w:rsidRPr="001C0FC4" w14:paraId="4268E3B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4F7258"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8E28185" w14:textId="77777777" w:rsidR="00296E35" w:rsidRPr="001C0FC4" w:rsidRDefault="00296E35" w:rsidP="002E3FCC">
            <w:pPr>
              <w:pStyle w:val="TAL"/>
            </w:pPr>
            <w:r w:rsidRPr="001C0FC4">
              <w:t>Check: Does the UE (MCData client) provide the contents of the Payload IE to the user?</w:t>
            </w:r>
          </w:p>
          <w:p w14:paraId="148FA635"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5E7FF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3D8B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27183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D90386" w14:textId="77777777" w:rsidR="00296E35" w:rsidRPr="001C0FC4" w:rsidRDefault="00296E35" w:rsidP="002E3FCC">
            <w:pPr>
              <w:pStyle w:val="TAC"/>
            </w:pPr>
            <w:r w:rsidRPr="001C0FC4">
              <w:t>P</w:t>
            </w:r>
          </w:p>
        </w:tc>
      </w:tr>
      <w:tr w:rsidR="00296E35" w:rsidRPr="001C0FC4" w14:paraId="6FF7558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CF52B50"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48B869C" w14:textId="77777777" w:rsidR="00296E35" w:rsidRPr="001C0FC4" w:rsidRDefault="00296E35" w:rsidP="002E3FCC">
            <w:pPr>
              <w:pStyle w:val="TAL"/>
            </w:pPr>
            <w:r w:rsidRPr="001C0FC4">
              <w:t>Make the UE (MCData client) send a group session SDS message over the media plane with disposition request "DELIVERY AND READ".</w:t>
            </w:r>
          </w:p>
          <w:p w14:paraId="27B7F3C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0EE7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E4BE3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618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705847" w14:textId="77777777" w:rsidR="00296E35" w:rsidRPr="001C0FC4" w:rsidRDefault="00296E35" w:rsidP="002E3FCC">
            <w:pPr>
              <w:pStyle w:val="TAC"/>
            </w:pPr>
            <w:r w:rsidRPr="001C0FC4">
              <w:t>-</w:t>
            </w:r>
          </w:p>
        </w:tc>
      </w:tr>
      <w:tr w:rsidR="00296E35" w:rsidRPr="001C0FC4" w14:paraId="2AD75D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9A50D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11D7A05" w14:textId="070C6DA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2DEC0C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9727A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A0DC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B4FAE1D" w14:textId="77777777" w:rsidR="00296E35" w:rsidRPr="001C0FC4" w:rsidRDefault="00296E35" w:rsidP="002E3FCC">
            <w:pPr>
              <w:pStyle w:val="TAC"/>
            </w:pPr>
            <w:r w:rsidRPr="001C0FC4">
              <w:t>P</w:t>
            </w:r>
          </w:p>
        </w:tc>
      </w:tr>
      <w:tr w:rsidR="00296E35" w:rsidRPr="001C0FC4" w14:paraId="20925DE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19F014"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51BEAC2" w14:textId="03ACC0D2"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0B09F6D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501C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5C9F02"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04CE24D" w14:textId="77777777" w:rsidR="00296E35" w:rsidRPr="001C0FC4" w:rsidRDefault="00296E35" w:rsidP="002E3FCC">
            <w:pPr>
              <w:pStyle w:val="TAC"/>
            </w:pPr>
            <w:r w:rsidRPr="001C0FC4">
              <w:t>P</w:t>
            </w:r>
          </w:p>
        </w:tc>
      </w:tr>
      <w:tr w:rsidR="00296E35" w:rsidRPr="001C0FC4" w14:paraId="5E027C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28DD55"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7CBFBE2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2EEA17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B4BD7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D5BF1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10EA8B" w14:textId="77777777" w:rsidR="00296E35" w:rsidRPr="001C0FC4" w:rsidRDefault="00296E35" w:rsidP="002E3FCC">
            <w:pPr>
              <w:pStyle w:val="TAC"/>
            </w:pPr>
            <w:r w:rsidRPr="001C0FC4">
              <w:t>-</w:t>
            </w:r>
          </w:p>
        </w:tc>
      </w:tr>
      <w:tr w:rsidR="00296E35" w:rsidRPr="001C0FC4" w14:paraId="492F7DE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6E7E6A"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9F45910" w14:textId="77777777" w:rsidR="00296E35" w:rsidRPr="001C0FC4" w:rsidRDefault="00296E35" w:rsidP="002E3FCC">
            <w:pPr>
              <w:pStyle w:val="TAL"/>
            </w:pPr>
            <w:r w:rsidRPr="001C0FC4">
              <w:t>Check: Does the UE (MCData client) provide the disposition notification to the user?</w:t>
            </w:r>
          </w:p>
          <w:p w14:paraId="3E098943"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E3B00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E3AF9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D4FC0A"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1D5FBF3" w14:textId="77777777" w:rsidR="00296E35" w:rsidRPr="001C0FC4" w:rsidRDefault="00296E35" w:rsidP="002E3FCC">
            <w:pPr>
              <w:pStyle w:val="TAC"/>
            </w:pPr>
            <w:r w:rsidRPr="001C0FC4">
              <w:t>P</w:t>
            </w:r>
          </w:p>
        </w:tc>
      </w:tr>
      <w:tr w:rsidR="00296E35" w:rsidRPr="001C0FC4" w14:paraId="4B4577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FE04F3"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5510A5AF" w14:textId="3459AE1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7AB10862"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49B815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D3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429C5D"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03756F8F" w14:textId="77777777" w:rsidR="00296E35" w:rsidRPr="001C0FC4" w:rsidRDefault="00296E35" w:rsidP="002E3FCC">
            <w:pPr>
              <w:pStyle w:val="TAC"/>
            </w:pPr>
            <w:r w:rsidRPr="001C0FC4">
              <w:t>P</w:t>
            </w:r>
          </w:p>
        </w:tc>
      </w:tr>
      <w:tr w:rsidR="00296E35" w:rsidRPr="001C0FC4" w14:paraId="4564086D" w14:textId="77777777" w:rsidTr="002E3FCC">
        <w:tc>
          <w:tcPr>
            <w:tcW w:w="649" w:type="dxa"/>
            <w:tcBorders>
              <w:top w:val="single" w:sz="4" w:space="0" w:color="auto"/>
              <w:left w:val="single" w:sz="4" w:space="0" w:color="auto"/>
              <w:bottom w:val="single" w:sz="4" w:space="0" w:color="auto"/>
              <w:right w:val="single" w:sz="4" w:space="0" w:color="auto"/>
            </w:tcBorders>
          </w:tcPr>
          <w:p w14:paraId="42FD865B"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318274E" w14:textId="1C06F6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0A89170"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DE02EB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C6CB85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1E97CC3" w14:textId="77777777" w:rsidR="00296E35" w:rsidRPr="001C0FC4" w:rsidRDefault="00296E35" w:rsidP="002E3FCC">
            <w:pPr>
              <w:pStyle w:val="TAC"/>
            </w:pPr>
            <w:r>
              <w:t>-</w:t>
            </w:r>
          </w:p>
        </w:tc>
      </w:tr>
      <w:tr w:rsidR="00296E35" w:rsidRPr="001C0FC4" w14:paraId="06FAB8C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9A4114B" w14:textId="77777777" w:rsidR="00296E35" w:rsidRDefault="00296E35" w:rsidP="002E3FCC">
            <w:pPr>
              <w:pStyle w:val="TAN"/>
            </w:pPr>
            <w:r w:rsidRPr="001C0FC4">
              <w:t>NOTE 1:</w:t>
            </w:r>
            <w:r w:rsidRPr="001C0FC4">
              <w:tab/>
              <w:t>This is expected to be done via a suitable implementation dependent MMI.</w:t>
            </w:r>
          </w:p>
          <w:p w14:paraId="16383FF8" w14:textId="77777777" w:rsidR="00296E35" w:rsidRPr="001C0FC4" w:rsidRDefault="00296E35" w:rsidP="002E3FCC">
            <w:pPr>
              <w:pStyle w:val="TAN"/>
            </w:pPr>
            <w:r>
              <w:t>NOTE 2:</w:t>
            </w:r>
            <w:r>
              <w:tab/>
              <w:t>The procedure does not release the RRC connection.</w:t>
            </w:r>
          </w:p>
        </w:tc>
      </w:tr>
    </w:tbl>
    <w:p w14:paraId="5B8F8029" w14:textId="77777777" w:rsidR="00296E35" w:rsidRPr="001C0FC4" w:rsidRDefault="00296E35" w:rsidP="00296E35"/>
    <w:p w14:paraId="2B3484E1" w14:textId="77777777" w:rsidR="00296E35" w:rsidRPr="001C0FC4" w:rsidRDefault="00296E35" w:rsidP="00296E35">
      <w:pPr>
        <w:pStyle w:val="H6"/>
      </w:pPr>
      <w:bookmarkStart w:id="782" w:name="_Toc52782393"/>
      <w:bookmarkStart w:id="783" w:name="_Toc52783004"/>
      <w:bookmarkStart w:id="784" w:name="_Toc59042873"/>
      <w:r w:rsidRPr="001C0FC4">
        <w:t>6.1.12.3.3</w:t>
      </w:r>
      <w:r w:rsidRPr="001C0FC4">
        <w:tab/>
        <w:t>Specific message contents</w:t>
      </w:r>
      <w:bookmarkEnd w:id="782"/>
      <w:bookmarkEnd w:id="783"/>
      <w:bookmarkEnd w:id="784"/>
    </w:p>
    <w:p w14:paraId="18DA795E" w14:textId="7C95AC04" w:rsidR="00296E35" w:rsidRPr="001C0FC4" w:rsidRDefault="00296E35" w:rsidP="00296E35">
      <w:pPr>
        <w:pStyle w:val="TH"/>
      </w:pPr>
      <w:r w:rsidRPr="001C0FC4">
        <w:t>Table 6.1.12.3.3-1: SIP INVITE from the SS (step 1, Table 6.1.12.3.2-1;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C45E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06EC585" w14:textId="177AF4B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7C1BF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32667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90C76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3DB5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5FFA9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61D93F5" w14:textId="77777777" w:rsidR="00296E35" w:rsidRPr="001C0FC4" w:rsidRDefault="00296E35" w:rsidP="002E3FCC">
            <w:pPr>
              <w:pStyle w:val="TAH"/>
              <w:rPr>
                <w:bCs/>
              </w:rPr>
            </w:pPr>
            <w:r w:rsidRPr="001C0FC4">
              <w:rPr>
                <w:bCs/>
              </w:rPr>
              <w:t>Condition</w:t>
            </w:r>
          </w:p>
        </w:tc>
      </w:tr>
      <w:tr w:rsidR="00296E35" w:rsidRPr="001C0FC4" w14:paraId="173DC7E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68CA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DEBBE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6DB99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AD39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FF883" w14:textId="77777777" w:rsidR="00296E35" w:rsidRPr="001C0FC4" w:rsidRDefault="00296E35" w:rsidP="002E3FCC">
            <w:pPr>
              <w:pStyle w:val="TAL"/>
            </w:pPr>
          </w:p>
        </w:tc>
      </w:tr>
      <w:tr w:rsidR="00296E35" w:rsidRPr="001C0FC4" w14:paraId="0DE97D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29DA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A3EF9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42AC494"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7C424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603B8" w14:textId="77777777" w:rsidR="00296E35" w:rsidRPr="001C0FC4" w:rsidRDefault="00296E35" w:rsidP="002E3FCC">
            <w:pPr>
              <w:pStyle w:val="TAL"/>
            </w:pPr>
          </w:p>
        </w:tc>
      </w:tr>
      <w:tr w:rsidR="00296E35" w:rsidRPr="001C0FC4" w14:paraId="516806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70ADA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C1BDE5" w14:textId="77777777" w:rsidR="00296E35" w:rsidRPr="001C0FC4" w:rsidRDefault="00296E35" w:rsidP="002E3FCC">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259EF4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0A31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0A6240" w14:textId="77777777" w:rsidR="00296E35" w:rsidRPr="001C0FC4" w:rsidRDefault="00296E35" w:rsidP="002E3FCC">
            <w:pPr>
              <w:pStyle w:val="TAL"/>
            </w:pPr>
          </w:p>
        </w:tc>
      </w:tr>
      <w:tr w:rsidR="00296E35" w:rsidRPr="001C0FC4" w14:paraId="5C3E448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78A8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A3F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8A3F4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AAD2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9F4BA" w14:textId="77777777" w:rsidR="00296E35" w:rsidRPr="001C0FC4" w:rsidRDefault="00296E35" w:rsidP="002E3FCC">
            <w:pPr>
              <w:pStyle w:val="TAL"/>
            </w:pPr>
          </w:p>
        </w:tc>
      </w:tr>
      <w:tr w:rsidR="00296E35" w:rsidRPr="001C0FC4" w14:paraId="6E7624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D801C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C8159E" w14:textId="77777777" w:rsidR="00296E35" w:rsidRPr="001C0FC4" w:rsidRDefault="00296E35" w:rsidP="002E3FCC">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F213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DC81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70C659" w14:textId="77777777" w:rsidR="00296E35" w:rsidRPr="001C0FC4" w:rsidRDefault="00296E35" w:rsidP="002E3FCC">
            <w:pPr>
              <w:pStyle w:val="TAL"/>
            </w:pPr>
          </w:p>
        </w:tc>
      </w:tr>
    </w:tbl>
    <w:p w14:paraId="45536571" w14:textId="77777777" w:rsidR="00296E35" w:rsidRPr="001C0FC4" w:rsidRDefault="00296E35" w:rsidP="00296E35"/>
    <w:p w14:paraId="2B6766DC" w14:textId="77777777" w:rsidR="00296E35" w:rsidRPr="001C0FC4" w:rsidRDefault="00296E35" w:rsidP="00296E35">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A4F84A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E1D259" w14:textId="495590EC" w:rsidR="00296E35" w:rsidRPr="001C0FC4" w:rsidRDefault="00296E35" w:rsidP="002E3FCC">
            <w:pPr>
              <w:pStyle w:val="TAL"/>
            </w:pPr>
            <w:r w:rsidRPr="001C0FC4">
              <w:t xml:space="preserve">Derivation Path: TS </w:t>
            </w:r>
            <w:r>
              <w:t>37.579</w:t>
            </w:r>
            <w:r w:rsidRPr="001C0FC4">
              <w:t>-1 [2], Table 5.5.3.1.2-3, condition MCDATA_SDS, SDP_OFFER, SDS_SESSION</w:t>
            </w:r>
          </w:p>
        </w:tc>
      </w:tr>
    </w:tbl>
    <w:p w14:paraId="67A1298C" w14:textId="77777777" w:rsidR="00296E35" w:rsidRPr="001C0FC4" w:rsidRDefault="00296E35" w:rsidP="00296E35"/>
    <w:p w14:paraId="2CC3DE1D" w14:textId="77777777" w:rsidR="00296E35" w:rsidRPr="001C0FC4" w:rsidRDefault="00296E35" w:rsidP="00296E35">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D4884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12CDAD8" w14:textId="5642E20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ECF1A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7CF6B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11AC0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01C22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81B5F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2FC615" w14:textId="77777777" w:rsidR="00296E35" w:rsidRPr="001C0FC4" w:rsidRDefault="00296E35" w:rsidP="002E3FCC">
            <w:pPr>
              <w:pStyle w:val="TAH"/>
              <w:rPr>
                <w:bCs/>
              </w:rPr>
            </w:pPr>
            <w:r w:rsidRPr="001C0FC4">
              <w:rPr>
                <w:bCs/>
              </w:rPr>
              <w:t>Condition</w:t>
            </w:r>
          </w:p>
        </w:tc>
      </w:tr>
      <w:tr w:rsidR="00296E35" w:rsidRPr="001C0FC4" w14:paraId="0C2F66F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3E386E"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07C3F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F63CD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89CB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554471" w14:textId="77777777" w:rsidR="00296E35" w:rsidRPr="001C0FC4" w:rsidRDefault="00296E35" w:rsidP="002E3FCC">
            <w:pPr>
              <w:pStyle w:val="TAL"/>
            </w:pPr>
          </w:p>
        </w:tc>
      </w:tr>
      <w:tr w:rsidR="00296E35" w:rsidRPr="001C0FC4" w14:paraId="25A38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8CCE6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D6BD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64100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281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F7707E" w14:textId="77777777" w:rsidR="00296E35" w:rsidRPr="001C0FC4" w:rsidRDefault="00296E35" w:rsidP="002E3FCC">
            <w:pPr>
              <w:pStyle w:val="TAL"/>
            </w:pPr>
          </w:p>
        </w:tc>
      </w:tr>
      <w:tr w:rsidR="00296E35" w:rsidRPr="001C0FC4" w14:paraId="042E1FE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6EDDA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39AD0D"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15B0A8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45118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BF3A58" w14:textId="77777777" w:rsidR="00296E35" w:rsidRPr="001C0FC4" w:rsidRDefault="00296E35" w:rsidP="002E3FCC">
            <w:pPr>
              <w:pStyle w:val="TAL"/>
            </w:pPr>
          </w:p>
        </w:tc>
      </w:tr>
    </w:tbl>
    <w:p w14:paraId="788BBEC1" w14:textId="77777777" w:rsidR="00296E35" w:rsidRPr="001C0FC4" w:rsidRDefault="00296E35" w:rsidP="00296E35"/>
    <w:p w14:paraId="2421F564" w14:textId="6AE5FEAB" w:rsidR="00296E35" w:rsidRPr="001C0FC4" w:rsidRDefault="00296E35" w:rsidP="00296E35">
      <w:pPr>
        <w:pStyle w:val="TH"/>
      </w:pPr>
      <w:r w:rsidRPr="001C0FC4">
        <w:t>Table 6.1.12.3.3-3: SIP 200 (OK) from the UE (step 1, Table 6.1.12.3.2-1;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1790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FB9CC" w14:textId="6D6F78C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FE24F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22178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EC37F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2B7D2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6D487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82BEE5" w14:textId="77777777" w:rsidR="00296E35" w:rsidRPr="001C0FC4" w:rsidRDefault="00296E35" w:rsidP="002E3FCC">
            <w:pPr>
              <w:pStyle w:val="TAH"/>
              <w:rPr>
                <w:bCs/>
              </w:rPr>
            </w:pPr>
            <w:r w:rsidRPr="001C0FC4">
              <w:rPr>
                <w:bCs/>
              </w:rPr>
              <w:t>Condition</w:t>
            </w:r>
          </w:p>
        </w:tc>
      </w:tr>
      <w:tr w:rsidR="00296E35" w:rsidRPr="001C0FC4" w14:paraId="18E453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035DA9"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42D1C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ACC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9710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B212C" w14:textId="77777777" w:rsidR="00296E35" w:rsidRPr="001C0FC4" w:rsidRDefault="00296E35" w:rsidP="002E3FCC">
            <w:pPr>
              <w:pStyle w:val="TAL"/>
            </w:pPr>
          </w:p>
        </w:tc>
      </w:tr>
      <w:tr w:rsidR="00296E35" w:rsidRPr="001C0FC4" w14:paraId="0CB9D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51F64F"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562E21C"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D8902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3190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08C0F" w14:textId="77777777" w:rsidR="00296E35" w:rsidRPr="001C0FC4" w:rsidRDefault="00296E35" w:rsidP="002E3FCC">
            <w:pPr>
              <w:pStyle w:val="TAL"/>
            </w:pPr>
          </w:p>
        </w:tc>
      </w:tr>
      <w:tr w:rsidR="00296E35" w:rsidRPr="001C0FC4" w14:paraId="131012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FA8C73E"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F0782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3D65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50B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67B824" w14:textId="77777777" w:rsidR="00296E35" w:rsidRPr="001C0FC4" w:rsidRDefault="00296E35" w:rsidP="002E3FCC">
            <w:pPr>
              <w:pStyle w:val="TAL"/>
            </w:pPr>
          </w:p>
        </w:tc>
      </w:tr>
      <w:tr w:rsidR="00296E35" w:rsidRPr="001C0FC4" w14:paraId="55A5EC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ADEE2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964A67" w14:textId="77777777" w:rsidR="00296E35" w:rsidRPr="001C0FC4" w:rsidRDefault="00296E35" w:rsidP="002E3FCC">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79B10B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4C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D760B7" w14:textId="77777777" w:rsidR="00296E35" w:rsidRPr="001C0FC4" w:rsidRDefault="00296E35" w:rsidP="002E3FCC">
            <w:pPr>
              <w:pStyle w:val="TAL"/>
            </w:pPr>
          </w:p>
        </w:tc>
      </w:tr>
    </w:tbl>
    <w:p w14:paraId="59766CE9" w14:textId="77777777" w:rsidR="00296E35" w:rsidRPr="001C0FC4" w:rsidRDefault="00296E35" w:rsidP="00296E35"/>
    <w:p w14:paraId="2F3D1757" w14:textId="77777777" w:rsidR="00296E35" w:rsidRPr="001C0FC4" w:rsidRDefault="00296E35" w:rsidP="00296E35">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7DA2E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B51F46" w14:textId="7EA1FD2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0EDEABDE" w14:textId="77777777" w:rsidR="00296E35" w:rsidRPr="001C0FC4" w:rsidRDefault="00296E35" w:rsidP="00296E35"/>
    <w:p w14:paraId="0F742F7B" w14:textId="330E38B6" w:rsidR="00296E35" w:rsidRPr="001C0FC4" w:rsidRDefault="00296E35" w:rsidP="00296E35">
      <w:pPr>
        <w:pStyle w:val="TH"/>
      </w:pPr>
      <w:r w:rsidRPr="001C0FC4">
        <w:t>Table 6.1.12.3.3-5: MSRP SEND from the SS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51C37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4E2E43" w14:textId="48937E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26C91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C481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03A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F0A20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DC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C129C6" w14:textId="77777777" w:rsidR="00296E35" w:rsidRPr="001C0FC4" w:rsidRDefault="00296E35" w:rsidP="002E3FCC">
            <w:pPr>
              <w:pStyle w:val="TAH"/>
              <w:rPr>
                <w:bCs/>
              </w:rPr>
            </w:pPr>
            <w:r w:rsidRPr="001C0FC4">
              <w:rPr>
                <w:bCs/>
              </w:rPr>
              <w:t>Condition</w:t>
            </w:r>
          </w:p>
        </w:tc>
      </w:tr>
      <w:tr w:rsidR="00296E35" w:rsidRPr="001C0FC4" w14:paraId="7FE4C9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1CB64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893F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57BD7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0C75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0DC8FF" w14:textId="77777777" w:rsidR="00296E35" w:rsidRPr="001C0FC4" w:rsidRDefault="00296E35" w:rsidP="002E3FCC">
            <w:pPr>
              <w:pStyle w:val="TAL"/>
            </w:pPr>
          </w:p>
        </w:tc>
      </w:tr>
      <w:tr w:rsidR="00296E35" w:rsidRPr="001C0FC4" w14:paraId="2312CFB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1B1440"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4E49984"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0E2349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097F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60726F" w14:textId="77777777" w:rsidR="00296E35" w:rsidRPr="001C0FC4" w:rsidRDefault="00296E35" w:rsidP="002E3FCC">
            <w:pPr>
              <w:pStyle w:val="TAL"/>
            </w:pPr>
          </w:p>
        </w:tc>
      </w:tr>
      <w:tr w:rsidR="00296E35" w:rsidRPr="001C0FC4" w14:paraId="432E74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B651BB"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46A2EA7" w14:textId="77777777" w:rsidR="00296E35" w:rsidRPr="001C0FC4" w:rsidRDefault="00296E35" w:rsidP="002E3FCC">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188C8D9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320BA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9779F4" w14:textId="77777777" w:rsidR="00296E35" w:rsidRPr="001C0FC4" w:rsidRDefault="00296E35" w:rsidP="002E3FCC">
            <w:pPr>
              <w:pStyle w:val="TAL"/>
            </w:pPr>
          </w:p>
        </w:tc>
      </w:tr>
    </w:tbl>
    <w:p w14:paraId="68255FFE" w14:textId="77777777" w:rsidR="00296E35" w:rsidRPr="001C0FC4" w:rsidRDefault="00296E35" w:rsidP="00296E35"/>
    <w:p w14:paraId="7CE0895B" w14:textId="4CE3C1D1" w:rsidR="00296E35" w:rsidRPr="001C0FC4" w:rsidRDefault="00296E35" w:rsidP="00296E35">
      <w:pPr>
        <w:pStyle w:val="TH"/>
      </w:pPr>
      <w:r w:rsidRPr="001C0FC4">
        <w:t>Table 6.1.12.3.3-5A: MIME Message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ED92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27273"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B0967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017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7A28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E2DC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732E5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9F5EEC" w14:textId="77777777" w:rsidR="00296E35" w:rsidRPr="001C0FC4" w:rsidRDefault="00296E35" w:rsidP="002E3FCC">
            <w:pPr>
              <w:pStyle w:val="TAH"/>
              <w:rPr>
                <w:bCs/>
              </w:rPr>
            </w:pPr>
            <w:r w:rsidRPr="001C0FC4">
              <w:rPr>
                <w:bCs/>
              </w:rPr>
              <w:t>Condition</w:t>
            </w:r>
          </w:p>
        </w:tc>
      </w:tr>
      <w:tr w:rsidR="00296E35" w:rsidRPr="001C0FC4" w14:paraId="2FD8ED8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E7301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A2D0B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0F73A9"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4D4E0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25663" w14:textId="77777777" w:rsidR="00296E35" w:rsidRPr="001C0FC4" w:rsidRDefault="00296E35" w:rsidP="002E3FCC">
            <w:pPr>
              <w:pStyle w:val="TAL"/>
            </w:pPr>
          </w:p>
        </w:tc>
      </w:tr>
      <w:tr w:rsidR="00296E35" w:rsidRPr="001C0FC4" w14:paraId="60ECA0B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1C4A0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50B2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CB8F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8F8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3E5917" w14:textId="77777777" w:rsidR="00296E35" w:rsidRPr="001C0FC4" w:rsidRDefault="00296E35" w:rsidP="002E3FCC">
            <w:pPr>
              <w:pStyle w:val="TAL"/>
            </w:pPr>
          </w:p>
        </w:tc>
      </w:tr>
      <w:tr w:rsidR="00296E35" w:rsidRPr="001C0FC4" w14:paraId="1DB135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8D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488BC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92790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CDA2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AAC0BF" w14:textId="77777777" w:rsidR="00296E35" w:rsidRPr="001C0FC4" w:rsidRDefault="00296E35" w:rsidP="002E3FCC">
            <w:pPr>
              <w:pStyle w:val="TAL"/>
            </w:pPr>
          </w:p>
        </w:tc>
      </w:tr>
      <w:tr w:rsidR="00296E35" w:rsidRPr="001C0FC4" w14:paraId="7EA077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A9E5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97934FD" w14:textId="77777777" w:rsidR="00296E35" w:rsidRPr="001C0FC4" w:rsidRDefault="00296E35" w:rsidP="002E3FCC">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19F2AF6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3F7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13379" w14:textId="77777777" w:rsidR="00296E35" w:rsidRPr="001C0FC4" w:rsidRDefault="00296E35" w:rsidP="002E3FCC">
            <w:pPr>
              <w:pStyle w:val="TAL"/>
            </w:pPr>
          </w:p>
        </w:tc>
      </w:tr>
      <w:tr w:rsidR="00296E35" w:rsidRPr="001C0FC4" w14:paraId="05F4DD7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03521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370EA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8D9B3"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32460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68DA6" w14:textId="77777777" w:rsidR="00296E35" w:rsidRPr="001C0FC4" w:rsidRDefault="00296E35" w:rsidP="002E3FCC">
            <w:pPr>
              <w:pStyle w:val="TAL"/>
            </w:pPr>
          </w:p>
        </w:tc>
      </w:tr>
      <w:tr w:rsidR="00296E35" w:rsidRPr="001C0FC4" w14:paraId="105F544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DE1E97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EC73B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4358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F91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7922B" w14:textId="77777777" w:rsidR="00296E35" w:rsidRPr="001C0FC4" w:rsidRDefault="00296E35" w:rsidP="002E3FCC">
            <w:pPr>
              <w:pStyle w:val="TAL"/>
            </w:pPr>
          </w:p>
        </w:tc>
      </w:tr>
      <w:tr w:rsidR="00296E35" w:rsidRPr="001C0FC4" w14:paraId="77943E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3063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6A2646"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64B13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E18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08CBF" w14:textId="77777777" w:rsidR="00296E35" w:rsidRPr="001C0FC4" w:rsidRDefault="00296E35" w:rsidP="002E3FCC">
            <w:pPr>
              <w:pStyle w:val="TAL"/>
            </w:pPr>
          </w:p>
        </w:tc>
      </w:tr>
      <w:tr w:rsidR="00296E35" w:rsidRPr="001C0FC4" w14:paraId="3EE2CBA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26CB52"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52B6DF" w14:textId="77777777" w:rsidR="00296E35" w:rsidRPr="001C0FC4" w:rsidRDefault="00296E35" w:rsidP="002E3FCC">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143E57B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6CA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757A55" w14:textId="77777777" w:rsidR="00296E35" w:rsidRPr="001C0FC4" w:rsidRDefault="00296E35" w:rsidP="002E3FCC">
            <w:pPr>
              <w:pStyle w:val="TAL"/>
            </w:pPr>
          </w:p>
        </w:tc>
      </w:tr>
    </w:tbl>
    <w:p w14:paraId="1DAB5EB2" w14:textId="77777777" w:rsidR="00296E35" w:rsidRPr="001C0FC4" w:rsidRDefault="00296E35" w:rsidP="00296E35"/>
    <w:p w14:paraId="525C9FC4" w14:textId="77777777" w:rsidR="00296E35" w:rsidRPr="001C0FC4" w:rsidRDefault="00296E35" w:rsidP="00296E35">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6FE9B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669F885" w14:textId="0E7F5B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2671FA6" w14:textId="77777777" w:rsidR="00296E35" w:rsidRPr="001C0FC4" w:rsidRDefault="00296E35" w:rsidP="00296E35"/>
    <w:p w14:paraId="29360649" w14:textId="77777777" w:rsidR="00296E35" w:rsidRPr="001C0FC4" w:rsidRDefault="00296E35" w:rsidP="00296E35">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461696"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189BF657" w14:textId="253B26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45DD4E0F" w14:textId="77777777" w:rsidR="00296E35" w:rsidRPr="001C0FC4" w:rsidRDefault="00296E35" w:rsidP="00296E35"/>
    <w:p w14:paraId="56087FEC" w14:textId="20F0A1D9" w:rsidR="00296E35" w:rsidRPr="001C0FC4" w:rsidRDefault="00296E35" w:rsidP="00296E35">
      <w:pPr>
        <w:pStyle w:val="TH"/>
      </w:pPr>
      <w:r w:rsidRPr="001C0FC4">
        <w:t>Table 6.1.12.3.3-7: MSRP SEND from the UE (step 8,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E363B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205ED9" w14:textId="564AAAB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6E8B59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74C5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B8B40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DF59B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82A8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91197C" w14:textId="77777777" w:rsidR="00296E35" w:rsidRPr="001C0FC4" w:rsidRDefault="00296E35" w:rsidP="002E3FCC">
            <w:pPr>
              <w:pStyle w:val="TAH"/>
              <w:rPr>
                <w:bCs/>
              </w:rPr>
            </w:pPr>
            <w:r w:rsidRPr="001C0FC4">
              <w:rPr>
                <w:bCs/>
              </w:rPr>
              <w:t>Condition</w:t>
            </w:r>
          </w:p>
        </w:tc>
      </w:tr>
      <w:tr w:rsidR="00296E35" w:rsidRPr="001C0FC4" w14:paraId="49C0BFB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E3371C"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C617C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8BB2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59CC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B4E1F" w14:textId="77777777" w:rsidR="00296E35" w:rsidRPr="001C0FC4" w:rsidRDefault="00296E35" w:rsidP="002E3FCC">
            <w:pPr>
              <w:pStyle w:val="TAL"/>
            </w:pPr>
          </w:p>
        </w:tc>
      </w:tr>
      <w:tr w:rsidR="00296E35" w:rsidRPr="001C0FC4" w14:paraId="33A608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88DCF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7922D7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E66B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B011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6520A" w14:textId="77777777" w:rsidR="00296E35" w:rsidRPr="001C0FC4" w:rsidRDefault="00296E35" w:rsidP="002E3FCC">
            <w:pPr>
              <w:pStyle w:val="TAL"/>
            </w:pPr>
          </w:p>
        </w:tc>
      </w:tr>
      <w:tr w:rsidR="00296E35" w:rsidRPr="001C0FC4" w14:paraId="0C3A96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559B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39F2BAE" w14:textId="77777777" w:rsidR="00296E35" w:rsidRPr="001C0FC4" w:rsidRDefault="00296E35" w:rsidP="002E3FCC">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5C5B6B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2AB9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E8615" w14:textId="77777777" w:rsidR="00296E35" w:rsidRPr="001C0FC4" w:rsidRDefault="00296E35" w:rsidP="002E3FCC">
            <w:pPr>
              <w:pStyle w:val="TAL"/>
            </w:pPr>
          </w:p>
        </w:tc>
      </w:tr>
    </w:tbl>
    <w:p w14:paraId="3EB98D53" w14:textId="77777777" w:rsidR="00296E35" w:rsidRPr="001C0FC4" w:rsidRDefault="00296E35" w:rsidP="00296E35"/>
    <w:p w14:paraId="6F6F6D1C" w14:textId="77777777" w:rsidR="00296E35" w:rsidRPr="001C0FC4" w:rsidRDefault="00296E35" w:rsidP="00296E35">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49246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B9C1B6" w14:textId="320ABE3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3E057F18" w14:textId="77777777" w:rsidR="00296E35" w:rsidRPr="001C0FC4" w:rsidRDefault="00296E35" w:rsidP="00296E35"/>
    <w:p w14:paraId="73E99E19" w14:textId="7640C3F7" w:rsidR="00296E35" w:rsidRPr="001C0FC4" w:rsidRDefault="00296E35" w:rsidP="00296E35">
      <w:pPr>
        <w:pStyle w:val="TH"/>
      </w:pPr>
      <w:r w:rsidRPr="001C0FC4">
        <w:t>Table 6.1.12.3.3-9: MSRP SEND from the UE (step 12, Table 6.1.12.3.2-1;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B1B4B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6311E0" w14:textId="0D3684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1337D0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6D96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33D9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2C39B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AF64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BB9460" w14:textId="77777777" w:rsidR="00296E35" w:rsidRPr="001C0FC4" w:rsidRDefault="00296E35" w:rsidP="002E3FCC">
            <w:pPr>
              <w:pStyle w:val="TAH"/>
              <w:rPr>
                <w:bCs/>
              </w:rPr>
            </w:pPr>
            <w:r w:rsidRPr="001C0FC4">
              <w:rPr>
                <w:bCs/>
              </w:rPr>
              <w:t>Condition</w:t>
            </w:r>
          </w:p>
        </w:tc>
      </w:tr>
      <w:tr w:rsidR="00296E35" w:rsidRPr="001C0FC4" w14:paraId="2995E65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3F51B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B2E02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16D4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D70C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02CDE" w14:textId="77777777" w:rsidR="00296E35" w:rsidRPr="001C0FC4" w:rsidRDefault="00296E35" w:rsidP="002E3FCC">
            <w:pPr>
              <w:pStyle w:val="TAL"/>
            </w:pPr>
          </w:p>
        </w:tc>
      </w:tr>
      <w:tr w:rsidR="00296E35" w:rsidRPr="001C0FC4" w14:paraId="72D413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6B2591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310BE1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45A5A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619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FCC9BC" w14:textId="77777777" w:rsidR="00296E35" w:rsidRPr="001C0FC4" w:rsidRDefault="00296E35" w:rsidP="002E3FCC">
            <w:pPr>
              <w:pStyle w:val="TAL"/>
            </w:pPr>
          </w:p>
        </w:tc>
      </w:tr>
      <w:tr w:rsidR="00296E35" w:rsidRPr="001C0FC4" w14:paraId="61DD3C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EFA1B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1B2479" w14:textId="77777777" w:rsidR="00296E35" w:rsidRPr="001C0FC4" w:rsidRDefault="00296E35" w:rsidP="002E3FCC">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4C5304A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E58A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DEE57" w14:textId="77777777" w:rsidR="00296E35" w:rsidRPr="001C0FC4" w:rsidRDefault="00296E35" w:rsidP="002E3FCC">
            <w:pPr>
              <w:pStyle w:val="TAL"/>
            </w:pPr>
          </w:p>
        </w:tc>
      </w:tr>
    </w:tbl>
    <w:p w14:paraId="7F61EE43" w14:textId="77777777" w:rsidR="00296E35" w:rsidRPr="001C0FC4" w:rsidRDefault="00296E35" w:rsidP="00296E35"/>
    <w:p w14:paraId="6AFE73CD" w14:textId="1CD4E4B5" w:rsidR="00296E35" w:rsidRPr="001C0FC4" w:rsidRDefault="00296E35" w:rsidP="00296E35">
      <w:pPr>
        <w:pStyle w:val="TH"/>
      </w:pPr>
      <w:r w:rsidRPr="001C0FC4">
        <w:t>Table 6.1.12.3.3-9A: MIME Message (step 12,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83A7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EAD7C3B"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A7C7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BF5D9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76E2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0DDC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97E5B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5435FC" w14:textId="77777777" w:rsidR="00296E35" w:rsidRPr="001C0FC4" w:rsidRDefault="00296E35" w:rsidP="002E3FCC">
            <w:pPr>
              <w:pStyle w:val="TAH"/>
              <w:rPr>
                <w:bCs/>
              </w:rPr>
            </w:pPr>
            <w:r w:rsidRPr="001C0FC4">
              <w:rPr>
                <w:bCs/>
              </w:rPr>
              <w:t>Condition</w:t>
            </w:r>
          </w:p>
        </w:tc>
      </w:tr>
      <w:tr w:rsidR="00296E35" w:rsidRPr="001C0FC4" w14:paraId="0B4B4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93159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5B06F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AE1CE1"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E96BD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F0C892" w14:textId="77777777" w:rsidR="00296E35" w:rsidRPr="001C0FC4" w:rsidRDefault="00296E35" w:rsidP="002E3FCC">
            <w:pPr>
              <w:pStyle w:val="TAL"/>
            </w:pPr>
          </w:p>
        </w:tc>
      </w:tr>
      <w:tr w:rsidR="00296E35" w:rsidRPr="001C0FC4" w14:paraId="16E3F8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EA3F4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8AC92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53E4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30B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BEB9A0" w14:textId="77777777" w:rsidR="00296E35" w:rsidRPr="001C0FC4" w:rsidRDefault="00296E35" w:rsidP="002E3FCC">
            <w:pPr>
              <w:pStyle w:val="TAL"/>
            </w:pPr>
          </w:p>
        </w:tc>
      </w:tr>
      <w:tr w:rsidR="00296E35" w:rsidRPr="001C0FC4" w14:paraId="571CB6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C8F97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3172F89"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8764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2472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0EEF9" w14:textId="77777777" w:rsidR="00296E35" w:rsidRPr="001C0FC4" w:rsidRDefault="00296E35" w:rsidP="002E3FCC">
            <w:pPr>
              <w:pStyle w:val="TAL"/>
            </w:pPr>
          </w:p>
        </w:tc>
      </w:tr>
      <w:tr w:rsidR="00296E35" w:rsidRPr="001C0FC4" w14:paraId="7EBE5E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F8E5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2505A3" w14:textId="77777777" w:rsidR="00296E35" w:rsidRPr="001C0FC4" w:rsidRDefault="00296E35" w:rsidP="002E3FCC">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76560A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CEFA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78D633" w14:textId="77777777" w:rsidR="00296E35" w:rsidRPr="001C0FC4" w:rsidRDefault="00296E35" w:rsidP="002E3FCC">
            <w:pPr>
              <w:pStyle w:val="TAL"/>
            </w:pPr>
          </w:p>
        </w:tc>
      </w:tr>
      <w:tr w:rsidR="00296E35" w:rsidRPr="001C0FC4" w14:paraId="3E78AA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F197E"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F1E5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C04C1"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A4F3E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270F09" w14:textId="77777777" w:rsidR="00296E35" w:rsidRPr="001C0FC4" w:rsidRDefault="00296E35" w:rsidP="002E3FCC">
            <w:pPr>
              <w:pStyle w:val="TAL"/>
            </w:pPr>
          </w:p>
        </w:tc>
      </w:tr>
      <w:tr w:rsidR="00296E35" w:rsidRPr="001C0FC4" w14:paraId="285E5D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300A5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C09A2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AC85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99FB1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43353E" w14:textId="77777777" w:rsidR="00296E35" w:rsidRPr="001C0FC4" w:rsidRDefault="00296E35" w:rsidP="002E3FCC">
            <w:pPr>
              <w:pStyle w:val="TAL"/>
            </w:pPr>
          </w:p>
        </w:tc>
      </w:tr>
      <w:tr w:rsidR="00296E35" w:rsidRPr="001C0FC4" w14:paraId="0A75CE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E3F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1C9B0C"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674E9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7A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A76FB9" w14:textId="77777777" w:rsidR="00296E35" w:rsidRPr="001C0FC4" w:rsidRDefault="00296E35" w:rsidP="002E3FCC">
            <w:pPr>
              <w:pStyle w:val="TAL"/>
            </w:pPr>
          </w:p>
        </w:tc>
      </w:tr>
      <w:tr w:rsidR="00296E35" w:rsidRPr="001C0FC4" w14:paraId="19088E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8094A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3D326A1" w14:textId="77777777" w:rsidR="00296E35" w:rsidRPr="001C0FC4" w:rsidRDefault="00296E35" w:rsidP="002E3FCC">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467DBA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BC8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2CAD7E" w14:textId="77777777" w:rsidR="00296E35" w:rsidRPr="001C0FC4" w:rsidRDefault="00296E35" w:rsidP="002E3FCC">
            <w:pPr>
              <w:pStyle w:val="TAL"/>
            </w:pPr>
          </w:p>
        </w:tc>
      </w:tr>
    </w:tbl>
    <w:p w14:paraId="785FA688" w14:textId="77777777" w:rsidR="00296E35" w:rsidRPr="001C0FC4" w:rsidRDefault="00296E35" w:rsidP="00296E35"/>
    <w:p w14:paraId="0884B575" w14:textId="77777777" w:rsidR="00296E35" w:rsidRPr="001C0FC4" w:rsidRDefault="00296E35" w:rsidP="00296E35">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683BDB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631FB54" w14:textId="4E180B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DELIVERED_READ</w:t>
            </w:r>
          </w:p>
        </w:tc>
      </w:tr>
    </w:tbl>
    <w:p w14:paraId="2711635B" w14:textId="77777777" w:rsidR="00296E35" w:rsidRPr="001C0FC4" w:rsidRDefault="00296E35" w:rsidP="00296E35"/>
    <w:p w14:paraId="611D600A" w14:textId="77777777" w:rsidR="00296E35" w:rsidRPr="001C0FC4" w:rsidRDefault="00296E35" w:rsidP="00296E35">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3BBD7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EFA5280" w14:textId="63D245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22DF295D" w14:textId="77777777" w:rsidR="00296E35" w:rsidRPr="001C0FC4" w:rsidRDefault="00296E35" w:rsidP="00296E35"/>
    <w:p w14:paraId="664286AF" w14:textId="77777777" w:rsidR="00296E35" w:rsidRPr="001C0FC4" w:rsidRDefault="00296E35" w:rsidP="00296E35">
      <w:pPr>
        <w:pStyle w:val="TH"/>
      </w:pPr>
      <w:r w:rsidRPr="001C0FC4">
        <w:t>Table 6.1.12.3.3-12..13: Void</w:t>
      </w:r>
    </w:p>
    <w:p w14:paraId="2135E6BB" w14:textId="35DB5A74" w:rsidR="00296E35" w:rsidRPr="001C0FC4" w:rsidRDefault="00296E35" w:rsidP="00296E35">
      <w:pPr>
        <w:pStyle w:val="TH"/>
      </w:pPr>
      <w:r w:rsidRPr="001C0FC4">
        <w:t>Table 6.1.12.3.3-14: MSRP SEND from the SS (step 13,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E4A8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150C7" w14:textId="4F31AF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1DD8E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26D7A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BD2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29C34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35AC4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FC536" w14:textId="77777777" w:rsidR="00296E35" w:rsidRPr="001C0FC4" w:rsidRDefault="00296E35" w:rsidP="002E3FCC">
            <w:pPr>
              <w:pStyle w:val="TAH"/>
              <w:rPr>
                <w:bCs/>
              </w:rPr>
            </w:pPr>
            <w:r w:rsidRPr="001C0FC4">
              <w:rPr>
                <w:bCs/>
              </w:rPr>
              <w:t>Condition</w:t>
            </w:r>
          </w:p>
        </w:tc>
      </w:tr>
      <w:tr w:rsidR="00296E35" w:rsidRPr="001C0FC4" w14:paraId="07E1ED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A3000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43E2A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C0F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CC2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126CBA" w14:textId="77777777" w:rsidR="00296E35" w:rsidRPr="001C0FC4" w:rsidRDefault="00296E35" w:rsidP="002E3FCC">
            <w:pPr>
              <w:pStyle w:val="TAL"/>
            </w:pPr>
          </w:p>
        </w:tc>
      </w:tr>
      <w:tr w:rsidR="00296E35" w:rsidRPr="001C0FC4" w14:paraId="321B5C1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6B678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06ECC9F"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5AC98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573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EFA0C" w14:textId="77777777" w:rsidR="00296E35" w:rsidRPr="001C0FC4" w:rsidRDefault="00296E35" w:rsidP="002E3FCC">
            <w:pPr>
              <w:pStyle w:val="TAL"/>
            </w:pPr>
          </w:p>
        </w:tc>
      </w:tr>
      <w:tr w:rsidR="00296E35" w:rsidRPr="001C0FC4" w14:paraId="2D44BB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91EB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90B76EC" w14:textId="77777777" w:rsidR="00296E35" w:rsidRPr="001C0FC4" w:rsidRDefault="00296E35" w:rsidP="002E3FCC">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67DDF08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6279F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DAE4F" w14:textId="77777777" w:rsidR="00296E35" w:rsidRPr="001C0FC4" w:rsidRDefault="00296E35" w:rsidP="002E3FCC">
            <w:pPr>
              <w:pStyle w:val="TAL"/>
            </w:pPr>
          </w:p>
        </w:tc>
      </w:tr>
    </w:tbl>
    <w:p w14:paraId="40D2786D" w14:textId="77777777" w:rsidR="00296E35" w:rsidRPr="001C0FC4" w:rsidRDefault="00296E35" w:rsidP="00296E35"/>
    <w:p w14:paraId="6562C650" w14:textId="77777777" w:rsidR="00296E35" w:rsidRPr="001C0FC4" w:rsidRDefault="00296E35" w:rsidP="00296E35">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109F7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5EC74D" w14:textId="3F2CBB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C1EDBE" w14:textId="77777777" w:rsidR="00296E35" w:rsidRPr="001C0FC4" w:rsidRDefault="00296E35" w:rsidP="00296E35"/>
    <w:p w14:paraId="66CA9299" w14:textId="77777777" w:rsidR="00296E35" w:rsidRPr="001C0FC4" w:rsidRDefault="00296E35" w:rsidP="00296E35">
      <w:pPr>
        <w:pStyle w:val="TH"/>
      </w:pPr>
      <w:r w:rsidRPr="001C0FC4">
        <w:t>Table 6.1.12.3.3-16..17: Void</w:t>
      </w:r>
    </w:p>
    <w:p w14:paraId="0466EC19" w14:textId="77777777" w:rsidR="00296E35" w:rsidRPr="001C0FC4" w:rsidRDefault="00296E35" w:rsidP="00296E35"/>
    <w:p w14:paraId="7B7C3FDD" w14:textId="77777777" w:rsidR="00296E35" w:rsidRPr="001C0FC4" w:rsidRDefault="00296E35" w:rsidP="00296E35">
      <w:pPr>
        <w:pStyle w:val="Heading3"/>
      </w:pPr>
      <w:bookmarkStart w:id="785" w:name="_Toc178186346"/>
      <w:bookmarkStart w:id="786" w:name="_Toc181109087"/>
      <w:bookmarkStart w:id="787" w:name="_Toc100778796"/>
      <w:bookmarkStart w:id="788" w:name="_Toc101286127"/>
      <w:bookmarkStart w:id="789" w:name="_Toc106817713"/>
      <w:bookmarkStart w:id="790" w:name="_Toc106817838"/>
      <w:bookmarkStart w:id="791" w:name="_Toc90630603"/>
      <w:r w:rsidRPr="001C0FC4">
        <w:t>6.1.13</w:t>
      </w:r>
      <w:r w:rsidRPr="001C0FC4">
        <w:tab/>
        <w:t>On-network / Short Data Service (SDS) / Standalone SDS Using Media Plane / One-to-one Standalone SDS / Pre-established session / Client Originated (CO)</w:t>
      </w:r>
      <w:bookmarkEnd w:id="785"/>
      <w:bookmarkEnd w:id="786"/>
    </w:p>
    <w:p w14:paraId="68AAF7BF" w14:textId="77777777" w:rsidR="00296E35" w:rsidRPr="001C0FC4" w:rsidRDefault="00296E35" w:rsidP="00296E35">
      <w:pPr>
        <w:pStyle w:val="H6"/>
      </w:pPr>
      <w:r w:rsidRPr="001C0FC4">
        <w:t>6.1.13.1</w:t>
      </w:r>
      <w:r w:rsidRPr="001C0FC4">
        <w:tab/>
        <w:t>Test Purpose (TP)</w:t>
      </w:r>
    </w:p>
    <w:p w14:paraId="01EF3AF9" w14:textId="77777777" w:rsidR="00296E35" w:rsidRPr="001C0FC4" w:rsidRDefault="00296E35" w:rsidP="00296E35">
      <w:pPr>
        <w:pStyle w:val="H6"/>
      </w:pPr>
      <w:r w:rsidRPr="001C0FC4">
        <w:t>(1)</w:t>
      </w:r>
    </w:p>
    <w:p w14:paraId="51B61B1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3A9A93" w14:textId="77777777" w:rsidR="00296E35" w:rsidRPr="001C0FC4" w:rsidRDefault="00296E35" w:rsidP="00296E35">
      <w:pPr>
        <w:pStyle w:val="PL"/>
      </w:pPr>
      <w:r w:rsidRPr="001C0FC4">
        <w:rPr>
          <w:b/>
        </w:rPr>
        <w:t>ensure that</w:t>
      </w:r>
      <w:r w:rsidRPr="001C0FC4">
        <w:t xml:space="preserve"> {</w:t>
      </w:r>
    </w:p>
    <w:p w14:paraId="2D48D9F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and using the pre-established session }</w:t>
      </w:r>
    </w:p>
    <w:p w14:paraId="5EDF778E"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DFA68B7" w14:textId="77777777" w:rsidR="00296E35" w:rsidRPr="001C0FC4" w:rsidRDefault="00296E35" w:rsidP="00296E35">
      <w:pPr>
        <w:pStyle w:val="PL"/>
      </w:pPr>
      <w:r w:rsidRPr="001C0FC4">
        <w:t xml:space="preserve">            }</w:t>
      </w:r>
    </w:p>
    <w:p w14:paraId="4A8FFE0F" w14:textId="77777777" w:rsidR="00296E35" w:rsidRPr="001C0FC4" w:rsidRDefault="00296E35" w:rsidP="00296E35">
      <w:pPr>
        <w:pStyle w:val="PL"/>
      </w:pPr>
    </w:p>
    <w:p w14:paraId="11126D87" w14:textId="77777777" w:rsidR="00296E35" w:rsidRPr="001C0FC4" w:rsidRDefault="00296E35" w:rsidP="00296E35">
      <w:pPr>
        <w:pStyle w:val="H6"/>
      </w:pPr>
      <w:r w:rsidRPr="001C0FC4">
        <w:t>(2)</w:t>
      </w:r>
    </w:p>
    <w:p w14:paraId="0B0092F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0139734" w14:textId="77777777" w:rsidR="00296E35" w:rsidRPr="001C0FC4" w:rsidRDefault="00296E35" w:rsidP="00296E35">
      <w:pPr>
        <w:pStyle w:val="PL"/>
      </w:pPr>
      <w:r w:rsidRPr="001C0FC4">
        <w:rPr>
          <w:b/>
        </w:rPr>
        <w:t>ensure that</w:t>
      </w:r>
      <w:r w:rsidRPr="001C0FC4">
        <w:t xml:space="preserve"> {</w:t>
      </w:r>
    </w:p>
    <w:p w14:paraId="7A9C6E9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5E4AB83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standalone SDS message via a MSRP SEND message with a disposition of "DELIVERY" }</w:t>
      </w:r>
    </w:p>
    <w:p w14:paraId="738A2CCF" w14:textId="77777777" w:rsidR="00296E35" w:rsidRPr="001C0FC4" w:rsidRDefault="00296E35" w:rsidP="00296E35">
      <w:pPr>
        <w:pStyle w:val="PL"/>
      </w:pPr>
      <w:r w:rsidRPr="001C0FC4">
        <w:t xml:space="preserve">            }</w:t>
      </w:r>
    </w:p>
    <w:p w14:paraId="16E5F3B1" w14:textId="77777777" w:rsidR="00296E35" w:rsidRPr="001C0FC4" w:rsidRDefault="00296E35" w:rsidP="00296E35">
      <w:pPr>
        <w:pStyle w:val="PL"/>
      </w:pPr>
    </w:p>
    <w:p w14:paraId="0EC295C3" w14:textId="77777777" w:rsidR="00296E35" w:rsidRPr="001C0FC4" w:rsidRDefault="00296E35" w:rsidP="00296E35">
      <w:pPr>
        <w:pStyle w:val="H6"/>
      </w:pPr>
      <w:r w:rsidRPr="001C0FC4">
        <w:t>(3)</w:t>
      </w:r>
    </w:p>
    <w:p w14:paraId="59F7FFC1"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1A1B6582" w14:textId="77777777" w:rsidR="00296E35" w:rsidRPr="001C0FC4" w:rsidRDefault="00296E35" w:rsidP="00296E35">
      <w:pPr>
        <w:pStyle w:val="PL"/>
      </w:pPr>
      <w:r w:rsidRPr="001C0FC4">
        <w:rPr>
          <w:b/>
        </w:rPr>
        <w:t>ensure that</w:t>
      </w:r>
      <w:r w:rsidRPr="001C0FC4">
        <w:t xml:space="preserve"> {</w:t>
      </w:r>
    </w:p>
    <w:p w14:paraId="2811F043"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533B117B"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1C1A7F0B" w14:textId="77777777" w:rsidR="00296E35" w:rsidRPr="001C0FC4" w:rsidRDefault="00296E35" w:rsidP="00296E35">
      <w:pPr>
        <w:pStyle w:val="PL"/>
      </w:pPr>
      <w:r w:rsidRPr="001C0FC4">
        <w:t xml:space="preserve">            }</w:t>
      </w:r>
    </w:p>
    <w:p w14:paraId="3F8876ED" w14:textId="77777777" w:rsidR="00296E35" w:rsidRPr="001C0FC4" w:rsidRDefault="00296E35" w:rsidP="00296E35">
      <w:pPr>
        <w:pStyle w:val="PL"/>
      </w:pPr>
    </w:p>
    <w:p w14:paraId="71474932" w14:textId="77777777" w:rsidR="00296E35" w:rsidRPr="001C0FC4" w:rsidRDefault="00296E35" w:rsidP="00296E35">
      <w:pPr>
        <w:pStyle w:val="H6"/>
      </w:pPr>
      <w:r w:rsidRPr="001C0FC4">
        <w:t>(4)</w:t>
      </w:r>
    </w:p>
    <w:p w14:paraId="56D000F8"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04C2030A" w14:textId="77777777" w:rsidR="00296E35" w:rsidRPr="001C0FC4" w:rsidRDefault="00296E35" w:rsidP="00296E35">
      <w:pPr>
        <w:pStyle w:val="PL"/>
      </w:pPr>
      <w:r w:rsidRPr="001C0FC4">
        <w:rPr>
          <w:b/>
        </w:rPr>
        <w:t>ensure that</w:t>
      </w:r>
      <w:r w:rsidRPr="001C0FC4">
        <w:t xml:space="preserve"> {</w:t>
      </w:r>
    </w:p>
    <w:p w14:paraId="21FB3B0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3E151FD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4B7344D6" w14:textId="77777777" w:rsidR="00296E35" w:rsidRPr="001C0FC4" w:rsidRDefault="00296E35" w:rsidP="00296E35">
      <w:pPr>
        <w:pStyle w:val="PL"/>
      </w:pPr>
      <w:r w:rsidRPr="001C0FC4">
        <w:t xml:space="preserve">            }</w:t>
      </w:r>
    </w:p>
    <w:p w14:paraId="20249565" w14:textId="77777777" w:rsidR="00296E35" w:rsidRPr="001C0FC4" w:rsidRDefault="00296E35" w:rsidP="00296E35">
      <w:pPr>
        <w:pStyle w:val="PL"/>
      </w:pPr>
    </w:p>
    <w:p w14:paraId="3683FA64" w14:textId="77777777" w:rsidR="00296E35" w:rsidRPr="001C0FC4" w:rsidRDefault="00296E35" w:rsidP="00296E35">
      <w:pPr>
        <w:pStyle w:val="H6"/>
      </w:pPr>
      <w:r w:rsidRPr="001C0FC4">
        <w:t>6.1.13.2</w:t>
      </w:r>
      <w:r w:rsidRPr="001C0FC4">
        <w:tab/>
        <w:t>Conformance requirements</w:t>
      </w:r>
    </w:p>
    <w:p w14:paraId="002998BC" w14:textId="77777777" w:rsidR="00296E35" w:rsidRPr="001C0FC4" w:rsidRDefault="00296E35" w:rsidP="00296E35">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6D525EF" w14:textId="77777777" w:rsidR="00296E35" w:rsidRPr="001C0FC4" w:rsidRDefault="00296E35" w:rsidP="00296E35">
      <w:r w:rsidRPr="001C0FC4">
        <w:t>[TS 24.282, clause 9.2.5.2.1.1]</w:t>
      </w:r>
    </w:p>
    <w:p w14:paraId="4A1D2029"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A67A10E" w14:textId="77777777" w:rsidR="00296E35" w:rsidRPr="001C0FC4" w:rsidRDefault="00296E35" w:rsidP="00296E35">
      <w:r w:rsidRPr="001C0FC4">
        <w:t>The MCData client:</w:t>
      </w:r>
    </w:p>
    <w:p w14:paraId="549A7FF5"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62BCD1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967EB8F"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42C49E9F"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0C061328" w14:textId="77777777" w:rsidR="00296E35" w:rsidRPr="001C0FC4" w:rsidRDefault="00296E35" w:rsidP="00296E35">
      <w:pPr>
        <w:pStyle w:val="B2"/>
      </w:pPr>
      <w:r w:rsidRPr="001C0FC4">
        <w:t>ii)</w:t>
      </w:r>
      <w:r w:rsidRPr="001C0FC4">
        <w:tab/>
        <w:t>shall use the keying material to generate a PCK as described in 3GPP TS 33.180 [26];</w:t>
      </w:r>
    </w:p>
    <w:p w14:paraId="60198D64"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twenty-eight bits being randomly generated as described in 3GPP TS 33.180 [26];</w:t>
      </w:r>
    </w:p>
    <w:p w14:paraId="4F522771"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1DC00C65"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6BA83935"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2FA7A123"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DD915C"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6B1E417F"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2C3A57E" w14:textId="77777777" w:rsidR="00296E35" w:rsidRPr="001C0FC4" w:rsidRDefault="00296E35" w:rsidP="00296E35">
      <w:pPr>
        <w:pStyle w:val="B2"/>
      </w:pPr>
      <w:r w:rsidRPr="001C0FC4">
        <w:t>a)</w:t>
      </w:r>
      <w:r w:rsidRPr="001C0FC4">
        <w:tab/>
        <w:t>an hname "body" parameter populated with:</w:t>
      </w:r>
    </w:p>
    <w:p w14:paraId="26B08C18"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5DFB4CD6" w14:textId="77777777" w:rsidR="00296E35" w:rsidRPr="001C0FC4" w:rsidRDefault="00296E35" w:rsidP="00296E35">
      <w:pPr>
        <w:pStyle w:val="B3"/>
      </w:pPr>
      <w:r w:rsidRPr="001C0FC4">
        <w:t>ii)</w:t>
      </w:r>
      <w:r w:rsidRPr="001C0FC4">
        <w:tab/>
        <w:t>an application/vnd.3gpp.mcdata-info MIME body with:</w:t>
      </w:r>
    </w:p>
    <w:p w14:paraId="0CBF8F9A"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2BF4C2F7"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67E84429"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548BCF35"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1298F6D4"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1141DCF0" w14:textId="77777777" w:rsidR="00296E35" w:rsidRPr="001C0FC4" w:rsidRDefault="00296E35" w:rsidP="00296E35">
      <w:pPr>
        <w:pStyle w:val="B1"/>
      </w:pPr>
      <w:r w:rsidRPr="001C0FC4">
        <w:t>7)</w:t>
      </w:r>
      <w:r w:rsidRPr="001C0FC4">
        <w:tab/>
        <w:t>shall include the following according to IETF RFC 4488 [53]:</w:t>
      </w:r>
    </w:p>
    <w:p w14:paraId="26C5A653" w14:textId="77777777" w:rsidR="00296E35" w:rsidRPr="001C0FC4" w:rsidRDefault="00296E35" w:rsidP="00296E35">
      <w:pPr>
        <w:pStyle w:val="B2"/>
      </w:pPr>
      <w:r w:rsidRPr="001C0FC4">
        <w:t>a)</w:t>
      </w:r>
      <w:r w:rsidRPr="001C0FC4">
        <w:tab/>
        <w:t>the option tag "norefersub" in the Supported header field; and</w:t>
      </w:r>
    </w:p>
    <w:p w14:paraId="078A8E68" w14:textId="77777777" w:rsidR="00296E35" w:rsidRPr="001C0FC4" w:rsidRDefault="00296E35" w:rsidP="00296E35">
      <w:pPr>
        <w:pStyle w:val="B2"/>
      </w:pPr>
      <w:r w:rsidRPr="001C0FC4">
        <w:t>b)</w:t>
      </w:r>
      <w:r w:rsidRPr="001C0FC4">
        <w:tab/>
        <w:t>the value "false" in the Refer-Sub header field;</w:t>
      </w:r>
    </w:p>
    <w:p w14:paraId="6985CD7F"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4D29774C"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4AD2899B" w14:textId="77777777" w:rsidR="00296E35" w:rsidRPr="001C0FC4" w:rsidRDefault="00296E35" w:rsidP="00296E35">
      <w:pPr>
        <w:pStyle w:val="B1"/>
      </w:pPr>
      <w:r w:rsidRPr="001C0FC4">
        <w:t>10)</w:t>
      </w:r>
      <w:r w:rsidRPr="001C0FC4">
        <w:tab/>
        <w:t>shall send the SIP REFER request according to 3GPP TS 24.229 [5].</w:t>
      </w:r>
    </w:p>
    <w:p w14:paraId="09F5E7D6" w14:textId="77777777" w:rsidR="00296E35" w:rsidRPr="001C0FC4" w:rsidRDefault="00296E35" w:rsidP="00296E35">
      <w:r w:rsidRPr="001C0FC4">
        <w:t>On receiving a final SIP 2xx response to the SIP REFER request, the MCData client:</w:t>
      </w:r>
    </w:p>
    <w:p w14:paraId="39CBBF21" w14:textId="77777777" w:rsidR="00296E35" w:rsidRPr="001C0FC4" w:rsidRDefault="00296E35" w:rsidP="00296E35">
      <w:pPr>
        <w:pStyle w:val="B1"/>
      </w:pPr>
      <w:r w:rsidRPr="001C0FC4">
        <w:t>1)</w:t>
      </w:r>
      <w:r w:rsidRPr="001C0FC4">
        <w:tab/>
        <w:t>shall interact with the media plane as specified in 3GPP TS 24.582 [15].</w:t>
      </w:r>
    </w:p>
    <w:p w14:paraId="58702C47" w14:textId="77777777" w:rsidR="00296E35" w:rsidRPr="001C0FC4" w:rsidRDefault="00296E35" w:rsidP="00296E35">
      <w:r w:rsidRPr="001C0FC4">
        <w:t>On receiving a SIP re-INVITE request within the pre-established session targeted by the sent SIP REFER request, the MCData client:</w:t>
      </w:r>
    </w:p>
    <w:p w14:paraId="625F911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074DC50C" w14:textId="77777777" w:rsidR="00296E35" w:rsidRPr="001C0FC4" w:rsidRDefault="00296E35" w:rsidP="00296E35">
      <w:pPr>
        <w:pStyle w:val="B2"/>
      </w:pPr>
      <w:r w:rsidRPr="001C0FC4">
        <w:t>i)</w:t>
      </w:r>
      <w:r w:rsidRPr="001C0FC4">
        <w:tab/>
        <w:t>shall notify MCData user about successful the MCData communication establishment;</w:t>
      </w:r>
    </w:p>
    <w:p w14:paraId="4D8D1ED9"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39E53B3B" w14:textId="77777777" w:rsidR="00296E35" w:rsidRPr="001C0FC4" w:rsidRDefault="00296E35" w:rsidP="00296E35">
      <w:pPr>
        <w:pStyle w:val="B2"/>
      </w:pPr>
      <w:r w:rsidRPr="001C0FC4">
        <w:t>i)</w:t>
      </w:r>
      <w:r w:rsidRPr="001C0FC4">
        <w:tab/>
        <w:t>shall notify MCData user about the MCData communication establishment failure; and</w:t>
      </w:r>
    </w:p>
    <w:p w14:paraId="2A1E1C74" w14:textId="77777777" w:rsidR="00296E35" w:rsidRPr="001C0FC4" w:rsidRDefault="00296E35" w:rsidP="00296E35">
      <w:pPr>
        <w:pStyle w:val="B1"/>
      </w:pPr>
      <w:r w:rsidRPr="001C0FC4">
        <w:t>3)</w:t>
      </w:r>
      <w:r w:rsidRPr="001C0FC4">
        <w:tab/>
        <w:t>shall interact with the media plane as specified in 3GPP TS 24.582 [15].</w:t>
      </w:r>
    </w:p>
    <w:p w14:paraId="603655B2" w14:textId="77777777" w:rsidR="00296E35" w:rsidRPr="001C0FC4" w:rsidRDefault="00296E35" w:rsidP="00296E35">
      <w:r w:rsidRPr="001C0FC4">
        <w:t>[TS 24.282, clause 9.2.3.2.1]</w:t>
      </w:r>
    </w:p>
    <w:p w14:paraId="1F82796A" w14:textId="77777777" w:rsidR="00296E35" w:rsidRPr="001C0FC4" w:rsidRDefault="00296E35" w:rsidP="00296E35">
      <w:r w:rsidRPr="001C0FC4">
        <w:t>When composing an SDP offer according to 3GPP TS 24.229 [5], IETF RFC 4975 [17], IETF RFC 6135 [19] and IETF RFC 6714 [20] the MCData client:</w:t>
      </w:r>
    </w:p>
    <w:p w14:paraId="6B7892A0" w14:textId="77777777" w:rsidR="00296E35" w:rsidRPr="001C0FC4" w:rsidRDefault="00296E35" w:rsidP="00296E35">
      <w:pPr>
        <w:pStyle w:val="B1"/>
      </w:pPr>
      <w:r w:rsidRPr="001C0FC4">
        <w:t>1)</w:t>
      </w:r>
      <w:r w:rsidRPr="001C0FC4">
        <w:tab/>
        <w:t>shall include an "m=message" media-level section for the MCData media stream consisting of:</w:t>
      </w:r>
    </w:p>
    <w:p w14:paraId="0B9DEA08" w14:textId="77777777" w:rsidR="00296E35" w:rsidRPr="001C0FC4" w:rsidRDefault="00296E35" w:rsidP="00296E35">
      <w:pPr>
        <w:pStyle w:val="B2"/>
      </w:pPr>
      <w:r w:rsidRPr="001C0FC4">
        <w:t>a)</w:t>
      </w:r>
      <w:r w:rsidRPr="001C0FC4">
        <w:tab/>
        <w:t>the port number;</w:t>
      </w:r>
    </w:p>
    <w:p w14:paraId="4427E995" w14:textId="77777777" w:rsidR="00296E35" w:rsidRPr="001C0FC4" w:rsidRDefault="00296E35" w:rsidP="00296E35">
      <w:pPr>
        <w:pStyle w:val="B2"/>
      </w:pPr>
      <w:r w:rsidRPr="001C0FC4">
        <w:t>b)</w:t>
      </w:r>
      <w:r w:rsidRPr="001C0FC4">
        <w:tab/>
        <w:t>a protocol field value of "TCP/MSRP", or "TCP/TLS/MSRP" for TLS;</w:t>
      </w:r>
    </w:p>
    <w:p w14:paraId="4A38C734" w14:textId="77777777" w:rsidR="00296E35" w:rsidRPr="001C0FC4" w:rsidRDefault="00296E35" w:rsidP="00296E35">
      <w:pPr>
        <w:pStyle w:val="B2"/>
      </w:pPr>
      <w:r w:rsidRPr="001C0FC4">
        <w:t>c)</w:t>
      </w:r>
      <w:r w:rsidRPr="001C0FC4">
        <w:tab/>
        <w:t>a format list field set to ‘*’;</w:t>
      </w:r>
    </w:p>
    <w:p w14:paraId="7F3EFA11" w14:textId="77777777" w:rsidR="00296E35" w:rsidRPr="001C0FC4" w:rsidRDefault="00296E35" w:rsidP="00296E35">
      <w:pPr>
        <w:pStyle w:val="B2"/>
      </w:pPr>
      <w:r w:rsidRPr="001C0FC4">
        <w:t>d)</w:t>
      </w:r>
      <w:r w:rsidRPr="001C0FC4">
        <w:tab/>
        <w:t>an "a=sendonly" attribute;</w:t>
      </w:r>
    </w:p>
    <w:p w14:paraId="2E0C58C3" w14:textId="77777777" w:rsidR="00296E35" w:rsidRPr="001C0FC4" w:rsidRDefault="00296E35" w:rsidP="00296E35">
      <w:pPr>
        <w:pStyle w:val="B2"/>
      </w:pPr>
      <w:r w:rsidRPr="001C0FC4">
        <w:t>e)</w:t>
      </w:r>
      <w:r w:rsidRPr="001C0FC4">
        <w:tab/>
        <w:t>an "a=path" attribute containing its own MSRP URI;</w:t>
      </w:r>
    </w:p>
    <w:p w14:paraId="2AB5EA9C"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FF63E3D"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4BE5C4A"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5E74A37" w14:textId="77777777" w:rsidR="00296E35" w:rsidRPr="001C0FC4" w:rsidRDefault="00296E35" w:rsidP="00296E35">
      <w:r w:rsidRPr="001C0FC4">
        <w:t>[TS 24.282, clause 9.2.5.4.1.1]</w:t>
      </w:r>
    </w:p>
    <w:p w14:paraId="2516F6D3"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D07C42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DFC3122"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3EF5A4AB"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0BAFA4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01F6A0D"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603457DA"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531B2BF2"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5471D661"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2E3A1D8F"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068CB405"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EE2D8B7" w14:textId="77777777" w:rsidR="00296E35" w:rsidRPr="001C0FC4" w:rsidRDefault="00296E35" w:rsidP="00296E35">
      <w:r w:rsidRPr="001C0FC4">
        <w:t>On receiving a SIP re-INVITE request within the pre-established session targeted by the sent SIP REFER request, the MCData client:</w:t>
      </w:r>
    </w:p>
    <w:p w14:paraId="3FA0C776"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1610D1B0" w14:textId="77777777" w:rsidR="00296E35" w:rsidRPr="001C0FC4" w:rsidRDefault="00296E35" w:rsidP="00296E35">
      <w:pPr>
        <w:pStyle w:val="B2"/>
      </w:pPr>
      <w:r w:rsidRPr="001C0FC4">
        <w:t>i)</w:t>
      </w:r>
      <w:r w:rsidRPr="001C0FC4">
        <w:tab/>
        <w:t>shall notify MCData user about successful the MCData communication termination.</w:t>
      </w:r>
    </w:p>
    <w:p w14:paraId="1E48FBEC" w14:textId="77777777" w:rsidR="00296E35" w:rsidRPr="001C0FC4" w:rsidRDefault="00296E35" w:rsidP="00296E35">
      <w:r w:rsidRPr="001C0FC4">
        <w:t>[TS 24.282, clause 12.2.1.2]</w:t>
      </w:r>
    </w:p>
    <w:p w14:paraId="70F53BF0" w14:textId="77777777" w:rsidR="00296E35" w:rsidRPr="001C0FC4" w:rsidRDefault="00296E35" w:rsidP="00296E35">
      <w:pPr>
        <w:rPr>
          <w:rFonts w:eastAsia="SimSun"/>
        </w:rPr>
      </w:pPr>
      <w:r w:rsidRPr="001C0FC4">
        <w:rPr>
          <w:rFonts w:eastAsia="SimSun"/>
        </w:rPr>
        <w:t>Upon receipt of a:</w:t>
      </w:r>
    </w:p>
    <w:p w14:paraId="0B0950AA"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F68419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DA8B0F7" w14:textId="77777777" w:rsidR="00296E35" w:rsidRPr="001C0FC4" w:rsidRDefault="00296E35" w:rsidP="00296E35">
      <w:pPr>
        <w:rPr>
          <w:rFonts w:eastAsia="SimSun"/>
        </w:rPr>
      </w:pPr>
      <w:r w:rsidRPr="001C0FC4">
        <w:rPr>
          <w:rFonts w:eastAsia="SimSun"/>
        </w:rPr>
        <w:t>the MCData client:</w:t>
      </w:r>
    </w:p>
    <w:p w14:paraId="2B99EAA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ACB798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B023C15" w14:textId="77777777" w:rsidR="00296E35" w:rsidRPr="001C0FC4" w:rsidRDefault="00296E35" w:rsidP="00296E35">
      <w:r w:rsidRPr="001C0FC4">
        <w:t>[TS 24.582, clause 12.1]</w:t>
      </w:r>
    </w:p>
    <w:p w14:paraId="1FC7DE21"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1A14C10" w14:textId="77777777" w:rsidR="00296E35" w:rsidRPr="001C0FC4" w:rsidRDefault="00296E35" w:rsidP="00296E35">
      <w:r w:rsidRPr="001C0FC4">
        <w:t>[TS 24.582, clause 6.1.1.2.1]</w:t>
      </w:r>
    </w:p>
    <w:p w14:paraId="33EFE4DE" w14:textId="77777777" w:rsidR="00296E35" w:rsidRPr="001C0FC4" w:rsidRDefault="00296E35" w:rsidP="00296E35">
      <w:r w:rsidRPr="001C0FC4">
        <w:t>Upon receiving an indication to establish MSRP connection for standalone SDS using media plane as the originating client, the MCData client:</w:t>
      </w:r>
    </w:p>
    <w:p w14:paraId="152BF770" w14:textId="77777777" w:rsidR="00296E35" w:rsidRPr="001C0FC4" w:rsidRDefault="00296E35" w:rsidP="00296E35">
      <w:pPr>
        <w:pStyle w:val="B1"/>
      </w:pPr>
      <w:r w:rsidRPr="001C0FC4">
        <w:t>1.</w:t>
      </w:r>
      <w:r w:rsidRPr="001C0FC4">
        <w:tab/>
        <w:t>shall act as an MSRP client according to IETF RFC 6135 [12];</w:t>
      </w:r>
    </w:p>
    <w:p w14:paraId="52C02E8C" w14:textId="77777777" w:rsidR="00296E35" w:rsidRPr="001C0FC4" w:rsidRDefault="00296E35" w:rsidP="00296E35">
      <w:pPr>
        <w:pStyle w:val="B1"/>
      </w:pPr>
      <w:r w:rsidRPr="001C0FC4">
        <w:t>2.</w:t>
      </w:r>
      <w:r w:rsidRPr="001C0FC4">
        <w:tab/>
        <w:t>shall act according to IETF RFC 6135 [12], as:</w:t>
      </w:r>
    </w:p>
    <w:p w14:paraId="31C686CE" w14:textId="77777777" w:rsidR="00296E35" w:rsidRPr="001C0FC4" w:rsidRDefault="00296E35" w:rsidP="00296E35">
      <w:pPr>
        <w:pStyle w:val="B2"/>
      </w:pPr>
      <w:r w:rsidRPr="001C0FC4">
        <w:t>a.</w:t>
      </w:r>
      <w:r w:rsidRPr="001C0FC4">
        <w:tab/>
        <w:t>an "active" endpoint, if a=setup attribute in the received SDP answer is set to "passive"; and</w:t>
      </w:r>
    </w:p>
    <w:p w14:paraId="282E4D6D" w14:textId="77777777" w:rsidR="00296E35" w:rsidRPr="001C0FC4" w:rsidRDefault="00296E35" w:rsidP="00296E35">
      <w:pPr>
        <w:pStyle w:val="B2"/>
      </w:pPr>
      <w:r w:rsidRPr="001C0FC4">
        <w:t>b.</w:t>
      </w:r>
      <w:r w:rsidRPr="001C0FC4">
        <w:tab/>
        <w:t>an "passive" endpoint, if a=setup attribute in the received SDP answer is set to "active";</w:t>
      </w:r>
    </w:p>
    <w:p w14:paraId="135D181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75727E8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46DD0A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3EA39A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BB2DB92"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79E14FA"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3697A9B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356A4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5DFA45D7" w14:textId="77777777" w:rsidR="00296E35" w:rsidRPr="001C0FC4" w:rsidRDefault="00296E35" w:rsidP="00296E35">
      <w:r w:rsidRPr="001C0FC4">
        <w:t>If MSRP chunking is used, the MCData client:</w:t>
      </w:r>
    </w:p>
    <w:p w14:paraId="65563407" w14:textId="77777777" w:rsidR="00296E35" w:rsidRPr="001C0FC4" w:rsidRDefault="00296E35" w:rsidP="00296E35">
      <w:pPr>
        <w:pStyle w:val="B1"/>
      </w:pPr>
      <w:r w:rsidRPr="001C0FC4">
        <w:t>1.</w:t>
      </w:r>
      <w:r w:rsidRPr="001C0FC4">
        <w:tab/>
        <w:t>shall send further MSRP SEND requests as necessary;</w:t>
      </w:r>
    </w:p>
    <w:p w14:paraId="3716D21A" w14:textId="77777777" w:rsidR="00296E35" w:rsidRPr="001C0FC4" w:rsidRDefault="00296E35" w:rsidP="00296E35">
      <w:pPr>
        <w:pStyle w:val="B1"/>
      </w:pPr>
      <w:r w:rsidRPr="001C0FC4">
        <w:t>2.</w:t>
      </w:r>
      <w:r w:rsidRPr="001C0FC4">
        <w:tab/>
        <w:t>shall wait for a 200 (OK) response to each MSRP SEND request sent; and</w:t>
      </w:r>
    </w:p>
    <w:p w14:paraId="0186F5F5"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196688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236046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D53A9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2D8F714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2F9A9E0"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6EF6E498"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0AC7C8E" w14:textId="77777777" w:rsidR="00296E35" w:rsidRPr="001C0FC4" w:rsidRDefault="00296E35" w:rsidP="00296E35">
      <w:r w:rsidRPr="001C0FC4">
        <w:t>[TS 24.582, clause 6.1.1.2.2]</w:t>
      </w:r>
    </w:p>
    <w:p w14:paraId="44330543" w14:textId="77777777" w:rsidR="00296E35" w:rsidRPr="001C0FC4" w:rsidRDefault="00296E35" w:rsidP="00296E35">
      <w:r w:rsidRPr="001C0FC4">
        <w:t>In order to generate an SDS signalling payload, the MCData client:</w:t>
      </w:r>
    </w:p>
    <w:p w14:paraId="745DC596" w14:textId="77777777" w:rsidR="00296E35" w:rsidRPr="001C0FC4" w:rsidRDefault="00296E35" w:rsidP="00296E35">
      <w:pPr>
        <w:pStyle w:val="B1"/>
      </w:pPr>
      <w:r w:rsidRPr="001C0FC4">
        <w:t>1.</w:t>
      </w:r>
      <w:r w:rsidRPr="001C0FC4">
        <w:tab/>
        <w:t>shall generate an SDS SIGNALLING PAYLOAD message as specified in 3GPP TS 24.282 [8]; and</w:t>
      </w:r>
    </w:p>
    <w:p w14:paraId="4C71FB0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4BB95A1F" w14:textId="77777777" w:rsidR="00296E35" w:rsidRPr="001C0FC4" w:rsidRDefault="00296E35" w:rsidP="00296E35">
      <w:r w:rsidRPr="001C0FC4">
        <w:t>When generating a an SDS SIGNALLING PAYLOAD message, the MCData client:</w:t>
      </w:r>
    </w:p>
    <w:p w14:paraId="20C331C7"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B5962F3" w14:textId="77777777" w:rsidR="00296E35" w:rsidRPr="001C0FC4" w:rsidRDefault="00296E35" w:rsidP="00296E35">
      <w:pPr>
        <w:pStyle w:val="B2"/>
      </w:pPr>
      <w:r w:rsidRPr="001C0FC4">
        <w:t>a.</w:t>
      </w:r>
      <w:r w:rsidRPr="001C0FC4">
        <w:tab/>
        <w:t>may include and set the Disposition request type IE to:</w:t>
      </w:r>
    </w:p>
    <w:p w14:paraId="2F36054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6765315"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5E2CF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F0B003" w14:textId="77777777" w:rsidR="00296E35" w:rsidRPr="001C0FC4" w:rsidRDefault="00296E35" w:rsidP="00296E35">
      <w:pPr>
        <w:pStyle w:val="B2"/>
      </w:pPr>
      <w:r w:rsidRPr="001C0FC4">
        <w:t>b.</w:t>
      </w:r>
      <w:r w:rsidRPr="001C0FC4">
        <w:tab/>
        <w:t>shall set Date and time IE to current UTC time;</w:t>
      </w:r>
    </w:p>
    <w:p w14:paraId="0B9D5595"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2DE8FD96"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5E552FC5"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5166EF6"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48AB9767"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79DC218E" w14:textId="77777777" w:rsidR="00296E35" w:rsidRPr="001C0FC4" w:rsidRDefault="00296E35" w:rsidP="00296E35">
      <w:r w:rsidRPr="001C0FC4">
        <w:t>[TS 24.582, clause 6.1.1.2.3]</w:t>
      </w:r>
    </w:p>
    <w:p w14:paraId="0D004E4F" w14:textId="77777777" w:rsidR="00296E35" w:rsidRPr="001C0FC4" w:rsidRDefault="00296E35" w:rsidP="00296E35">
      <w:r w:rsidRPr="001C0FC4">
        <w:t>In order to generate SDS data payload, the MCData client:</w:t>
      </w:r>
    </w:p>
    <w:p w14:paraId="5FC8DAC7" w14:textId="77777777" w:rsidR="00296E35" w:rsidRPr="001C0FC4" w:rsidRDefault="00296E35" w:rsidP="00296E35">
      <w:pPr>
        <w:pStyle w:val="B1"/>
      </w:pPr>
      <w:r w:rsidRPr="001C0FC4">
        <w:t>1.</w:t>
      </w:r>
      <w:r w:rsidRPr="001C0FC4">
        <w:tab/>
        <w:t>shall generate a DATA PAYLOAD message as specified in 3GPP TS 24.282 [8]; and</w:t>
      </w:r>
    </w:p>
    <w:p w14:paraId="377DF955"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6D30113" w14:textId="77777777" w:rsidR="00296E35" w:rsidRPr="001C0FC4" w:rsidRDefault="00296E35" w:rsidP="00296E35">
      <w:r w:rsidRPr="001C0FC4">
        <w:t>When generating a DATA PAYLOAD message, the MCData client:</w:t>
      </w:r>
    </w:p>
    <w:p w14:paraId="17DD35E2"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68DBDF" w14:textId="77777777" w:rsidR="00296E35" w:rsidRPr="001C0FC4" w:rsidRDefault="00296E35" w:rsidP="00296E35">
      <w:pPr>
        <w:pStyle w:val="B2"/>
      </w:pPr>
      <w:r w:rsidRPr="001C0FC4">
        <w:t>a.</w:t>
      </w:r>
      <w:r w:rsidRPr="001C0FC4">
        <w:tab/>
        <w:t>shall set Number of payloads IE to the total number of payloads being sent; and</w:t>
      </w:r>
    </w:p>
    <w:p w14:paraId="7DC7B966"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220718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61AFD1B5" w14:textId="77777777" w:rsidR="00296E35" w:rsidRPr="001C0FC4" w:rsidRDefault="00296E35" w:rsidP="00296E35">
      <w:pPr>
        <w:pStyle w:val="B3"/>
      </w:pPr>
      <w:r w:rsidRPr="001C0FC4">
        <w:t>ii.</w:t>
      </w:r>
      <w:r w:rsidRPr="001C0FC4">
        <w:tab/>
        <w:t>shall set Payload data IE to actual payload.</w:t>
      </w:r>
    </w:p>
    <w:p w14:paraId="310CF73A" w14:textId="77777777" w:rsidR="00296E35" w:rsidRPr="001C0FC4" w:rsidRDefault="00296E35" w:rsidP="00296E35">
      <w:r w:rsidRPr="001C0FC4">
        <w:t>[TS 24.582, clause 6.1.1.2.4]</w:t>
      </w:r>
    </w:p>
    <w:p w14:paraId="59754A2E" w14:textId="77777777" w:rsidR="00296E35" w:rsidRPr="001C0FC4" w:rsidRDefault="00296E35" w:rsidP="00296E35">
      <w:r w:rsidRPr="001C0FC4">
        <w:t>The MCData client shall take the procedures in subclause 6.4.1 into consideration when generating MSRP SEND messages.</w:t>
      </w:r>
    </w:p>
    <w:p w14:paraId="03ABA5F3" w14:textId="77777777" w:rsidR="00296E35" w:rsidRPr="001C0FC4" w:rsidRDefault="00296E35" w:rsidP="00296E35">
      <w:r w:rsidRPr="001C0FC4">
        <w:t>The MCData client shall generate MSRP SEND for SDS message requests according to IETF RFC 4975 [11].</w:t>
      </w:r>
    </w:p>
    <w:p w14:paraId="6B0A099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B1E7CB5" w14:textId="77777777" w:rsidR="00296E35" w:rsidRPr="001C0FC4" w:rsidRDefault="00296E35" w:rsidP="00296E35">
      <w:pPr>
        <w:pStyle w:val="B1"/>
      </w:pPr>
      <w:r w:rsidRPr="001C0FC4">
        <w:t>1.</w:t>
      </w:r>
      <w:r w:rsidRPr="001C0FC4">
        <w:tab/>
        <w:t>shall set To-Path header according to the MSRP URI(s) received in the answer SDP;</w:t>
      </w:r>
    </w:p>
    <w:p w14:paraId="5BA31507"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1A6A8F54"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05093E9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EB20B3B" w14:textId="77777777" w:rsidR="00296E35" w:rsidRPr="001C0FC4" w:rsidRDefault="00296E35" w:rsidP="00296E35">
      <w:r w:rsidRPr="001C0FC4">
        <w:t>When generating an MSRP SEND for SDS message request containing only an SDS DATA PAYLOAD message, the MCData client:</w:t>
      </w:r>
    </w:p>
    <w:p w14:paraId="1F65A602" w14:textId="77777777" w:rsidR="00296E35" w:rsidRPr="001C0FC4" w:rsidRDefault="00296E35" w:rsidP="00296E35">
      <w:pPr>
        <w:pStyle w:val="B1"/>
      </w:pPr>
      <w:r w:rsidRPr="001C0FC4">
        <w:t>1.</w:t>
      </w:r>
      <w:r w:rsidRPr="001C0FC4">
        <w:tab/>
        <w:t>shall set To-Path header according to the MSRP URI(s) received in the answer SDP;</w:t>
      </w:r>
    </w:p>
    <w:p w14:paraId="199E70D2" w14:textId="77777777" w:rsidR="00296E35" w:rsidRPr="001C0FC4" w:rsidRDefault="00296E35" w:rsidP="00296E35">
      <w:pPr>
        <w:pStyle w:val="B1"/>
      </w:pPr>
      <w:r w:rsidRPr="001C0FC4">
        <w:t>2.</w:t>
      </w:r>
      <w:r w:rsidRPr="001C0FC4">
        <w:tab/>
        <w:t>shall set the Content-Type as "application/vnd.3gpp.mcdata-payload"; and</w:t>
      </w:r>
    </w:p>
    <w:p w14:paraId="6E5AF6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2BB7131" w14:textId="77777777" w:rsidR="00296E35" w:rsidRPr="001C0FC4" w:rsidRDefault="00296E35" w:rsidP="00296E35">
      <w:r w:rsidRPr="001C0FC4">
        <w:t>When generating an MSRP SEND for SDS message request containing only an SDS SIGNALLING PAYLOAD, the MCData client.</w:t>
      </w:r>
    </w:p>
    <w:p w14:paraId="5BF2205E" w14:textId="77777777" w:rsidR="00296E35" w:rsidRPr="001C0FC4" w:rsidRDefault="00296E35" w:rsidP="00296E35">
      <w:pPr>
        <w:pStyle w:val="B1"/>
      </w:pPr>
      <w:r w:rsidRPr="001C0FC4">
        <w:t>1.</w:t>
      </w:r>
      <w:r w:rsidRPr="001C0FC4">
        <w:tab/>
        <w:t>shall set To-Path header according to the MSRP URI(s) received in the answer SDP;</w:t>
      </w:r>
    </w:p>
    <w:p w14:paraId="72D09F7F" w14:textId="77777777" w:rsidR="00296E35" w:rsidRPr="001C0FC4" w:rsidRDefault="00296E35" w:rsidP="00296E35">
      <w:pPr>
        <w:pStyle w:val="B1"/>
      </w:pPr>
      <w:r w:rsidRPr="001C0FC4">
        <w:t>2.</w:t>
      </w:r>
      <w:r w:rsidRPr="001C0FC4">
        <w:tab/>
        <w:t>shall set the Content-Type as "application/vnd.3gpp.mcdata-signalling"; and</w:t>
      </w:r>
    </w:p>
    <w:p w14:paraId="4883B3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F9602F5" w14:textId="77777777" w:rsidR="00296E35" w:rsidRPr="001C0FC4" w:rsidRDefault="00296E35" w:rsidP="00296E35">
      <w:pPr>
        <w:pStyle w:val="H6"/>
      </w:pPr>
      <w:r w:rsidRPr="001C0FC4">
        <w:t>6.1.13.3</w:t>
      </w:r>
      <w:r w:rsidRPr="001C0FC4">
        <w:tab/>
        <w:t>Test description</w:t>
      </w:r>
    </w:p>
    <w:p w14:paraId="38FC6D63" w14:textId="77777777" w:rsidR="00296E35" w:rsidRPr="001C0FC4" w:rsidRDefault="00296E35" w:rsidP="00296E35">
      <w:pPr>
        <w:pStyle w:val="H6"/>
      </w:pPr>
      <w:r w:rsidRPr="001C0FC4">
        <w:t>6.1.13.3.1</w:t>
      </w:r>
      <w:r w:rsidRPr="001C0FC4">
        <w:tab/>
        <w:t>Pre-test conditions</w:t>
      </w:r>
    </w:p>
    <w:p w14:paraId="46FD3685" w14:textId="77777777" w:rsidR="00296E35" w:rsidRDefault="00296E35" w:rsidP="00296E35">
      <w:pPr>
        <w:pStyle w:val="H6"/>
      </w:pPr>
      <w:r w:rsidRPr="00102CE5">
        <w:t>Test configuration</w:t>
      </w:r>
      <w:r>
        <w:t>:</w:t>
      </w:r>
    </w:p>
    <w:p w14:paraId="7B21780F" w14:textId="701C26D1" w:rsidR="00296E35" w:rsidRDefault="00296E35" w:rsidP="00296E35">
      <w:pPr>
        <w:pStyle w:val="B1"/>
      </w:pPr>
      <w:r>
        <w:t>-</w:t>
      </w:r>
      <w:r>
        <w:tab/>
        <w:t>Single cell configuration according to TS 37.579-1 [2] clause 5.2.2.2.1.</w:t>
      </w:r>
    </w:p>
    <w:p w14:paraId="4E07DF4B" w14:textId="77777777" w:rsidR="00296E35" w:rsidRDefault="00296E35" w:rsidP="00296E35">
      <w:pPr>
        <w:pStyle w:val="H6"/>
      </w:pPr>
      <w:r>
        <w:t>Preamble:</w:t>
      </w:r>
    </w:p>
    <w:p w14:paraId="1F0E263A" w14:textId="32B3CF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CDD3AB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4E22486F" w14:textId="6931409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441AEF5" w14:textId="77777777" w:rsidR="00296E35" w:rsidRDefault="00296E35" w:rsidP="00296E35">
      <w:pPr>
        <w:pStyle w:val="B1"/>
      </w:pPr>
      <w:r>
        <w:t>-</w:t>
      </w:r>
      <w:r>
        <w:tab/>
      </w:r>
      <w:r w:rsidRPr="000573F5">
        <w:t>UE States at the end of the preamble</w:t>
      </w:r>
      <w:r>
        <w:t>:</w:t>
      </w:r>
    </w:p>
    <w:p w14:paraId="36E19E4F" w14:textId="77777777" w:rsidR="00296E35" w:rsidRDefault="00296E35" w:rsidP="00296E35">
      <w:pPr>
        <w:pStyle w:val="B1"/>
        <w:ind w:left="852"/>
      </w:pPr>
      <w:r>
        <w:t>-</w:t>
      </w:r>
      <w:r>
        <w:tab/>
        <w:t>The UE is in RRC_IDLE state.</w:t>
      </w:r>
    </w:p>
    <w:p w14:paraId="0883041C" w14:textId="77777777" w:rsidR="00296E35" w:rsidRDefault="00296E35" w:rsidP="00296E35">
      <w:pPr>
        <w:pStyle w:val="B1"/>
        <w:ind w:left="852"/>
      </w:pPr>
      <w:r>
        <w:t>-</w:t>
      </w:r>
      <w:r>
        <w:tab/>
        <w:t>The client is registered for MCData.</w:t>
      </w:r>
    </w:p>
    <w:p w14:paraId="25415D9F" w14:textId="77777777" w:rsidR="00296E35" w:rsidRDefault="00296E35" w:rsidP="00296E35">
      <w:pPr>
        <w:pStyle w:val="B1"/>
        <w:ind w:left="852"/>
      </w:pPr>
      <w:r>
        <w:t>-</w:t>
      </w:r>
      <w:r>
        <w:tab/>
      </w:r>
      <w:r w:rsidRPr="008B4D0C">
        <w:t>A pre-established session is established</w:t>
      </w:r>
      <w:r>
        <w:t>.</w:t>
      </w:r>
    </w:p>
    <w:p w14:paraId="57B1601F" w14:textId="77777777" w:rsidR="00296E35" w:rsidRPr="001C0FC4" w:rsidRDefault="00296E35" w:rsidP="00296E35">
      <w:pPr>
        <w:pStyle w:val="H6"/>
      </w:pPr>
      <w:r w:rsidRPr="001C0FC4">
        <w:t>6.1.13.3.2</w:t>
      </w:r>
      <w:r w:rsidRPr="001C0FC4">
        <w:tab/>
        <w:t>Test procedure sequence</w:t>
      </w:r>
    </w:p>
    <w:p w14:paraId="4AC16A6A" w14:textId="77777777" w:rsidR="00296E35" w:rsidRPr="001C0FC4" w:rsidRDefault="00296E35" w:rsidP="00296E35">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B9C91B" w14:textId="77777777" w:rsidTr="002E3FCC">
        <w:tc>
          <w:tcPr>
            <w:tcW w:w="649" w:type="dxa"/>
            <w:tcBorders>
              <w:top w:val="single" w:sz="4" w:space="0" w:color="auto"/>
              <w:left w:val="single" w:sz="4" w:space="0" w:color="auto"/>
              <w:bottom w:val="nil"/>
              <w:right w:val="single" w:sz="4" w:space="0" w:color="auto"/>
            </w:tcBorders>
            <w:hideMark/>
          </w:tcPr>
          <w:p w14:paraId="791C469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CCCDFC7"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B1B5B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9571A5"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6358EF4" w14:textId="77777777" w:rsidR="00296E35" w:rsidRPr="001C0FC4" w:rsidRDefault="00296E35" w:rsidP="002E3FCC">
            <w:pPr>
              <w:pStyle w:val="TAH"/>
            </w:pPr>
            <w:r w:rsidRPr="001C0FC4">
              <w:t>Verdict</w:t>
            </w:r>
          </w:p>
        </w:tc>
      </w:tr>
      <w:tr w:rsidR="00296E35" w:rsidRPr="001C0FC4" w14:paraId="0C97FE53" w14:textId="77777777" w:rsidTr="002E3FCC">
        <w:tc>
          <w:tcPr>
            <w:tcW w:w="649" w:type="dxa"/>
            <w:tcBorders>
              <w:top w:val="nil"/>
              <w:left w:val="single" w:sz="4" w:space="0" w:color="auto"/>
              <w:bottom w:val="single" w:sz="4" w:space="0" w:color="auto"/>
              <w:right w:val="single" w:sz="4" w:space="0" w:color="auto"/>
            </w:tcBorders>
          </w:tcPr>
          <w:p w14:paraId="2564FFE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EBB0F4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44D02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FF27A6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4F970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C61521E" w14:textId="77777777" w:rsidR="00296E35" w:rsidRPr="001C0FC4" w:rsidRDefault="00296E35" w:rsidP="002E3FCC">
            <w:pPr>
              <w:pStyle w:val="TAH"/>
            </w:pPr>
          </w:p>
        </w:tc>
      </w:tr>
      <w:tr w:rsidR="00296E35" w:rsidRPr="001C0FC4" w14:paraId="6D60D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047D2F"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D435568" w14:textId="77777777" w:rsidR="00296E35" w:rsidRPr="001C0FC4" w:rsidRDefault="00296E35" w:rsidP="002E3FCC">
            <w:pPr>
              <w:pStyle w:val="TAL"/>
            </w:pPr>
            <w:r w:rsidRPr="001C0FC4">
              <w:t>Make the UE (MCData client) send a one-to-one standalone SDS message using the pre-established session with disposition request "</w:t>
            </w:r>
            <w:r w:rsidRPr="001C0FC4">
              <w:rPr>
                <w:b/>
                <w:bCs/>
              </w:rPr>
              <w:t>DELIVERY</w:t>
            </w:r>
            <w:r w:rsidRPr="001C0FC4">
              <w:t>".</w:t>
            </w:r>
          </w:p>
          <w:p w14:paraId="2B304EC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49D8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09E57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B431A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11147" w14:textId="77777777" w:rsidR="00296E35" w:rsidRPr="001C0FC4" w:rsidRDefault="00296E35" w:rsidP="002E3FCC">
            <w:pPr>
              <w:pStyle w:val="TAC"/>
            </w:pPr>
            <w:r w:rsidRPr="001C0FC4">
              <w:t>-</w:t>
            </w:r>
          </w:p>
        </w:tc>
      </w:tr>
      <w:tr w:rsidR="00296E35" w:rsidRPr="001C0FC4" w14:paraId="65F6E9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A06AE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3270BE" w14:textId="02CF6CFC"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11C0B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FCBA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8E2E6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E96458B" w14:textId="77777777" w:rsidR="00296E35" w:rsidRPr="001C0FC4" w:rsidRDefault="00296E35" w:rsidP="002E3FCC">
            <w:pPr>
              <w:pStyle w:val="TAC"/>
            </w:pPr>
            <w:r w:rsidRPr="001C0FC4">
              <w:t>P</w:t>
            </w:r>
          </w:p>
        </w:tc>
      </w:tr>
      <w:tr w:rsidR="00296E35" w:rsidRPr="001C0FC4" w14:paraId="3E354E5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5C7FB9"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39CB945" w14:textId="77777777" w:rsidR="00296E35" w:rsidRPr="001C0FC4" w:rsidRDefault="00296E35" w:rsidP="002E3FCC">
            <w:pPr>
              <w:pStyle w:val="TAL"/>
            </w:pPr>
            <w:r w:rsidRPr="001C0FC4">
              <w:t>Check: Does the UE (MCData client) notify the user about successful MCData communication establishment?</w:t>
            </w:r>
          </w:p>
          <w:p w14:paraId="7E7C567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0E219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2BA2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7EF5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76A219" w14:textId="77777777" w:rsidR="00296E35" w:rsidRPr="001C0FC4" w:rsidRDefault="00296E35" w:rsidP="002E3FCC">
            <w:pPr>
              <w:pStyle w:val="TAC"/>
            </w:pPr>
            <w:r w:rsidRPr="001C0FC4">
              <w:t>P</w:t>
            </w:r>
          </w:p>
        </w:tc>
      </w:tr>
      <w:tr w:rsidR="00296E35" w:rsidRPr="001C0FC4" w14:paraId="1EE7CC4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E0BD885"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7E2987" w14:textId="6673B58A"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0BF74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989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AB51F2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178B5EB" w14:textId="77777777" w:rsidR="00296E35" w:rsidRPr="001C0FC4" w:rsidRDefault="00296E35" w:rsidP="002E3FCC">
            <w:pPr>
              <w:pStyle w:val="TAC"/>
            </w:pPr>
            <w:r w:rsidRPr="001C0FC4">
              <w:t>P</w:t>
            </w:r>
          </w:p>
        </w:tc>
      </w:tr>
      <w:tr w:rsidR="00296E35" w:rsidRPr="001C0FC4" w14:paraId="11545E1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D951D82"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99C9EA" w14:textId="5DCC719D"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2E3C6A3"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4830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7E9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9235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FCB910" w14:textId="77777777" w:rsidR="00296E35" w:rsidRPr="001C0FC4" w:rsidRDefault="00296E35" w:rsidP="002E3FCC">
            <w:pPr>
              <w:pStyle w:val="TAC"/>
            </w:pPr>
            <w:r w:rsidRPr="001C0FC4">
              <w:t>P</w:t>
            </w:r>
          </w:p>
        </w:tc>
      </w:tr>
      <w:tr w:rsidR="00296E35" w:rsidRPr="001C0FC4" w14:paraId="3F0D8F8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CAAC344"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E11EDE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40E0ADD4"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7982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7ECC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7D97F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A3B4688" w14:textId="77777777" w:rsidR="00296E35" w:rsidRPr="001C0FC4" w:rsidRDefault="00296E35" w:rsidP="002E3FCC">
            <w:pPr>
              <w:pStyle w:val="TAC"/>
            </w:pPr>
            <w:r w:rsidRPr="001C0FC4">
              <w:t>P</w:t>
            </w:r>
          </w:p>
        </w:tc>
      </w:tr>
      <w:tr w:rsidR="00296E35" w:rsidRPr="001C0FC4" w14:paraId="61C8CF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648B3EC"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E2B11D8" w14:textId="41D926B6"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84C4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773449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1A436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6994A6C" w14:textId="77777777" w:rsidR="00296E35" w:rsidRPr="001C0FC4" w:rsidRDefault="00296E35" w:rsidP="002E3FCC">
            <w:pPr>
              <w:pStyle w:val="TAC"/>
            </w:pPr>
            <w:r w:rsidRPr="001C0FC4">
              <w:t>-</w:t>
            </w:r>
          </w:p>
        </w:tc>
      </w:tr>
      <w:tr w:rsidR="00296E35" w:rsidRPr="001C0FC4" w14:paraId="4F62F37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FDE786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4BD695F" w14:textId="77777777" w:rsidR="00296E35" w:rsidRPr="001C0FC4" w:rsidRDefault="00296E35" w:rsidP="002E3FCC">
            <w:pPr>
              <w:pStyle w:val="TAL"/>
            </w:pPr>
            <w:r w:rsidRPr="001C0FC4">
              <w:t>Check: Does the UE (MCData client) provide the disposition notification to the user?</w:t>
            </w:r>
          </w:p>
          <w:p w14:paraId="318041A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063328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9557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45056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ECA42B" w14:textId="77777777" w:rsidR="00296E35" w:rsidRPr="001C0FC4" w:rsidRDefault="00296E35" w:rsidP="002E3FCC">
            <w:pPr>
              <w:pStyle w:val="TAC"/>
            </w:pPr>
            <w:r w:rsidRPr="001C0FC4">
              <w:t>P</w:t>
            </w:r>
          </w:p>
        </w:tc>
      </w:tr>
      <w:tr w:rsidR="00296E35" w:rsidRPr="001C0FC4" w14:paraId="48896F0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2230103" w14:textId="77777777" w:rsidR="00296E35" w:rsidRDefault="00296E35" w:rsidP="002E3FCC">
            <w:pPr>
              <w:pStyle w:val="TAN"/>
            </w:pPr>
            <w:r w:rsidRPr="001C0FC4">
              <w:t>NOTE 1:</w:t>
            </w:r>
            <w:r w:rsidRPr="001C0FC4">
              <w:tab/>
              <w:t>This is expected to be done via a suitable implementation dependent MMI.</w:t>
            </w:r>
          </w:p>
          <w:p w14:paraId="33EA8F55" w14:textId="77777777" w:rsidR="00296E35" w:rsidRPr="001C0FC4" w:rsidRDefault="00296E35" w:rsidP="002E3FCC">
            <w:pPr>
              <w:pStyle w:val="TAN"/>
            </w:pPr>
            <w:r>
              <w:t>NOTE 2:</w:t>
            </w:r>
            <w:r>
              <w:tab/>
              <w:t>The procedure does not release the RRC connection.</w:t>
            </w:r>
          </w:p>
        </w:tc>
      </w:tr>
    </w:tbl>
    <w:p w14:paraId="5B75D78E" w14:textId="77777777" w:rsidR="00296E35" w:rsidRPr="001C0FC4" w:rsidRDefault="00296E35" w:rsidP="00296E35"/>
    <w:p w14:paraId="52DB4544" w14:textId="77777777" w:rsidR="00296E35" w:rsidRPr="001C0FC4" w:rsidRDefault="00296E35" w:rsidP="00296E35">
      <w:pPr>
        <w:pStyle w:val="H6"/>
      </w:pPr>
      <w:r w:rsidRPr="001C0FC4">
        <w:t>6.1.13.3.3</w:t>
      </w:r>
      <w:r w:rsidRPr="001C0FC4">
        <w:tab/>
        <w:t>Specific message contents</w:t>
      </w:r>
    </w:p>
    <w:p w14:paraId="40FD2402" w14:textId="497BDDBD" w:rsidR="00296E35" w:rsidRPr="001C0FC4" w:rsidRDefault="00296E35" w:rsidP="00296E35">
      <w:pPr>
        <w:pStyle w:val="TH"/>
      </w:pPr>
      <w:r w:rsidRPr="001C0FC4">
        <w:t>Table 6.1.13.3.3-1: SIP REFER from the UE (step 2, Table 6.1.13.3.2-1;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AAE89A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4A5B468E" w14:textId="1EBE4D63" w:rsidR="00296E35" w:rsidRPr="001C0FC4" w:rsidRDefault="00296E35" w:rsidP="002E3FCC">
            <w:pPr>
              <w:pStyle w:val="TAL"/>
            </w:pPr>
            <w:r w:rsidRPr="001C0FC4">
              <w:t xml:space="preserve">Derivation Path: TS </w:t>
            </w:r>
            <w:r>
              <w:t>37.579</w:t>
            </w:r>
            <w:r w:rsidRPr="001C0FC4">
              <w:t>-1 [2], Table 5.5.2.12-1</w:t>
            </w:r>
          </w:p>
        </w:tc>
      </w:tr>
      <w:tr w:rsidR="00296E35" w:rsidRPr="001C0FC4" w14:paraId="05CACE0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4E3C43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0EBC8E0"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086111D"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24B7A47"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749EA91E" w14:textId="77777777" w:rsidR="00296E35" w:rsidRPr="001C0FC4" w:rsidRDefault="00296E35" w:rsidP="002E3FCC">
            <w:pPr>
              <w:pStyle w:val="TAH"/>
            </w:pPr>
            <w:r w:rsidRPr="001C0FC4">
              <w:t>Condition</w:t>
            </w:r>
          </w:p>
        </w:tc>
      </w:tr>
      <w:tr w:rsidR="00296E35" w:rsidRPr="001C0FC4" w14:paraId="7A91013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04D914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CAD18B"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61D5944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9A6D012"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F891FAC" w14:textId="77777777" w:rsidR="00296E35" w:rsidRPr="001C0FC4" w:rsidRDefault="00296E35" w:rsidP="002E3FCC">
            <w:pPr>
              <w:pStyle w:val="TAL"/>
            </w:pPr>
          </w:p>
        </w:tc>
      </w:tr>
      <w:tr w:rsidR="00296E35" w:rsidRPr="001C0FC4" w14:paraId="0790862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27E8A560"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31D1A3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8438C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218300FD"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9C9A375" w14:textId="77777777" w:rsidR="00296E35" w:rsidRPr="001C0FC4" w:rsidRDefault="00296E35" w:rsidP="002E3FCC">
            <w:pPr>
              <w:pStyle w:val="TAL"/>
            </w:pPr>
          </w:p>
        </w:tc>
      </w:tr>
      <w:tr w:rsidR="00296E35" w:rsidRPr="001C0FC4" w14:paraId="1B815A7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4E77B7BF"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1D106F5" w14:textId="77777777" w:rsidR="00296E35" w:rsidRPr="001C0FC4" w:rsidRDefault="00296E35" w:rsidP="002E3FCC">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2B04C6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713C8913"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A63A36D" w14:textId="77777777" w:rsidR="00296E35" w:rsidRPr="001C0FC4" w:rsidRDefault="00296E35" w:rsidP="002E3FCC">
            <w:pPr>
              <w:pStyle w:val="TAL"/>
            </w:pPr>
          </w:p>
        </w:tc>
      </w:tr>
    </w:tbl>
    <w:p w14:paraId="4C77BD0D" w14:textId="77777777" w:rsidR="00296E35" w:rsidRPr="001C0FC4" w:rsidRDefault="00296E35" w:rsidP="00296E35"/>
    <w:p w14:paraId="289C7C4F" w14:textId="77777777" w:rsidR="00296E35" w:rsidRPr="001C0FC4" w:rsidRDefault="00296E35" w:rsidP="00296E35">
      <w:pPr>
        <w:pStyle w:val="TH"/>
      </w:pPr>
      <w:r w:rsidRPr="001C0FC4">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A9651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6599B59" w14:textId="22E57620"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6.1.13.3.3-3</w:t>
            </w:r>
          </w:p>
        </w:tc>
      </w:tr>
    </w:tbl>
    <w:p w14:paraId="2B9839AA" w14:textId="77777777" w:rsidR="00296E35" w:rsidRPr="001C0FC4" w:rsidRDefault="00296E35" w:rsidP="00296E35"/>
    <w:p w14:paraId="09E8F079" w14:textId="77777777" w:rsidR="00296E35" w:rsidRPr="001C0FC4" w:rsidRDefault="00296E35" w:rsidP="00296E35">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BB11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5E10E6" w14:textId="64EEB930" w:rsidR="00296E35" w:rsidRPr="001C0FC4" w:rsidRDefault="00296E35" w:rsidP="002E3FCC">
            <w:pPr>
              <w:pStyle w:val="TAL"/>
            </w:pPr>
            <w:r w:rsidRPr="001C0FC4">
              <w:t xml:space="preserve">Derivation Path: TS </w:t>
            </w:r>
            <w:r>
              <w:t>37.579</w:t>
            </w:r>
            <w:r w:rsidRPr="001C0FC4">
              <w:t>-1 [2], Table 5.5.2.12-2</w:t>
            </w:r>
          </w:p>
        </w:tc>
      </w:tr>
      <w:tr w:rsidR="00296E35" w:rsidRPr="001C0FC4" w14:paraId="283239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900D4C"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5AFDC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C71EC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DF47D7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77D97B7" w14:textId="77777777" w:rsidR="00296E35" w:rsidRPr="001C0FC4" w:rsidRDefault="00296E35" w:rsidP="002E3FCC">
            <w:pPr>
              <w:pStyle w:val="TAH"/>
            </w:pPr>
            <w:r w:rsidRPr="001C0FC4">
              <w:t>Condition</w:t>
            </w:r>
          </w:p>
        </w:tc>
      </w:tr>
      <w:tr w:rsidR="00296E35" w:rsidRPr="001C0FC4" w14:paraId="0037DE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E2E61"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4BA5F8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93A7E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081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D310CA" w14:textId="77777777" w:rsidR="00296E35" w:rsidRPr="001C0FC4" w:rsidRDefault="00296E35" w:rsidP="002E3FCC">
            <w:pPr>
              <w:pStyle w:val="TAL"/>
            </w:pPr>
          </w:p>
        </w:tc>
      </w:tr>
      <w:tr w:rsidR="00296E35" w:rsidRPr="001C0FC4" w14:paraId="1A6D90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02C3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8D38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AAA0E3"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66EAD71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4B6BA5" w14:textId="77777777" w:rsidR="00296E35" w:rsidRPr="001C0FC4" w:rsidRDefault="00296E35" w:rsidP="002E3FCC">
            <w:pPr>
              <w:pStyle w:val="TAL"/>
            </w:pPr>
          </w:p>
        </w:tc>
      </w:tr>
      <w:tr w:rsidR="00296E35" w:rsidRPr="001C0FC4" w14:paraId="20E9CA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45C15F"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184C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48297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6BD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937B30" w14:textId="77777777" w:rsidR="00296E35" w:rsidRPr="001C0FC4" w:rsidRDefault="00296E35" w:rsidP="002E3FCC">
            <w:pPr>
              <w:pStyle w:val="TAL"/>
            </w:pPr>
          </w:p>
        </w:tc>
      </w:tr>
      <w:tr w:rsidR="00296E35" w:rsidRPr="001C0FC4" w14:paraId="60E18B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1A2AC1"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AE70D5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4CF7E4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F2B7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7991F7" w14:textId="77777777" w:rsidR="00296E35" w:rsidRPr="001C0FC4" w:rsidRDefault="00296E35" w:rsidP="002E3FCC">
            <w:pPr>
              <w:pStyle w:val="TAL"/>
            </w:pPr>
          </w:p>
        </w:tc>
      </w:tr>
      <w:tr w:rsidR="00296E35" w:rsidRPr="001C0FC4" w14:paraId="7D4332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B05329"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731A32" w14:textId="77777777" w:rsidR="00296E35" w:rsidRPr="001C0FC4" w:rsidRDefault="00296E35" w:rsidP="002E3FCC">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24C0C2E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0146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F3990C" w14:textId="77777777" w:rsidR="00296E35" w:rsidRPr="001C0FC4" w:rsidRDefault="00296E35" w:rsidP="002E3FCC">
            <w:pPr>
              <w:pStyle w:val="TAL"/>
            </w:pPr>
          </w:p>
        </w:tc>
      </w:tr>
      <w:tr w:rsidR="00296E35" w:rsidRPr="001C0FC4" w14:paraId="316E8D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EFB4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EAD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9943A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C5E2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9A6057" w14:textId="77777777" w:rsidR="00296E35" w:rsidRPr="001C0FC4" w:rsidRDefault="00296E35" w:rsidP="002E3FCC">
            <w:pPr>
              <w:pStyle w:val="TAL"/>
            </w:pPr>
          </w:p>
        </w:tc>
      </w:tr>
      <w:tr w:rsidR="00296E35" w:rsidRPr="001C0FC4" w14:paraId="12951A3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457A8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7B6B8E" w14:textId="77777777" w:rsidR="00296E35" w:rsidRPr="001C0FC4" w:rsidRDefault="00296E35" w:rsidP="002E3FCC">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0EDA1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0F7C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DD7317" w14:textId="77777777" w:rsidR="00296E35" w:rsidRPr="001C0FC4" w:rsidRDefault="00296E35" w:rsidP="002E3FCC">
            <w:pPr>
              <w:pStyle w:val="TAL"/>
            </w:pPr>
          </w:p>
        </w:tc>
      </w:tr>
    </w:tbl>
    <w:p w14:paraId="7D1C6AAD" w14:textId="77777777" w:rsidR="00296E35" w:rsidRPr="001C0FC4" w:rsidRDefault="00296E35" w:rsidP="00296E35"/>
    <w:p w14:paraId="46356ADB" w14:textId="77777777" w:rsidR="00296E35" w:rsidRPr="001C0FC4" w:rsidRDefault="00296E35" w:rsidP="00296E35">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5140D1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A511EB7" w14:textId="73C8AA23" w:rsidR="00296E35" w:rsidRPr="001C0FC4" w:rsidRDefault="00296E35" w:rsidP="002E3FCC">
            <w:pPr>
              <w:pStyle w:val="TAL"/>
            </w:pPr>
            <w:r w:rsidRPr="001C0FC4">
              <w:t xml:space="preserve">Derivation Path: TS </w:t>
            </w:r>
            <w:r>
              <w:t>37.579</w:t>
            </w:r>
            <w:r w:rsidRPr="001C0FC4">
              <w:t>-1 [2], Table 5.5.3.1.1-3, condition PRE_ESTABLISHED_SESSION, SDP_OFFER, MCD_1to1, MCDATA_SDS</w:t>
            </w:r>
          </w:p>
        </w:tc>
      </w:tr>
    </w:tbl>
    <w:p w14:paraId="4D466D64" w14:textId="77777777" w:rsidR="00296E35" w:rsidRPr="001C0FC4" w:rsidRDefault="00296E35" w:rsidP="00296E35"/>
    <w:p w14:paraId="21DF66DA" w14:textId="77777777" w:rsidR="00296E35" w:rsidRPr="001C0FC4" w:rsidRDefault="00296E35" w:rsidP="00296E35">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E2AAC5"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27984A7" w14:textId="0A16E8EB"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0C0752E9" w14:textId="77777777" w:rsidTr="002E3FCC">
        <w:tc>
          <w:tcPr>
            <w:tcW w:w="2837" w:type="dxa"/>
            <w:tcBorders>
              <w:top w:val="single" w:sz="4" w:space="0" w:color="auto"/>
              <w:left w:val="single" w:sz="4" w:space="0" w:color="auto"/>
              <w:bottom w:val="single" w:sz="4" w:space="0" w:color="auto"/>
              <w:right w:val="single" w:sz="4" w:space="0" w:color="auto"/>
            </w:tcBorders>
          </w:tcPr>
          <w:p w14:paraId="44BE38E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509AFBD8"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BC713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2C4F824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1469679" w14:textId="77777777" w:rsidR="00296E35" w:rsidRPr="001C0FC4" w:rsidRDefault="00296E35" w:rsidP="002E3FCC">
            <w:pPr>
              <w:pStyle w:val="TAH"/>
            </w:pPr>
            <w:r w:rsidRPr="001C0FC4">
              <w:t>Condition</w:t>
            </w:r>
          </w:p>
        </w:tc>
      </w:tr>
      <w:tr w:rsidR="00296E35" w:rsidRPr="001C0FC4" w14:paraId="34DF40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7BE8"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71228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A09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13AF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51F98D" w14:textId="77777777" w:rsidR="00296E35" w:rsidRPr="001C0FC4" w:rsidRDefault="00296E35" w:rsidP="002E3FCC">
            <w:pPr>
              <w:pStyle w:val="TAL"/>
            </w:pPr>
          </w:p>
        </w:tc>
      </w:tr>
      <w:tr w:rsidR="00296E35" w:rsidRPr="001C0FC4" w14:paraId="1515616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AE1A1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92D094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CABA7E"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6166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12641" w14:textId="77777777" w:rsidR="00296E35" w:rsidRPr="001C0FC4" w:rsidRDefault="00296E35" w:rsidP="002E3FCC">
            <w:pPr>
              <w:pStyle w:val="TAL"/>
            </w:pPr>
          </w:p>
        </w:tc>
      </w:tr>
      <w:tr w:rsidR="00296E35" w:rsidRPr="001C0FC4" w14:paraId="4F87F8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46ABCB"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623982DB" w14:textId="77777777" w:rsidR="00296E35" w:rsidRPr="001C0FC4" w:rsidRDefault="00296E35" w:rsidP="002E3FCC">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535DE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3405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2A385E57" w14:textId="77777777" w:rsidR="00296E35" w:rsidRPr="001C0FC4" w:rsidRDefault="00296E35" w:rsidP="002E3FCC">
            <w:pPr>
              <w:pStyle w:val="TAL"/>
            </w:pPr>
          </w:p>
        </w:tc>
      </w:tr>
      <w:tr w:rsidR="00296E35" w:rsidRPr="001C0FC4" w14:paraId="343B3C34"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2E52A972" w14:textId="04E90844" w:rsidR="00296E35" w:rsidRPr="001C0FC4" w:rsidRDefault="00296E35" w:rsidP="002E3FCC">
            <w:pPr>
              <w:pStyle w:val="TAL"/>
            </w:pPr>
            <w:r w:rsidRPr="001C0FC4">
              <w:t xml:space="preserve">NOTE 1: Encrypted element as described in TS </w:t>
            </w:r>
            <w:r>
              <w:t>37.579</w:t>
            </w:r>
            <w:r w:rsidRPr="001C0FC4">
              <w:t>-1 [2] Table 5.5.3.2.1-3A</w:t>
            </w:r>
          </w:p>
        </w:tc>
      </w:tr>
    </w:tbl>
    <w:p w14:paraId="5F815CCC" w14:textId="77777777" w:rsidR="00296E35" w:rsidRPr="001C0FC4" w:rsidRDefault="00296E35" w:rsidP="00296E35"/>
    <w:p w14:paraId="00D1EA03" w14:textId="3899F5AC" w:rsidR="00296E35" w:rsidRPr="001C0FC4" w:rsidRDefault="00296E35" w:rsidP="00296E35">
      <w:pPr>
        <w:pStyle w:val="TH"/>
      </w:pPr>
      <w:r w:rsidRPr="001C0FC4">
        <w:t>Table 6.1.13.3.3-6: MSRP SEND from the UE (step 4, Table 6.1.13.3.2-1;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9C31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00B17C9" w14:textId="1A72B5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17D5C7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1CD7B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C5D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DECF9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CF1B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5A9A13" w14:textId="77777777" w:rsidR="00296E35" w:rsidRPr="001C0FC4" w:rsidRDefault="00296E35" w:rsidP="002E3FCC">
            <w:pPr>
              <w:pStyle w:val="TAH"/>
              <w:rPr>
                <w:bCs/>
              </w:rPr>
            </w:pPr>
            <w:r w:rsidRPr="001C0FC4">
              <w:rPr>
                <w:bCs/>
              </w:rPr>
              <w:t>Condition</w:t>
            </w:r>
          </w:p>
        </w:tc>
      </w:tr>
      <w:tr w:rsidR="00296E35" w:rsidRPr="001C0FC4" w14:paraId="462D2C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50C2F7"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8546F2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9C52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4C23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06851A" w14:textId="77777777" w:rsidR="00296E35" w:rsidRPr="001C0FC4" w:rsidRDefault="00296E35" w:rsidP="002E3FCC">
            <w:pPr>
              <w:pStyle w:val="TAL"/>
            </w:pPr>
          </w:p>
        </w:tc>
      </w:tr>
      <w:tr w:rsidR="00296E35" w:rsidRPr="001C0FC4" w14:paraId="06F0E9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2416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652BF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D54B17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2923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02C51" w14:textId="77777777" w:rsidR="00296E35" w:rsidRPr="001C0FC4" w:rsidRDefault="00296E35" w:rsidP="002E3FCC">
            <w:pPr>
              <w:pStyle w:val="TAL"/>
            </w:pPr>
          </w:p>
        </w:tc>
      </w:tr>
      <w:tr w:rsidR="00296E35" w:rsidRPr="001C0FC4" w14:paraId="468C29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3EB26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74F041D" w14:textId="77777777" w:rsidR="00296E35" w:rsidRPr="001C0FC4" w:rsidRDefault="00296E35" w:rsidP="002E3FCC">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D5DBF8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8A57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3EE962" w14:textId="77777777" w:rsidR="00296E35" w:rsidRPr="001C0FC4" w:rsidRDefault="00296E35" w:rsidP="002E3FCC">
            <w:pPr>
              <w:pStyle w:val="TAL"/>
            </w:pPr>
          </w:p>
        </w:tc>
      </w:tr>
    </w:tbl>
    <w:p w14:paraId="0A20CABA" w14:textId="77777777" w:rsidR="00296E35" w:rsidRPr="001C0FC4" w:rsidRDefault="00296E35" w:rsidP="00296E35"/>
    <w:p w14:paraId="270DF007" w14:textId="4852C8D2" w:rsidR="00296E35" w:rsidRPr="001C0FC4" w:rsidRDefault="00296E35" w:rsidP="00296E35">
      <w:pPr>
        <w:pStyle w:val="TH"/>
      </w:pPr>
      <w:r w:rsidRPr="001C0FC4">
        <w:t>Table 6.1.13.3.3-7: MIME Message (step 4, Table 6.1.13.3.2-1;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3A18A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E07B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3B363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CCF674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B8D3C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129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D0A8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D237CC" w14:textId="77777777" w:rsidR="00296E35" w:rsidRPr="001C0FC4" w:rsidRDefault="00296E35" w:rsidP="002E3FCC">
            <w:pPr>
              <w:pStyle w:val="TAH"/>
              <w:rPr>
                <w:bCs/>
              </w:rPr>
            </w:pPr>
            <w:r w:rsidRPr="001C0FC4">
              <w:rPr>
                <w:bCs/>
              </w:rPr>
              <w:t>Condition</w:t>
            </w:r>
          </w:p>
        </w:tc>
      </w:tr>
      <w:tr w:rsidR="00296E35" w:rsidRPr="001C0FC4" w14:paraId="04AE5F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02CFA3"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E49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474D6C"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721B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A3382A" w14:textId="77777777" w:rsidR="00296E35" w:rsidRPr="001C0FC4" w:rsidRDefault="00296E35" w:rsidP="002E3FCC">
            <w:pPr>
              <w:pStyle w:val="TAL"/>
            </w:pPr>
          </w:p>
        </w:tc>
      </w:tr>
      <w:tr w:rsidR="00296E35" w:rsidRPr="001C0FC4" w14:paraId="7343FB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814D9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8B5C5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6293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C24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963389" w14:textId="77777777" w:rsidR="00296E35" w:rsidRPr="001C0FC4" w:rsidRDefault="00296E35" w:rsidP="002E3FCC">
            <w:pPr>
              <w:pStyle w:val="TAL"/>
            </w:pPr>
          </w:p>
        </w:tc>
      </w:tr>
      <w:tr w:rsidR="00296E35" w:rsidRPr="001C0FC4" w14:paraId="3EA5DA5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19998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226B95"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863A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71A9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90FF7A" w14:textId="77777777" w:rsidR="00296E35" w:rsidRPr="001C0FC4" w:rsidRDefault="00296E35" w:rsidP="002E3FCC">
            <w:pPr>
              <w:pStyle w:val="TAL"/>
            </w:pPr>
          </w:p>
        </w:tc>
      </w:tr>
      <w:tr w:rsidR="00296E35" w:rsidRPr="001C0FC4" w14:paraId="3BD739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B7031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FF6DDD" w14:textId="77777777" w:rsidR="00296E35" w:rsidRPr="001C0FC4" w:rsidRDefault="00296E35" w:rsidP="002E3FCC">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00269A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0A39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561101" w14:textId="77777777" w:rsidR="00296E35" w:rsidRPr="001C0FC4" w:rsidRDefault="00296E35" w:rsidP="002E3FCC">
            <w:pPr>
              <w:pStyle w:val="TAL"/>
            </w:pPr>
          </w:p>
        </w:tc>
      </w:tr>
      <w:tr w:rsidR="00296E35" w:rsidRPr="001C0FC4" w14:paraId="073DD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84039"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54AE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BD6F1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45AF21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6FDA7" w14:textId="77777777" w:rsidR="00296E35" w:rsidRPr="001C0FC4" w:rsidRDefault="00296E35" w:rsidP="002E3FCC">
            <w:pPr>
              <w:pStyle w:val="TAL"/>
            </w:pPr>
          </w:p>
        </w:tc>
      </w:tr>
      <w:tr w:rsidR="00296E35" w:rsidRPr="001C0FC4" w14:paraId="4040EE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39FCF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9C03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07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E169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D5133" w14:textId="77777777" w:rsidR="00296E35" w:rsidRPr="001C0FC4" w:rsidRDefault="00296E35" w:rsidP="002E3FCC">
            <w:pPr>
              <w:pStyle w:val="TAL"/>
            </w:pPr>
          </w:p>
        </w:tc>
      </w:tr>
      <w:tr w:rsidR="00296E35" w:rsidRPr="001C0FC4" w14:paraId="75206B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C409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4E79A6E"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41C4E2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FAA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F6E89" w14:textId="77777777" w:rsidR="00296E35" w:rsidRPr="001C0FC4" w:rsidRDefault="00296E35" w:rsidP="002E3FCC">
            <w:pPr>
              <w:pStyle w:val="TAL"/>
            </w:pPr>
          </w:p>
        </w:tc>
      </w:tr>
      <w:tr w:rsidR="00296E35" w:rsidRPr="001C0FC4" w14:paraId="596C6A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D5EA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9210C8" w14:textId="77777777" w:rsidR="00296E35" w:rsidRPr="001C0FC4" w:rsidRDefault="00296E35" w:rsidP="002E3FCC">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529AB2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458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B9C2A2" w14:textId="77777777" w:rsidR="00296E35" w:rsidRPr="001C0FC4" w:rsidRDefault="00296E35" w:rsidP="002E3FCC">
            <w:pPr>
              <w:pStyle w:val="TAL"/>
            </w:pPr>
          </w:p>
        </w:tc>
      </w:tr>
    </w:tbl>
    <w:p w14:paraId="2F44BCDF" w14:textId="77777777" w:rsidR="00296E35" w:rsidRPr="001C0FC4" w:rsidRDefault="00296E35" w:rsidP="00296E35"/>
    <w:p w14:paraId="7B0E8AEE" w14:textId="77777777" w:rsidR="00296E35" w:rsidRPr="001C0FC4" w:rsidRDefault="00296E35" w:rsidP="00296E35">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208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7F4B715" w14:textId="2D2114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35C47FC9" w14:textId="77777777" w:rsidR="00296E35" w:rsidRPr="001C0FC4" w:rsidRDefault="00296E35" w:rsidP="00296E35"/>
    <w:p w14:paraId="4E671A49" w14:textId="77777777" w:rsidR="00296E35" w:rsidRPr="001C0FC4" w:rsidRDefault="00296E35" w:rsidP="00296E35">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2AA1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685250" w14:textId="3D08A8A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2B770F13" w14:textId="77777777" w:rsidR="00296E35" w:rsidRPr="001C0FC4" w:rsidRDefault="00296E35" w:rsidP="00296E35"/>
    <w:p w14:paraId="118A14D0" w14:textId="6482E46E" w:rsidR="00296E35" w:rsidRPr="001C0FC4" w:rsidRDefault="00296E35" w:rsidP="00296E35">
      <w:pPr>
        <w:pStyle w:val="TH"/>
      </w:pPr>
      <w:r w:rsidRPr="001C0FC4">
        <w:t>Table 6.1.13.3.3-10: SIP MESSAGE from the SS (step 7, Table 6.1.13.3.2-1;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C1F9C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4D18EB" w14:textId="7CF6FC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D3635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9A9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114F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71BC6E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ABC5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B516BC" w14:textId="77777777" w:rsidR="00296E35" w:rsidRPr="001C0FC4" w:rsidRDefault="00296E35" w:rsidP="002E3FCC">
            <w:pPr>
              <w:pStyle w:val="TAH"/>
              <w:rPr>
                <w:bCs/>
              </w:rPr>
            </w:pPr>
            <w:r w:rsidRPr="001C0FC4">
              <w:rPr>
                <w:bCs/>
              </w:rPr>
              <w:t>Condition</w:t>
            </w:r>
          </w:p>
        </w:tc>
      </w:tr>
      <w:tr w:rsidR="00296E35" w:rsidRPr="001C0FC4" w14:paraId="642B5F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B2AF1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F4832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7B7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35BD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3233C" w14:textId="77777777" w:rsidR="00296E35" w:rsidRPr="001C0FC4" w:rsidRDefault="00296E35" w:rsidP="002E3FCC">
            <w:pPr>
              <w:pStyle w:val="TAL"/>
            </w:pPr>
          </w:p>
        </w:tc>
      </w:tr>
      <w:tr w:rsidR="00296E35" w:rsidRPr="001C0FC4" w14:paraId="45A89F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0A259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50C6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CBDE54"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41D40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3EEA1F" w14:textId="77777777" w:rsidR="00296E35" w:rsidRPr="001C0FC4" w:rsidRDefault="00296E35" w:rsidP="002E3FCC">
            <w:pPr>
              <w:pStyle w:val="TAL"/>
            </w:pPr>
          </w:p>
        </w:tc>
      </w:tr>
      <w:tr w:rsidR="00296E35" w:rsidRPr="001C0FC4" w14:paraId="45B4C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053F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74991" w14:textId="77777777" w:rsidR="00296E35" w:rsidRPr="001C0FC4" w:rsidRDefault="00296E35" w:rsidP="002E3FCC">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3CAE343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21500A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C72A75" w14:textId="77777777" w:rsidR="00296E35" w:rsidRPr="001C0FC4" w:rsidRDefault="00296E35" w:rsidP="002E3FCC">
            <w:pPr>
              <w:pStyle w:val="TAL"/>
            </w:pPr>
          </w:p>
        </w:tc>
      </w:tr>
    </w:tbl>
    <w:p w14:paraId="44332608" w14:textId="77777777" w:rsidR="00296E35" w:rsidRPr="001C0FC4" w:rsidRDefault="00296E35" w:rsidP="00296E35"/>
    <w:p w14:paraId="7946DE90" w14:textId="77777777" w:rsidR="00296E35" w:rsidRPr="001C0FC4" w:rsidRDefault="00296E35" w:rsidP="00296E35">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7D685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53C77" w14:textId="68CAA4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718938A" w14:textId="77777777" w:rsidR="00296E35" w:rsidRPr="001C0FC4" w:rsidRDefault="00296E35" w:rsidP="00296E35"/>
    <w:p w14:paraId="04E10F58" w14:textId="77777777" w:rsidR="00296E35" w:rsidRPr="001C0FC4" w:rsidRDefault="00296E35" w:rsidP="00296E35">
      <w:pPr>
        <w:pStyle w:val="Heading3"/>
      </w:pPr>
      <w:bookmarkStart w:id="792" w:name="_Toc178186347"/>
      <w:bookmarkStart w:id="793" w:name="_Toc181109088"/>
      <w:r w:rsidRPr="001C0FC4">
        <w:t>6.1.14</w:t>
      </w:r>
      <w:r w:rsidRPr="001C0FC4">
        <w:tab/>
        <w:t>On-network / Short Data Service (SDS) / Standalone SDS Using Media Plane / One-to-one Standalone SDS / Pre-established session / Client Terminated (CT)</w:t>
      </w:r>
      <w:bookmarkEnd w:id="792"/>
      <w:bookmarkEnd w:id="793"/>
    </w:p>
    <w:p w14:paraId="49166056" w14:textId="77777777" w:rsidR="00296E35" w:rsidRPr="001C0FC4" w:rsidRDefault="00296E35" w:rsidP="00296E35">
      <w:pPr>
        <w:pStyle w:val="H6"/>
      </w:pPr>
      <w:r w:rsidRPr="001C0FC4">
        <w:t>6.1.14.1</w:t>
      </w:r>
      <w:r w:rsidRPr="001C0FC4">
        <w:tab/>
        <w:t>Test Purpose (TP)</w:t>
      </w:r>
    </w:p>
    <w:p w14:paraId="7A7A9403" w14:textId="77777777" w:rsidR="00296E35" w:rsidRPr="001C0FC4" w:rsidRDefault="00296E35" w:rsidP="00296E35">
      <w:pPr>
        <w:pStyle w:val="H6"/>
      </w:pPr>
      <w:r w:rsidRPr="001C0FC4">
        <w:t>(1)</w:t>
      </w:r>
    </w:p>
    <w:p w14:paraId="4B8D2FF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27556AC" w14:textId="77777777" w:rsidR="00296E35" w:rsidRPr="001C0FC4" w:rsidRDefault="00296E35" w:rsidP="00296E35">
      <w:pPr>
        <w:pStyle w:val="PL"/>
      </w:pPr>
      <w:r w:rsidRPr="001C0FC4">
        <w:rPr>
          <w:b/>
        </w:rPr>
        <w:t>ensure that</w:t>
      </w:r>
      <w:r w:rsidRPr="001C0FC4">
        <w:t xml:space="preserve"> {</w:t>
      </w:r>
    </w:p>
    <w:p w14:paraId="6A8AAC58"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standalone one-to-one SDS message using the media plane and using a pre-established session }</w:t>
      </w:r>
    </w:p>
    <w:p w14:paraId="65029E1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07794F9" w14:textId="77777777" w:rsidR="00296E35" w:rsidRPr="001C0FC4" w:rsidRDefault="00296E35" w:rsidP="00296E35">
      <w:pPr>
        <w:pStyle w:val="PL"/>
      </w:pPr>
      <w:r w:rsidRPr="001C0FC4">
        <w:t xml:space="preserve">            }</w:t>
      </w:r>
    </w:p>
    <w:p w14:paraId="769AEC45" w14:textId="77777777" w:rsidR="00296E35" w:rsidRPr="001C0FC4" w:rsidRDefault="00296E35" w:rsidP="00296E35">
      <w:pPr>
        <w:pStyle w:val="PL"/>
      </w:pPr>
    </w:p>
    <w:p w14:paraId="30670EC6" w14:textId="77777777" w:rsidR="00296E35" w:rsidRPr="001C0FC4" w:rsidRDefault="00296E35" w:rsidP="00296E35">
      <w:pPr>
        <w:pStyle w:val="H6"/>
      </w:pPr>
      <w:r w:rsidRPr="001C0FC4">
        <w:t>(2)</w:t>
      </w:r>
    </w:p>
    <w:p w14:paraId="7CAE9792"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one-to-one SDS message using the media plane and using a pre-established session }</w:t>
      </w:r>
    </w:p>
    <w:p w14:paraId="50F9AD7B" w14:textId="77777777" w:rsidR="00296E35" w:rsidRPr="001C0FC4" w:rsidRDefault="00296E35" w:rsidP="00296E35">
      <w:pPr>
        <w:pStyle w:val="PL"/>
      </w:pPr>
      <w:r w:rsidRPr="001C0FC4">
        <w:rPr>
          <w:b/>
        </w:rPr>
        <w:t>ensure that</w:t>
      </w:r>
      <w:r w:rsidRPr="001C0FC4">
        <w:t xml:space="preserve"> {</w:t>
      </w:r>
    </w:p>
    <w:p w14:paraId="158121D3"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5FB62D6"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680B74A5" w14:textId="77777777" w:rsidR="00296E35" w:rsidRPr="001C0FC4" w:rsidRDefault="00296E35" w:rsidP="00296E35">
      <w:pPr>
        <w:pStyle w:val="PL"/>
      </w:pPr>
      <w:r w:rsidRPr="001C0FC4">
        <w:t xml:space="preserve">            }</w:t>
      </w:r>
    </w:p>
    <w:p w14:paraId="1A86D408" w14:textId="77777777" w:rsidR="00296E35" w:rsidRPr="001C0FC4" w:rsidRDefault="00296E35" w:rsidP="00296E35">
      <w:pPr>
        <w:pStyle w:val="PL"/>
      </w:pPr>
    </w:p>
    <w:p w14:paraId="4180F493" w14:textId="77777777" w:rsidR="00296E35" w:rsidRPr="001C0FC4" w:rsidRDefault="00296E35" w:rsidP="00296E35">
      <w:pPr>
        <w:pStyle w:val="H6"/>
      </w:pPr>
      <w:r w:rsidRPr="001C0FC4">
        <w:t>(3)</w:t>
      </w:r>
    </w:p>
    <w:p w14:paraId="0B3371B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F9D2EF3" w14:textId="77777777" w:rsidR="00296E35" w:rsidRPr="001C0FC4" w:rsidRDefault="00296E35" w:rsidP="00296E35">
      <w:pPr>
        <w:pStyle w:val="PL"/>
      </w:pPr>
      <w:r w:rsidRPr="001C0FC4">
        <w:rPr>
          <w:b/>
        </w:rPr>
        <w:t>ensure that</w:t>
      </w:r>
      <w:r w:rsidRPr="001C0FC4">
        <w:t xml:space="preserve"> {</w:t>
      </w:r>
    </w:p>
    <w:p w14:paraId="5C1EFB1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2B9380E4"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4C47502" w14:textId="77777777" w:rsidR="00296E35" w:rsidRPr="001C0FC4" w:rsidRDefault="00296E35" w:rsidP="00296E35">
      <w:pPr>
        <w:pStyle w:val="PL"/>
      </w:pPr>
      <w:r w:rsidRPr="001C0FC4">
        <w:t xml:space="preserve">            }</w:t>
      </w:r>
    </w:p>
    <w:p w14:paraId="0FC9A0D3" w14:textId="77777777" w:rsidR="00296E35" w:rsidRPr="001C0FC4" w:rsidRDefault="00296E35" w:rsidP="00296E35">
      <w:pPr>
        <w:pStyle w:val="PL"/>
      </w:pPr>
    </w:p>
    <w:p w14:paraId="452B82FD" w14:textId="77777777" w:rsidR="00296E35" w:rsidRPr="001C0FC4" w:rsidRDefault="00296E35" w:rsidP="00296E35">
      <w:pPr>
        <w:pStyle w:val="H6"/>
      </w:pPr>
      <w:r w:rsidRPr="001C0FC4">
        <w:t>6.1.14.2</w:t>
      </w:r>
      <w:r w:rsidRPr="001C0FC4">
        <w:tab/>
        <w:t>Conformance requirements</w:t>
      </w:r>
    </w:p>
    <w:p w14:paraId="314CF090" w14:textId="77777777" w:rsidR="00296E35" w:rsidRPr="001C0FC4" w:rsidRDefault="00296E35" w:rsidP="00296E35">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FB5972E" w14:textId="77777777" w:rsidR="00296E35" w:rsidRPr="001C0FC4" w:rsidRDefault="00296E35" w:rsidP="00296E35">
      <w:r w:rsidRPr="001C0FC4">
        <w:t>[TS 24.282, clause 9.2.5.2.1.2]</w:t>
      </w:r>
    </w:p>
    <w:p w14:paraId="2475BBDE" w14:textId="77777777" w:rsidR="00296E35" w:rsidRPr="001C0FC4" w:rsidRDefault="00296E35" w:rsidP="00296E35">
      <w:r w:rsidRPr="001C0FC4">
        <w:t>Upon receiving a SIP re-INVITE request within a pre-established Session without an associated MCData session, the MCData client:</w:t>
      </w:r>
    </w:p>
    <w:p w14:paraId="53B50CBD"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63B68760"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6C744A1C"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44C0504" w14:textId="77777777" w:rsidR="00296E35" w:rsidRPr="001C0FC4" w:rsidRDefault="00296E35" w:rsidP="00296E35">
      <w:r w:rsidRPr="001C0FC4">
        <w:t>[TS 24.282, clause 9.2.3.2.4]</w:t>
      </w:r>
    </w:p>
    <w:p w14:paraId="33693336"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65DE6067" w14:textId="77777777" w:rsidR="00296E35" w:rsidRPr="001C0FC4" w:rsidRDefault="00296E35" w:rsidP="00296E35">
      <w:r w:rsidRPr="001C0FC4">
        <w:t>The MCData client:</w:t>
      </w:r>
    </w:p>
    <w:p w14:paraId="1F253BB1"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26FBAD5"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435F6CCC"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3EDDABD8" w14:textId="77777777" w:rsidR="00296E35" w:rsidRPr="001C0FC4" w:rsidRDefault="00296E35" w:rsidP="00296E35">
      <w:pPr>
        <w:pStyle w:val="B2"/>
        <w:rPr>
          <w:lang w:eastAsia="ko-KR"/>
        </w:rPr>
      </w:pPr>
      <w:r w:rsidRPr="001C0FC4">
        <w:t>and skip the rest of the steps after step 2;</w:t>
      </w:r>
    </w:p>
    <w:p w14:paraId="5916603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A7653FB"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880A5E4"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A68F046" w14:textId="77777777" w:rsidR="00296E35" w:rsidRPr="001C0FC4" w:rsidRDefault="00296E35" w:rsidP="00296E35">
      <w:pPr>
        <w:pStyle w:val="B2"/>
      </w:pPr>
      <w:r w:rsidRPr="001C0FC4">
        <w:t>b)</w:t>
      </w:r>
      <w:r w:rsidRPr="001C0FC4">
        <w:tab/>
        <w:t>shall convert the MCData ID to a UID as described in 3GPP TS 33.180 [26];</w:t>
      </w:r>
    </w:p>
    <w:p w14:paraId="66D67C1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4D63E702"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CA21158" w14:textId="77777777" w:rsidR="00296E35" w:rsidRPr="001C0FC4" w:rsidRDefault="00296E35" w:rsidP="00296E35">
      <w:pPr>
        <w:pStyle w:val="B2"/>
      </w:pPr>
      <w:r w:rsidRPr="001C0FC4">
        <w:t>e)</w:t>
      </w:r>
      <w:r w:rsidRPr="001C0FC4">
        <w:tab/>
        <w:t>if the signature of the MIKEY-SAKKE I_MESSAGE was successfully validated:</w:t>
      </w:r>
    </w:p>
    <w:p w14:paraId="408019B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D68270E" w14:textId="77777777" w:rsidR="00296E35" w:rsidRPr="001C0FC4" w:rsidRDefault="00296E35" w:rsidP="00296E35">
      <w:pPr>
        <w:pStyle w:val="B3"/>
      </w:pPr>
      <w:r w:rsidRPr="001C0FC4">
        <w:t>ii)</w:t>
      </w:r>
      <w:r w:rsidRPr="001C0FC4">
        <w:tab/>
        <w:t>shall extract the PCK-ID, from the payload as specified in 3GPP TS 33.180 [26];</w:t>
      </w:r>
    </w:p>
    <w:p w14:paraId="6FAEEAD2"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47376F9"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CA7EB85"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1034EF1"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6F856A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02236F8"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3BA36ED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7DFB7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2C97197B"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3BB95A27"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0C4552C"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7044C02" w14:textId="77777777" w:rsidR="00296E35" w:rsidRPr="001C0FC4" w:rsidRDefault="00296E35" w:rsidP="00296E35">
      <w:r w:rsidRPr="001C0FC4">
        <w:t>[TS 24.282 clause 9.2.5.4.1.2]</w:t>
      </w:r>
    </w:p>
    <w:p w14:paraId="1AE4A618" w14:textId="77777777" w:rsidR="00296E35" w:rsidRPr="001C0FC4" w:rsidRDefault="00296E35" w:rsidP="00296E35">
      <w:r w:rsidRPr="001C0FC4">
        <w:t>Upon receiving a SIP re-INVITE request within a pre-established Session without an associated MCData session, the MCData client:</w:t>
      </w:r>
    </w:p>
    <w:p w14:paraId="50C4B77E"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C02F45"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58E2436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7B3FCDDB" w14:textId="77777777" w:rsidR="00296E35" w:rsidRPr="001C0FC4" w:rsidRDefault="00296E35" w:rsidP="00296E35">
      <w:r w:rsidRPr="001C0FC4">
        <w:t>[TS 24.282, clause 12.2.1.1]</w:t>
      </w:r>
    </w:p>
    <w:p w14:paraId="59C940CB" w14:textId="77777777" w:rsidR="00296E35" w:rsidRPr="001C0FC4" w:rsidRDefault="00296E35" w:rsidP="00296E35">
      <w:r w:rsidRPr="001C0FC4">
        <w:t>The MCData client shall follow the procedures in this subclause to:</w:t>
      </w:r>
    </w:p>
    <w:p w14:paraId="18C79DDD"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CFFF34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42243239" w14:textId="77777777" w:rsidR="00296E35" w:rsidRPr="001C0FC4" w:rsidRDefault="00296E35" w:rsidP="00296E35">
      <w:pPr>
        <w:pStyle w:val="B1"/>
      </w:pPr>
      <w:r w:rsidRPr="001C0FC4">
        <w:t>-</w:t>
      </w:r>
      <w:r w:rsidRPr="001C0FC4">
        <w:tab/>
        <w:t>indicate to an MCData client that a request for FD was accepted, deferred or rejected; or</w:t>
      </w:r>
    </w:p>
    <w:p w14:paraId="01A7893B" w14:textId="77777777" w:rsidR="00296E35" w:rsidRPr="001C0FC4" w:rsidRDefault="00296E35" w:rsidP="00296E35">
      <w:pPr>
        <w:pStyle w:val="B1"/>
      </w:pPr>
      <w:r w:rsidRPr="001C0FC4">
        <w:t>-</w:t>
      </w:r>
      <w:r w:rsidRPr="001C0FC4">
        <w:tab/>
        <w:t>indicate to an MCData client that a file download has been completed;</w:t>
      </w:r>
    </w:p>
    <w:p w14:paraId="13484BB7" w14:textId="77777777" w:rsidR="00296E35" w:rsidRPr="001C0FC4" w:rsidRDefault="00296E35" w:rsidP="00296E35">
      <w:r w:rsidRPr="001C0FC4">
        <w:t>Before sending a disposition notification the MCData client needs to determine:</w:t>
      </w:r>
    </w:p>
    <w:p w14:paraId="578D768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90A3170"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71783FB" w14:textId="77777777" w:rsidR="00296E35" w:rsidRPr="001C0FC4" w:rsidRDefault="00296E35" w:rsidP="00296E35">
      <w:r w:rsidRPr="001C0FC4">
        <w:t>The MCData client shall generate a SIP MESSAGE request in accordance with 3GPP TS 24.229 [5] and IETF RFC 3428 [6] with the clarifications given below.</w:t>
      </w:r>
    </w:p>
    <w:p w14:paraId="6C2F1C68" w14:textId="77777777" w:rsidR="00296E35" w:rsidRPr="001C0FC4" w:rsidRDefault="00296E35" w:rsidP="00296E35">
      <w:r w:rsidRPr="001C0FC4">
        <w:t>The MCData client:</w:t>
      </w:r>
    </w:p>
    <w:p w14:paraId="6661B505" w14:textId="77777777" w:rsidR="00296E35" w:rsidRPr="001C0FC4" w:rsidRDefault="00296E35" w:rsidP="00296E35">
      <w:pPr>
        <w:pStyle w:val="B1"/>
      </w:pPr>
      <w:r w:rsidRPr="001C0FC4">
        <w:t>1)</w:t>
      </w:r>
      <w:r w:rsidRPr="001C0FC4">
        <w:tab/>
        <w:t>shall build the SIP MESSAGE request as specified in subclause 6.2.4.1;</w:t>
      </w:r>
    </w:p>
    <w:p w14:paraId="4D6A68BE"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641186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A51863A"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7497270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C0133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4AE6506"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665F9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F6CDC9F" w14:textId="77777777" w:rsidR="00296E35" w:rsidRPr="001C0FC4" w:rsidRDefault="00296E35" w:rsidP="00296E35">
      <w:r w:rsidRPr="001C0FC4">
        <w:t>[TS 24.282, clause 6.2.4.1]</w:t>
      </w:r>
    </w:p>
    <w:p w14:paraId="1E589A47" w14:textId="77777777" w:rsidR="00296E35" w:rsidRPr="001C0FC4" w:rsidRDefault="00296E35" w:rsidP="00296E35">
      <w:pPr>
        <w:rPr>
          <w:rFonts w:eastAsia="SimSun"/>
        </w:rPr>
      </w:pPr>
      <w:r w:rsidRPr="001C0FC4">
        <w:rPr>
          <w:rFonts w:eastAsia="SimSun"/>
        </w:rPr>
        <w:t>This subclause is referenced from other procedures.</w:t>
      </w:r>
    </w:p>
    <w:p w14:paraId="482364EB" w14:textId="77777777" w:rsidR="00296E35" w:rsidRPr="001C0FC4" w:rsidRDefault="00296E35" w:rsidP="00296E35">
      <w:r w:rsidRPr="001C0FC4">
        <w:t>In a SIP MESSAGE request, the MCData client:</w:t>
      </w:r>
    </w:p>
    <w:p w14:paraId="10E35E05" w14:textId="77777777" w:rsidR="00296E35" w:rsidRPr="001C0FC4" w:rsidRDefault="00296E35" w:rsidP="00296E35">
      <w:pPr>
        <w:pStyle w:val="B1"/>
      </w:pPr>
      <w:r w:rsidRPr="001C0FC4">
        <w:t>1)</w:t>
      </w:r>
      <w:r w:rsidRPr="001C0FC4">
        <w:tab/>
        <w:t>when sending SDS messages or SDS disposition notifications:</w:t>
      </w:r>
    </w:p>
    <w:p w14:paraId="7D9AA6B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0FA2CC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945245"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24C63B"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46D5A2D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0CD60BE6"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0A932397"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9C911B3"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1B8E28F"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6CD85C51" w14:textId="77777777" w:rsidR="00296E35" w:rsidRPr="001C0FC4" w:rsidRDefault="00296E35" w:rsidP="00296E35">
      <w:r w:rsidRPr="001C0FC4">
        <w:t>[TS 24.282, clause 6.2.3.1]</w:t>
      </w:r>
    </w:p>
    <w:p w14:paraId="435A7D7F" w14:textId="77777777" w:rsidR="00296E35" w:rsidRPr="001C0FC4" w:rsidRDefault="00296E35" w:rsidP="00296E35">
      <w:r w:rsidRPr="001C0FC4">
        <w:t>In order to generate an SDS notification, the MCData client:</w:t>
      </w:r>
    </w:p>
    <w:p w14:paraId="018D4489" w14:textId="77777777" w:rsidR="00296E35" w:rsidRPr="001C0FC4" w:rsidRDefault="00296E35" w:rsidP="00296E35">
      <w:pPr>
        <w:pStyle w:val="B1"/>
      </w:pPr>
      <w:r w:rsidRPr="001C0FC4">
        <w:t>1)</w:t>
      </w:r>
      <w:r w:rsidRPr="001C0FC4">
        <w:tab/>
        <w:t>shall generate an SDS NOTIFICATION message as specified in subclause 15.1.5; and</w:t>
      </w:r>
    </w:p>
    <w:p w14:paraId="238AF59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24FD6A92" w14:textId="77777777" w:rsidR="00296E35" w:rsidRPr="001C0FC4" w:rsidRDefault="00296E35" w:rsidP="00296E35">
      <w:r w:rsidRPr="001C0FC4">
        <w:t>When generating an SDS NOTIFICATION message as specified in subclause 15.1.5, the MCData client:</w:t>
      </w:r>
    </w:p>
    <w:p w14:paraId="28EE1C8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1C9FD37"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4D03FAB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CB60477"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5DD615BB" w14:textId="77777777" w:rsidR="00296E35" w:rsidRPr="001C0FC4" w:rsidRDefault="00296E35" w:rsidP="00296E35">
      <w:pPr>
        <w:pStyle w:val="B1"/>
      </w:pPr>
      <w:r w:rsidRPr="001C0FC4">
        <w:t>5)</w:t>
      </w:r>
      <w:r w:rsidRPr="001C0FC4">
        <w:tab/>
        <w:t>shall set the Date and time IE to the current time to as specified in subclause 15.2.8;</w:t>
      </w:r>
    </w:p>
    <w:p w14:paraId="790C923A"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252BF7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6B8836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3B04EA8" w14:textId="77777777" w:rsidR="00296E35" w:rsidRPr="001C0FC4" w:rsidRDefault="00296E35" w:rsidP="00296E35">
      <w:pPr>
        <w:pStyle w:val="B1"/>
      </w:pPr>
      <w:r w:rsidRPr="001C0FC4">
        <w:t>9)</w:t>
      </w:r>
      <w:r w:rsidRPr="001C0FC4">
        <w:tab/>
        <w:t>if the SDS message was destined for an application, shall include:</w:t>
      </w:r>
    </w:p>
    <w:p w14:paraId="7DC66928"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3FBD1379"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53A0F12E" w14:textId="77777777" w:rsidR="00296E35" w:rsidRPr="001C0FC4" w:rsidRDefault="00296E35" w:rsidP="00296E35">
      <w:r w:rsidRPr="001C0FC4">
        <w:t>[TS 24.582, clause 6.1.1.3.1]</w:t>
      </w:r>
    </w:p>
    <w:p w14:paraId="605164F3" w14:textId="77777777" w:rsidR="00296E35" w:rsidRPr="001C0FC4" w:rsidRDefault="00296E35" w:rsidP="00296E35">
      <w:r w:rsidRPr="001C0FC4">
        <w:t>Upon receiving an indication to establish MSRP connection for standalone SDS using media plane as the terminating client, the MCData client:</w:t>
      </w:r>
    </w:p>
    <w:p w14:paraId="2D9AA60E" w14:textId="77777777" w:rsidR="00296E35" w:rsidRPr="001C0FC4" w:rsidRDefault="00296E35" w:rsidP="00296E35">
      <w:pPr>
        <w:pStyle w:val="B1"/>
      </w:pPr>
      <w:r w:rsidRPr="001C0FC4">
        <w:t>1.</w:t>
      </w:r>
      <w:r w:rsidRPr="001C0FC4">
        <w:tab/>
        <w:t>shall act as an MSRP client according to IETF RFC 6135 [12];</w:t>
      </w:r>
    </w:p>
    <w:p w14:paraId="20E1308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7A0F121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2F35E9E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25B0BF9" w14:textId="77777777" w:rsidR="00296E35" w:rsidRPr="001C0FC4" w:rsidRDefault="00296E35" w:rsidP="00296E35">
      <w:pPr>
        <w:pStyle w:val="B1"/>
      </w:pPr>
      <w:r w:rsidRPr="001C0FC4">
        <w:t>Once the MSRP connection is established, the MCData client:</w:t>
      </w:r>
    </w:p>
    <w:p w14:paraId="39E72D1E"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4BAB3A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98C2DF8" w14:textId="77777777" w:rsidR="00296E35" w:rsidRPr="001C0FC4" w:rsidRDefault="00296E35" w:rsidP="00296E35">
      <w:pPr>
        <w:pStyle w:val="B1"/>
      </w:pPr>
      <w:r w:rsidRPr="001C0FC4">
        <w:t>3.</w:t>
      </w:r>
      <w:r w:rsidRPr="001C0FC4">
        <w:tab/>
        <w:t>shall handle the received content as described in subclause 6.1.1.3.2.</w:t>
      </w:r>
    </w:p>
    <w:p w14:paraId="51CC646D" w14:textId="77777777" w:rsidR="00296E35" w:rsidRPr="001C0FC4" w:rsidRDefault="00296E35" w:rsidP="00296E35">
      <w:r w:rsidRPr="001C0FC4">
        <w:t>[TS 24.582, clause 6.1.1.3.2]</w:t>
      </w:r>
    </w:p>
    <w:p w14:paraId="29358191" w14:textId="77777777" w:rsidR="00296E35" w:rsidRPr="001C0FC4" w:rsidRDefault="00296E35" w:rsidP="00296E35">
      <w:pPr>
        <w:rPr>
          <w:rFonts w:eastAsia="Malgun Gothic"/>
        </w:rPr>
      </w:pPr>
      <w:r w:rsidRPr="001C0FC4">
        <w:rPr>
          <w:rFonts w:ascii="TimesNewRoman" w:hAnsi="TimesNewRoman" w:cs="TimesNewRoman"/>
        </w:rPr>
        <w:t>The MCData client:</w:t>
      </w:r>
    </w:p>
    <w:p w14:paraId="04B8549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E92188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5C477B8"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4D31A4E9"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4905B0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1011A5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25BA285"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0767CEA"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CA30A7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5D5D29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6FDF19C"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72AAAF6"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ED8F8A"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6A8516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2471BE8"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D065E10"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85349EE"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4E47F931" w14:textId="77777777" w:rsidR="00296E35" w:rsidRPr="001C0FC4" w:rsidRDefault="00296E35" w:rsidP="00296E35">
      <w:pPr>
        <w:pStyle w:val="H6"/>
      </w:pPr>
      <w:r w:rsidRPr="001C0FC4">
        <w:t>6.1.14.3</w:t>
      </w:r>
      <w:r w:rsidRPr="001C0FC4">
        <w:tab/>
        <w:t>Test description</w:t>
      </w:r>
    </w:p>
    <w:p w14:paraId="3A2F9C73" w14:textId="77777777" w:rsidR="00296E35" w:rsidRPr="001C0FC4" w:rsidRDefault="00296E35" w:rsidP="00296E35">
      <w:pPr>
        <w:pStyle w:val="H6"/>
      </w:pPr>
      <w:r w:rsidRPr="001C0FC4">
        <w:t>6.1.14.3.1</w:t>
      </w:r>
      <w:r w:rsidRPr="001C0FC4">
        <w:tab/>
        <w:t>Pre-test conditions</w:t>
      </w:r>
    </w:p>
    <w:p w14:paraId="4F91C4D6" w14:textId="77777777" w:rsidR="00296E35" w:rsidRDefault="00296E35" w:rsidP="00296E35">
      <w:pPr>
        <w:pStyle w:val="H6"/>
      </w:pPr>
      <w:r w:rsidRPr="00102CE5">
        <w:t>Test configuration</w:t>
      </w:r>
      <w:r>
        <w:t>:</w:t>
      </w:r>
    </w:p>
    <w:p w14:paraId="26393683" w14:textId="5A8E96D1" w:rsidR="00296E35" w:rsidRDefault="00296E35" w:rsidP="00296E35">
      <w:pPr>
        <w:pStyle w:val="B1"/>
      </w:pPr>
      <w:r>
        <w:t>-</w:t>
      </w:r>
      <w:r>
        <w:tab/>
        <w:t>Single cell configuration according to TS 37.579-1 [2] clause 5.2.2.2.1.</w:t>
      </w:r>
    </w:p>
    <w:p w14:paraId="7BED0139" w14:textId="77777777" w:rsidR="00296E35" w:rsidRDefault="00296E35" w:rsidP="00296E35">
      <w:pPr>
        <w:pStyle w:val="H6"/>
      </w:pPr>
      <w:r>
        <w:t>Preamble:</w:t>
      </w:r>
    </w:p>
    <w:p w14:paraId="4E54EC68" w14:textId="53C4D94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AFE1FA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210591F" w14:textId="086AE93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8380134" w14:textId="77777777" w:rsidR="00296E35" w:rsidRDefault="00296E35" w:rsidP="00296E35">
      <w:pPr>
        <w:pStyle w:val="B1"/>
      </w:pPr>
      <w:r>
        <w:t>-</w:t>
      </w:r>
      <w:r>
        <w:tab/>
      </w:r>
      <w:r w:rsidRPr="000573F5">
        <w:t>UE States at the end of the preamble</w:t>
      </w:r>
      <w:r>
        <w:t>:</w:t>
      </w:r>
    </w:p>
    <w:p w14:paraId="17932D57" w14:textId="77777777" w:rsidR="00296E35" w:rsidRDefault="00296E35" w:rsidP="00296E35">
      <w:pPr>
        <w:pStyle w:val="B1"/>
        <w:ind w:left="852"/>
      </w:pPr>
      <w:r>
        <w:t>-</w:t>
      </w:r>
      <w:r>
        <w:tab/>
        <w:t>The UE is in RRC_IDLE state.</w:t>
      </w:r>
    </w:p>
    <w:p w14:paraId="043F296B" w14:textId="77777777" w:rsidR="00296E35" w:rsidRDefault="00296E35" w:rsidP="00296E35">
      <w:pPr>
        <w:pStyle w:val="B1"/>
        <w:ind w:left="852"/>
      </w:pPr>
      <w:r>
        <w:t>-</w:t>
      </w:r>
      <w:r>
        <w:tab/>
        <w:t>The client is registered for MCData.</w:t>
      </w:r>
    </w:p>
    <w:p w14:paraId="062493F0" w14:textId="77777777" w:rsidR="00296E35" w:rsidRDefault="00296E35" w:rsidP="00296E35">
      <w:pPr>
        <w:pStyle w:val="B1"/>
        <w:ind w:left="852"/>
      </w:pPr>
      <w:r>
        <w:t>-</w:t>
      </w:r>
      <w:r>
        <w:tab/>
      </w:r>
      <w:r w:rsidRPr="008B4D0C">
        <w:t>A pre-established session is established</w:t>
      </w:r>
      <w:r>
        <w:t>.</w:t>
      </w:r>
    </w:p>
    <w:p w14:paraId="444C1C27" w14:textId="77777777" w:rsidR="00296E35" w:rsidRPr="001C0FC4" w:rsidRDefault="00296E35" w:rsidP="00296E35">
      <w:pPr>
        <w:pStyle w:val="H6"/>
      </w:pPr>
      <w:r w:rsidRPr="001C0FC4">
        <w:t>6.1.14.3.2</w:t>
      </w:r>
      <w:r w:rsidRPr="001C0FC4">
        <w:tab/>
        <w:t>Test procedure sequence</w:t>
      </w:r>
    </w:p>
    <w:p w14:paraId="36E0E653" w14:textId="77777777" w:rsidR="00296E35" w:rsidRPr="001C0FC4" w:rsidRDefault="00296E35" w:rsidP="00296E35">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77A1179" w14:textId="77777777" w:rsidTr="002E3FCC">
        <w:tc>
          <w:tcPr>
            <w:tcW w:w="649" w:type="dxa"/>
            <w:tcBorders>
              <w:top w:val="single" w:sz="4" w:space="0" w:color="auto"/>
              <w:left w:val="single" w:sz="4" w:space="0" w:color="auto"/>
              <w:bottom w:val="nil"/>
              <w:right w:val="single" w:sz="4" w:space="0" w:color="auto"/>
            </w:tcBorders>
            <w:hideMark/>
          </w:tcPr>
          <w:p w14:paraId="6CF0D60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E50404E"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BFE82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39BE5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48D758" w14:textId="77777777" w:rsidR="00296E35" w:rsidRPr="001C0FC4" w:rsidRDefault="00296E35" w:rsidP="002E3FCC">
            <w:pPr>
              <w:pStyle w:val="TAH"/>
            </w:pPr>
            <w:r w:rsidRPr="001C0FC4">
              <w:t>Verdict</w:t>
            </w:r>
          </w:p>
        </w:tc>
      </w:tr>
      <w:tr w:rsidR="00296E35" w:rsidRPr="001C0FC4" w14:paraId="4104CD3A" w14:textId="77777777" w:rsidTr="002E3FCC">
        <w:tc>
          <w:tcPr>
            <w:tcW w:w="649" w:type="dxa"/>
            <w:tcBorders>
              <w:top w:val="nil"/>
              <w:left w:val="single" w:sz="4" w:space="0" w:color="auto"/>
              <w:bottom w:val="single" w:sz="4" w:space="0" w:color="auto"/>
              <w:right w:val="single" w:sz="4" w:space="0" w:color="auto"/>
            </w:tcBorders>
          </w:tcPr>
          <w:p w14:paraId="20FD4C3D"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0628E9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05D75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B22977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1A9EC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D4A289D" w14:textId="77777777" w:rsidR="00296E35" w:rsidRPr="001C0FC4" w:rsidRDefault="00296E35" w:rsidP="002E3FCC">
            <w:pPr>
              <w:pStyle w:val="TAH"/>
            </w:pPr>
          </w:p>
        </w:tc>
      </w:tr>
      <w:tr w:rsidR="00296E35" w:rsidRPr="001C0FC4" w14:paraId="6E96FDE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41FAC4"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3E2318" w14:textId="18B0D1C9"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20D52D28" w14:textId="77777777" w:rsidR="00296E35" w:rsidRPr="001C0FC4" w:rsidRDefault="00296E35" w:rsidP="002E3FCC">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2D321E6A"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C59B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FACD21"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9C2728" w14:textId="77777777" w:rsidR="00296E35" w:rsidRPr="001C0FC4" w:rsidRDefault="00296E35" w:rsidP="002E3FCC">
            <w:pPr>
              <w:pStyle w:val="TAC"/>
            </w:pPr>
            <w:r w:rsidRPr="001C0FC4">
              <w:t>P</w:t>
            </w:r>
          </w:p>
        </w:tc>
      </w:tr>
      <w:tr w:rsidR="00296E35" w:rsidRPr="001C0FC4" w14:paraId="4DCBB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974EA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4B02386" w14:textId="30D5DE7E"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4F85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248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913F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60989F" w14:textId="77777777" w:rsidR="00296E35" w:rsidRPr="001C0FC4" w:rsidRDefault="00296E35" w:rsidP="002E3FCC">
            <w:pPr>
              <w:pStyle w:val="TAC"/>
            </w:pPr>
            <w:r w:rsidRPr="001C0FC4">
              <w:t>P</w:t>
            </w:r>
          </w:p>
        </w:tc>
      </w:tr>
      <w:tr w:rsidR="00296E35" w:rsidRPr="001C0FC4" w14:paraId="52B4FC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7D23F5"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AD92A2C" w14:textId="06B51E73"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6833AE5A" w14:textId="77777777" w:rsidR="00296E35" w:rsidRDefault="00296E35" w:rsidP="002E3FCC">
            <w:pPr>
              <w:pStyle w:val="TAL"/>
            </w:pPr>
            <w:r w:rsidRPr="001C0FC4">
              <w:t>NOTE: The SS (MCData server) sends a SIP re-INVITE request to release the MCData call while keeping the pre-established Session.</w:t>
            </w:r>
          </w:p>
          <w:p w14:paraId="21B4A0C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88528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DD2B7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7E6990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894F52" w14:textId="77777777" w:rsidR="00296E35" w:rsidRPr="001C0FC4" w:rsidRDefault="00296E35" w:rsidP="002E3FCC">
            <w:pPr>
              <w:pStyle w:val="TAC"/>
            </w:pPr>
            <w:r w:rsidRPr="001C0FC4">
              <w:t>P</w:t>
            </w:r>
          </w:p>
        </w:tc>
      </w:tr>
      <w:tr w:rsidR="00296E35" w:rsidRPr="001C0FC4" w14:paraId="7C77BC3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408F4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BC4BD08" w14:textId="42CB1BCC"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5949E8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1921A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0208B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15E179" w14:textId="77777777" w:rsidR="00296E35" w:rsidRPr="001C0FC4" w:rsidRDefault="00296E35" w:rsidP="002E3FCC">
            <w:pPr>
              <w:pStyle w:val="TAC"/>
            </w:pPr>
            <w:r w:rsidRPr="001C0FC4">
              <w:t>P</w:t>
            </w:r>
          </w:p>
        </w:tc>
      </w:tr>
      <w:tr w:rsidR="00296E35" w:rsidRPr="001C0FC4" w14:paraId="0CE247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7D75D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01E4805" w14:textId="77777777" w:rsidR="00296E35" w:rsidRPr="001C0FC4" w:rsidRDefault="00296E35" w:rsidP="002E3FCC">
            <w:pPr>
              <w:pStyle w:val="TAL"/>
            </w:pPr>
            <w:r w:rsidRPr="001C0FC4">
              <w:t>Check: Does the UE (MCData client) provide the contents of the Payload IE to the user?</w:t>
            </w:r>
          </w:p>
          <w:p w14:paraId="44BDA0E9"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9D2F43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FDF8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605B4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9A5CAE" w14:textId="77777777" w:rsidR="00296E35" w:rsidRPr="001C0FC4" w:rsidRDefault="00296E35" w:rsidP="002E3FCC">
            <w:pPr>
              <w:pStyle w:val="TAC"/>
            </w:pPr>
            <w:r w:rsidRPr="001C0FC4">
              <w:t>P</w:t>
            </w:r>
          </w:p>
        </w:tc>
      </w:tr>
      <w:tr w:rsidR="00296E35" w:rsidRPr="001C0FC4" w14:paraId="603BE0C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5D80B" w14:textId="77777777" w:rsidR="00296E35" w:rsidRDefault="00296E35" w:rsidP="002E3FCC">
            <w:pPr>
              <w:pStyle w:val="TAN"/>
            </w:pPr>
            <w:r w:rsidRPr="001C0FC4">
              <w:t>NOTE 1:</w:t>
            </w:r>
            <w:r w:rsidRPr="001C0FC4">
              <w:tab/>
              <w:t>This is expected to be done via a suitable implementation dependent MMI.</w:t>
            </w:r>
          </w:p>
          <w:p w14:paraId="29CE08FF" w14:textId="77777777" w:rsidR="00296E35" w:rsidRPr="001C0FC4" w:rsidRDefault="00296E35" w:rsidP="002E3FCC">
            <w:pPr>
              <w:pStyle w:val="TAN"/>
            </w:pPr>
            <w:r>
              <w:t>NOTE 2:</w:t>
            </w:r>
            <w:r>
              <w:tab/>
              <w:t>The procedure does not release the RRC connection.</w:t>
            </w:r>
          </w:p>
        </w:tc>
      </w:tr>
    </w:tbl>
    <w:p w14:paraId="742BDADB" w14:textId="77777777" w:rsidR="00296E35" w:rsidRPr="001C0FC4" w:rsidRDefault="00296E35" w:rsidP="00296E35"/>
    <w:p w14:paraId="51780136" w14:textId="77777777" w:rsidR="00296E35" w:rsidRPr="001C0FC4" w:rsidRDefault="00296E35" w:rsidP="00296E35">
      <w:pPr>
        <w:pStyle w:val="H6"/>
      </w:pPr>
      <w:r w:rsidRPr="001C0FC4">
        <w:t>6.1.14.3.3</w:t>
      </w:r>
      <w:r w:rsidRPr="001C0FC4">
        <w:tab/>
        <w:t>Specific message contents</w:t>
      </w:r>
    </w:p>
    <w:p w14:paraId="03D365FD" w14:textId="72AB2BB1" w:rsidR="00296E35" w:rsidRPr="001C0FC4" w:rsidRDefault="00296E35" w:rsidP="00296E35">
      <w:pPr>
        <w:pStyle w:val="TH"/>
      </w:pPr>
      <w:r w:rsidRPr="001C0FC4">
        <w:t>Table 6.1.14.3.3-1: SIP INVITE from the SS (step 1, Table 6.1.14.3.2-1;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2696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FC4791" w14:textId="50C32B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1053F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A28B8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0993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9353A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FE45F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CE7256" w14:textId="77777777" w:rsidR="00296E35" w:rsidRPr="001C0FC4" w:rsidRDefault="00296E35" w:rsidP="002E3FCC">
            <w:pPr>
              <w:pStyle w:val="TAH"/>
              <w:rPr>
                <w:bCs/>
              </w:rPr>
            </w:pPr>
            <w:r w:rsidRPr="001C0FC4">
              <w:rPr>
                <w:bCs/>
              </w:rPr>
              <w:t>Condition</w:t>
            </w:r>
          </w:p>
        </w:tc>
      </w:tr>
      <w:tr w:rsidR="00296E35" w:rsidRPr="001C0FC4" w14:paraId="4C9EC9E6" w14:textId="77777777" w:rsidTr="002E3FCC">
        <w:tc>
          <w:tcPr>
            <w:tcW w:w="2837" w:type="dxa"/>
            <w:tcBorders>
              <w:top w:val="single" w:sz="4" w:space="0" w:color="auto"/>
              <w:left w:val="single" w:sz="4" w:space="0" w:color="auto"/>
              <w:bottom w:val="single" w:sz="4" w:space="0" w:color="auto"/>
              <w:right w:val="single" w:sz="4" w:space="0" w:color="auto"/>
            </w:tcBorders>
          </w:tcPr>
          <w:p w14:paraId="4153D8CA"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8B0844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6CF03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C8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9BDB0" w14:textId="77777777" w:rsidR="00296E35" w:rsidRPr="001C0FC4" w:rsidRDefault="00296E35" w:rsidP="002E3FCC">
            <w:pPr>
              <w:pStyle w:val="TAL"/>
            </w:pPr>
          </w:p>
        </w:tc>
      </w:tr>
      <w:tr w:rsidR="00296E35" w:rsidRPr="001C0FC4" w14:paraId="44896693" w14:textId="77777777" w:rsidTr="002E3FCC">
        <w:tc>
          <w:tcPr>
            <w:tcW w:w="2837" w:type="dxa"/>
            <w:tcBorders>
              <w:top w:val="single" w:sz="4" w:space="0" w:color="auto"/>
              <w:left w:val="single" w:sz="4" w:space="0" w:color="auto"/>
              <w:bottom w:val="single" w:sz="4" w:space="0" w:color="auto"/>
              <w:right w:val="single" w:sz="4" w:space="0" w:color="auto"/>
            </w:tcBorders>
          </w:tcPr>
          <w:p w14:paraId="02B468E8"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29326B"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6D801E2B"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67124CA8"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413BEBE" w14:textId="77777777" w:rsidR="00296E35" w:rsidRPr="001C0FC4" w:rsidRDefault="00296E35" w:rsidP="002E3FCC">
            <w:pPr>
              <w:pStyle w:val="TAL"/>
            </w:pPr>
          </w:p>
        </w:tc>
      </w:tr>
      <w:tr w:rsidR="00296E35" w:rsidRPr="001C0FC4" w14:paraId="265FEB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30F04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7F2D62"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FFCF50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0BA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18396C" w14:textId="77777777" w:rsidR="00296E35" w:rsidRPr="001C0FC4" w:rsidRDefault="00296E35" w:rsidP="002E3FCC">
            <w:pPr>
              <w:pStyle w:val="TAL"/>
            </w:pPr>
          </w:p>
        </w:tc>
      </w:tr>
      <w:tr w:rsidR="00296E35" w:rsidRPr="001C0FC4" w14:paraId="6CCE2C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E801B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964B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BE409A5"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6652C8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D23F2C" w14:textId="77777777" w:rsidR="00296E35" w:rsidRPr="001C0FC4" w:rsidRDefault="00296E35" w:rsidP="002E3FCC">
            <w:pPr>
              <w:pStyle w:val="TAL"/>
            </w:pPr>
          </w:p>
        </w:tc>
      </w:tr>
      <w:tr w:rsidR="00296E35" w:rsidRPr="001C0FC4" w14:paraId="124D648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85DA4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1426C4" w14:textId="77777777" w:rsidR="00296E35" w:rsidRPr="001C0FC4" w:rsidRDefault="00296E35" w:rsidP="002E3FCC">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7E201DE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127BB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465C3D" w14:textId="77777777" w:rsidR="00296E35" w:rsidRPr="001C0FC4" w:rsidRDefault="00296E35" w:rsidP="002E3FCC">
            <w:pPr>
              <w:pStyle w:val="TAL"/>
            </w:pPr>
          </w:p>
        </w:tc>
      </w:tr>
      <w:tr w:rsidR="00296E35" w:rsidRPr="001C0FC4" w14:paraId="42DE0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167D1D"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CA94D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BD6ECD"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3506E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8E2B5" w14:textId="77777777" w:rsidR="00296E35" w:rsidRPr="001C0FC4" w:rsidRDefault="00296E35" w:rsidP="002E3FCC">
            <w:pPr>
              <w:pStyle w:val="TAL"/>
            </w:pPr>
          </w:p>
        </w:tc>
      </w:tr>
      <w:tr w:rsidR="00296E35" w:rsidRPr="001C0FC4" w14:paraId="3F22CB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D3E039"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4DBE8E" w14:textId="77777777" w:rsidR="00296E35" w:rsidRPr="001C0FC4" w:rsidRDefault="00296E35" w:rsidP="002E3FCC">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31940AE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72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CA621E" w14:textId="77777777" w:rsidR="00296E35" w:rsidRPr="001C0FC4" w:rsidRDefault="00296E35" w:rsidP="002E3FCC">
            <w:pPr>
              <w:pStyle w:val="TAL"/>
            </w:pPr>
          </w:p>
        </w:tc>
      </w:tr>
    </w:tbl>
    <w:p w14:paraId="34E4D21A" w14:textId="77777777" w:rsidR="00296E35" w:rsidRPr="001C0FC4" w:rsidRDefault="00296E35" w:rsidP="00296E35"/>
    <w:p w14:paraId="495CED90" w14:textId="77777777" w:rsidR="00296E35" w:rsidRPr="001C0FC4" w:rsidRDefault="00296E35" w:rsidP="00296E35">
      <w:pPr>
        <w:pStyle w:val="TH"/>
      </w:pPr>
      <w:r w:rsidRPr="001C0FC4">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6DB0A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12770C" w14:textId="6F2B496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 PRE_ESTABLISHED_SESSION</w:t>
            </w:r>
          </w:p>
        </w:tc>
      </w:tr>
    </w:tbl>
    <w:p w14:paraId="431E8701" w14:textId="77777777" w:rsidR="00296E35" w:rsidRPr="001C0FC4" w:rsidRDefault="00296E35" w:rsidP="00296E35"/>
    <w:p w14:paraId="052DFBC5" w14:textId="77777777" w:rsidR="00296E35" w:rsidRPr="001C0FC4" w:rsidRDefault="00296E35" w:rsidP="00296E35">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63873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0207634" w14:textId="395F7B6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11597F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4789D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8012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44AD7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C0A07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84845" w14:textId="77777777" w:rsidR="00296E35" w:rsidRPr="001C0FC4" w:rsidRDefault="00296E35" w:rsidP="002E3FCC">
            <w:pPr>
              <w:pStyle w:val="TAH"/>
              <w:rPr>
                <w:bCs/>
              </w:rPr>
            </w:pPr>
            <w:r w:rsidRPr="001C0FC4">
              <w:rPr>
                <w:bCs/>
              </w:rPr>
              <w:t>Condition</w:t>
            </w:r>
          </w:p>
        </w:tc>
      </w:tr>
      <w:tr w:rsidR="00296E35" w:rsidRPr="001C0FC4" w14:paraId="50DDCA20" w14:textId="77777777" w:rsidTr="002E3FCC">
        <w:tc>
          <w:tcPr>
            <w:tcW w:w="2837" w:type="dxa"/>
            <w:tcBorders>
              <w:top w:val="single" w:sz="4" w:space="0" w:color="auto"/>
              <w:left w:val="single" w:sz="4" w:space="0" w:color="auto"/>
              <w:bottom w:val="single" w:sz="4" w:space="0" w:color="auto"/>
              <w:right w:val="single" w:sz="4" w:space="0" w:color="auto"/>
            </w:tcBorders>
          </w:tcPr>
          <w:p w14:paraId="318B4AC8"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C09A0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E28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D04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66280" w14:textId="77777777" w:rsidR="00296E35" w:rsidRPr="001C0FC4" w:rsidRDefault="00296E35" w:rsidP="002E3FCC">
            <w:pPr>
              <w:pStyle w:val="TAL"/>
            </w:pPr>
          </w:p>
        </w:tc>
      </w:tr>
      <w:tr w:rsidR="00296E35" w:rsidRPr="001C0FC4" w14:paraId="30DB22DF" w14:textId="77777777" w:rsidTr="002E3FCC">
        <w:tc>
          <w:tcPr>
            <w:tcW w:w="2837" w:type="dxa"/>
            <w:tcBorders>
              <w:top w:val="single" w:sz="4" w:space="0" w:color="auto"/>
              <w:left w:val="single" w:sz="4" w:space="0" w:color="auto"/>
              <w:bottom w:val="single" w:sz="4" w:space="0" w:color="auto"/>
              <w:right w:val="single" w:sz="4" w:space="0" w:color="auto"/>
            </w:tcBorders>
          </w:tcPr>
          <w:p w14:paraId="67A010C1"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2AFA1DF"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6E18EC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E32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43B09C" w14:textId="77777777" w:rsidR="00296E35" w:rsidRPr="001C0FC4" w:rsidRDefault="00296E35" w:rsidP="002E3FCC">
            <w:pPr>
              <w:pStyle w:val="TAL"/>
            </w:pPr>
          </w:p>
        </w:tc>
      </w:tr>
      <w:tr w:rsidR="00296E35" w:rsidRPr="001C0FC4" w14:paraId="738F0F48" w14:textId="77777777" w:rsidTr="002E3FCC">
        <w:tc>
          <w:tcPr>
            <w:tcW w:w="2837" w:type="dxa"/>
            <w:tcBorders>
              <w:top w:val="single" w:sz="4" w:space="0" w:color="auto"/>
              <w:left w:val="single" w:sz="4" w:space="0" w:color="auto"/>
              <w:bottom w:val="single" w:sz="4" w:space="0" w:color="auto"/>
              <w:right w:val="single" w:sz="4" w:space="0" w:color="auto"/>
            </w:tcBorders>
          </w:tcPr>
          <w:p w14:paraId="61D58274"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56FA73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3C73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26E9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C5DBD3" w14:textId="77777777" w:rsidR="00296E35" w:rsidRPr="001C0FC4" w:rsidRDefault="00296E35" w:rsidP="002E3FCC">
            <w:pPr>
              <w:pStyle w:val="TAL"/>
            </w:pPr>
          </w:p>
        </w:tc>
      </w:tr>
      <w:tr w:rsidR="00296E35" w:rsidRPr="001C0FC4" w14:paraId="08795AA7" w14:textId="77777777" w:rsidTr="002E3FCC">
        <w:tc>
          <w:tcPr>
            <w:tcW w:w="2837" w:type="dxa"/>
            <w:tcBorders>
              <w:top w:val="single" w:sz="4" w:space="0" w:color="auto"/>
              <w:left w:val="single" w:sz="4" w:space="0" w:color="auto"/>
              <w:bottom w:val="single" w:sz="4" w:space="0" w:color="auto"/>
              <w:right w:val="single" w:sz="4" w:space="0" w:color="auto"/>
            </w:tcBorders>
          </w:tcPr>
          <w:p w14:paraId="524A30F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3467996"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41B325E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C170B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680E5254" w14:textId="77777777" w:rsidR="00296E35" w:rsidRPr="001C0FC4" w:rsidRDefault="00296E35" w:rsidP="002E3FCC">
            <w:pPr>
              <w:pStyle w:val="TAL"/>
            </w:pPr>
          </w:p>
        </w:tc>
      </w:tr>
    </w:tbl>
    <w:p w14:paraId="32976EFE" w14:textId="77777777" w:rsidR="00296E35" w:rsidRPr="001C0FC4" w:rsidRDefault="00296E35" w:rsidP="00296E35"/>
    <w:p w14:paraId="7689D432" w14:textId="6AA57023" w:rsidR="00296E35" w:rsidRPr="001C0FC4" w:rsidRDefault="00296E35" w:rsidP="00296E35">
      <w:pPr>
        <w:pStyle w:val="TH"/>
      </w:pPr>
      <w:r w:rsidRPr="001C0FC4">
        <w:t>Table 6.1.14.3.3-4: SIP 200 (OK) from the UE (step 1, Table 6.1.14.3.2-1;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B72281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9E7EC6" w14:textId="1204884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001EB7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7953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97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1A3D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BCCD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30BF12" w14:textId="77777777" w:rsidR="00296E35" w:rsidRPr="001C0FC4" w:rsidRDefault="00296E35" w:rsidP="002E3FCC">
            <w:pPr>
              <w:pStyle w:val="TAH"/>
              <w:rPr>
                <w:bCs/>
              </w:rPr>
            </w:pPr>
            <w:r w:rsidRPr="001C0FC4">
              <w:rPr>
                <w:bCs/>
              </w:rPr>
              <w:t>Condition</w:t>
            </w:r>
          </w:p>
        </w:tc>
      </w:tr>
      <w:tr w:rsidR="00296E35" w:rsidRPr="001C0FC4" w14:paraId="5ED627F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71CE64"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A07A1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CF3A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13A55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A798E" w14:textId="77777777" w:rsidR="00296E35" w:rsidRPr="001C0FC4" w:rsidRDefault="00296E35" w:rsidP="002E3FCC">
            <w:pPr>
              <w:pStyle w:val="TAL"/>
            </w:pPr>
          </w:p>
        </w:tc>
      </w:tr>
      <w:tr w:rsidR="00296E35" w:rsidRPr="001C0FC4" w14:paraId="30680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C7C715"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32D4BB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BBF8D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3A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36DA79" w14:textId="77777777" w:rsidR="00296E35" w:rsidRPr="001C0FC4" w:rsidRDefault="00296E35" w:rsidP="002E3FCC">
            <w:pPr>
              <w:pStyle w:val="TAL"/>
            </w:pPr>
          </w:p>
        </w:tc>
      </w:tr>
      <w:tr w:rsidR="00296E35" w:rsidRPr="001C0FC4" w14:paraId="04F196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20EBDB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0847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57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20F1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D30EF4" w14:textId="77777777" w:rsidR="00296E35" w:rsidRPr="001C0FC4" w:rsidRDefault="00296E35" w:rsidP="002E3FCC">
            <w:pPr>
              <w:pStyle w:val="TAL"/>
            </w:pPr>
          </w:p>
        </w:tc>
      </w:tr>
      <w:tr w:rsidR="00296E35" w:rsidRPr="001C0FC4" w14:paraId="69DB32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3359D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097FDE" w14:textId="77777777" w:rsidR="00296E35" w:rsidRPr="001C0FC4" w:rsidRDefault="00296E35" w:rsidP="002E3FCC">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1B7B32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4A64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E1CFF" w14:textId="77777777" w:rsidR="00296E35" w:rsidRPr="001C0FC4" w:rsidRDefault="00296E35" w:rsidP="002E3FCC">
            <w:pPr>
              <w:pStyle w:val="TAL"/>
            </w:pPr>
          </w:p>
        </w:tc>
      </w:tr>
    </w:tbl>
    <w:p w14:paraId="1924F795" w14:textId="77777777" w:rsidR="00296E35" w:rsidRPr="001C0FC4" w:rsidRDefault="00296E35" w:rsidP="00296E35"/>
    <w:p w14:paraId="3A3AD989" w14:textId="77777777" w:rsidR="00296E35" w:rsidRPr="001C0FC4" w:rsidRDefault="00296E35" w:rsidP="00296E35">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735A1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B81E67" w14:textId="03698D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7C54FEBF" w14:textId="77777777" w:rsidR="00296E35" w:rsidRPr="001C0FC4" w:rsidRDefault="00296E35" w:rsidP="00296E35"/>
    <w:p w14:paraId="63BDDB19" w14:textId="0FE95969" w:rsidR="00296E35" w:rsidRPr="001C0FC4" w:rsidRDefault="00296E35" w:rsidP="00296E35">
      <w:pPr>
        <w:pStyle w:val="TH"/>
      </w:pPr>
      <w:r w:rsidRPr="001C0FC4">
        <w:t>Table 6.1.14.3.3-6: MSRP SEND from the SS (step 2,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8429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58B35B6" w14:textId="5C5CD1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339DB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403D0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308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1AA64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69515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2AAA9" w14:textId="77777777" w:rsidR="00296E35" w:rsidRPr="001C0FC4" w:rsidRDefault="00296E35" w:rsidP="002E3FCC">
            <w:pPr>
              <w:pStyle w:val="TAH"/>
              <w:rPr>
                <w:bCs/>
              </w:rPr>
            </w:pPr>
            <w:r w:rsidRPr="001C0FC4">
              <w:rPr>
                <w:bCs/>
              </w:rPr>
              <w:t>Condition</w:t>
            </w:r>
          </w:p>
        </w:tc>
      </w:tr>
      <w:tr w:rsidR="00296E35" w:rsidRPr="001C0FC4" w14:paraId="208D3C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1E4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6D111F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AAC20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E2D1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9B3D59" w14:textId="77777777" w:rsidR="00296E35" w:rsidRPr="001C0FC4" w:rsidRDefault="00296E35" w:rsidP="002E3FCC">
            <w:pPr>
              <w:pStyle w:val="TAL"/>
            </w:pPr>
          </w:p>
        </w:tc>
      </w:tr>
      <w:tr w:rsidR="00296E35" w:rsidRPr="001C0FC4" w14:paraId="73DB4B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4A50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F06F8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9811AF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F53B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78DE5" w14:textId="77777777" w:rsidR="00296E35" w:rsidRPr="001C0FC4" w:rsidRDefault="00296E35" w:rsidP="002E3FCC">
            <w:pPr>
              <w:pStyle w:val="TAL"/>
            </w:pPr>
          </w:p>
        </w:tc>
      </w:tr>
      <w:tr w:rsidR="00296E35" w:rsidRPr="001C0FC4" w14:paraId="64CDB1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D62D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3F6BCFC" w14:textId="77777777" w:rsidR="00296E35" w:rsidRPr="001C0FC4" w:rsidRDefault="00296E35" w:rsidP="002E3FCC">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1BBCDD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78381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0A4A35" w14:textId="77777777" w:rsidR="00296E35" w:rsidRPr="001C0FC4" w:rsidRDefault="00296E35" w:rsidP="002E3FCC">
            <w:pPr>
              <w:pStyle w:val="TAL"/>
            </w:pPr>
          </w:p>
        </w:tc>
      </w:tr>
    </w:tbl>
    <w:p w14:paraId="422E3B1D" w14:textId="77777777" w:rsidR="00296E35" w:rsidRPr="001C0FC4" w:rsidRDefault="00296E35" w:rsidP="00296E35"/>
    <w:p w14:paraId="029EA5B9" w14:textId="0B02B9C5" w:rsidR="00296E35" w:rsidRPr="001C0FC4" w:rsidRDefault="00296E35" w:rsidP="00296E35">
      <w:pPr>
        <w:pStyle w:val="TH"/>
      </w:pPr>
      <w:r w:rsidRPr="001C0FC4">
        <w:t>Table 6.1.14.3.3-7: MIME Message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4191E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86A0C"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C4ED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C3A5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6F1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95FF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8681E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25E0D" w14:textId="77777777" w:rsidR="00296E35" w:rsidRPr="001C0FC4" w:rsidRDefault="00296E35" w:rsidP="002E3FCC">
            <w:pPr>
              <w:pStyle w:val="TAH"/>
              <w:rPr>
                <w:bCs/>
              </w:rPr>
            </w:pPr>
            <w:r w:rsidRPr="001C0FC4">
              <w:rPr>
                <w:bCs/>
              </w:rPr>
              <w:t>Condition</w:t>
            </w:r>
          </w:p>
        </w:tc>
      </w:tr>
      <w:tr w:rsidR="00296E35" w:rsidRPr="001C0FC4" w14:paraId="7A2730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C87D82"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83B6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FF0C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9C4F8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70E5A9" w14:textId="77777777" w:rsidR="00296E35" w:rsidRPr="001C0FC4" w:rsidRDefault="00296E35" w:rsidP="002E3FCC">
            <w:pPr>
              <w:pStyle w:val="TAL"/>
            </w:pPr>
          </w:p>
        </w:tc>
      </w:tr>
      <w:tr w:rsidR="00296E35" w:rsidRPr="001C0FC4" w14:paraId="17614C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3441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D85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CC373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6FB5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3FBD7" w14:textId="77777777" w:rsidR="00296E35" w:rsidRPr="001C0FC4" w:rsidRDefault="00296E35" w:rsidP="002E3FCC">
            <w:pPr>
              <w:pStyle w:val="TAL"/>
            </w:pPr>
          </w:p>
        </w:tc>
      </w:tr>
      <w:tr w:rsidR="00296E35" w:rsidRPr="001C0FC4" w14:paraId="7BC918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D140E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B3636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F8B0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A24D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7C9E13" w14:textId="77777777" w:rsidR="00296E35" w:rsidRPr="001C0FC4" w:rsidRDefault="00296E35" w:rsidP="002E3FCC">
            <w:pPr>
              <w:pStyle w:val="TAL"/>
            </w:pPr>
          </w:p>
        </w:tc>
      </w:tr>
      <w:tr w:rsidR="00296E35" w:rsidRPr="001C0FC4" w14:paraId="7669A2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C142F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326C46" w14:textId="77777777" w:rsidR="00296E35" w:rsidRPr="001C0FC4" w:rsidRDefault="00296E35" w:rsidP="002E3FCC">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227086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F724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5148FC" w14:textId="77777777" w:rsidR="00296E35" w:rsidRPr="001C0FC4" w:rsidRDefault="00296E35" w:rsidP="002E3FCC">
            <w:pPr>
              <w:pStyle w:val="TAL"/>
            </w:pPr>
          </w:p>
        </w:tc>
      </w:tr>
      <w:tr w:rsidR="00296E35" w:rsidRPr="001C0FC4" w14:paraId="09100E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93548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81E1B4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0A40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25A2F9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FB42E" w14:textId="77777777" w:rsidR="00296E35" w:rsidRPr="001C0FC4" w:rsidRDefault="00296E35" w:rsidP="002E3FCC">
            <w:pPr>
              <w:pStyle w:val="TAL"/>
            </w:pPr>
          </w:p>
        </w:tc>
      </w:tr>
      <w:tr w:rsidR="00296E35" w:rsidRPr="001C0FC4" w14:paraId="0C53C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136F0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9793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005A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925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0C7E3D" w14:textId="77777777" w:rsidR="00296E35" w:rsidRPr="001C0FC4" w:rsidRDefault="00296E35" w:rsidP="002E3FCC">
            <w:pPr>
              <w:pStyle w:val="TAL"/>
            </w:pPr>
          </w:p>
        </w:tc>
      </w:tr>
      <w:tr w:rsidR="00296E35" w:rsidRPr="001C0FC4" w14:paraId="579343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47F20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1C504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63FA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1332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9022C8" w14:textId="77777777" w:rsidR="00296E35" w:rsidRPr="001C0FC4" w:rsidRDefault="00296E35" w:rsidP="002E3FCC">
            <w:pPr>
              <w:pStyle w:val="TAL"/>
            </w:pPr>
          </w:p>
        </w:tc>
      </w:tr>
      <w:tr w:rsidR="00296E35" w:rsidRPr="001C0FC4" w14:paraId="6121ED5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99EDC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445990" w14:textId="77777777" w:rsidR="00296E35" w:rsidRPr="001C0FC4" w:rsidRDefault="00296E35" w:rsidP="002E3FCC">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142CDA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D3D8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1426D1" w14:textId="77777777" w:rsidR="00296E35" w:rsidRPr="001C0FC4" w:rsidRDefault="00296E35" w:rsidP="002E3FCC">
            <w:pPr>
              <w:pStyle w:val="TAL"/>
            </w:pPr>
          </w:p>
        </w:tc>
      </w:tr>
    </w:tbl>
    <w:p w14:paraId="6D9A7B57" w14:textId="77777777" w:rsidR="00296E35" w:rsidRPr="001C0FC4" w:rsidRDefault="00296E35" w:rsidP="00296E35"/>
    <w:p w14:paraId="5A7AB1EA" w14:textId="77777777" w:rsidR="00296E35" w:rsidRPr="001C0FC4" w:rsidRDefault="00296E35" w:rsidP="00296E35">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C64C5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083AD8" w14:textId="6D11E7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406B26E1" w14:textId="77777777" w:rsidR="00296E35" w:rsidRPr="001C0FC4" w:rsidRDefault="00296E35" w:rsidP="00296E35"/>
    <w:p w14:paraId="69BF62F2" w14:textId="77777777" w:rsidR="00296E35" w:rsidRPr="001C0FC4" w:rsidRDefault="00296E35" w:rsidP="00296E35">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C73792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43DC9E" w14:textId="2967D9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34FBD2C4" w14:textId="77777777" w:rsidR="00296E35" w:rsidRPr="001C0FC4" w:rsidRDefault="00296E35" w:rsidP="00296E35"/>
    <w:p w14:paraId="3BD17DDF" w14:textId="2C696582" w:rsidR="00296E35" w:rsidRPr="001C0FC4" w:rsidRDefault="00296E35" w:rsidP="00296E35">
      <w:pPr>
        <w:pStyle w:val="TH"/>
      </w:pPr>
      <w:r w:rsidRPr="001C0FC4">
        <w:t>Table 6.1.14.3.3-10: SIP re-INVITE from the SS (step 3, Table 6.1.14.3.2-1;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4E050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D6B797" w14:textId="47E398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26288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24C4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FAB3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7851A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9E0F9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D6B69C" w14:textId="77777777" w:rsidR="00296E35" w:rsidRPr="001C0FC4" w:rsidRDefault="00296E35" w:rsidP="002E3FCC">
            <w:pPr>
              <w:pStyle w:val="TAH"/>
              <w:rPr>
                <w:bCs/>
              </w:rPr>
            </w:pPr>
            <w:r w:rsidRPr="001C0FC4">
              <w:rPr>
                <w:bCs/>
              </w:rPr>
              <w:t>Condition</w:t>
            </w:r>
          </w:p>
        </w:tc>
      </w:tr>
      <w:tr w:rsidR="00296E35" w:rsidRPr="001C0FC4" w14:paraId="67AEA172" w14:textId="77777777" w:rsidTr="002E3FCC">
        <w:tc>
          <w:tcPr>
            <w:tcW w:w="2837" w:type="dxa"/>
            <w:tcBorders>
              <w:top w:val="single" w:sz="4" w:space="0" w:color="auto"/>
              <w:left w:val="single" w:sz="4" w:space="0" w:color="auto"/>
              <w:bottom w:val="single" w:sz="4" w:space="0" w:color="auto"/>
              <w:right w:val="single" w:sz="4" w:space="0" w:color="auto"/>
            </w:tcBorders>
          </w:tcPr>
          <w:p w14:paraId="7BB4BC64"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AC3DA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C68D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41AD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A04CC9" w14:textId="77777777" w:rsidR="00296E35" w:rsidRPr="001C0FC4" w:rsidRDefault="00296E35" w:rsidP="002E3FCC">
            <w:pPr>
              <w:pStyle w:val="TAL"/>
            </w:pPr>
          </w:p>
        </w:tc>
      </w:tr>
      <w:tr w:rsidR="00296E35" w:rsidRPr="001C0FC4" w14:paraId="5922AE95" w14:textId="77777777" w:rsidTr="002E3FCC">
        <w:tc>
          <w:tcPr>
            <w:tcW w:w="2837" w:type="dxa"/>
            <w:tcBorders>
              <w:top w:val="single" w:sz="4" w:space="0" w:color="auto"/>
              <w:left w:val="single" w:sz="4" w:space="0" w:color="auto"/>
              <w:bottom w:val="single" w:sz="4" w:space="0" w:color="auto"/>
              <w:right w:val="single" w:sz="4" w:space="0" w:color="auto"/>
            </w:tcBorders>
          </w:tcPr>
          <w:p w14:paraId="317477F1"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C2A371C"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A910FDA"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A1A0081"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22921454" w14:textId="77777777" w:rsidR="00296E35" w:rsidRPr="001C0FC4" w:rsidRDefault="00296E35" w:rsidP="002E3FCC">
            <w:pPr>
              <w:pStyle w:val="TAL"/>
            </w:pPr>
          </w:p>
        </w:tc>
      </w:tr>
      <w:tr w:rsidR="00296E35" w:rsidRPr="001C0FC4" w14:paraId="44C9C93D" w14:textId="77777777" w:rsidTr="002E3FCC">
        <w:tc>
          <w:tcPr>
            <w:tcW w:w="2837" w:type="dxa"/>
            <w:tcBorders>
              <w:top w:val="single" w:sz="4" w:space="0" w:color="auto"/>
              <w:left w:val="single" w:sz="4" w:space="0" w:color="auto"/>
              <w:bottom w:val="single" w:sz="4" w:space="0" w:color="auto"/>
              <w:right w:val="single" w:sz="4" w:space="0" w:color="auto"/>
            </w:tcBorders>
          </w:tcPr>
          <w:p w14:paraId="229082B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F27D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EB9C4"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1EB962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07A174" w14:textId="77777777" w:rsidR="00296E35" w:rsidRPr="001C0FC4" w:rsidRDefault="00296E35" w:rsidP="002E3FCC">
            <w:pPr>
              <w:pStyle w:val="TAL"/>
            </w:pPr>
          </w:p>
        </w:tc>
      </w:tr>
      <w:tr w:rsidR="00296E35" w:rsidRPr="001C0FC4" w14:paraId="3CCFEA46" w14:textId="77777777" w:rsidTr="002E3FCC">
        <w:tc>
          <w:tcPr>
            <w:tcW w:w="2837" w:type="dxa"/>
            <w:tcBorders>
              <w:top w:val="single" w:sz="4" w:space="0" w:color="auto"/>
              <w:left w:val="single" w:sz="4" w:space="0" w:color="auto"/>
              <w:bottom w:val="single" w:sz="4" w:space="0" w:color="auto"/>
              <w:right w:val="single" w:sz="4" w:space="0" w:color="auto"/>
            </w:tcBorders>
          </w:tcPr>
          <w:p w14:paraId="0C3A0AC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BCDB39"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4D32EC8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5A7DFB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3D4014" w14:textId="77777777" w:rsidR="00296E35" w:rsidRPr="001C0FC4" w:rsidRDefault="00296E35" w:rsidP="002E3FCC">
            <w:pPr>
              <w:pStyle w:val="TAL"/>
            </w:pPr>
          </w:p>
        </w:tc>
      </w:tr>
      <w:tr w:rsidR="00296E35" w:rsidRPr="001C0FC4" w14:paraId="41E96257" w14:textId="77777777" w:rsidTr="002E3FCC">
        <w:tc>
          <w:tcPr>
            <w:tcW w:w="2837" w:type="dxa"/>
            <w:tcBorders>
              <w:top w:val="single" w:sz="4" w:space="0" w:color="auto"/>
              <w:left w:val="single" w:sz="4" w:space="0" w:color="auto"/>
              <w:bottom w:val="single" w:sz="4" w:space="0" w:color="auto"/>
              <w:right w:val="single" w:sz="4" w:space="0" w:color="auto"/>
            </w:tcBorders>
          </w:tcPr>
          <w:p w14:paraId="0F5B635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FDAC6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C026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84DD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23AE7B" w14:textId="77777777" w:rsidR="00296E35" w:rsidRPr="001C0FC4" w:rsidRDefault="00296E35" w:rsidP="002E3FCC">
            <w:pPr>
              <w:pStyle w:val="TAL"/>
            </w:pPr>
          </w:p>
        </w:tc>
      </w:tr>
      <w:tr w:rsidR="00296E35" w:rsidRPr="001C0FC4" w14:paraId="5AD21D8F" w14:textId="77777777" w:rsidTr="002E3FCC">
        <w:tc>
          <w:tcPr>
            <w:tcW w:w="2837" w:type="dxa"/>
            <w:tcBorders>
              <w:top w:val="single" w:sz="4" w:space="0" w:color="auto"/>
              <w:left w:val="single" w:sz="4" w:space="0" w:color="auto"/>
              <w:bottom w:val="single" w:sz="4" w:space="0" w:color="auto"/>
              <w:right w:val="single" w:sz="4" w:space="0" w:color="auto"/>
            </w:tcBorders>
          </w:tcPr>
          <w:p w14:paraId="316E81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757D9FA" w14:textId="77777777" w:rsidR="00296E35" w:rsidRPr="001C0FC4" w:rsidRDefault="00296E35" w:rsidP="002E3FCC">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00524B21"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018D5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294C6" w14:textId="77777777" w:rsidR="00296E35" w:rsidRPr="001C0FC4" w:rsidRDefault="00296E35" w:rsidP="002E3FCC">
            <w:pPr>
              <w:pStyle w:val="TAL"/>
            </w:pPr>
          </w:p>
        </w:tc>
      </w:tr>
    </w:tbl>
    <w:p w14:paraId="49C4E88A" w14:textId="77777777" w:rsidR="00296E35" w:rsidRPr="001C0FC4" w:rsidRDefault="00296E35" w:rsidP="00296E35"/>
    <w:p w14:paraId="2219DE0F" w14:textId="77777777" w:rsidR="00296E35" w:rsidRPr="001C0FC4" w:rsidRDefault="00296E35" w:rsidP="00296E35">
      <w:pPr>
        <w:pStyle w:val="TH"/>
      </w:pPr>
      <w:r w:rsidRPr="001C0FC4">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206FD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568BCD1" w14:textId="67B62C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008A6A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6EB99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D2715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537C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4ECC4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3F1161" w14:textId="77777777" w:rsidR="00296E35" w:rsidRPr="001C0FC4" w:rsidRDefault="00296E35" w:rsidP="002E3FCC">
            <w:pPr>
              <w:pStyle w:val="TAH"/>
              <w:rPr>
                <w:bCs/>
              </w:rPr>
            </w:pPr>
            <w:r w:rsidRPr="001C0FC4">
              <w:rPr>
                <w:bCs/>
              </w:rPr>
              <w:t>Condition</w:t>
            </w:r>
          </w:p>
        </w:tc>
      </w:tr>
      <w:tr w:rsidR="00296E35" w:rsidRPr="001C0FC4" w14:paraId="543DFAC2" w14:textId="77777777" w:rsidTr="002E3FCC">
        <w:tc>
          <w:tcPr>
            <w:tcW w:w="2837" w:type="dxa"/>
            <w:tcBorders>
              <w:top w:val="single" w:sz="4" w:space="0" w:color="auto"/>
              <w:left w:val="single" w:sz="4" w:space="0" w:color="auto"/>
              <w:bottom w:val="single" w:sz="4" w:space="0" w:color="auto"/>
              <w:right w:val="single" w:sz="4" w:space="0" w:color="auto"/>
            </w:tcBorders>
          </w:tcPr>
          <w:p w14:paraId="5911E2A2"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305020"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7E90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7867C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328C51" w14:textId="77777777" w:rsidR="00296E35" w:rsidRPr="001C0FC4" w:rsidRDefault="00296E35" w:rsidP="002E3FCC">
            <w:pPr>
              <w:pStyle w:val="TAL"/>
            </w:pPr>
          </w:p>
        </w:tc>
      </w:tr>
      <w:tr w:rsidR="00296E35" w:rsidRPr="001C0FC4" w14:paraId="1FF404EE" w14:textId="77777777" w:rsidTr="002E3FCC">
        <w:tc>
          <w:tcPr>
            <w:tcW w:w="2837" w:type="dxa"/>
            <w:tcBorders>
              <w:top w:val="single" w:sz="4" w:space="0" w:color="auto"/>
              <w:left w:val="single" w:sz="4" w:space="0" w:color="auto"/>
              <w:bottom w:val="single" w:sz="4" w:space="0" w:color="auto"/>
              <w:right w:val="single" w:sz="4" w:space="0" w:color="auto"/>
            </w:tcBorders>
          </w:tcPr>
          <w:p w14:paraId="68C9BD9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E7A3C6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26BA4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9519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F2DC24" w14:textId="77777777" w:rsidR="00296E35" w:rsidRPr="001C0FC4" w:rsidRDefault="00296E35" w:rsidP="002E3FCC">
            <w:pPr>
              <w:pStyle w:val="TAL"/>
            </w:pPr>
          </w:p>
        </w:tc>
      </w:tr>
      <w:tr w:rsidR="00296E35" w:rsidRPr="001C0FC4" w14:paraId="02213B4B" w14:textId="77777777" w:rsidTr="002E3FCC">
        <w:tc>
          <w:tcPr>
            <w:tcW w:w="2837" w:type="dxa"/>
            <w:tcBorders>
              <w:top w:val="single" w:sz="4" w:space="0" w:color="auto"/>
              <w:left w:val="single" w:sz="4" w:space="0" w:color="auto"/>
              <w:bottom w:val="single" w:sz="4" w:space="0" w:color="auto"/>
              <w:right w:val="single" w:sz="4" w:space="0" w:color="auto"/>
            </w:tcBorders>
          </w:tcPr>
          <w:p w14:paraId="6F6DEC9C"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671B07D1"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307D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B1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C96C8" w14:textId="77777777" w:rsidR="00296E35" w:rsidRPr="001C0FC4" w:rsidRDefault="00296E35" w:rsidP="002E3FCC">
            <w:pPr>
              <w:pStyle w:val="TAL"/>
            </w:pPr>
          </w:p>
        </w:tc>
      </w:tr>
      <w:tr w:rsidR="00296E35" w:rsidRPr="001C0FC4" w14:paraId="5D09D72F" w14:textId="77777777" w:rsidTr="002E3FCC">
        <w:tc>
          <w:tcPr>
            <w:tcW w:w="2837" w:type="dxa"/>
            <w:tcBorders>
              <w:top w:val="single" w:sz="4" w:space="0" w:color="auto"/>
              <w:left w:val="single" w:sz="4" w:space="0" w:color="auto"/>
              <w:bottom w:val="single" w:sz="4" w:space="0" w:color="auto"/>
              <w:right w:val="single" w:sz="4" w:space="0" w:color="auto"/>
            </w:tcBorders>
          </w:tcPr>
          <w:p w14:paraId="4FEC6E68"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C547489"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F0773B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E82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7C47D" w14:textId="77777777" w:rsidR="00296E35" w:rsidRPr="001C0FC4" w:rsidRDefault="00296E35" w:rsidP="002E3FCC">
            <w:pPr>
              <w:pStyle w:val="TAL"/>
            </w:pPr>
          </w:p>
        </w:tc>
      </w:tr>
      <w:tr w:rsidR="00296E35" w:rsidRPr="001C0FC4" w14:paraId="79059CC4" w14:textId="77777777" w:rsidTr="002E3FCC">
        <w:tc>
          <w:tcPr>
            <w:tcW w:w="2837" w:type="dxa"/>
            <w:tcBorders>
              <w:top w:val="single" w:sz="4" w:space="0" w:color="auto"/>
              <w:left w:val="single" w:sz="4" w:space="0" w:color="auto"/>
              <w:bottom w:val="single" w:sz="4" w:space="0" w:color="auto"/>
              <w:right w:val="single" w:sz="4" w:space="0" w:color="auto"/>
            </w:tcBorders>
          </w:tcPr>
          <w:p w14:paraId="5D9115F1"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2039FA9"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010D9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326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A3B939" w14:textId="77777777" w:rsidR="00296E35" w:rsidRPr="001C0FC4" w:rsidRDefault="00296E35" w:rsidP="002E3FCC">
            <w:pPr>
              <w:pStyle w:val="TAL"/>
            </w:pPr>
          </w:p>
        </w:tc>
      </w:tr>
      <w:tr w:rsidR="00296E35" w:rsidRPr="001C0FC4" w14:paraId="12F9E4EE" w14:textId="77777777" w:rsidTr="002E3FCC">
        <w:tc>
          <w:tcPr>
            <w:tcW w:w="2837" w:type="dxa"/>
            <w:tcBorders>
              <w:top w:val="single" w:sz="4" w:space="0" w:color="auto"/>
              <w:left w:val="single" w:sz="4" w:space="0" w:color="auto"/>
              <w:bottom w:val="single" w:sz="4" w:space="0" w:color="auto"/>
              <w:right w:val="single" w:sz="4" w:space="0" w:color="auto"/>
            </w:tcBorders>
          </w:tcPr>
          <w:p w14:paraId="675BFBF8"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EDE412B"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3F76F3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894C0"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19EF78CC" w14:textId="77777777" w:rsidR="00296E35" w:rsidRPr="001C0FC4" w:rsidRDefault="00296E35" w:rsidP="002E3FCC">
            <w:pPr>
              <w:pStyle w:val="TAL"/>
            </w:pPr>
          </w:p>
        </w:tc>
      </w:tr>
    </w:tbl>
    <w:p w14:paraId="17D0487E" w14:textId="77777777" w:rsidR="00296E35" w:rsidRPr="001C0FC4" w:rsidRDefault="00296E35" w:rsidP="00296E35"/>
    <w:p w14:paraId="2C79CEEF" w14:textId="4BA8754C" w:rsidR="00296E35" w:rsidRPr="001C0FC4" w:rsidRDefault="00296E35" w:rsidP="00296E35">
      <w:pPr>
        <w:pStyle w:val="TH"/>
      </w:pPr>
      <w:r w:rsidRPr="001C0FC4">
        <w:t>Table 6.1.14.3.3-12: SIP MESSAGE from the UE (step 8, Table 6.1.14.3.2-1;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CC025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047366" w14:textId="1DEC847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1F2CA1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681DDB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F231B0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0D72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DBA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C6DD83" w14:textId="77777777" w:rsidR="00296E35" w:rsidRPr="001C0FC4" w:rsidRDefault="00296E35" w:rsidP="002E3FCC">
            <w:pPr>
              <w:pStyle w:val="TAH"/>
              <w:rPr>
                <w:bCs/>
              </w:rPr>
            </w:pPr>
            <w:r w:rsidRPr="001C0FC4">
              <w:rPr>
                <w:bCs/>
              </w:rPr>
              <w:t>Condition</w:t>
            </w:r>
          </w:p>
        </w:tc>
      </w:tr>
      <w:tr w:rsidR="00296E35" w:rsidRPr="001C0FC4" w14:paraId="22A84F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4E3D20"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8BB78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D0CE4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A5F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125DE0" w14:textId="77777777" w:rsidR="00296E35" w:rsidRPr="001C0FC4" w:rsidRDefault="00296E35" w:rsidP="002E3FCC">
            <w:pPr>
              <w:pStyle w:val="TAL"/>
            </w:pPr>
          </w:p>
        </w:tc>
      </w:tr>
      <w:tr w:rsidR="00296E35" w:rsidRPr="001C0FC4" w14:paraId="59A3CD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0F83E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43127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C288D9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CCA7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C3AAD" w14:textId="77777777" w:rsidR="00296E35" w:rsidRPr="001C0FC4" w:rsidRDefault="00296E35" w:rsidP="002E3FCC">
            <w:pPr>
              <w:pStyle w:val="TAL"/>
            </w:pPr>
          </w:p>
        </w:tc>
      </w:tr>
      <w:tr w:rsidR="00296E35" w:rsidRPr="001C0FC4" w14:paraId="31C8EB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FC7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9B3B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F3439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8F12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C1117E" w14:textId="77777777" w:rsidR="00296E35" w:rsidRPr="001C0FC4" w:rsidRDefault="00296E35" w:rsidP="002E3FCC">
            <w:pPr>
              <w:pStyle w:val="TAL"/>
            </w:pPr>
          </w:p>
        </w:tc>
      </w:tr>
      <w:tr w:rsidR="00296E35" w:rsidRPr="001C0FC4" w14:paraId="18AF14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7C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85BF8A" w14:textId="77777777" w:rsidR="00296E35" w:rsidRPr="001C0FC4" w:rsidRDefault="00296E35" w:rsidP="002E3FCC">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4711C55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0FCD25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133A44" w14:textId="77777777" w:rsidR="00296E35" w:rsidRPr="001C0FC4" w:rsidRDefault="00296E35" w:rsidP="002E3FCC">
            <w:pPr>
              <w:pStyle w:val="TAL"/>
            </w:pPr>
          </w:p>
        </w:tc>
      </w:tr>
    </w:tbl>
    <w:p w14:paraId="0FB8FFC0" w14:textId="77777777" w:rsidR="00296E35" w:rsidRPr="001C0FC4" w:rsidRDefault="00296E35" w:rsidP="00296E35"/>
    <w:p w14:paraId="4738267E" w14:textId="77777777" w:rsidR="00296E35" w:rsidRPr="001C0FC4" w:rsidRDefault="00296E35" w:rsidP="00296E35">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AE336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0297D06" w14:textId="01A023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4FF80483" w14:textId="77777777" w:rsidR="00296E35" w:rsidRPr="001C0FC4" w:rsidRDefault="00296E35" w:rsidP="00296E35">
      <w:pPr>
        <w:rPr>
          <w:sz w:val="24"/>
          <w:szCs w:val="24"/>
        </w:rPr>
      </w:pPr>
    </w:p>
    <w:p w14:paraId="78D1F199" w14:textId="77777777" w:rsidR="00296E35" w:rsidRPr="001C0FC4" w:rsidRDefault="00296E35" w:rsidP="00296E35">
      <w:pPr>
        <w:pStyle w:val="Heading3"/>
      </w:pPr>
      <w:bookmarkStart w:id="794" w:name="_Toc178186348"/>
      <w:bookmarkStart w:id="795" w:name="_Toc181109089"/>
      <w:r w:rsidRPr="001C0FC4">
        <w:t>6.1.15</w:t>
      </w:r>
      <w:r w:rsidRPr="001C0FC4">
        <w:tab/>
        <w:t>On-network / Short Data Service (SDS) / SDS Session / One-to-one SDS Session / Pre-established session / Client Originated (CO)</w:t>
      </w:r>
      <w:bookmarkEnd w:id="794"/>
      <w:bookmarkEnd w:id="795"/>
    </w:p>
    <w:p w14:paraId="292E7CE2" w14:textId="77777777" w:rsidR="00296E35" w:rsidRPr="001C0FC4" w:rsidRDefault="00296E35" w:rsidP="00296E35">
      <w:pPr>
        <w:pStyle w:val="H6"/>
      </w:pPr>
      <w:r w:rsidRPr="001C0FC4">
        <w:t>6.1.15.1</w:t>
      </w:r>
      <w:r w:rsidRPr="001C0FC4">
        <w:tab/>
        <w:t>Test Purpose (TP)</w:t>
      </w:r>
    </w:p>
    <w:p w14:paraId="7779BF24" w14:textId="77777777" w:rsidR="00296E35" w:rsidRPr="001C0FC4" w:rsidRDefault="00296E35" w:rsidP="00296E35">
      <w:pPr>
        <w:pStyle w:val="H6"/>
      </w:pPr>
      <w:r w:rsidRPr="001C0FC4">
        <w:t>(1)</w:t>
      </w:r>
    </w:p>
    <w:p w14:paraId="14A6CE8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4CD93E" w14:textId="77777777" w:rsidR="00296E35" w:rsidRPr="001C0FC4" w:rsidRDefault="00296E35" w:rsidP="00296E35">
      <w:pPr>
        <w:pStyle w:val="PL"/>
      </w:pPr>
      <w:r w:rsidRPr="001C0FC4">
        <w:rPr>
          <w:b/>
        </w:rPr>
        <w:t>ensure that</w:t>
      </w:r>
      <w:r w:rsidRPr="001C0FC4">
        <w:t xml:space="preserve"> {</w:t>
      </w:r>
    </w:p>
    <w:p w14:paraId="45370A12"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 and using the pre-established session }</w:t>
      </w:r>
    </w:p>
    <w:p w14:paraId="6B8A399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0D13D83" w14:textId="77777777" w:rsidR="00296E35" w:rsidRPr="001C0FC4" w:rsidRDefault="00296E35" w:rsidP="00296E35">
      <w:pPr>
        <w:pStyle w:val="PL"/>
      </w:pPr>
      <w:r w:rsidRPr="001C0FC4">
        <w:t xml:space="preserve">            }</w:t>
      </w:r>
    </w:p>
    <w:p w14:paraId="66319FA2" w14:textId="77777777" w:rsidR="00296E35" w:rsidRPr="001C0FC4" w:rsidRDefault="00296E35" w:rsidP="00296E35">
      <w:pPr>
        <w:pStyle w:val="PL"/>
      </w:pPr>
    </w:p>
    <w:p w14:paraId="18C5E9EA" w14:textId="77777777" w:rsidR="00296E35" w:rsidRPr="001C0FC4" w:rsidRDefault="00296E35" w:rsidP="00296E35">
      <w:pPr>
        <w:pStyle w:val="H6"/>
      </w:pPr>
      <w:r w:rsidRPr="001C0FC4">
        <w:t>(2)</w:t>
      </w:r>
    </w:p>
    <w:p w14:paraId="7BAB643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793154C5" w14:textId="77777777" w:rsidR="00296E35" w:rsidRPr="001C0FC4" w:rsidRDefault="00296E35" w:rsidP="00296E35">
      <w:pPr>
        <w:pStyle w:val="PL"/>
      </w:pPr>
      <w:r w:rsidRPr="001C0FC4">
        <w:rPr>
          <w:b/>
        </w:rPr>
        <w:t>ensure that</w:t>
      </w:r>
      <w:r w:rsidRPr="001C0FC4">
        <w:t xml:space="preserve"> {</w:t>
      </w:r>
    </w:p>
    <w:p w14:paraId="748DF6E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5453CE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session SDS message via a MSRP SEND message with a disposition of "DELIVERY" }</w:t>
      </w:r>
    </w:p>
    <w:p w14:paraId="4C3E4D0C" w14:textId="77777777" w:rsidR="00296E35" w:rsidRPr="001C0FC4" w:rsidRDefault="00296E35" w:rsidP="00296E35">
      <w:pPr>
        <w:pStyle w:val="PL"/>
      </w:pPr>
      <w:r w:rsidRPr="001C0FC4">
        <w:t xml:space="preserve">            }</w:t>
      </w:r>
    </w:p>
    <w:p w14:paraId="0D1EAB1E" w14:textId="77777777" w:rsidR="00296E35" w:rsidRPr="001C0FC4" w:rsidRDefault="00296E35" w:rsidP="00296E35">
      <w:pPr>
        <w:pStyle w:val="PL"/>
      </w:pPr>
    </w:p>
    <w:p w14:paraId="6C9744A2" w14:textId="77777777" w:rsidR="00296E35" w:rsidRPr="001C0FC4" w:rsidRDefault="00296E35" w:rsidP="00296E35">
      <w:pPr>
        <w:pStyle w:val="H6"/>
      </w:pPr>
      <w:r w:rsidRPr="001C0FC4">
        <w:t>(3)</w:t>
      </w:r>
    </w:p>
    <w:p w14:paraId="0230F789"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2B94FFD6" w14:textId="77777777" w:rsidR="00296E35" w:rsidRPr="001C0FC4" w:rsidRDefault="00296E35" w:rsidP="00296E35">
      <w:pPr>
        <w:pStyle w:val="PL"/>
      </w:pPr>
      <w:r w:rsidRPr="001C0FC4">
        <w:rPr>
          <w:b/>
        </w:rPr>
        <w:t>ensure that</w:t>
      </w:r>
      <w:r w:rsidRPr="001C0FC4">
        <w:t xml:space="preserve"> {</w:t>
      </w:r>
    </w:p>
    <w:p w14:paraId="0E27900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ECC7059"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23FED515" w14:textId="77777777" w:rsidR="00296E35" w:rsidRPr="001C0FC4" w:rsidRDefault="00296E35" w:rsidP="00296E35">
      <w:pPr>
        <w:pStyle w:val="PL"/>
      </w:pPr>
      <w:r w:rsidRPr="001C0FC4">
        <w:t xml:space="preserve">            }</w:t>
      </w:r>
    </w:p>
    <w:p w14:paraId="02415CCD" w14:textId="77777777" w:rsidR="00296E35" w:rsidRPr="001C0FC4" w:rsidRDefault="00296E35" w:rsidP="00296E35">
      <w:pPr>
        <w:pStyle w:val="PL"/>
      </w:pPr>
    </w:p>
    <w:p w14:paraId="2091D39B" w14:textId="77777777" w:rsidR="00296E35" w:rsidRPr="001C0FC4" w:rsidRDefault="00296E35" w:rsidP="00296E35">
      <w:pPr>
        <w:pStyle w:val="H6"/>
      </w:pPr>
      <w:r w:rsidRPr="001C0FC4">
        <w:t>(4)</w:t>
      </w:r>
    </w:p>
    <w:p w14:paraId="156F9E75" w14:textId="77777777" w:rsidR="00296E35" w:rsidRPr="001C0FC4" w:rsidRDefault="00296E35" w:rsidP="00296E35">
      <w:pPr>
        <w:pStyle w:val="PL"/>
      </w:pPr>
      <w:r w:rsidRPr="001C0FC4">
        <w:rPr>
          <w:b/>
        </w:rPr>
        <w:t>with</w:t>
      </w:r>
      <w:r w:rsidRPr="001C0FC4">
        <w:t xml:space="preserve"> { UE (MCDATA Client) having established a one-to-one SDS session using the pre-established session }</w:t>
      </w:r>
    </w:p>
    <w:p w14:paraId="761E9B02" w14:textId="77777777" w:rsidR="00296E35" w:rsidRPr="001C0FC4" w:rsidRDefault="00296E35" w:rsidP="00296E35">
      <w:pPr>
        <w:pStyle w:val="PL"/>
      </w:pPr>
      <w:r w:rsidRPr="001C0FC4">
        <w:rPr>
          <w:b/>
        </w:rPr>
        <w:t>ensure that</w:t>
      </w:r>
      <w:r w:rsidRPr="001C0FC4">
        <w:t xml:space="preserve"> {</w:t>
      </w:r>
    </w:p>
    <w:p w14:paraId="0F2D97E3"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while keeping the pre-established session }</w:t>
      </w:r>
    </w:p>
    <w:p w14:paraId="63289231"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267D3A85" w14:textId="77777777" w:rsidR="00296E35" w:rsidRPr="001C0FC4" w:rsidRDefault="00296E35" w:rsidP="00296E35">
      <w:pPr>
        <w:pStyle w:val="PL"/>
      </w:pPr>
      <w:r w:rsidRPr="001C0FC4">
        <w:t xml:space="preserve">            }</w:t>
      </w:r>
    </w:p>
    <w:p w14:paraId="2D3AB631" w14:textId="77777777" w:rsidR="00296E35" w:rsidRPr="001C0FC4" w:rsidRDefault="00296E35" w:rsidP="00296E35">
      <w:pPr>
        <w:pStyle w:val="PL"/>
      </w:pPr>
    </w:p>
    <w:p w14:paraId="406C4048" w14:textId="77777777" w:rsidR="00296E35" w:rsidRPr="001C0FC4" w:rsidRDefault="00296E35" w:rsidP="00296E35">
      <w:pPr>
        <w:pStyle w:val="H6"/>
      </w:pPr>
      <w:r w:rsidRPr="001C0FC4">
        <w:t>6.1.15.2</w:t>
      </w:r>
      <w:r w:rsidRPr="001C0FC4">
        <w:tab/>
        <w:t>Conformance requirements</w:t>
      </w:r>
    </w:p>
    <w:p w14:paraId="13EAD2C4" w14:textId="77777777" w:rsidR="00296E35" w:rsidRPr="001C0FC4" w:rsidRDefault="00296E35" w:rsidP="00296E35">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A45D0E" w14:textId="77777777" w:rsidR="00296E35" w:rsidRPr="001C0FC4" w:rsidRDefault="00296E35" w:rsidP="00296E35">
      <w:r w:rsidRPr="001C0FC4">
        <w:t>[TS 24.282, clause 9.2.5.2.1.1]</w:t>
      </w:r>
    </w:p>
    <w:p w14:paraId="6692B03C"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247FD8F2" w14:textId="77777777" w:rsidR="00296E35" w:rsidRPr="001C0FC4" w:rsidRDefault="00296E35" w:rsidP="00296E35">
      <w:r w:rsidRPr="001C0FC4">
        <w:t>The MCData client:</w:t>
      </w:r>
    </w:p>
    <w:p w14:paraId="57B28C03"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77B22F9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09D8D8A0"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EFB3615"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6656BA2A" w14:textId="77777777" w:rsidR="00296E35" w:rsidRPr="001C0FC4" w:rsidRDefault="00296E35" w:rsidP="00296E35">
      <w:pPr>
        <w:pStyle w:val="B2"/>
      </w:pPr>
      <w:r w:rsidRPr="001C0FC4">
        <w:t>ii)</w:t>
      </w:r>
      <w:r w:rsidRPr="001C0FC4">
        <w:tab/>
        <w:t>shall use the keying material to generate a PCK as described in 3GPP TS 33.180 [26];</w:t>
      </w:r>
    </w:p>
    <w:p w14:paraId="2830C4BC"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F83437"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59F80C9A"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1C085C12"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07C0D624"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BE3CE04"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D632600"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1FB5B0D5" w14:textId="77777777" w:rsidR="00296E35" w:rsidRPr="001C0FC4" w:rsidRDefault="00296E35" w:rsidP="00296E35">
      <w:pPr>
        <w:pStyle w:val="B2"/>
      </w:pPr>
      <w:r w:rsidRPr="001C0FC4">
        <w:t>a)</w:t>
      </w:r>
      <w:r w:rsidRPr="001C0FC4">
        <w:tab/>
        <w:t>an hname "body" parameter populated with:</w:t>
      </w:r>
    </w:p>
    <w:p w14:paraId="184DA543"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75C9B28F" w14:textId="77777777" w:rsidR="00296E35" w:rsidRPr="001C0FC4" w:rsidRDefault="00296E35" w:rsidP="00296E35">
      <w:pPr>
        <w:pStyle w:val="B3"/>
      </w:pPr>
      <w:r w:rsidRPr="001C0FC4">
        <w:t>ii)</w:t>
      </w:r>
      <w:r w:rsidRPr="001C0FC4">
        <w:tab/>
        <w:t>an application/vnd.3gpp.mcdata-info MIME body with:</w:t>
      </w:r>
    </w:p>
    <w:p w14:paraId="55D41321"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43EECA81"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3ADB97D2"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155C2EC8"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C7B59D2"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73317260" w14:textId="77777777" w:rsidR="00296E35" w:rsidRPr="001C0FC4" w:rsidRDefault="00296E35" w:rsidP="00296E35">
      <w:pPr>
        <w:pStyle w:val="B1"/>
      </w:pPr>
      <w:r w:rsidRPr="001C0FC4">
        <w:t>7)</w:t>
      </w:r>
      <w:r w:rsidRPr="001C0FC4">
        <w:tab/>
        <w:t>shall include the following according to IETF RFC 4488 [53]:</w:t>
      </w:r>
    </w:p>
    <w:p w14:paraId="4AFDC9B5" w14:textId="77777777" w:rsidR="00296E35" w:rsidRPr="001C0FC4" w:rsidRDefault="00296E35" w:rsidP="00296E35">
      <w:pPr>
        <w:pStyle w:val="B2"/>
      </w:pPr>
      <w:r w:rsidRPr="001C0FC4">
        <w:t>a)</w:t>
      </w:r>
      <w:r w:rsidRPr="001C0FC4">
        <w:tab/>
        <w:t>the option tag "norefersub" in the Supported header field; and</w:t>
      </w:r>
    </w:p>
    <w:p w14:paraId="052FEFE9" w14:textId="77777777" w:rsidR="00296E35" w:rsidRPr="001C0FC4" w:rsidRDefault="00296E35" w:rsidP="00296E35">
      <w:pPr>
        <w:pStyle w:val="B2"/>
      </w:pPr>
      <w:r w:rsidRPr="001C0FC4">
        <w:t>b)</w:t>
      </w:r>
      <w:r w:rsidRPr="001C0FC4">
        <w:tab/>
        <w:t>the value "false" in the Refer-Sub header field;</w:t>
      </w:r>
    </w:p>
    <w:p w14:paraId="1B13783E"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54F897A6"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5FDE8CD3" w14:textId="77777777" w:rsidR="00296E35" w:rsidRPr="001C0FC4" w:rsidRDefault="00296E35" w:rsidP="00296E35">
      <w:pPr>
        <w:pStyle w:val="B1"/>
      </w:pPr>
      <w:r w:rsidRPr="001C0FC4">
        <w:t>10)</w:t>
      </w:r>
      <w:r w:rsidRPr="001C0FC4">
        <w:tab/>
        <w:t>shall send the SIP REFER request according to 3GPP TS 24.229 [5].</w:t>
      </w:r>
    </w:p>
    <w:p w14:paraId="77CD6C77" w14:textId="77777777" w:rsidR="00296E35" w:rsidRPr="001C0FC4" w:rsidRDefault="00296E35" w:rsidP="00296E35">
      <w:r w:rsidRPr="001C0FC4">
        <w:t>On receiving a final SIP 2xx response to the SIP REFER request, the MCData client:</w:t>
      </w:r>
    </w:p>
    <w:p w14:paraId="1EC70E10" w14:textId="77777777" w:rsidR="00296E35" w:rsidRPr="001C0FC4" w:rsidRDefault="00296E35" w:rsidP="00296E35">
      <w:pPr>
        <w:pStyle w:val="B1"/>
      </w:pPr>
      <w:r w:rsidRPr="001C0FC4">
        <w:t>1)</w:t>
      </w:r>
      <w:r w:rsidRPr="001C0FC4">
        <w:tab/>
        <w:t>shall interact with the media plane as specified in 3GPP TS 24.582 [15].</w:t>
      </w:r>
    </w:p>
    <w:p w14:paraId="557346F7" w14:textId="77777777" w:rsidR="00296E35" w:rsidRPr="001C0FC4" w:rsidRDefault="00296E35" w:rsidP="00296E35">
      <w:r w:rsidRPr="001C0FC4">
        <w:t>On receiving a SIP re-INVITE request within the pre-established session targeted by the sent SIP REFER request, the MCData client:</w:t>
      </w:r>
    </w:p>
    <w:p w14:paraId="427652B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04F056D" w14:textId="77777777" w:rsidR="00296E35" w:rsidRPr="001C0FC4" w:rsidRDefault="00296E35" w:rsidP="00296E35">
      <w:pPr>
        <w:pStyle w:val="B2"/>
      </w:pPr>
      <w:r w:rsidRPr="001C0FC4">
        <w:t>i)</w:t>
      </w:r>
      <w:r w:rsidRPr="001C0FC4">
        <w:tab/>
        <w:t>shall notify MCData user about successful the MCData communication establishment;</w:t>
      </w:r>
    </w:p>
    <w:p w14:paraId="028FF82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682E88B6" w14:textId="77777777" w:rsidR="00296E35" w:rsidRPr="001C0FC4" w:rsidRDefault="00296E35" w:rsidP="00296E35">
      <w:pPr>
        <w:pStyle w:val="B2"/>
      </w:pPr>
      <w:r w:rsidRPr="001C0FC4">
        <w:t>i)</w:t>
      </w:r>
      <w:r w:rsidRPr="001C0FC4">
        <w:tab/>
        <w:t>shall notify MCData user about the MCData communication establishment failure; and</w:t>
      </w:r>
    </w:p>
    <w:p w14:paraId="5C3FAAF3" w14:textId="77777777" w:rsidR="00296E35" w:rsidRPr="001C0FC4" w:rsidRDefault="00296E35" w:rsidP="00296E35">
      <w:pPr>
        <w:pStyle w:val="B1"/>
      </w:pPr>
      <w:r w:rsidRPr="001C0FC4">
        <w:t>3)</w:t>
      </w:r>
      <w:r w:rsidRPr="001C0FC4">
        <w:tab/>
        <w:t>shall interact with the media plane as specified in 3GPP TS 24.582 [15].</w:t>
      </w:r>
    </w:p>
    <w:p w14:paraId="118E0E49" w14:textId="77777777" w:rsidR="00296E35" w:rsidRPr="001C0FC4" w:rsidRDefault="00296E35" w:rsidP="00296E35">
      <w:r w:rsidRPr="001C0FC4">
        <w:t>[TS 24.282, clause 9.2.3.2.1]</w:t>
      </w:r>
    </w:p>
    <w:p w14:paraId="11C6D07A" w14:textId="77777777" w:rsidR="00296E35" w:rsidRPr="001C0FC4" w:rsidRDefault="00296E35" w:rsidP="00296E35">
      <w:r w:rsidRPr="001C0FC4">
        <w:t>When composing an SDP offer according to 3GPP TS 24.229 [5], IETF RFC 4975 [17], IETF RFC 6135 [19] and IETF RFC 6714 [20] the MCData client:</w:t>
      </w:r>
    </w:p>
    <w:p w14:paraId="13389684" w14:textId="77777777" w:rsidR="00296E35" w:rsidRPr="001C0FC4" w:rsidRDefault="00296E35" w:rsidP="00296E35">
      <w:pPr>
        <w:pStyle w:val="B1"/>
      </w:pPr>
      <w:r w:rsidRPr="001C0FC4">
        <w:t>1)</w:t>
      </w:r>
      <w:r w:rsidRPr="001C0FC4">
        <w:tab/>
        <w:t>shall include an "m=message" media-level section for the MCData media stream consisting of:</w:t>
      </w:r>
    </w:p>
    <w:p w14:paraId="7CF2F049" w14:textId="77777777" w:rsidR="00296E35" w:rsidRPr="001C0FC4" w:rsidRDefault="00296E35" w:rsidP="00296E35">
      <w:pPr>
        <w:pStyle w:val="B2"/>
      </w:pPr>
      <w:r w:rsidRPr="001C0FC4">
        <w:t>a)</w:t>
      </w:r>
      <w:r w:rsidRPr="001C0FC4">
        <w:tab/>
        <w:t>the port number;</w:t>
      </w:r>
    </w:p>
    <w:p w14:paraId="0EF9126A" w14:textId="77777777" w:rsidR="00296E35" w:rsidRPr="001C0FC4" w:rsidRDefault="00296E35" w:rsidP="00296E35">
      <w:pPr>
        <w:pStyle w:val="B2"/>
      </w:pPr>
      <w:r w:rsidRPr="001C0FC4">
        <w:t>b)</w:t>
      </w:r>
      <w:r w:rsidRPr="001C0FC4">
        <w:tab/>
        <w:t>a protocol field value of "TCP/MSRP", or "TCP/TLS/MSRP" for TLS;</w:t>
      </w:r>
    </w:p>
    <w:p w14:paraId="04442396" w14:textId="77777777" w:rsidR="00296E35" w:rsidRPr="001C0FC4" w:rsidRDefault="00296E35" w:rsidP="00296E35">
      <w:pPr>
        <w:pStyle w:val="B2"/>
      </w:pPr>
      <w:r w:rsidRPr="001C0FC4">
        <w:t>c)</w:t>
      </w:r>
      <w:r w:rsidRPr="001C0FC4">
        <w:tab/>
        <w:t>a format list field set to ‘*’;</w:t>
      </w:r>
    </w:p>
    <w:p w14:paraId="4515D203" w14:textId="77777777" w:rsidR="00296E35" w:rsidRPr="001C0FC4" w:rsidRDefault="00296E35" w:rsidP="00296E35">
      <w:pPr>
        <w:pStyle w:val="B2"/>
      </w:pPr>
      <w:r w:rsidRPr="001C0FC4">
        <w:t>d)</w:t>
      </w:r>
      <w:r w:rsidRPr="001C0FC4">
        <w:tab/>
        <w:t>an "a=sendonly" attribute;</w:t>
      </w:r>
    </w:p>
    <w:p w14:paraId="7126907B" w14:textId="77777777" w:rsidR="00296E35" w:rsidRPr="001C0FC4" w:rsidRDefault="00296E35" w:rsidP="00296E35">
      <w:pPr>
        <w:pStyle w:val="B2"/>
      </w:pPr>
      <w:r w:rsidRPr="001C0FC4">
        <w:t>e)</w:t>
      </w:r>
      <w:r w:rsidRPr="001C0FC4">
        <w:tab/>
        <w:t>an "a=path" attribute containing its own MSRP URI;</w:t>
      </w:r>
    </w:p>
    <w:p w14:paraId="6F81C541"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0793124"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45F2CE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249CF23" w14:textId="77777777" w:rsidR="00296E35" w:rsidRPr="001C0FC4" w:rsidRDefault="00296E35" w:rsidP="00296E35">
      <w:r w:rsidRPr="001C0FC4">
        <w:t>[TS 24.282, clause 9.2.5.4.1.1]</w:t>
      </w:r>
    </w:p>
    <w:p w14:paraId="149C6748"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4F32E87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F0DA0C8"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8DDFA49"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6D7B66E"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C7E9A2A"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2FED0F02"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346579B9"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33FB78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1436130"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20F45D42"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9AA7941" w14:textId="77777777" w:rsidR="00296E35" w:rsidRPr="001C0FC4" w:rsidRDefault="00296E35" w:rsidP="00296E35">
      <w:r w:rsidRPr="001C0FC4">
        <w:t>On receiving a SIP re-INVITE request within the pre-established session targeted by the sent SIP REFER request, the MCData client:</w:t>
      </w:r>
    </w:p>
    <w:p w14:paraId="7BFA890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5566D5C3" w14:textId="77777777" w:rsidR="00296E35" w:rsidRPr="001C0FC4" w:rsidRDefault="00296E35" w:rsidP="00296E35">
      <w:pPr>
        <w:pStyle w:val="B2"/>
      </w:pPr>
      <w:r w:rsidRPr="001C0FC4">
        <w:t>i)</w:t>
      </w:r>
      <w:r w:rsidRPr="001C0FC4">
        <w:tab/>
        <w:t>shall notify MCData user about successful the MCData communication termination.</w:t>
      </w:r>
    </w:p>
    <w:p w14:paraId="652370FB" w14:textId="77777777" w:rsidR="00296E35" w:rsidRPr="001C0FC4" w:rsidRDefault="00296E35" w:rsidP="00296E35">
      <w:r w:rsidRPr="001C0FC4">
        <w:t>[TS 24.582, clause 12.1]</w:t>
      </w:r>
    </w:p>
    <w:p w14:paraId="1BB2308B"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1DFCF26E" w14:textId="77777777" w:rsidR="00296E35" w:rsidRPr="001C0FC4" w:rsidRDefault="00296E35" w:rsidP="00296E35">
      <w:r w:rsidRPr="001C0FC4">
        <w:t>[TS 24.582, clause 6.1.2.2.1]</w:t>
      </w:r>
    </w:p>
    <w:p w14:paraId="0BED26B4" w14:textId="77777777" w:rsidR="00296E35" w:rsidRPr="001C0FC4" w:rsidRDefault="00296E35" w:rsidP="00296E35">
      <w:r w:rsidRPr="001C0FC4">
        <w:t>Upon receiving an indication to establish MSRP connection for SDS session as the originating MCData client, the MCData client:</w:t>
      </w:r>
    </w:p>
    <w:p w14:paraId="23F27878" w14:textId="77777777" w:rsidR="00296E35" w:rsidRPr="001C0FC4" w:rsidRDefault="00296E35" w:rsidP="00296E35">
      <w:pPr>
        <w:pStyle w:val="B1"/>
      </w:pPr>
      <w:r w:rsidRPr="001C0FC4">
        <w:t>1.</w:t>
      </w:r>
      <w:r w:rsidRPr="001C0FC4">
        <w:tab/>
        <w:t>shall act as an MSRP client according to IETF RFC 6135 [12];</w:t>
      </w:r>
    </w:p>
    <w:p w14:paraId="28046C76" w14:textId="77777777" w:rsidR="00296E35" w:rsidRPr="001C0FC4" w:rsidRDefault="00296E35" w:rsidP="00296E35">
      <w:pPr>
        <w:pStyle w:val="B1"/>
      </w:pPr>
      <w:r w:rsidRPr="001C0FC4">
        <w:t>2.</w:t>
      </w:r>
      <w:r w:rsidRPr="001C0FC4">
        <w:tab/>
        <w:t>shall act according to IETF RFC 6135 [12], as:</w:t>
      </w:r>
    </w:p>
    <w:p w14:paraId="4CC1AEAD" w14:textId="77777777" w:rsidR="00296E35" w:rsidRPr="001C0FC4" w:rsidRDefault="00296E35" w:rsidP="00296E35">
      <w:pPr>
        <w:pStyle w:val="B2"/>
      </w:pPr>
      <w:r w:rsidRPr="001C0FC4">
        <w:t>a.</w:t>
      </w:r>
      <w:r w:rsidRPr="001C0FC4">
        <w:tab/>
        <w:t>an "active" endpoint, if a=setup attribute in the received SDP answer is set to "passive"; and</w:t>
      </w:r>
    </w:p>
    <w:p w14:paraId="3D570B73" w14:textId="77777777" w:rsidR="00296E35" w:rsidRPr="001C0FC4" w:rsidRDefault="00296E35" w:rsidP="00296E35">
      <w:pPr>
        <w:pStyle w:val="B2"/>
      </w:pPr>
      <w:r w:rsidRPr="001C0FC4">
        <w:t>b.</w:t>
      </w:r>
      <w:r w:rsidRPr="001C0FC4">
        <w:tab/>
        <w:t>an "passive" endpoint, if a=setup attribute in the received SDP answer is set to "active";</w:t>
      </w:r>
    </w:p>
    <w:p w14:paraId="4F5F042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0B2E5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362FC" w14:textId="77777777" w:rsidR="00296E35" w:rsidRPr="001C0FC4" w:rsidRDefault="00296E35" w:rsidP="00296E35">
      <w:pPr>
        <w:pStyle w:val="B1"/>
      </w:pPr>
      <w:r w:rsidRPr="001C0FC4">
        <w:t>Once the MSRP session is established, the MCData client:</w:t>
      </w:r>
    </w:p>
    <w:p w14:paraId="3BC9261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2EC6A083"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50893DD" w14:textId="77777777" w:rsidR="00296E35" w:rsidRPr="001C0FC4" w:rsidRDefault="00296E35" w:rsidP="00296E35">
      <w:pPr>
        <w:pStyle w:val="B1"/>
      </w:pPr>
      <w:r w:rsidRPr="001C0FC4">
        <w:t>3.</w:t>
      </w:r>
      <w:r w:rsidRPr="001C0FC4">
        <w:tab/>
        <w:t>shall handle the received content as described in subclause 6.1.2.6.</w:t>
      </w:r>
    </w:p>
    <w:p w14:paraId="051D49B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4FA10549"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F549044" w14:textId="77777777" w:rsidR="00296E35" w:rsidRPr="001C0FC4" w:rsidRDefault="00296E35" w:rsidP="00296E35">
      <w:r w:rsidRPr="001C0FC4">
        <w:t>[TS 24.582, clause 6.1.2.6]</w:t>
      </w:r>
    </w:p>
    <w:p w14:paraId="1A2F7D3D"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AE43C7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0EF8622"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4FF979FA"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30C94B6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55F8C1C"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D8EDD26" w14:textId="77777777" w:rsidR="00296E35" w:rsidRPr="001C0FC4" w:rsidRDefault="00296E35" w:rsidP="00296E35">
      <w:pPr>
        <w:pStyle w:val="H6"/>
      </w:pPr>
      <w:r w:rsidRPr="001C0FC4">
        <w:t>6.1.15.3</w:t>
      </w:r>
      <w:r w:rsidRPr="001C0FC4">
        <w:tab/>
        <w:t>Test description</w:t>
      </w:r>
    </w:p>
    <w:p w14:paraId="5CC6BF83" w14:textId="77777777" w:rsidR="00296E35" w:rsidRPr="001C0FC4" w:rsidRDefault="00296E35" w:rsidP="00296E35">
      <w:pPr>
        <w:pStyle w:val="H6"/>
      </w:pPr>
      <w:r w:rsidRPr="001C0FC4">
        <w:t>6.1.15.3.1</w:t>
      </w:r>
      <w:r w:rsidRPr="001C0FC4">
        <w:tab/>
        <w:t>Pre-test conditions</w:t>
      </w:r>
    </w:p>
    <w:p w14:paraId="4FADF415" w14:textId="77777777" w:rsidR="00296E35" w:rsidRDefault="00296E35" w:rsidP="00296E35">
      <w:pPr>
        <w:pStyle w:val="H6"/>
      </w:pPr>
      <w:r w:rsidRPr="00102CE5">
        <w:t>Test configuration</w:t>
      </w:r>
      <w:r>
        <w:t>:</w:t>
      </w:r>
    </w:p>
    <w:p w14:paraId="5F79AE42" w14:textId="10F10A9F" w:rsidR="00296E35" w:rsidRDefault="00296E35" w:rsidP="00296E35">
      <w:pPr>
        <w:pStyle w:val="B1"/>
      </w:pPr>
      <w:r>
        <w:t>-</w:t>
      </w:r>
      <w:r>
        <w:tab/>
        <w:t>Single cell configuration according to TS 37.579-1 [2] clause 5.2.2.2.1.</w:t>
      </w:r>
    </w:p>
    <w:p w14:paraId="5A1EF1A4" w14:textId="77777777" w:rsidR="00296E35" w:rsidRDefault="00296E35" w:rsidP="00296E35">
      <w:pPr>
        <w:pStyle w:val="H6"/>
      </w:pPr>
      <w:r>
        <w:t>Preamble:</w:t>
      </w:r>
    </w:p>
    <w:p w14:paraId="70290E58" w14:textId="1BE25101" w:rsidR="00296E35" w:rsidRDefault="00296E35" w:rsidP="00296E35">
      <w:pPr>
        <w:pStyle w:val="B1"/>
      </w:pPr>
      <w:r>
        <w:t>-</w:t>
      </w:r>
      <w:r>
        <w:tab/>
        <w:t>The UE has performed procedure 'Initial registration' as described in TS 37.579-1 [2] clause 5.4.2.</w:t>
      </w:r>
    </w:p>
    <w:p w14:paraId="72184A24" w14:textId="4549813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E130CE" w14:textId="77777777" w:rsidR="00296E35" w:rsidRDefault="00296E35" w:rsidP="00296E35">
      <w:pPr>
        <w:pStyle w:val="B1"/>
      </w:pPr>
      <w:r>
        <w:t>-</w:t>
      </w:r>
      <w:r>
        <w:tab/>
      </w:r>
      <w:r w:rsidRPr="000573F5">
        <w:t>UE States at the end of the preamble</w:t>
      </w:r>
      <w:r>
        <w:t>:</w:t>
      </w:r>
    </w:p>
    <w:p w14:paraId="621A0DB3" w14:textId="77777777" w:rsidR="00296E35" w:rsidRDefault="00296E35" w:rsidP="00296E35">
      <w:pPr>
        <w:pStyle w:val="B1"/>
        <w:ind w:left="852"/>
      </w:pPr>
      <w:r>
        <w:t>-</w:t>
      </w:r>
      <w:r>
        <w:tab/>
        <w:t>The UE is in RRC_IDLE state.</w:t>
      </w:r>
    </w:p>
    <w:p w14:paraId="1C8C7514" w14:textId="77777777" w:rsidR="00296E35" w:rsidRDefault="00296E35" w:rsidP="00296E35">
      <w:pPr>
        <w:pStyle w:val="B1"/>
        <w:ind w:left="852"/>
      </w:pPr>
      <w:r>
        <w:t>-</w:t>
      </w:r>
      <w:r>
        <w:tab/>
        <w:t>The client is registered for MCData.</w:t>
      </w:r>
    </w:p>
    <w:p w14:paraId="53744D11" w14:textId="77777777" w:rsidR="00296E35" w:rsidRDefault="00296E35" w:rsidP="00296E35">
      <w:pPr>
        <w:pStyle w:val="B1"/>
        <w:ind w:left="852"/>
      </w:pPr>
      <w:r>
        <w:t>-</w:t>
      </w:r>
      <w:r>
        <w:tab/>
      </w:r>
      <w:r w:rsidRPr="008B4D0C">
        <w:t>A pre-established session is established</w:t>
      </w:r>
      <w:r>
        <w:t>.</w:t>
      </w:r>
    </w:p>
    <w:p w14:paraId="2FBD65FC" w14:textId="77777777" w:rsidR="00296E35" w:rsidRPr="001C0FC4" w:rsidRDefault="00296E35" w:rsidP="00296E35">
      <w:pPr>
        <w:pStyle w:val="H6"/>
      </w:pPr>
      <w:r w:rsidRPr="001C0FC4">
        <w:t>6.1.15.3.2</w:t>
      </w:r>
      <w:r w:rsidRPr="001C0FC4">
        <w:tab/>
        <w:t>Test procedure sequence</w:t>
      </w:r>
    </w:p>
    <w:p w14:paraId="0FFE421A" w14:textId="77777777" w:rsidR="00296E35" w:rsidRPr="001C0FC4" w:rsidRDefault="00296E35" w:rsidP="00296E35">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F7FE675" w14:textId="77777777" w:rsidTr="002E3FCC">
        <w:tc>
          <w:tcPr>
            <w:tcW w:w="649" w:type="dxa"/>
            <w:tcBorders>
              <w:top w:val="single" w:sz="4" w:space="0" w:color="auto"/>
              <w:left w:val="single" w:sz="4" w:space="0" w:color="auto"/>
              <w:bottom w:val="nil"/>
              <w:right w:val="single" w:sz="4" w:space="0" w:color="auto"/>
            </w:tcBorders>
            <w:hideMark/>
          </w:tcPr>
          <w:p w14:paraId="283A92D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A20598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17BA4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7522A0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225E13" w14:textId="77777777" w:rsidR="00296E35" w:rsidRPr="001C0FC4" w:rsidRDefault="00296E35" w:rsidP="002E3FCC">
            <w:pPr>
              <w:pStyle w:val="TAH"/>
            </w:pPr>
            <w:r w:rsidRPr="001C0FC4">
              <w:t>Verdict</w:t>
            </w:r>
          </w:p>
        </w:tc>
      </w:tr>
      <w:tr w:rsidR="00296E35" w:rsidRPr="001C0FC4" w14:paraId="4EADB43A" w14:textId="77777777" w:rsidTr="002E3FCC">
        <w:tc>
          <w:tcPr>
            <w:tcW w:w="649" w:type="dxa"/>
            <w:tcBorders>
              <w:top w:val="nil"/>
              <w:left w:val="single" w:sz="4" w:space="0" w:color="auto"/>
              <w:bottom w:val="single" w:sz="4" w:space="0" w:color="auto"/>
              <w:right w:val="single" w:sz="4" w:space="0" w:color="auto"/>
            </w:tcBorders>
          </w:tcPr>
          <w:p w14:paraId="08B8CB2F"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45771C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B5103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3B48B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62A78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C174E1" w14:textId="77777777" w:rsidR="00296E35" w:rsidRPr="001C0FC4" w:rsidRDefault="00296E35" w:rsidP="002E3FCC">
            <w:pPr>
              <w:pStyle w:val="TAH"/>
            </w:pPr>
          </w:p>
        </w:tc>
      </w:tr>
      <w:tr w:rsidR="00296E35" w:rsidRPr="001C0FC4" w14:paraId="22BE18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8E802C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BEF00B" w14:textId="77777777" w:rsidR="00296E35" w:rsidRPr="001C0FC4" w:rsidRDefault="00296E35" w:rsidP="002E3FCC">
            <w:pPr>
              <w:pStyle w:val="TAL"/>
            </w:pPr>
            <w:r w:rsidRPr="001C0FC4">
              <w:t>Make the UE (MCData client) send a one-to-one session SDS message using the pre-established session with disposition request "</w:t>
            </w:r>
            <w:r w:rsidRPr="001C0FC4">
              <w:rPr>
                <w:b/>
                <w:bCs/>
              </w:rPr>
              <w:t>DELIVERY</w:t>
            </w:r>
            <w:r w:rsidRPr="001C0FC4">
              <w:t>".</w:t>
            </w:r>
          </w:p>
          <w:p w14:paraId="730BC3E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67D3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3654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E561A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8522765" w14:textId="77777777" w:rsidR="00296E35" w:rsidRPr="001C0FC4" w:rsidRDefault="00296E35" w:rsidP="002E3FCC">
            <w:pPr>
              <w:pStyle w:val="TAC"/>
            </w:pPr>
            <w:r w:rsidRPr="001C0FC4">
              <w:t>-</w:t>
            </w:r>
          </w:p>
        </w:tc>
      </w:tr>
      <w:tr w:rsidR="00296E35" w:rsidRPr="001C0FC4" w14:paraId="1361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1C357D0"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E0CAE69" w14:textId="69F9CB5D"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8BE90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78A2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F01F4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EBEFF5" w14:textId="77777777" w:rsidR="00296E35" w:rsidRPr="001C0FC4" w:rsidRDefault="00296E35" w:rsidP="002E3FCC">
            <w:pPr>
              <w:pStyle w:val="TAC"/>
            </w:pPr>
            <w:r w:rsidRPr="001C0FC4">
              <w:t>P</w:t>
            </w:r>
          </w:p>
        </w:tc>
      </w:tr>
      <w:tr w:rsidR="00296E35" w:rsidRPr="001C0FC4" w14:paraId="29631BE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9C76C9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29D0A10" w14:textId="77777777" w:rsidR="00296E35" w:rsidRPr="001C0FC4" w:rsidRDefault="00296E35" w:rsidP="002E3FCC">
            <w:pPr>
              <w:pStyle w:val="TAL"/>
            </w:pPr>
            <w:r w:rsidRPr="001C0FC4">
              <w:t>Check: Does the UE (MCData client) notify the user about successful MCData communication establishment?</w:t>
            </w:r>
          </w:p>
          <w:p w14:paraId="2D97C64E"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F648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E109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45C1D9"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22AA75B" w14:textId="77777777" w:rsidR="00296E35" w:rsidRPr="001C0FC4" w:rsidRDefault="00296E35" w:rsidP="002E3FCC">
            <w:pPr>
              <w:pStyle w:val="TAC"/>
            </w:pPr>
            <w:r w:rsidRPr="001C0FC4">
              <w:t>P</w:t>
            </w:r>
          </w:p>
        </w:tc>
      </w:tr>
      <w:tr w:rsidR="00296E35" w:rsidRPr="001C0FC4" w14:paraId="3796599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A3288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BB7FF4" w14:textId="07D9B892"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2892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A8ED06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3DEFB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72B4FE" w14:textId="77777777" w:rsidR="00296E35" w:rsidRPr="001C0FC4" w:rsidRDefault="00296E35" w:rsidP="002E3FCC">
            <w:pPr>
              <w:pStyle w:val="TAC"/>
            </w:pPr>
            <w:r w:rsidRPr="001C0FC4">
              <w:t>P</w:t>
            </w:r>
          </w:p>
        </w:tc>
      </w:tr>
      <w:tr w:rsidR="00296E35" w:rsidRPr="001C0FC4" w14:paraId="5B40C1F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DF74C6C"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33B93EA" w14:textId="463B6398"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A6593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B876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B38E8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97010C8" w14:textId="77777777" w:rsidR="00296E35" w:rsidRPr="001C0FC4" w:rsidRDefault="00296E35" w:rsidP="002E3FCC">
            <w:pPr>
              <w:pStyle w:val="TAC"/>
            </w:pPr>
            <w:r w:rsidRPr="001C0FC4">
              <w:t>P</w:t>
            </w:r>
          </w:p>
        </w:tc>
      </w:tr>
      <w:tr w:rsidR="00296E35" w:rsidRPr="001C0FC4" w14:paraId="6BB2385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5DFD91"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D57F89" w14:textId="77777777" w:rsidR="00296E35" w:rsidRPr="001C0FC4" w:rsidRDefault="00296E35" w:rsidP="002E3FCC">
            <w:pPr>
              <w:pStyle w:val="TAL"/>
            </w:pPr>
            <w:r w:rsidRPr="001C0FC4">
              <w:t>Check: Does the UE (MCData client) provide the disposition notification to the user?</w:t>
            </w:r>
          </w:p>
          <w:p w14:paraId="578A9F2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07B88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4044A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F969A8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FB2068C" w14:textId="77777777" w:rsidR="00296E35" w:rsidRPr="001C0FC4" w:rsidRDefault="00296E35" w:rsidP="002E3FCC">
            <w:pPr>
              <w:pStyle w:val="TAC"/>
            </w:pPr>
            <w:r w:rsidRPr="001C0FC4">
              <w:t>P</w:t>
            </w:r>
          </w:p>
        </w:tc>
      </w:tr>
      <w:tr w:rsidR="00296E35" w:rsidRPr="001C0FC4" w14:paraId="6277A35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F28822E"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16DC14" w14:textId="77777777" w:rsidR="00296E35" w:rsidRPr="001C0FC4" w:rsidRDefault="00296E35" w:rsidP="002E3FCC">
            <w:pPr>
              <w:pStyle w:val="TAL"/>
            </w:pPr>
            <w:r w:rsidRPr="001C0FC4">
              <w:t>Make the UE (MCData client) release the one-to-one session while keeping the pre-established session.</w:t>
            </w:r>
          </w:p>
          <w:p w14:paraId="4805BC0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B9E2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E31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76449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324B17" w14:textId="77777777" w:rsidR="00296E35" w:rsidRPr="001C0FC4" w:rsidRDefault="00296E35" w:rsidP="002E3FCC">
            <w:pPr>
              <w:pStyle w:val="TAC"/>
            </w:pPr>
            <w:r w:rsidRPr="001C0FC4">
              <w:t>-</w:t>
            </w:r>
          </w:p>
        </w:tc>
      </w:tr>
      <w:tr w:rsidR="00296E35" w:rsidRPr="001C0FC4" w14:paraId="5D28388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2C16532"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53F1EC" w14:textId="1842A448"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F74E4DE"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7CF5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E27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038C5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032827" w14:textId="77777777" w:rsidR="00296E35" w:rsidRPr="001C0FC4" w:rsidRDefault="00296E35" w:rsidP="002E3FCC">
            <w:pPr>
              <w:pStyle w:val="TAC"/>
            </w:pPr>
            <w:r w:rsidRPr="001C0FC4">
              <w:t>P</w:t>
            </w:r>
          </w:p>
        </w:tc>
      </w:tr>
      <w:tr w:rsidR="00296E35" w:rsidRPr="001C0FC4" w14:paraId="648AE27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0CB2FC"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13B4CA1" w14:textId="0DC72151"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7A9A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A3484D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8509E"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4999F8F" w14:textId="77777777" w:rsidR="00296E35" w:rsidRPr="001C0FC4" w:rsidRDefault="00296E35" w:rsidP="002E3FCC">
            <w:pPr>
              <w:pStyle w:val="TAC"/>
            </w:pPr>
            <w:r>
              <w:t>-</w:t>
            </w:r>
          </w:p>
        </w:tc>
      </w:tr>
      <w:tr w:rsidR="00296E35" w:rsidRPr="001C0FC4" w14:paraId="7D960E3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F1F3EA2"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2CB29E4D"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B6FB47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AC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664AE5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8162D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1BAFD5A" w14:textId="77777777" w:rsidR="00296E35" w:rsidRPr="001C0FC4" w:rsidRDefault="00296E35" w:rsidP="002E3FCC">
            <w:pPr>
              <w:pStyle w:val="TAC"/>
            </w:pPr>
            <w:r w:rsidRPr="001C0FC4">
              <w:t>P</w:t>
            </w:r>
          </w:p>
        </w:tc>
      </w:tr>
      <w:tr w:rsidR="00296E35" w:rsidRPr="001C0FC4" w14:paraId="7EF9B40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0ACD18B" w14:textId="77777777" w:rsidR="00296E35" w:rsidRDefault="00296E35" w:rsidP="002E3FCC">
            <w:pPr>
              <w:pStyle w:val="TAN"/>
            </w:pPr>
            <w:r w:rsidRPr="001C0FC4">
              <w:t>NOTE 1:</w:t>
            </w:r>
            <w:r w:rsidRPr="001C0FC4">
              <w:tab/>
              <w:t>This is expected to be done via a suitable implementation dependent MMI.</w:t>
            </w:r>
          </w:p>
          <w:p w14:paraId="00EF7F77" w14:textId="77777777" w:rsidR="00296E35" w:rsidRPr="001C0FC4" w:rsidRDefault="00296E35" w:rsidP="002E3FCC">
            <w:pPr>
              <w:pStyle w:val="TAN"/>
            </w:pPr>
            <w:r>
              <w:t>NOTE 2:</w:t>
            </w:r>
            <w:r>
              <w:tab/>
              <w:t>The procedure does not release the RRC connection.</w:t>
            </w:r>
          </w:p>
        </w:tc>
      </w:tr>
    </w:tbl>
    <w:p w14:paraId="4C7C2D92" w14:textId="77777777" w:rsidR="00296E35" w:rsidRPr="001C0FC4" w:rsidRDefault="00296E35" w:rsidP="00296E35"/>
    <w:p w14:paraId="52ED0E08" w14:textId="77777777" w:rsidR="00296E35" w:rsidRPr="001C0FC4" w:rsidRDefault="00296E35" w:rsidP="00296E35">
      <w:pPr>
        <w:pStyle w:val="H6"/>
      </w:pPr>
      <w:r w:rsidRPr="001C0FC4">
        <w:t>6.1.15.3.3</w:t>
      </w:r>
      <w:r w:rsidRPr="001C0FC4">
        <w:tab/>
        <w:t>Specific message contents</w:t>
      </w:r>
    </w:p>
    <w:p w14:paraId="6B403A7F" w14:textId="162ADC8B" w:rsidR="00296E35" w:rsidRPr="001C0FC4" w:rsidRDefault="00296E35" w:rsidP="00296E35">
      <w:pPr>
        <w:pStyle w:val="TH"/>
      </w:pPr>
      <w:r w:rsidRPr="001C0FC4">
        <w:t>Table 6.1.15.3.3-1: SIP REFER from the UE (step 2, Table 6.1.15.3.2-1;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1988F742"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1A110211" w14:textId="20156DC9" w:rsidR="00296E35" w:rsidRPr="001C0FC4" w:rsidRDefault="00296E35" w:rsidP="002E3FCC">
            <w:pPr>
              <w:pStyle w:val="TAL"/>
            </w:pPr>
            <w:r w:rsidRPr="001C0FC4">
              <w:t xml:space="preserve">Derivation Path: TS </w:t>
            </w:r>
            <w:r>
              <w:t>37.579</w:t>
            </w:r>
            <w:r w:rsidRPr="001C0FC4">
              <w:t>-1 [2], Table 5.5.2.12-1</w:t>
            </w:r>
          </w:p>
        </w:tc>
      </w:tr>
      <w:tr w:rsidR="00296E35" w:rsidRPr="001C0FC4" w14:paraId="5A3614C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682517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07C9F7E"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7FF8D61"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71DF653A"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3B5B9B" w14:textId="77777777" w:rsidR="00296E35" w:rsidRPr="001C0FC4" w:rsidRDefault="00296E35" w:rsidP="002E3FCC">
            <w:pPr>
              <w:pStyle w:val="TAH"/>
            </w:pPr>
            <w:r w:rsidRPr="001C0FC4">
              <w:t>Condition</w:t>
            </w:r>
          </w:p>
        </w:tc>
      </w:tr>
      <w:tr w:rsidR="00296E35" w:rsidRPr="001C0FC4" w14:paraId="32D9394D"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7C7534E"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4D3C8B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C774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C9C3E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06C3925" w14:textId="77777777" w:rsidR="00296E35" w:rsidRPr="001C0FC4" w:rsidRDefault="00296E35" w:rsidP="002E3FCC">
            <w:pPr>
              <w:pStyle w:val="TAL"/>
            </w:pPr>
          </w:p>
        </w:tc>
      </w:tr>
      <w:tr w:rsidR="00296E35" w:rsidRPr="001C0FC4" w14:paraId="1B57D93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2781849"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448962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FB4B2F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6242063E"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9F65CEE" w14:textId="77777777" w:rsidR="00296E35" w:rsidRPr="001C0FC4" w:rsidRDefault="00296E35" w:rsidP="002E3FCC">
            <w:pPr>
              <w:pStyle w:val="TAL"/>
            </w:pPr>
          </w:p>
        </w:tc>
      </w:tr>
      <w:tr w:rsidR="00296E35" w:rsidRPr="001C0FC4" w14:paraId="69B1E03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1435337B"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804AC01" w14:textId="77777777" w:rsidR="00296E35" w:rsidRPr="001C0FC4" w:rsidRDefault="00296E35" w:rsidP="002E3FCC">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464796A7"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36B5AE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88B791C" w14:textId="77777777" w:rsidR="00296E35" w:rsidRPr="001C0FC4" w:rsidRDefault="00296E35" w:rsidP="002E3FCC">
            <w:pPr>
              <w:pStyle w:val="TAL"/>
            </w:pPr>
          </w:p>
        </w:tc>
      </w:tr>
    </w:tbl>
    <w:p w14:paraId="67F29A68" w14:textId="77777777" w:rsidR="00296E35" w:rsidRPr="001C0FC4" w:rsidRDefault="00296E35" w:rsidP="00296E35"/>
    <w:p w14:paraId="611A631E" w14:textId="77777777" w:rsidR="00296E35" w:rsidRPr="001C0FC4" w:rsidRDefault="00296E35" w:rsidP="00296E35">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EDB8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595FD9" w14:textId="2F10C02A"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6.1.15.3.3-3</w:t>
            </w:r>
          </w:p>
        </w:tc>
      </w:tr>
    </w:tbl>
    <w:p w14:paraId="03F89FC4" w14:textId="77777777" w:rsidR="00296E35" w:rsidRPr="001C0FC4" w:rsidRDefault="00296E35" w:rsidP="00296E35"/>
    <w:p w14:paraId="7415CDE2" w14:textId="77777777" w:rsidR="00296E35" w:rsidRPr="001C0FC4" w:rsidRDefault="00296E35" w:rsidP="00296E35">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F1C4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885356" w14:textId="5A0DC5E4" w:rsidR="00296E35" w:rsidRPr="001C0FC4" w:rsidRDefault="00296E35" w:rsidP="002E3FCC">
            <w:pPr>
              <w:pStyle w:val="TAL"/>
            </w:pPr>
            <w:r w:rsidRPr="001C0FC4">
              <w:t xml:space="preserve">Derivation Path: TS </w:t>
            </w:r>
            <w:r>
              <w:t>37.579</w:t>
            </w:r>
            <w:r w:rsidRPr="001C0FC4">
              <w:t>-1 [2], Table 5.5.2.12-2</w:t>
            </w:r>
          </w:p>
        </w:tc>
      </w:tr>
      <w:tr w:rsidR="00296E35" w:rsidRPr="001C0FC4" w14:paraId="47FB1C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F982A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16192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5D0013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7CBE4E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419AC7D" w14:textId="77777777" w:rsidR="00296E35" w:rsidRPr="001C0FC4" w:rsidRDefault="00296E35" w:rsidP="002E3FCC">
            <w:pPr>
              <w:pStyle w:val="TAH"/>
            </w:pPr>
            <w:r w:rsidRPr="001C0FC4">
              <w:t>Condition</w:t>
            </w:r>
          </w:p>
        </w:tc>
      </w:tr>
      <w:tr w:rsidR="00296E35" w:rsidRPr="001C0FC4" w14:paraId="4F9A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7B02C9"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15268FF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6CEF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3AA69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149B69" w14:textId="77777777" w:rsidR="00296E35" w:rsidRPr="001C0FC4" w:rsidRDefault="00296E35" w:rsidP="002E3FCC">
            <w:pPr>
              <w:pStyle w:val="TAL"/>
            </w:pPr>
          </w:p>
        </w:tc>
      </w:tr>
      <w:tr w:rsidR="00296E35" w:rsidRPr="001C0FC4" w14:paraId="4886B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EB5048"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377C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C5F74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BAC9E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47E0C6" w14:textId="77777777" w:rsidR="00296E35" w:rsidRPr="001C0FC4" w:rsidRDefault="00296E35" w:rsidP="002E3FCC">
            <w:pPr>
              <w:pStyle w:val="TAL"/>
            </w:pPr>
          </w:p>
        </w:tc>
      </w:tr>
      <w:tr w:rsidR="00296E35" w:rsidRPr="001C0FC4" w14:paraId="0F359A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6CAA52"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7CF07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C5C88F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0001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E9EFA" w14:textId="77777777" w:rsidR="00296E35" w:rsidRPr="001C0FC4" w:rsidRDefault="00296E35" w:rsidP="002E3FCC">
            <w:pPr>
              <w:pStyle w:val="TAL"/>
            </w:pPr>
          </w:p>
        </w:tc>
      </w:tr>
      <w:tr w:rsidR="00296E35" w:rsidRPr="001C0FC4" w14:paraId="11DE47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633479"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6E0BA54"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2659277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4B0E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8614F1" w14:textId="77777777" w:rsidR="00296E35" w:rsidRPr="001C0FC4" w:rsidRDefault="00296E35" w:rsidP="002E3FCC">
            <w:pPr>
              <w:pStyle w:val="TAL"/>
            </w:pPr>
          </w:p>
        </w:tc>
      </w:tr>
      <w:tr w:rsidR="00296E35" w:rsidRPr="001C0FC4" w14:paraId="1F8D3A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6AE820"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B57E48B" w14:textId="77777777" w:rsidR="00296E35" w:rsidRPr="001C0FC4" w:rsidRDefault="00296E35" w:rsidP="002E3FCC">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75E7AF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3CA16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086EBE" w14:textId="77777777" w:rsidR="00296E35" w:rsidRPr="001C0FC4" w:rsidRDefault="00296E35" w:rsidP="002E3FCC">
            <w:pPr>
              <w:pStyle w:val="TAL"/>
            </w:pPr>
          </w:p>
        </w:tc>
      </w:tr>
      <w:tr w:rsidR="00296E35" w:rsidRPr="001C0FC4" w14:paraId="2451D8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11D06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74BE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AC1998"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85EB56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61504A" w14:textId="77777777" w:rsidR="00296E35" w:rsidRPr="001C0FC4" w:rsidRDefault="00296E35" w:rsidP="002E3FCC">
            <w:pPr>
              <w:pStyle w:val="TAL"/>
            </w:pPr>
          </w:p>
        </w:tc>
      </w:tr>
      <w:tr w:rsidR="00296E35" w:rsidRPr="001C0FC4" w14:paraId="72C937D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F0B01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F67A0" w14:textId="77777777" w:rsidR="00296E35" w:rsidRPr="001C0FC4" w:rsidRDefault="00296E35" w:rsidP="002E3FCC">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7C572A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14FE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637D43" w14:textId="77777777" w:rsidR="00296E35" w:rsidRPr="001C0FC4" w:rsidRDefault="00296E35" w:rsidP="002E3FCC">
            <w:pPr>
              <w:pStyle w:val="TAL"/>
            </w:pPr>
          </w:p>
        </w:tc>
      </w:tr>
    </w:tbl>
    <w:p w14:paraId="2C6F743E" w14:textId="77777777" w:rsidR="00296E35" w:rsidRPr="001C0FC4" w:rsidRDefault="00296E35" w:rsidP="00296E35"/>
    <w:p w14:paraId="4ACB393A" w14:textId="77777777" w:rsidR="00296E35" w:rsidRPr="001C0FC4" w:rsidRDefault="00296E35" w:rsidP="00296E35">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B078F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15F4394" w14:textId="52863699" w:rsidR="00296E35" w:rsidRPr="001C0FC4" w:rsidRDefault="00296E35" w:rsidP="002E3FCC">
            <w:pPr>
              <w:pStyle w:val="TAL"/>
            </w:pPr>
            <w:r w:rsidRPr="001C0FC4">
              <w:t xml:space="preserve">Derivation Path: TS </w:t>
            </w:r>
            <w:r>
              <w:t>37.579</w:t>
            </w:r>
            <w:r w:rsidRPr="001C0FC4">
              <w:t>-1 [2], Table 5.5.3.1.1-3, condition PRE_ESTABLISHED_SESSION, SDP_OFFER, MCD_1to1, MCDATA_SDS, SDS_SESSION</w:t>
            </w:r>
          </w:p>
        </w:tc>
      </w:tr>
    </w:tbl>
    <w:p w14:paraId="031E0489" w14:textId="77777777" w:rsidR="00296E35" w:rsidRPr="001C0FC4" w:rsidRDefault="00296E35" w:rsidP="00296E35"/>
    <w:p w14:paraId="31A0BD09" w14:textId="77777777" w:rsidR="00296E35" w:rsidRPr="001C0FC4" w:rsidRDefault="00296E35" w:rsidP="00296E35">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BFCDB3A"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E80BDC3" w14:textId="752C0C24"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6284BD43"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E72FD7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718276"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9A6BB5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C6EB81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E9984B3" w14:textId="77777777" w:rsidR="00296E35" w:rsidRPr="001C0FC4" w:rsidRDefault="00296E35" w:rsidP="002E3FCC">
            <w:pPr>
              <w:pStyle w:val="TAH"/>
            </w:pPr>
            <w:r w:rsidRPr="001C0FC4">
              <w:t>Condition</w:t>
            </w:r>
          </w:p>
        </w:tc>
      </w:tr>
      <w:tr w:rsidR="00296E35" w:rsidRPr="001C0FC4" w14:paraId="51561E47"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95DA575"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A14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F360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CC6F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D2A6CE" w14:textId="77777777" w:rsidR="00296E35" w:rsidRPr="001C0FC4" w:rsidRDefault="00296E35" w:rsidP="002E3FCC">
            <w:pPr>
              <w:pStyle w:val="TAL"/>
            </w:pPr>
          </w:p>
        </w:tc>
      </w:tr>
      <w:tr w:rsidR="00296E35" w:rsidRPr="001C0FC4" w14:paraId="490FAFCB"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6FD463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204CF4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9034DA"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0485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5182B1" w14:textId="77777777" w:rsidR="00296E35" w:rsidRPr="001C0FC4" w:rsidRDefault="00296E35" w:rsidP="002E3FCC">
            <w:pPr>
              <w:pStyle w:val="TAL"/>
            </w:pPr>
          </w:p>
        </w:tc>
      </w:tr>
      <w:tr w:rsidR="00296E35" w:rsidRPr="001C0FC4" w14:paraId="394FE2C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79D7E35F"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A3AB18A" w14:textId="77777777" w:rsidR="00296E35" w:rsidRPr="001C0FC4" w:rsidRDefault="00296E35" w:rsidP="002E3FCC">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8B9E9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2E837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6767413" w14:textId="77777777" w:rsidR="00296E35" w:rsidRPr="001C0FC4" w:rsidRDefault="00296E35" w:rsidP="002E3FCC">
            <w:pPr>
              <w:pStyle w:val="TAL"/>
            </w:pPr>
          </w:p>
        </w:tc>
      </w:tr>
      <w:tr w:rsidR="00296E35" w:rsidRPr="001C0FC4" w14:paraId="03DC39A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8BCD3E0"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F190674" w14:textId="77777777" w:rsidR="00296E35" w:rsidRPr="001C0FC4" w:rsidRDefault="00296E35" w:rsidP="002E3FCC">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E194D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08439"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96D5ED7" w14:textId="77777777" w:rsidR="00296E35" w:rsidRPr="001C0FC4" w:rsidRDefault="00296E35" w:rsidP="002E3FCC">
            <w:pPr>
              <w:pStyle w:val="TAL"/>
            </w:pPr>
          </w:p>
        </w:tc>
      </w:tr>
      <w:tr w:rsidR="00296E35" w:rsidRPr="001C0FC4" w14:paraId="52EBA75E" w14:textId="77777777" w:rsidTr="002E3FCC">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29D2D9D" w14:textId="220828EC" w:rsidR="00296E35" w:rsidRPr="001C0FC4" w:rsidRDefault="00296E35" w:rsidP="002E3FCC">
            <w:pPr>
              <w:pStyle w:val="TAL"/>
            </w:pPr>
            <w:r w:rsidRPr="001C0FC4">
              <w:t xml:space="preserve">NOTE 1: Encrypted element as described in TS </w:t>
            </w:r>
            <w:r>
              <w:t>37.579</w:t>
            </w:r>
            <w:r w:rsidRPr="001C0FC4">
              <w:t>-1 [2] Table 5.5.3.2.1-3A</w:t>
            </w:r>
          </w:p>
        </w:tc>
      </w:tr>
    </w:tbl>
    <w:p w14:paraId="358097FE" w14:textId="77777777" w:rsidR="00296E35" w:rsidRPr="001C0FC4" w:rsidRDefault="00296E35" w:rsidP="00296E35"/>
    <w:p w14:paraId="2153B2C2" w14:textId="3767771B" w:rsidR="00296E35" w:rsidRPr="001C0FC4" w:rsidRDefault="00296E35" w:rsidP="00296E35">
      <w:pPr>
        <w:pStyle w:val="TH"/>
      </w:pPr>
      <w:r w:rsidRPr="001C0FC4">
        <w:t>Table 6.1.15.3.3-6: MSRP SEND from the UE (step 4, Table 6.1.15.3.2-1;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60626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FD7AE5" w14:textId="1B2557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51D81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ACFB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8C90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8594A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A45C2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F1DD4" w14:textId="77777777" w:rsidR="00296E35" w:rsidRPr="001C0FC4" w:rsidRDefault="00296E35" w:rsidP="002E3FCC">
            <w:pPr>
              <w:pStyle w:val="TAH"/>
              <w:rPr>
                <w:bCs/>
              </w:rPr>
            </w:pPr>
            <w:r w:rsidRPr="001C0FC4">
              <w:rPr>
                <w:bCs/>
              </w:rPr>
              <w:t>Condition</w:t>
            </w:r>
          </w:p>
        </w:tc>
      </w:tr>
      <w:tr w:rsidR="00296E35" w:rsidRPr="001C0FC4" w14:paraId="685719A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195E4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423C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1341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D083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55B03E" w14:textId="77777777" w:rsidR="00296E35" w:rsidRPr="001C0FC4" w:rsidRDefault="00296E35" w:rsidP="002E3FCC">
            <w:pPr>
              <w:pStyle w:val="TAL"/>
            </w:pPr>
          </w:p>
        </w:tc>
      </w:tr>
      <w:tr w:rsidR="00296E35" w:rsidRPr="001C0FC4" w14:paraId="075706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811C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42C50E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3275BB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F774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4F2BFA" w14:textId="77777777" w:rsidR="00296E35" w:rsidRPr="001C0FC4" w:rsidRDefault="00296E35" w:rsidP="002E3FCC">
            <w:pPr>
              <w:pStyle w:val="TAL"/>
            </w:pPr>
          </w:p>
        </w:tc>
      </w:tr>
      <w:tr w:rsidR="00296E35" w:rsidRPr="001C0FC4" w14:paraId="588FAE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1B0A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01A638" w14:textId="77777777" w:rsidR="00296E35" w:rsidRPr="001C0FC4" w:rsidRDefault="00296E35" w:rsidP="002E3FCC">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48527FB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FB8E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8BA6EE" w14:textId="77777777" w:rsidR="00296E35" w:rsidRPr="001C0FC4" w:rsidRDefault="00296E35" w:rsidP="002E3FCC">
            <w:pPr>
              <w:pStyle w:val="TAL"/>
            </w:pPr>
          </w:p>
        </w:tc>
      </w:tr>
    </w:tbl>
    <w:p w14:paraId="1B3402D1" w14:textId="77777777" w:rsidR="00296E35" w:rsidRPr="001C0FC4" w:rsidRDefault="00296E35" w:rsidP="00296E35"/>
    <w:p w14:paraId="355CDE0C" w14:textId="2A88A4A6" w:rsidR="00296E35" w:rsidRPr="001C0FC4" w:rsidRDefault="00296E35" w:rsidP="00296E35">
      <w:pPr>
        <w:pStyle w:val="TH"/>
      </w:pPr>
      <w:r w:rsidRPr="001C0FC4">
        <w:t>Table 6.1.15.3.3-7: MIME Message (step 4, Table 6.1.15.3.2-1;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4E0D0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BF4F3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F182F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6938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18B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2BB0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0F68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27EF67" w14:textId="77777777" w:rsidR="00296E35" w:rsidRPr="001C0FC4" w:rsidRDefault="00296E35" w:rsidP="002E3FCC">
            <w:pPr>
              <w:pStyle w:val="TAH"/>
              <w:rPr>
                <w:bCs/>
              </w:rPr>
            </w:pPr>
            <w:r w:rsidRPr="001C0FC4">
              <w:rPr>
                <w:bCs/>
              </w:rPr>
              <w:t>Condition</w:t>
            </w:r>
          </w:p>
        </w:tc>
      </w:tr>
      <w:tr w:rsidR="00296E35" w:rsidRPr="001C0FC4" w14:paraId="324252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E3A06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8DC49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BBDD0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1A24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F3C110" w14:textId="77777777" w:rsidR="00296E35" w:rsidRPr="001C0FC4" w:rsidRDefault="00296E35" w:rsidP="002E3FCC">
            <w:pPr>
              <w:pStyle w:val="TAL"/>
            </w:pPr>
          </w:p>
        </w:tc>
      </w:tr>
      <w:tr w:rsidR="00296E35" w:rsidRPr="001C0FC4" w14:paraId="583DE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5F760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A40EB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A9971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15E2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16E" w14:textId="77777777" w:rsidR="00296E35" w:rsidRPr="001C0FC4" w:rsidRDefault="00296E35" w:rsidP="002E3FCC">
            <w:pPr>
              <w:pStyle w:val="TAL"/>
            </w:pPr>
          </w:p>
        </w:tc>
      </w:tr>
      <w:tr w:rsidR="00296E35" w:rsidRPr="001C0FC4" w14:paraId="64F0E02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15C5A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D4BF726"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554D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B2E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B647E4" w14:textId="77777777" w:rsidR="00296E35" w:rsidRPr="001C0FC4" w:rsidRDefault="00296E35" w:rsidP="002E3FCC">
            <w:pPr>
              <w:pStyle w:val="TAL"/>
            </w:pPr>
          </w:p>
        </w:tc>
      </w:tr>
      <w:tr w:rsidR="00296E35" w:rsidRPr="001C0FC4" w14:paraId="1DC141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D4085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0D914" w14:textId="77777777" w:rsidR="00296E35" w:rsidRPr="001C0FC4" w:rsidRDefault="00296E35" w:rsidP="002E3FCC">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4A4CE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94BB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E949CD" w14:textId="77777777" w:rsidR="00296E35" w:rsidRPr="001C0FC4" w:rsidRDefault="00296E35" w:rsidP="002E3FCC">
            <w:pPr>
              <w:pStyle w:val="TAL"/>
            </w:pPr>
          </w:p>
        </w:tc>
      </w:tr>
      <w:tr w:rsidR="00296E35" w:rsidRPr="001C0FC4" w14:paraId="319FE9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08E05B"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93BC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B18D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583B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2944C" w14:textId="77777777" w:rsidR="00296E35" w:rsidRPr="001C0FC4" w:rsidRDefault="00296E35" w:rsidP="002E3FCC">
            <w:pPr>
              <w:pStyle w:val="TAL"/>
            </w:pPr>
          </w:p>
        </w:tc>
      </w:tr>
      <w:tr w:rsidR="00296E35" w:rsidRPr="001C0FC4" w14:paraId="01ADAB9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5337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2377D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B8CA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4012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16E720" w14:textId="77777777" w:rsidR="00296E35" w:rsidRPr="001C0FC4" w:rsidRDefault="00296E35" w:rsidP="002E3FCC">
            <w:pPr>
              <w:pStyle w:val="TAL"/>
            </w:pPr>
          </w:p>
        </w:tc>
      </w:tr>
      <w:tr w:rsidR="00296E35" w:rsidRPr="001C0FC4" w14:paraId="3CD5BA0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C881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61D91B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76C86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6A24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FAFBC" w14:textId="77777777" w:rsidR="00296E35" w:rsidRPr="001C0FC4" w:rsidRDefault="00296E35" w:rsidP="002E3FCC">
            <w:pPr>
              <w:pStyle w:val="TAL"/>
            </w:pPr>
          </w:p>
        </w:tc>
      </w:tr>
      <w:tr w:rsidR="00296E35" w:rsidRPr="001C0FC4" w14:paraId="2CDFF0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4E8C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75365B" w14:textId="77777777" w:rsidR="00296E35" w:rsidRPr="001C0FC4" w:rsidRDefault="00296E35" w:rsidP="002E3FCC">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69B31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B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B72A56" w14:textId="77777777" w:rsidR="00296E35" w:rsidRPr="001C0FC4" w:rsidRDefault="00296E35" w:rsidP="002E3FCC">
            <w:pPr>
              <w:pStyle w:val="TAL"/>
            </w:pPr>
          </w:p>
        </w:tc>
      </w:tr>
    </w:tbl>
    <w:p w14:paraId="26191385" w14:textId="77777777" w:rsidR="00296E35" w:rsidRPr="001C0FC4" w:rsidRDefault="00296E35" w:rsidP="00296E35"/>
    <w:p w14:paraId="2B0EACAF" w14:textId="77777777" w:rsidR="00296E35" w:rsidRPr="001C0FC4" w:rsidRDefault="00296E35" w:rsidP="00296E35">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B70F4E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038778" w14:textId="33A02B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76F90B0" w14:textId="77777777" w:rsidR="00296E35" w:rsidRPr="001C0FC4" w:rsidRDefault="00296E35" w:rsidP="00296E35"/>
    <w:p w14:paraId="0E0EA32E" w14:textId="77777777" w:rsidR="00296E35" w:rsidRPr="001C0FC4" w:rsidRDefault="00296E35" w:rsidP="00296E35">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B39DC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96DD45" w14:textId="4D8934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15B96D02" w14:textId="77777777" w:rsidR="00296E35" w:rsidRPr="001C0FC4" w:rsidRDefault="00296E35" w:rsidP="00296E35"/>
    <w:p w14:paraId="0597ADA9" w14:textId="5537DF92" w:rsidR="00296E35" w:rsidRPr="001C0FC4" w:rsidRDefault="00296E35" w:rsidP="00296E35">
      <w:pPr>
        <w:pStyle w:val="TH"/>
      </w:pPr>
      <w:r w:rsidRPr="001C0FC4">
        <w:t>Table 6.1.15.3.3-10: MSRP SEND from the SS (step 5, Table 6.1.15.3.2-1;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DA26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6EDEE42" w14:textId="267F02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5CB0C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1160F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1F9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9C539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4028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5E32AF" w14:textId="77777777" w:rsidR="00296E35" w:rsidRPr="001C0FC4" w:rsidRDefault="00296E35" w:rsidP="002E3FCC">
            <w:pPr>
              <w:pStyle w:val="TAH"/>
              <w:rPr>
                <w:bCs/>
              </w:rPr>
            </w:pPr>
            <w:r w:rsidRPr="001C0FC4">
              <w:rPr>
                <w:bCs/>
              </w:rPr>
              <w:t>Condition</w:t>
            </w:r>
          </w:p>
        </w:tc>
      </w:tr>
      <w:tr w:rsidR="00296E35" w:rsidRPr="001C0FC4" w14:paraId="7B78ED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BC10DB"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DF67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9F8B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B6C8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96F8B" w14:textId="77777777" w:rsidR="00296E35" w:rsidRPr="001C0FC4" w:rsidRDefault="00296E35" w:rsidP="002E3FCC">
            <w:pPr>
              <w:pStyle w:val="TAL"/>
            </w:pPr>
          </w:p>
        </w:tc>
      </w:tr>
      <w:tr w:rsidR="00296E35" w:rsidRPr="001C0FC4" w14:paraId="65438F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E340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25FE4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3CA7C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16BA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4FABB" w14:textId="77777777" w:rsidR="00296E35" w:rsidRPr="001C0FC4" w:rsidRDefault="00296E35" w:rsidP="002E3FCC">
            <w:pPr>
              <w:pStyle w:val="TAL"/>
            </w:pPr>
          </w:p>
        </w:tc>
      </w:tr>
      <w:tr w:rsidR="00296E35" w:rsidRPr="001C0FC4" w14:paraId="7A144E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905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87B131" w14:textId="77777777" w:rsidR="00296E35" w:rsidRPr="001C0FC4" w:rsidRDefault="00296E35" w:rsidP="002E3FCC">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21A58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25A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482DDC" w14:textId="77777777" w:rsidR="00296E35" w:rsidRPr="001C0FC4" w:rsidRDefault="00296E35" w:rsidP="002E3FCC">
            <w:pPr>
              <w:pStyle w:val="TAL"/>
            </w:pPr>
          </w:p>
        </w:tc>
      </w:tr>
    </w:tbl>
    <w:p w14:paraId="780EAF14" w14:textId="77777777" w:rsidR="00296E35" w:rsidRPr="001C0FC4" w:rsidRDefault="00296E35" w:rsidP="00296E35"/>
    <w:p w14:paraId="665F911E" w14:textId="77777777" w:rsidR="00296E35" w:rsidRPr="001C0FC4" w:rsidRDefault="00296E35" w:rsidP="00296E35">
      <w:pPr>
        <w:pStyle w:val="TH"/>
      </w:pPr>
      <w:r w:rsidRPr="001C0FC4">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892E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4F19AA" w14:textId="61143F7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C499E30" w14:textId="77777777" w:rsidR="00296E35" w:rsidRPr="001C0FC4" w:rsidRDefault="00296E35" w:rsidP="00296E35"/>
    <w:p w14:paraId="7F465639" w14:textId="77777777" w:rsidR="00296E35" w:rsidRPr="001C0FC4" w:rsidRDefault="00296E35" w:rsidP="00296E35">
      <w:pPr>
        <w:pStyle w:val="Heading3"/>
        <w:rPr>
          <w:color w:val="000000" w:themeColor="text1"/>
        </w:rPr>
      </w:pPr>
      <w:bookmarkStart w:id="796" w:name="_Toc178186349"/>
      <w:bookmarkStart w:id="797" w:name="_Toc181109090"/>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796"/>
      <w:bookmarkEnd w:id="797"/>
    </w:p>
    <w:p w14:paraId="4866D127" w14:textId="77777777" w:rsidR="00296E35" w:rsidRPr="001C0FC4" w:rsidRDefault="00296E35" w:rsidP="00296E35">
      <w:pPr>
        <w:pStyle w:val="H6"/>
        <w:rPr>
          <w:color w:val="000000" w:themeColor="text1"/>
        </w:rPr>
      </w:pPr>
      <w:r w:rsidRPr="001C0FC4">
        <w:rPr>
          <w:color w:val="000000" w:themeColor="text1"/>
        </w:rPr>
        <w:t>6.1.16.1</w:t>
      </w:r>
      <w:r w:rsidRPr="001C0FC4">
        <w:rPr>
          <w:color w:val="000000" w:themeColor="text1"/>
        </w:rPr>
        <w:tab/>
        <w:t>Test Purpose (TP)</w:t>
      </w:r>
    </w:p>
    <w:p w14:paraId="2B72962B" w14:textId="77777777" w:rsidR="00296E35" w:rsidRPr="001C0FC4" w:rsidRDefault="00296E35" w:rsidP="00296E35">
      <w:pPr>
        <w:pStyle w:val="H6"/>
        <w:rPr>
          <w:color w:val="000000" w:themeColor="text1"/>
        </w:rPr>
      </w:pPr>
      <w:r w:rsidRPr="001C0FC4">
        <w:rPr>
          <w:color w:val="000000" w:themeColor="text1"/>
        </w:rPr>
        <w:t>(1)</w:t>
      </w:r>
    </w:p>
    <w:p w14:paraId="65F7B0A8"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6A411058"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D1CEEB6"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one-to-one SDS session using the media plane and using a pre-established session }</w:t>
      </w:r>
    </w:p>
    <w:p w14:paraId="39FEA7CA"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977CAE5" w14:textId="77777777" w:rsidR="00296E35" w:rsidRPr="001C0FC4" w:rsidRDefault="00296E35" w:rsidP="00296E35">
      <w:pPr>
        <w:pStyle w:val="PL"/>
        <w:rPr>
          <w:color w:val="000000" w:themeColor="text1"/>
        </w:rPr>
      </w:pPr>
      <w:r w:rsidRPr="001C0FC4">
        <w:rPr>
          <w:color w:val="000000" w:themeColor="text1"/>
        </w:rPr>
        <w:t xml:space="preserve">            }</w:t>
      </w:r>
    </w:p>
    <w:p w14:paraId="03AF9D38" w14:textId="77777777" w:rsidR="00296E35" w:rsidRPr="001C0FC4" w:rsidRDefault="00296E35" w:rsidP="00296E35">
      <w:pPr>
        <w:pStyle w:val="PL"/>
        <w:rPr>
          <w:color w:val="000000" w:themeColor="text1"/>
        </w:rPr>
      </w:pPr>
    </w:p>
    <w:p w14:paraId="032F21B9" w14:textId="77777777" w:rsidR="00296E35" w:rsidRPr="001C0FC4" w:rsidRDefault="00296E35" w:rsidP="00296E35">
      <w:pPr>
        <w:pStyle w:val="H6"/>
        <w:rPr>
          <w:color w:val="000000" w:themeColor="text1"/>
        </w:rPr>
      </w:pPr>
      <w:r w:rsidRPr="001C0FC4">
        <w:rPr>
          <w:color w:val="000000" w:themeColor="text1"/>
        </w:rPr>
        <w:t>(2)</w:t>
      </w:r>
    </w:p>
    <w:p w14:paraId="422D686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one-to-one SDS session using the media plane and using a pre-established session }</w:t>
      </w:r>
    </w:p>
    <w:p w14:paraId="630B5272"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4466C923"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363F28DE"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00FAEBB" w14:textId="77777777" w:rsidR="00296E35" w:rsidRPr="001C0FC4" w:rsidRDefault="00296E35" w:rsidP="00296E35">
      <w:pPr>
        <w:pStyle w:val="PL"/>
        <w:rPr>
          <w:color w:val="000000" w:themeColor="text1"/>
        </w:rPr>
      </w:pPr>
      <w:r w:rsidRPr="001C0FC4">
        <w:rPr>
          <w:color w:val="000000" w:themeColor="text1"/>
        </w:rPr>
        <w:t xml:space="preserve">            }</w:t>
      </w:r>
    </w:p>
    <w:p w14:paraId="64AF0CDB" w14:textId="77777777" w:rsidR="00296E35" w:rsidRPr="001C0FC4" w:rsidRDefault="00296E35" w:rsidP="00296E35">
      <w:pPr>
        <w:pStyle w:val="PL"/>
        <w:rPr>
          <w:color w:val="000000" w:themeColor="text1"/>
        </w:rPr>
      </w:pPr>
    </w:p>
    <w:p w14:paraId="2A8D0DFE" w14:textId="77777777" w:rsidR="00296E35" w:rsidRPr="001C0FC4" w:rsidRDefault="00296E35" w:rsidP="00296E35">
      <w:pPr>
        <w:pStyle w:val="H6"/>
        <w:rPr>
          <w:color w:val="000000" w:themeColor="text1"/>
        </w:rPr>
      </w:pPr>
      <w:r w:rsidRPr="001C0FC4">
        <w:rPr>
          <w:color w:val="000000" w:themeColor="text1"/>
        </w:rPr>
        <w:t>(3)</w:t>
      </w:r>
    </w:p>
    <w:p w14:paraId="005E9A5A"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one-to-one SDS session initiated by the SS (MCDATA server) and using a pre-established session }</w:t>
      </w:r>
    </w:p>
    <w:p w14:paraId="48541057"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C03A270"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127B79D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25FD9D5F" w14:textId="77777777" w:rsidR="00296E35" w:rsidRPr="001C0FC4" w:rsidRDefault="00296E35" w:rsidP="00296E35">
      <w:pPr>
        <w:pStyle w:val="PL"/>
        <w:rPr>
          <w:color w:val="000000" w:themeColor="text1"/>
        </w:rPr>
      </w:pPr>
      <w:r w:rsidRPr="001C0FC4">
        <w:rPr>
          <w:color w:val="000000" w:themeColor="text1"/>
        </w:rPr>
        <w:t xml:space="preserve">            }</w:t>
      </w:r>
    </w:p>
    <w:p w14:paraId="0D8B19CF" w14:textId="77777777" w:rsidR="00296E35" w:rsidRPr="001C0FC4" w:rsidRDefault="00296E35" w:rsidP="00296E35">
      <w:pPr>
        <w:pStyle w:val="PL"/>
        <w:rPr>
          <w:color w:val="000000" w:themeColor="text1"/>
        </w:rPr>
      </w:pPr>
    </w:p>
    <w:p w14:paraId="2C69DAF0" w14:textId="77777777" w:rsidR="00296E35" w:rsidRPr="001C0FC4" w:rsidRDefault="00296E35" w:rsidP="00296E35">
      <w:pPr>
        <w:pStyle w:val="H6"/>
        <w:rPr>
          <w:color w:val="000000" w:themeColor="text1"/>
        </w:rPr>
      </w:pPr>
      <w:r w:rsidRPr="001C0FC4">
        <w:rPr>
          <w:color w:val="000000" w:themeColor="text1"/>
        </w:rPr>
        <w:t>6.1.16.2</w:t>
      </w:r>
      <w:r w:rsidRPr="001C0FC4">
        <w:rPr>
          <w:color w:val="000000" w:themeColor="text1"/>
        </w:rPr>
        <w:tab/>
        <w:t>Conformance requirements</w:t>
      </w:r>
    </w:p>
    <w:p w14:paraId="740100A0"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581F95A" w14:textId="77777777" w:rsidR="00296E35" w:rsidRPr="001C0FC4" w:rsidRDefault="00296E35" w:rsidP="00296E35">
      <w:pPr>
        <w:rPr>
          <w:color w:val="000000" w:themeColor="text1"/>
        </w:rPr>
      </w:pPr>
      <w:r w:rsidRPr="001C0FC4">
        <w:rPr>
          <w:color w:val="000000" w:themeColor="text1"/>
        </w:rPr>
        <w:t>[TS 24.282, clause 9.2.5.2.1.2]</w:t>
      </w:r>
    </w:p>
    <w:p w14:paraId="4647DC05"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DD07BF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52318063" w14:textId="77777777" w:rsidR="00296E35" w:rsidRPr="001C0FC4" w:rsidRDefault="00296E35" w:rsidP="00296E35">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501729E2" w14:textId="77777777" w:rsidR="00296E35" w:rsidRPr="001C0FC4" w:rsidRDefault="00296E35" w:rsidP="00296E35">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23AEADBA" w14:textId="77777777" w:rsidR="00296E35" w:rsidRPr="001C0FC4" w:rsidRDefault="00296E35" w:rsidP="00296E35">
      <w:pPr>
        <w:rPr>
          <w:color w:val="000000" w:themeColor="text1"/>
        </w:rPr>
      </w:pPr>
      <w:r w:rsidRPr="001C0FC4">
        <w:rPr>
          <w:color w:val="000000" w:themeColor="text1"/>
        </w:rPr>
        <w:t>[TS 24.282, clause 9.2.4.2.4]</w:t>
      </w:r>
    </w:p>
    <w:p w14:paraId="7F4B7E40"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E375A9C" w14:textId="77777777" w:rsidR="00296E35" w:rsidRPr="001C0FC4" w:rsidRDefault="00296E35" w:rsidP="00296E35">
      <w:pPr>
        <w:rPr>
          <w:color w:val="000000" w:themeColor="text1"/>
        </w:rPr>
      </w:pPr>
      <w:r w:rsidRPr="001C0FC4">
        <w:rPr>
          <w:color w:val="000000" w:themeColor="text1"/>
        </w:rPr>
        <w:t>The MCData client:</w:t>
      </w:r>
    </w:p>
    <w:p w14:paraId="7C9BC1CC"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7E66B8F9"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5D3310D"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20D9EA8"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6F8C7230"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A058F8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425F0947"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52F3B24C"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6A0BEEB7"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66D1CBE7"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19884C90"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1CEDFC84"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0FD2360"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3A430865"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8A5E189"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4ECA0C4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3844D808"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206A25"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2A94F2F9"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F39F2A8"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D1ED35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029EDFA4"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23F6560B"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3C4FB812"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59554D60"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3886369D"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FE9FD9B" w14:textId="77777777" w:rsidR="00296E35" w:rsidRPr="001C0FC4" w:rsidRDefault="00296E35" w:rsidP="00296E35">
      <w:pPr>
        <w:rPr>
          <w:color w:val="000000" w:themeColor="text1"/>
        </w:rPr>
      </w:pPr>
      <w:r w:rsidRPr="001C0FC4">
        <w:rPr>
          <w:color w:val="000000" w:themeColor="text1"/>
        </w:rPr>
        <w:t>[TS 24.282, clause 9.2.5.4.1.2]</w:t>
      </w:r>
    </w:p>
    <w:p w14:paraId="1EB2CB3F"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C2C029B"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4F6CE28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F3B364D"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3D9EF8F8" w14:textId="77777777" w:rsidR="00296E35" w:rsidRPr="001C0FC4" w:rsidRDefault="00296E35" w:rsidP="00296E35">
      <w:pPr>
        <w:rPr>
          <w:color w:val="000000" w:themeColor="text1"/>
        </w:rPr>
      </w:pPr>
      <w:r w:rsidRPr="001C0FC4">
        <w:rPr>
          <w:color w:val="000000" w:themeColor="text1"/>
        </w:rPr>
        <w:t>[TS 24.582, clause 12.1]</w:t>
      </w:r>
    </w:p>
    <w:p w14:paraId="16C2297F"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31BEBA17" w14:textId="77777777" w:rsidR="00296E35" w:rsidRPr="001C0FC4" w:rsidRDefault="00296E35" w:rsidP="00296E35">
      <w:pPr>
        <w:rPr>
          <w:color w:val="000000" w:themeColor="text1"/>
        </w:rPr>
      </w:pPr>
      <w:r w:rsidRPr="001C0FC4">
        <w:rPr>
          <w:color w:val="000000" w:themeColor="text1"/>
        </w:rPr>
        <w:t>[TS 24.582, clause 6.1.2.3.1]</w:t>
      </w:r>
    </w:p>
    <w:p w14:paraId="7CF5CCBC"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CBC33F7"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5B228BAE"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57558347"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069A184F"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0A3362F"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70629EB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126F8CB4"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C758E1C"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4D9B545"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4F0BDD86"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153E4622" w14:textId="77777777" w:rsidR="00296E35" w:rsidRPr="001C0FC4" w:rsidRDefault="00296E35" w:rsidP="00296E35">
      <w:pPr>
        <w:rPr>
          <w:color w:val="000000" w:themeColor="text1"/>
        </w:rPr>
      </w:pPr>
      <w:r w:rsidRPr="001C0FC4">
        <w:rPr>
          <w:color w:val="000000" w:themeColor="text1"/>
        </w:rPr>
        <w:t>[TS 24.582, clause 6.1.2.6]</w:t>
      </w:r>
    </w:p>
    <w:p w14:paraId="111541C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7788FDFA"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5D8450BC"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381A324F"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008DDC2"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4F304C3E"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0AE9CE87" w14:textId="77777777" w:rsidR="00296E35" w:rsidRPr="001C0FC4" w:rsidRDefault="00296E35" w:rsidP="00296E35">
      <w:pPr>
        <w:rPr>
          <w:color w:val="000000" w:themeColor="text1"/>
        </w:rPr>
      </w:pPr>
      <w:r w:rsidRPr="001C0FC4">
        <w:rPr>
          <w:color w:val="000000" w:themeColor="text1"/>
        </w:rPr>
        <w:t>[TS 24.582, clause 6.1.1.3.2]</w:t>
      </w:r>
    </w:p>
    <w:p w14:paraId="46A4C904"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3AC06C3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0304DBB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6C6EC65D"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0BCBC6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13955587"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62FECAD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63B9BB01"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6748081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516AC4A0"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806146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6C498AE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5C63D2A8"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C955D2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0923B77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3A42852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24FC28F4"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8BBDA0D"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9A91484" w14:textId="77777777" w:rsidR="00296E35" w:rsidRPr="001C0FC4" w:rsidRDefault="00296E35" w:rsidP="00296E35">
      <w:pPr>
        <w:rPr>
          <w:color w:val="000000" w:themeColor="text1"/>
        </w:rPr>
      </w:pPr>
      <w:r w:rsidRPr="001C0FC4">
        <w:rPr>
          <w:color w:val="000000" w:themeColor="text1"/>
        </w:rPr>
        <w:t>[TS 24.582, clause 6.1.2.5.1]</w:t>
      </w:r>
    </w:p>
    <w:p w14:paraId="4684E617"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737BEDE6"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74627FD2"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CE9175"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6CAED3D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0A021B55" w14:textId="77777777" w:rsidR="00296E35" w:rsidRPr="001C0FC4" w:rsidRDefault="00296E35" w:rsidP="00296E35">
      <w:pPr>
        <w:rPr>
          <w:color w:val="000000" w:themeColor="text1"/>
        </w:rPr>
      </w:pPr>
      <w:r w:rsidRPr="001C0FC4">
        <w:rPr>
          <w:color w:val="000000" w:themeColor="text1"/>
        </w:rPr>
        <w:t>If MSRP chunking is used, the MCData client:</w:t>
      </w:r>
    </w:p>
    <w:p w14:paraId="0DDF3AD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47E1DF7D"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F47A8E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3B26C43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59422ADA" w14:textId="77777777" w:rsidR="00296E35" w:rsidRPr="001C0FC4" w:rsidRDefault="00296E35" w:rsidP="00296E35">
      <w:pPr>
        <w:rPr>
          <w:color w:val="000000" w:themeColor="text1"/>
        </w:rPr>
      </w:pPr>
      <w:r w:rsidRPr="001C0FC4">
        <w:rPr>
          <w:color w:val="000000" w:themeColor="text1"/>
        </w:rPr>
        <w:t>[TS 24.582, clause 6.1.2.5.2]</w:t>
      </w:r>
    </w:p>
    <w:p w14:paraId="5A72C1DD"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7F841EDC"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0AA0ED7D"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AC388C9"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1A635F9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7156CBC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29D4FD7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6B0CAC73"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60409908"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93BBF6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742B3AD8"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97D5B8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192DACB4"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08473AA1"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FA0DFAC" w14:textId="77777777" w:rsidR="00296E35" w:rsidRPr="001C0FC4" w:rsidRDefault="00296E35" w:rsidP="00296E35">
      <w:pPr>
        <w:rPr>
          <w:color w:val="000000" w:themeColor="text1"/>
        </w:rPr>
      </w:pPr>
      <w:r w:rsidRPr="001C0FC4">
        <w:rPr>
          <w:color w:val="000000" w:themeColor="text1"/>
        </w:rPr>
        <w:t>[TS 24.582, clause 6.1.2.5.3]</w:t>
      </w:r>
    </w:p>
    <w:p w14:paraId="49B19144"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3C1EB7FE"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01856065"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4CFC35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61864A8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77E62BEE" w14:textId="77777777" w:rsidR="00296E35" w:rsidRPr="001C0FC4" w:rsidRDefault="00296E35" w:rsidP="00296E35">
      <w:pPr>
        <w:pStyle w:val="H6"/>
        <w:rPr>
          <w:color w:val="000000" w:themeColor="text1"/>
        </w:rPr>
      </w:pPr>
      <w:r w:rsidRPr="001C0FC4">
        <w:rPr>
          <w:color w:val="000000" w:themeColor="text1"/>
        </w:rPr>
        <w:t>6.1.16.3</w:t>
      </w:r>
      <w:r w:rsidRPr="001C0FC4">
        <w:rPr>
          <w:color w:val="000000" w:themeColor="text1"/>
        </w:rPr>
        <w:tab/>
        <w:t>Test description</w:t>
      </w:r>
    </w:p>
    <w:p w14:paraId="54303236" w14:textId="77777777" w:rsidR="00296E35" w:rsidRPr="001C0FC4" w:rsidRDefault="00296E35" w:rsidP="00296E35">
      <w:pPr>
        <w:pStyle w:val="H6"/>
        <w:rPr>
          <w:color w:val="000000" w:themeColor="text1"/>
        </w:rPr>
      </w:pPr>
      <w:r w:rsidRPr="001C0FC4">
        <w:rPr>
          <w:color w:val="000000" w:themeColor="text1"/>
        </w:rPr>
        <w:t>6.1.16.3.1</w:t>
      </w:r>
      <w:r w:rsidRPr="001C0FC4">
        <w:rPr>
          <w:color w:val="000000" w:themeColor="text1"/>
        </w:rPr>
        <w:tab/>
        <w:t>Pre-test conditions</w:t>
      </w:r>
    </w:p>
    <w:p w14:paraId="5803190F" w14:textId="77777777" w:rsidR="00296E35" w:rsidRDefault="00296E35" w:rsidP="00296E35">
      <w:pPr>
        <w:pStyle w:val="H6"/>
      </w:pPr>
      <w:r w:rsidRPr="00102CE5">
        <w:t>Test configuration</w:t>
      </w:r>
      <w:r>
        <w:t>:</w:t>
      </w:r>
    </w:p>
    <w:p w14:paraId="09E52D51" w14:textId="1403CBD7" w:rsidR="00296E35" w:rsidRDefault="00296E35" w:rsidP="00296E35">
      <w:pPr>
        <w:pStyle w:val="B1"/>
      </w:pPr>
      <w:r>
        <w:t>-</w:t>
      </w:r>
      <w:r>
        <w:tab/>
        <w:t>Single cell configuration according to TS 37.579-1 [2] clause 5.2.2.2.1.</w:t>
      </w:r>
    </w:p>
    <w:p w14:paraId="3808403D" w14:textId="77777777" w:rsidR="00296E35" w:rsidRDefault="00296E35" w:rsidP="00296E35">
      <w:pPr>
        <w:pStyle w:val="H6"/>
      </w:pPr>
      <w:r>
        <w:t>Preamble:</w:t>
      </w:r>
    </w:p>
    <w:p w14:paraId="2F952666" w14:textId="1D21B3F6" w:rsidR="00296E35" w:rsidRDefault="00296E35" w:rsidP="00296E35">
      <w:pPr>
        <w:pStyle w:val="B1"/>
      </w:pPr>
      <w:r>
        <w:t>-</w:t>
      </w:r>
      <w:r>
        <w:tab/>
        <w:t>The UE has performed procedure 'Initial registration' as described in TS 37.579-1 [2] clause 5.4.2.</w:t>
      </w:r>
    </w:p>
    <w:p w14:paraId="07EEE06A" w14:textId="25A9857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223EF50" w14:textId="77777777" w:rsidR="00296E35" w:rsidRDefault="00296E35" w:rsidP="00296E35">
      <w:pPr>
        <w:pStyle w:val="B1"/>
      </w:pPr>
      <w:r>
        <w:t>-</w:t>
      </w:r>
      <w:r>
        <w:tab/>
      </w:r>
      <w:r w:rsidRPr="000573F5">
        <w:t>UE States at the end of the preamble</w:t>
      </w:r>
      <w:r>
        <w:t>:</w:t>
      </w:r>
    </w:p>
    <w:p w14:paraId="67A0C1BA" w14:textId="77777777" w:rsidR="00296E35" w:rsidRDefault="00296E35" w:rsidP="00296E35">
      <w:pPr>
        <w:pStyle w:val="B1"/>
        <w:ind w:left="852"/>
      </w:pPr>
      <w:r>
        <w:t>-</w:t>
      </w:r>
      <w:r>
        <w:tab/>
        <w:t>The UE is in RRC_IDLE state.</w:t>
      </w:r>
    </w:p>
    <w:p w14:paraId="1D34EB8B" w14:textId="77777777" w:rsidR="00296E35" w:rsidRDefault="00296E35" w:rsidP="00296E35">
      <w:pPr>
        <w:pStyle w:val="B1"/>
        <w:ind w:left="852"/>
      </w:pPr>
      <w:r>
        <w:t>-</w:t>
      </w:r>
      <w:r>
        <w:tab/>
        <w:t>The client is registered for MCData.</w:t>
      </w:r>
    </w:p>
    <w:p w14:paraId="123CE759" w14:textId="77777777" w:rsidR="00296E35" w:rsidRDefault="00296E35" w:rsidP="00296E35">
      <w:pPr>
        <w:pStyle w:val="B1"/>
        <w:ind w:left="852"/>
      </w:pPr>
      <w:r>
        <w:t>-</w:t>
      </w:r>
      <w:r>
        <w:tab/>
      </w:r>
      <w:r w:rsidRPr="008B4D0C">
        <w:t>A pre-established session is established</w:t>
      </w:r>
      <w:r>
        <w:t>.</w:t>
      </w:r>
    </w:p>
    <w:p w14:paraId="45840F7B" w14:textId="77777777" w:rsidR="00296E35" w:rsidRPr="001C0FC4" w:rsidRDefault="00296E35" w:rsidP="00296E35">
      <w:pPr>
        <w:pStyle w:val="H6"/>
        <w:rPr>
          <w:color w:val="000000" w:themeColor="text1"/>
        </w:rPr>
      </w:pPr>
      <w:r w:rsidRPr="001C0FC4">
        <w:rPr>
          <w:color w:val="000000" w:themeColor="text1"/>
        </w:rPr>
        <w:t>6.1.16.3.2</w:t>
      </w:r>
      <w:r w:rsidRPr="001C0FC4">
        <w:rPr>
          <w:color w:val="000000" w:themeColor="text1"/>
        </w:rPr>
        <w:tab/>
        <w:t>Test procedure sequence</w:t>
      </w:r>
    </w:p>
    <w:p w14:paraId="7652CCD4" w14:textId="77777777" w:rsidR="00296E35" w:rsidRPr="001C0FC4" w:rsidRDefault="00296E35" w:rsidP="00296E35">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D3C7361" w14:textId="77777777" w:rsidTr="002E3FCC">
        <w:tc>
          <w:tcPr>
            <w:tcW w:w="649" w:type="dxa"/>
            <w:tcBorders>
              <w:top w:val="single" w:sz="4" w:space="0" w:color="auto"/>
              <w:left w:val="single" w:sz="4" w:space="0" w:color="auto"/>
              <w:bottom w:val="nil"/>
              <w:right w:val="single" w:sz="4" w:space="0" w:color="auto"/>
            </w:tcBorders>
            <w:hideMark/>
          </w:tcPr>
          <w:p w14:paraId="6188D77A"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59BF43E7"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9CD3E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307B113A"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7C50A7A6"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3351FBFC" w14:textId="77777777" w:rsidTr="002E3FCC">
        <w:tc>
          <w:tcPr>
            <w:tcW w:w="649" w:type="dxa"/>
            <w:tcBorders>
              <w:top w:val="nil"/>
              <w:left w:val="single" w:sz="4" w:space="0" w:color="auto"/>
              <w:bottom w:val="single" w:sz="4" w:space="0" w:color="auto"/>
              <w:right w:val="single" w:sz="4" w:space="0" w:color="auto"/>
            </w:tcBorders>
          </w:tcPr>
          <w:p w14:paraId="5323359E"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8CCBF06"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31C90DBE"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920ED38"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F3943DA"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62ECD91C" w14:textId="77777777" w:rsidR="00296E35" w:rsidRPr="001C0FC4" w:rsidRDefault="00296E35" w:rsidP="002E3FCC">
            <w:pPr>
              <w:pStyle w:val="TAH"/>
              <w:rPr>
                <w:color w:val="000000" w:themeColor="text1"/>
              </w:rPr>
            </w:pPr>
          </w:p>
        </w:tc>
      </w:tr>
      <w:tr w:rsidR="00296E35" w:rsidRPr="001C0FC4" w14:paraId="6C7DF9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3CD334"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77F57DF" w14:textId="61FBBBB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0B5AC1BC"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C6F3DB"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85F8FD"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ADF959"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43937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4012FC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7CD1A3A"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273E5AE" w14:textId="65BBA7DB"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3F3068"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A30EAB5"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1A9154A"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A2BB87"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E2ED20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C933B0F"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74DB71F" w14:textId="479F02BE"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76DFB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71B6A3"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77883C6"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6426B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2C9E44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53C9802"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0A05E6B"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7352F29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205F1"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1ABC1A"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EAF0B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4DE151"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DCDBE9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6482BD3"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9C60CED" w14:textId="381CDE10"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DEAC0AD"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1EEB239"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37F479"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AA8F89"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5162D8"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549DDC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8E707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915492C"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0A4FE2A" w14:textId="33C24788"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781A7"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F5A8D5"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5A9999"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BC32820" w14:textId="77777777" w:rsidR="00296E35" w:rsidRPr="001C0FC4" w:rsidRDefault="00296E35" w:rsidP="002E3FCC">
            <w:pPr>
              <w:pStyle w:val="TAC"/>
              <w:rPr>
                <w:color w:val="000000" w:themeColor="text1"/>
              </w:rPr>
            </w:pPr>
            <w:r>
              <w:t>-</w:t>
            </w:r>
          </w:p>
        </w:tc>
      </w:tr>
      <w:tr w:rsidR="00296E35" w:rsidRPr="001C0FC4" w14:paraId="4530ED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20B2D7E"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71DCF85D"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112B471" w14:textId="77777777" w:rsidR="00296E35" w:rsidRPr="001C0FC4" w:rsidRDefault="00296E35" w:rsidP="00296E35">
      <w:pPr>
        <w:rPr>
          <w:color w:val="000000" w:themeColor="text1"/>
        </w:rPr>
      </w:pPr>
    </w:p>
    <w:p w14:paraId="45A10E18" w14:textId="77777777" w:rsidR="00296E35" w:rsidRPr="001C0FC4" w:rsidRDefault="00296E35" w:rsidP="00296E35">
      <w:pPr>
        <w:pStyle w:val="H6"/>
        <w:rPr>
          <w:color w:val="000000" w:themeColor="text1"/>
        </w:rPr>
      </w:pPr>
      <w:r w:rsidRPr="001C0FC4">
        <w:rPr>
          <w:color w:val="000000" w:themeColor="text1"/>
        </w:rPr>
        <w:t>6.1.16.3.3</w:t>
      </w:r>
      <w:r w:rsidRPr="001C0FC4">
        <w:rPr>
          <w:color w:val="000000" w:themeColor="text1"/>
        </w:rPr>
        <w:tab/>
        <w:t>Specific message contents</w:t>
      </w:r>
    </w:p>
    <w:p w14:paraId="4EA68DA7" w14:textId="6CE892B3" w:rsidR="00296E35" w:rsidRPr="001C0FC4" w:rsidRDefault="00296E35" w:rsidP="00296E35">
      <w:pPr>
        <w:pStyle w:val="TH"/>
        <w:rPr>
          <w:color w:val="000000" w:themeColor="text1"/>
        </w:rPr>
      </w:pPr>
      <w:r w:rsidRPr="001C0FC4">
        <w:rPr>
          <w:color w:val="000000" w:themeColor="text1"/>
        </w:rPr>
        <w:t>Table 6.1.16.3.3-1: SIP INVITE from the SS (step 1, Table 6.1.16.3.2-1;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8444E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952A4A" w14:textId="0283DD6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7C1B1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553575"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F078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4DE27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5F6956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FCE488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A1B4B6D" w14:textId="77777777" w:rsidTr="002E3FCC">
        <w:tc>
          <w:tcPr>
            <w:tcW w:w="2837" w:type="dxa"/>
            <w:tcBorders>
              <w:top w:val="single" w:sz="4" w:space="0" w:color="auto"/>
              <w:left w:val="single" w:sz="4" w:space="0" w:color="auto"/>
              <w:bottom w:val="single" w:sz="4" w:space="0" w:color="auto"/>
              <w:right w:val="single" w:sz="4" w:space="0" w:color="auto"/>
            </w:tcBorders>
          </w:tcPr>
          <w:p w14:paraId="2CD091E6"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879E3A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71F088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C97303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F214330" w14:textId="77777777" w:rsidR="00296E35" w:rsidRPr="001C0FC4" w:rsidRDefault="00296E35" w:rsidP="002E3FCC">
            <w:pPr>
              <w:pStyle w:val="TAL"/>
              <w:rPr>
                <w:color w:val="000000" w:themeColor="text1"/>
              </w:rPr>
            </w:pPr>
          </w:p>
        </w:tc>
      </w:tr>
      <w:tr w:rsidR="00296E35" w:rsidRPr="001C0FC4" w14:paraId="75CCABD4" w14:textId="77777777" w:rsidTr="002E3FCC">
        <w:tc>
          <w:tcPr>
            <w:tcW w:w="2837" w:type="dxa"/>
            <w:tcBorders>
              <w:top w:val="single" w:sz="4" w:space="0" w:color="auto"/>
              <w:left w:val="single" w:sz="4" w:space="0" w:color="auto"/>
              <w:bottom w:val="single" w:sz="4" w:space="0" w:color="auto"/>
              <w:right w:val="single" w:sz="4" w:space="0" w:color="auto"/>
            </w:tcBorders>
          </w:tcPr>
          <w:p w14:paraId="742956E8" w14:textId="77777777" w:rsidR="00296E35" w:rsidRPr="001C0FC4" w:rsidRDefault="00296E35" w:rsidP="002E3FCC">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F7F8F7"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74171124"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3F98432"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6513E38" w14:textId="77777777" w:rsidR="00296E35" w:rsidRPr="001C0FC4" w:rsidRDefault="00296E35" w:rsidP="002E3FCC">
            <w:pPr>
              <w:pStyle w:val="TAL"/>
              <w:rPr>
                <w:color w:val="000000" w:themeColor="text1"/>
              </w:rPr>
            </w:pPr>
          </w:p>
        </w:tc>
      </w:tr>
      <w:tr w:rsidR="00296E35" w:rsidRPr="001C0FC4" w14:paraId="31EC46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7E8DAC7"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B1DDA63"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34FD67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E4610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C6B7821" w14:textId="77777777" w:rsidR="00296E35" w:rsidRPr="001C0FC4" w:rsidRDefault="00296E35" w:rsidP="002E3FCC">
            <w:pPr>
              <w:pStyle w:val="TAL"/>
              <w:rPr>
                <w:color w:val="000000" w:themeColor="text1"/>
              </w:rPr>
            </w:pPr>
          </w:p>
        </w:tc>
      </w:tr>
      <w:tr w:rsidR="00296E35" w:rsidRPr="001C0FC4" w14:paraId="0FE64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468129"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D5D1D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4E01E0B"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74ED45E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DA00B82" w14:textId="77777777" w:rsidR="00296E35" w:rsidRPr="001C0FC4" w:rsidRDefault="00296E35" w:rsidP="002E3FCC">
            <w:pPr>
              <w:pStyle w:val="TAL"/>
              <w:rPr>
                <w:color w:val="000000" w:themeColor="text1"/>
              </w:rPr>
            </w:pPr>
          </w:p>
        </w:tc>
      </w:tr>
      <w:tr w:rsidR="00296E35" w:rsidRPr="001C0FC4" w14:paraId="0C13FA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C3F268"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372937" w14:textId="77777777" w:rsidR="00296E35" w:rsidRPr="001C0FC4" w:rsidRDefault="00296E35" w:rsidP="002E3FCC">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350DF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66185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C0D0B7" w14:textId="77777777" w:rsidR="00296E35" w:rsidRPr="001C0FC4" w:rsidRDefault="00296E35" w:rsidP="002E3FCC">
            <w:pPr>
              <w:pStyle w:val="TAL"/>
              <w:rPr>
                <w:color w:val="000000" w:themeColor="text1"/>
              </w:rPr>
            </w:pPr>
          </w:p>
        </w:tc>
      </w:tr>
      <w:tr w:rsidR="00296E35" w:rsidRPr="001C0FC4" w14:paraId="41A4A3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FDBB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F4CF4DD"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65AA604"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7E9FB83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06B5B91" w14:textId="77777777" w:rsidR="00296E35" w:rsidRPr="001C0FC4" w:rsidRDefault="00296E35" w:rsidP="002E3FCC">
            <w:pPr>
              <w:pStyle w:val="TAL"/>
              <w:rPr>
                <w:color w:val="000000" w:themeColor="text1"/>
              </w:rPr>
            </w:pPr>
          </w:p>
        </w:tc>
      </w:tr>
      <w:tr w:rsidR="00296E35" w:rsidRPr="001C0FC4" w14:paraId="1AD9BF3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10916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A6E82B" w14:textId="77777777" w:rsidR="00296E35" w:rsidRPr="001C0FC4" w:rsidRDefault="00296E35" w:rsidP="002E3FCC">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2025ABF7"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042DD3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2EB4C6" w14:textId="77777777" w:rsidR="00296E35" w:rsidRPr="001C0FC4" w:rsidRDefault="00296E35" w:rsidP="002E3FCC">
            <w:pPr>
              <w:pStyle w:val="TAL"/>
              <w:rPr>
                <w:color w:val="000000" w:themeColor="text1"/>
              </w:rPr>
            </w:pPr>
          </w:p>
        </w:tc>
      </w:tr>
    </w:tbl>
    <w:p w14:paraId="2E8945B3" w14:textId="77777777" w:rsidR="00296E35" w:rsidRPr="001C0FC4" w:rsidRDefault="00296E35" w:rsidP="00296E35">
      <w:pPr>
        <w:rPr>
          <w:color w:val="000000" w:themeColor="text1"/>
        </w:rPr>
      </w:pPr>
    </w:p>
    <w:p w14:paraId="6343A60A" w14:textId="77777777" w:rsidR="00296E35" w:rsidRPr="001C0FC4" w:rsidRDefault="00296E35" w:rsidP="00296E35">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5BFCF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45A872" w14:textId="35EE6BE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MCD_1to1, SDS_SESSION, PRE_ESTABLISHED_SESSION</w:t>
            </w:r>
          </w:p>
        </w:tc>
      </w:tr>
    </w:tbl>
    <w:p w14:paraId="0003C076" w14:textId="77777777" w:rsidR="00296E35" w:rsidRPr="001C0FC4" w:rsidRDefault="00296E35" w:rsidP="00296E35">
      <w:pPr>
        <w:rPr>
          <w:color w:val="000000" w:themeColor="text1"/>
        </w:rPr>
      </w:pPr>
    </w:p>
    <w:p w14:paraId="2AFB1B9A" w14:textId="77777777" w:rsidR="00296E35" w:rsidRPr="001C0FC4" w:rsidRDefault="00296E35" w:rsidP="00296E35">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444FA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5EA747" w14:textId="55721D8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MCD_1to1</w:t>
            </w:r>
          </w:p>
        </w:tc>
      </w:tr>
      <w:tr w:rsidR="00296E35" w:rsidRPr="001C0FC4" w14:paraId="3B8C71E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AFCD40"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1CA19"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92DD40"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53EB49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1A3FF7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5002AD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FAF740"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57EC128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6900C2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F2E193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8A3AE9" w14:textId="77777777" w:rsidR="00296E35" w:rsidRPr="001C0FC4" w:rsidRDefault="00296E35" w:rsidP="002E3FCC">
            <w:pPr>
              <w:pStyle w:val="TAL"/>
              <w:rPr>
                <w:color w:val="000000" w:themeColor="text1"/>
              </w:rPr>
            </w:pPr>
          </w:p>
        </w:tc>
      </w:tr>
      <w:tr w:rsidR="00296E35" w:rsidRPr="001C0FC4" w14:paraId="6FE410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CC8B34"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F0511D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898D8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806CD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1605AA" w14:textId="77777777" w:rsidR="00296E35" w:rsidRPr="001C0FC4" w:rsidRDefault="00296E35" w:rsidP="002E3FCC">
            <w:pPr>
              <w:pStyle w:val="TAL"/>
              <w:rPr>
                <w:color w:val="000000" w:themeColor="text1"/>
              </w:rPr>
            </w:pPr>
          </w:p>
        </w:tc>
      </w:tr>
      <w:tr w:rsidR="00296E35" w:rsidRPr="001C0FC4" w14:paraId="2A1E40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4936B1"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C3E7F6" w14:textId="77777777" w:rsidR="00296E35" w:rsidRPr="001C0FC4" w:rsidRDefault="00296E35" w:rsidP="002E3FCC">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10A6A30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C93B80"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39FC9649" w14:textId="77777777" w:rsidR="00296E35" w:rsidRPr="001C0FC4" w:rsidRDefault="00296E35" w:rsidP="002E3FCC">
            <w:pPr>
              <w:pStyle w:val="TAL"/>
              <w:rPr>
                <w:color w:val="000000" w:themeColor="text1"/>
              </w:rPr>
            </w:pPr>
          </w:p>
        </w:tc>
      </w:tr>
      <w:tr w:rsidR="00296E35" w:rsidRPr="001C0FC4" w14:paraId="3746A9BB" w14:textId="77777777" w:rsidTr="002E3FCC">
        <w:tc>
          <w:tcPr>
            <w:tcW w:w="2837" w:type="dxa"/>
            <w:tcBorders>
              <w:top w:val="single" w:sz="4" w:space="0" w:color="auto"/>
              <w:left w:val="single" w:sz="4" w:space="0" w:color="auto"/>
              <w:bottom w:val="single" w:sz="4" w:space="0" w:color="auto"/>
              <w:right w:val="single" w:sz="4" w:space="0" w:color="auto"/>
            </w:tcBorders>
          </w:tcPr>
          <w:p w14:paraId="65AB5006"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829EC0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B51311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D644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B1E5F9B" w14:textId="77777777" w:rsidR="00296E35" w:rsidRPr="001C0FC4" w:rsidRDefault="00296E35" w:rsidP="002E3FCC">
            <w:pPr>
              <w:pStyle w:val="TAL"/>
              <w:rPr>
                <w:color w:val="000000" w:themeColor="text1"/>
              </w:rPr>
            </w:pPr>
          </w:p>
        </w:tc>
      </w:tr>
      <w:tr w:rsidR="00296E35" w:rsidRPr="001C0FC4" w14:paraId="775ED142" w14:textId="77777777" w:rsidTr="002E3FCC">
        <w:tc>
          <w:tcPr>
            <w:tcW w:w="2837" w:type="dxa"/>
            <w:tcBorders>
              <w:top w:val="single" w:sz="4" w:space="0" w:color="auto"/>
              <w:left w:val="single" w:sz="4" w:space="0" w:color="auto"/>
              <w:bottom w:val="single" w:sz="4" w:space="0" w:color="auto"/>
              <w:right w:val="single" w:sz="4" w:space="0" w:color="auto"/>
            </w:tcBorders>
          </w:tcPr>
          <w:p w14:paraId="2CEA3E6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3168DC98"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1EE391A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B56A23C"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659A9BFB" w14:textId="77777777" w:rsidR="00296E35" w:rsidRPr="001C0FC4" w:rsidRDefault="00296E35" w:rsidP="002E3FCC">
            <w:pPr>
              <w:pStyle w:val="TAL"/>
              <w:rPr>
                <w:color w:val="000000" w:themeColor="text1"/>
              </w:rPr>
            </w:pPr>
          </w:p>
        </w:tc>
      </w:tr>
    </w:tbl>
    <w:p w14:paraId="0B8ED275" w14:textId="77777777" w:rsidR="00296E35" w:rsidRPr="001C0FC4" w:rsidRDefault="00296E35" w:rsidP="00296E35">
      <w:pPr>
        <w:rPr>
          <w:color w:val="000000" w:themeColor="text1"/>
        </w:rPr>
      </w:pPr>
    </w:p>
    <w:p w14:paraId="012C8130" w14:textId="6B7CDA55" w:rsidR="00296E35" w:rsidRPr="001C0FC4" w:rsidRDefault="00296E35" w:rsidP="00296E35">
      <w:pPr>
        <w:pStyle w:val="TH"/>
        <w:rPr>
          <w:color w:val="000000" w:themeColor="text1"/>
        </w:rPr>
      </w:pPr>
      <w:r w:rsidRPr="001C0FC4">
        <w:rPr>
          <w:color w:val="000000" w:themeColor="text1"/>
        </w:rPr>
        <w:t>Table 6.1.16.3.3-4: SIP 200 (OK) from the UE (step 1, Table 6.1.16.3.2-1;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E94F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64C822" w14:textId="78F8BDD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0AC4C5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84F00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F91230"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3B868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1A44FF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79BB03C"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810B39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E96CDD"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B021F5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B7A451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BA864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BE780E" w14:textId="77777777" w:rsidR="00296E35" w:rsidRPr="001C0FC4" w:rsidRDefault="00296E35" w:rsidP="002E3FCC">
            <w:pPr>
              <w:pStyle w:val="TAL"/>
              <w:rPr>
                <w:color w:val="000000" w:themeColor="text1"/>
              </w:rPr>
            </w:pPr>
          </w:p>
        </w:tc>
      </w:tr>
      <w:tr w:rsidR="00296E35" w:rsidRPr="001C0FC4" w14:paraId="2075BD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C7518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0903496"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73E38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03E68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B0889D" w14:textId="77777777" w:rsidR="00296E35" w:rsidRPr="001C0FC4" w:rsidRDefault="00296E35" w:rsidP="002E3FCC">
            <w:pPr>
              <w:pStyle w:val="TAL"/>
              <w:rPr>
                <w:color w:val="000000" w:themeColor="text1"/>
              </w:rPr>
            </w:pPr>
          </w:p>
        </w:tc>
      </w:tr>
      <w:tr w:rsidR="00296E35" w:rsidRPr="001C0FC4" w14:paraId="61594E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FEA7F17"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21A87B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ED4988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ED07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C40E9E1" w14:textId="77777777" w:rsidR="00296E35" w:rsidRPr="001C0FC4" w:rsidRDefault="00296E35" w:rsidP="002E3FCC">
            <w:pPr>
              <w:pStyle w:val="TAL"/>
              <w:rPr>
                <w:color w:val="000000" w:themeColor="text1"/>
              </w:rPr>
            </w:pPr>
          </w:p>
        </w:tc>
      </w:tr>
      <w:tr w:rsidR="00296E35" w:rsidRPr="001C0FC4" w14:paraId="6660FD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1914D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F41B660" w14:textId="77777777" w:rsidR="00296E35" w:rsidRPr="001C0FC4" w:rsidRDefault="00296E35" w:rsidP="002E3FCC">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46FE70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A210B3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0B90E28" w14:textId="77777777" w:rsidR="00296E35" w:rsidRPr="001C0FC4" w:rsidRDefault="00296E35" w:rsidP="002E3FCC">
            <w:pPr>
              <w:pStyle w:val="TAL"/>
              <w:rPr>
                <w:color w:val="000000" w:themeColor="text1"/>
              </w:rPr>
            </w:pPr>
          </w:p>
        </w:tc>
      </w:tr>
    </w:tbl>
    <w:p w14:paraId="31D8EAD6" w14:textId="77777777" w:rsidR="00296E35" w:rsidRPr="001C0FC4" w:rsidRDefault="00296E35" w:rsidP="00296E35">
      <w:pPr>
        <w:rPr>
          <w:color w:val="000000" w:themeColor="text1"/>
        </w:rPr>
      </w:pPr>
    </w:p>
    <w:p w14:paraId="69B5EB08" w14:textId="77777777" w:rsidR="00296E35" w:rsidRPr="001C0FC4" w:rsidRDefault="00296E35" w:rsidP="00296E35">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E4079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3068334" w14:textId="57FB0833"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603A09E" w14:textId="77777777" w:rsidR="00296E35" w:rsidRPr="001C0FC4" w:rsidRDefault="00296E35" w:rsidP="00296E35">
      <w:pPr>
        <w:rPr>
          <w:color w:val="000000" w:themeColor="text1"/>
        </w:rPr>
      </w:pPr>
    </w:p>
    <w:p w14:paraId="3435B4CD" w14:textId="5E4A69EC" w:rsidR="00296E35" w:rsidRPr="001C0FC4" w:rsidRDefault="00296E35" w:rsidP="00296E35">
      <w:pPr>
        <w:pStyle w:val="TH"/>
        <w:rPr>
          <w:color w:val="000000" w:themeColor="text1"/>
        </w:rPr>
      </w:pPr>
      <w:r w:rsidRPr="001C0FC4">
        <w:rPr>
          <w:color w:val="000000" w:themeColor="text1"/>
        </w:rPr>
        <w:t>Table 6.1.16.3.3-6: MSRP SEND from the SS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B8C2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65E96D" w14:textId="735D7E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49CDA2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CDC7E"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3A84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9BE28A"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14EC928"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687FBA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BA84B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F09B4A"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5982585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8523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A9402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0F1513" w14:textId="77777777" w:rsidR="00296E35" w:rsidRPr="001C0FC4" w:rsidRDefault="00296E35" w:rsidP="002E3FCC">
            <w:pPr>
              <w:pStyle w:val="TAL"/>
              <w:rPr>
                <w:color w:val="000000" w:themeColor="text1"/>
              </w:rPr>
            </w:pPr>
          </w:p>
        </w:tc>
      </w:tr>
      <w:tr w:rsidR="00296E35" w:rsidRPr="001C0FC4" w14:paraId="2FC72F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739F47"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8B22488"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5306905"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D39C9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E67298" w14:textId="77777777" w:rsidR="00296E35" w:rsidRPr="001C0FC4" w:rsidRDefault="00296E35" w:rsidP="002E3FCC">
            <w:pPr>
              <w:pStyle w:val="TAL"/>
              <w:rPr>
                <w:color w:val="000000" w:themeColor="text1"/>
              </w:rPr>
            </w:pPr>
          </w:p>
        </w:tc>
      </w:tr>
      <w:tr w:rsidR="00296E35" w:rsidRPr="001C0FC4" w14:paraId="33D55A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51159"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1273563" w14:textId="77777777" w:rsidR="00296E35" w:rsidRPr="001C0FC4" w:rsidRDefault="00296E35" w:rsidP="002E3FCC">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4837D7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14C8C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B611CB" w14:textId="77777777" w:rsidR="00296E35" w:rsidRPr="001C0FC4" w:rsidRDefault="00296E35" w:rsidP="002E3FCC">
            <w:pPr>
              <w:pStyle w:val="TAL"/>
              <w:rPr>
                <w:color w:val="000000" w:themeColor="text1"/>
              </w:rPr>
            </w:pPr>
          </w:p>
        </w:tc>
      </w:tr>
    </w:tbl>
    <w:p w14:paraId="1B04BF6C" w14:textId="77777777" w:rsidR="00296E35" w:rsidRPr="001C0FC4" w:rsidRDefault="00296E35" w:rsidP="00296E35">
      <w:pPr>
        <w:rPr>
          <w:color w:val="000000" w:themeColor="text1"/>
        </w:rPr>
      </w:pPr>
    </w:p>
    <w:p w14:paraId="20304F87" w14:textId="78C9CD7E" w:rsidR="00296E35" w:rsidRPr="001C0FC4" w:rsidRDefault="00296E35" w:rsidP="00296E35">
      <w:pPr>
        <w:pStyle w:val="TH"/>
        <w:rPr>
          <w:color w:val="000000" w:themeColor="text1"/>
        </w:rPr>
      </w:pPr>
      <w:r w:rsidRPr="001C0FC4">
        <w:rPr>
          <w:color w:val="000000" w:themeColor="text1"/>
        </w:rPr>
        <w:t>Table 6.1.16.3.3-7: MIME Message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04D67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67B7D8"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2507C36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A3D2B7"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79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6633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45A0B4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D6E8C43"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062DD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E010D3"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6FF2304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9336538"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BEE33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1EC470" w14:textId="77777777" w:rsidR="00296E35" w:rsidRPr="001C0FC4" w:rsidRDefault="00296E35" w:rsidP="002E3FCC">
            <w:pPr>
              <w:pStyle w:val="TAL"/>
              <w:rPr>
                <w:color w:val="000000" w:themeColor="text1"/>
              </w:rPr>
            </w:pPr>
          </w:p>
        </w:tc>
      </w:tr>
      <w:tr w:rsidR="00296E35" w:rsidRPr="001C0FC4" w14:paraId="013639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CF7F1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4AE2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CE167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6417B1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91D3991" w14:textId="77777777" w:rsidR="00296E35" w:rsidRPr="001C0FC4" w:rsidRDefault="00296E35" w:rsidP="002E3FCC">
            <w:pPr>
              <w:pStyle w:val="TAL"/>
              <w:rPr>
                <w:color w:val="000000" w:themeColor="text1"/>
              </w:rPr>
            </w:pPr>
          </w:p>
        </w:tc>
      </w:tr>
      <w:tr w:rsidR="00296E35" w:rsidRPr="001C0FC4" w14:paraId="710C3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423A9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CD6122"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5142AE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BDF3D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F418EB2" w14:textId="77777777" w:rsidR="00296E35" w:rsidRPr="001C0FC4" w:rsidRDefault="00296E35" w:rsidP="002E3FCC">
            <w:pPr>
              <w:pStyle w:val="TAL"/>
              <w:rPr>
                <w:color w:val="000000" w:themeColor="text1"/>
              </w:rPr>
            </w:pPr>
          </w:p>
        </w:tc>
      </w:tr>
      <w:tr w:rsidR="00296E35" w:rsidRPr="001C0FC4" w14:paraId="69B9BE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504E1"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B92EA3"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183F09A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61BE0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4107F" w14:textId="77777777" w:rsidR="00296E35" w:rsidRPr="001C0FC4" w:rsidRDefault="00296E35" w:rsidP="002E3FCC">
            <w:pPr>
              <w:pStyle w:val="TAL"/>
              <w:rPr>
                <w:color w:val="000000" w:themeColor="text1"/>
              </w:rPr>
            </w:pPr>
          </w:p>
        </w:tc>
      </w:tr>
      <w:tr w:rsidR="00296E35" w:rsidRPr="001C0FC4" w14:paraId="3B7864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DEDF1F"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2226B4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D793890"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E7BBC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008843" w14:textId="77777777" w:rsidR="00296E35" w:rsidRPr="001C0FC4" w:rsidRDefault="00296E35" w:rsidP="002E3FCC">
            <w:pPr>
              <w:pStyle w:val="TAL"/>
              <w:rPr>
                <w:color w:val="000000" w:themeColor="text1"/>
              </w:rPr>
            </w:pPr>
          </w:p>
        </w:tc>
      </w:tr>
      <w:tr w:rsidR="00296E35" w:rsidRPr="001C0FC4" w14:paraId="5058D07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AFC8C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6B5AD6B"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2CAADC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795ED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85D1C" w14:textId="77777777" w:rsidR="00296E35" w:rsidRPr="001C0FC4" w:rsidRDefault="00296E35" w:rsidP="002E3FCC">
            <w:pPr>
              <w:pStyle w:val="TAL"/>
              <w:rPr>
                <w:color w:val="000000" w:themeColor="text1"/>
              </w:rPr>
            </w:pPr>
          </w:p>
        </w:tc>
      </w:tr>
      <w:tr w:rsidR="00296E35" w:rsidRPr="001C0FC4" w14:paraId="6C2F7C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414DA6"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64CC7E6"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9DA04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C1B19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B36B7D" w14:textId="77777777" w:rsidR="00296E35" w:rsidRPr="001C0FC4" w:rsidRDefault="00296E35" w:rsidP="002E3FCC">
            <w:pPr>
              <w:pStyle w:val="TAL"/>
              <w:rPr>
                <w:color w:val="000000" w:themeColor="text1"/>
              </w:rPr>
            </w:pPr>
          </w:p>
        </w:tc>
      </w:tr>
      <w:tr w:rsidR="00296E35" w:rsidRPr="001C0FC4" w14:paraId="35995A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B95F57"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68B81B9" w14:textId="77777777" w:rsidR="00296E35" w:rsidRPr="001C0FC4" w:rsidRDefault="00296E35" w:rsidP="002E3FCC">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30FC461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19967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ADBF86" w14:textId="77777777" w:rsidR="00296E35" w:rsidRPr="001C0FC4" w:rsidRDefault="00296E35" w:rsidP="002E3FCC">
            <w:pPr>
              <w:pStyle w:val="TAL"/>
              <w:rPr>
                <w:color w:val="000000" w:themeColor="text1"/>
              </w:rPr>
            </w:pPr>
          </w:p>
        </w:tc>
      </w:tr>
    </w:tbl>
    <w:p w14:paraId="57297DDB" w14:textId="77777777" w:rsidR="00296E35" w:rsidRPr="001C0FC4" w:rsidRDefault="00296E35" w:rsidP="00296E35">
      <w:pPr>
        <w:rPr>
          <w:color w:val="000000" w:themeColor="text1"/>
        </w:rPr>
      </w:pPr>
    </w:p>
    <w:p w14:paraId="6DCE2481" w14:textId="77777777" w:rsidR="00296E35" w:rsidRPr="001C0FC4" w:rsidRDefault="00296E35" w:rsidP="00296E35">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EECD8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5B62ED" w14:textId="7626241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584F8D0E" w14:textId="77777777" w:rsidR="00296E35" w:rsidRPr="001C0FC4" w:rsidRDefault="00296E35" w:rsidP="00296E35">
      <w:pPr>
        <w:rPr>
          <w:color w:val="000000" w:themeColor="text1"/>
        </w:rPr>
      </w:pPr>
    </w:p>
    <w:p w14:paraId="7EE34A31" w14:textId="77777777" w:rsidR="00296E35" w:rsidRPr="001C0FC4" w:rsidRDefault="00296E35" w:rsidP="00296E35">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921EF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0A24085" w14:textId="196E276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4FB990F6" w14:textId="77777777" w:rsidR="00296E35" w:rsidRPr="001C0FC4" w:rsidRDefault="00296E35" w:rsidP="00296E35">
      <w:pPr>
        <w:rPr>
          <w:color w:val="000000" w:themeColor="text1"/>
        </w:rPr>
      </w:pPr>
    </w:p>
    <w:p w14:paraId="1CFB1AEA" w14:textId="12B01B1D" w:rsidR="00296E35" w:rsidRPr="001C0FC4" w:rsidRDefault="00296E35" w:rsidP="00296E35">
      <w:pPr>
        <w:pStyle w:val="TH"/>
        <w:rPr>
          <w:color w:val="000000" w:themeColor="text1"/>
        </w:rPr>
      </w:pPr>
      <w:r w:rsidRPr="001C0FC4">
        <w:rPr>
          <w:color w:val="000000" w:themeColor="text1"/>
        </w:rPr>
        <w:t>Table 6.1.16.3.3-10: MSRP SEND from the UE (step 3, Table 6.1.16.3.2-1;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211FB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444BE9" w14:textId="4FE4151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69DC19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CB2CF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88C604"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21497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30C350B"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65BC687"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77E6C9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CE6297"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7A8FF3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952C77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7BA801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D0A8C0" w14:textId="77777777" w:rsidR="00296E35" w:rsidRPr="001C0FC4" w:rsidRDefault="00296E35" w:rsidP="002E3FCC">
            <w:pPr>
              <w:pStyle w:val="TAL"/>
              <w:rPr>
                <w:color w:val="000000" w:themeColor="text1"/>
              </w:rPr>
            </w:pPr>
          </w:p>
        </w:tc>
      </w:tr>
      <w:tr w:rsidR="00296E35" w:rsidRPr="001C0FC4" w14:paraId="6F7145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BA23EC"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F00F89D"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34E7DD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DB28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F62189" w14:textId="77777777" w:rsidR="00296E35" w:rsidRPr="001C0FC4" w:rsidRDefault="00296E35" w:rsidP="002E3FCC">
            <w:pPr>
              <w:pStyle w:val="TAL"/>
              <w:rPr>
                <w:color w:val="000000" w:themeColor="text1"/>
              </w:rPr>
            </w:pPr>
          </w:p>
        </w:tc>
      </w:tr>
      <w:tr w:rsidR="00296E35" w:rsidRPr="001C0FC4" w14:paraId="244773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7EA3ED"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0639C49"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086F403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FE36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9816689" w14:textId="77777777" w:rsidR="00296E35" w:rsidRPr="001C0FC4" w:rsidRDefault="00296E35" w:rsidP="002E3FCC">
            <w:pPr>
              <w:pStyle w:val="TAL"/>
              <w:rPr>
                <w:color w:val="000000" w:themeColor="text1"/>
              </w:rPr>
            </w:pPr>
          </w:p>
        </w:tc>
      </w:tr>
    </w:tbl>
    <w:p w14:paraId="6439ADBD" w14:textId="77777777" w:rsidR="00296E35" w:rsidRPr="001C0FC4" w:rsidRDefault="00296E35" w:rsidP="00296E35">
      <w:pPr>
        <w:rPr>
          <w:color w:val="000000" w:themeColor="text1"/>
        </w:rPr>
      </w:pPr>
    </w:p>
    <w:p w14:paraId="13CB1D08" w14:textId="77777777" w:rsidR="00296E35" w:rsidRPr="001C0FC4" w:rsidRDefault="00296E35" w:rsidP="00296E35">
      <w:pPr>
        <w:pStyle w:val="TH"/>
        <w:rPr>
          <w:color w:val="000000" w:themeColor="text1"/>
        </w:rPr>
      </w:pPr>
      <w:r w:rsidRPr="001C0FC4">
        <w:rPr>
          <w:color w:val="000000" w:themeColor="text1"/>
        </w:rPr>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29400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2256890" w14:textId="43A71AB7"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698AB6D7" w14:textId="77777777" w:rsidR="00296E35" w:rsidRPr="001C0FC4" w:rsidRDefault="00296E35" w:rsidP="00296E35">
      <w:pPr>
        <w:rPr>
          <w:color w:val="000000" w:themeColor="text1"/>
        </w:rPr>
      </w:pPr>
    </w:p>
    <w:p w14:paraId="099555F0" w14:textId="54D1BB7A" w:rsidR="00296E35" w:rsidRPr="001C0FC4" w:rsidRDefault="00296E35" w:rsidP="00296E35">
      <w:pPr>
        <w:pStyle w:val="TH"/>
        <w:rPr>
          <w:color w:val="000000" w:themeColor="text1"/>
        </w:rPr>
      </w:pPr>
      <w:r w:rsidRPr="001C0FC4">
        <w:rPr>
          <w:color w:val="000000" w:themeColor="text1"/>
        </w:rPr>
        <w:t>Table 6.1.16.3.3-12: SIP re-INVITE from the SS (step 5, Table 6.1.16.3.2-1;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E927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10E8705" w14:textId="0CE378A2"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507D7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8251220"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3559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B191C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531A4E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91160D"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800AB08" w14:textId="77777777" w:rsidTr="002E3FCC">
        <w:tc>
          <w:tcPr>
            <w:tcW w:w="2837" w:type="dxa"/>
            <w:tcBorders>
              <w:top w:val="single" w:sz="4" w:space="0" w:color="auto"/>
              <w:left w:val="single" w:sz="4" w:space="0" w:color="auto"/>
              <w:bottom w:val="single" w:sz="4" w:space="0" w:color="auto"/>
              <w:right w:val="single" w:sz="4" w:space="0" w:color="auto"/>
            </w:tcBorders>
          </w:tcPr>
          <w:p w14:paraId="68E4119C"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0847706"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4D6E37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2291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94F7322" w14:textId="77777777" w:rsidR="00296E35" w:rsidRPr="001C0FC4" w:rsidRDefault="00296E35" w:rsidP="002E3FCC">
            <w:pPr>
              <w:pStyle w:val="TAL"/>
              <w:rPr>
                <w:color w:val="000000" w:themeColor="text1"/>
              </w:rPr>
            </w:pPr>
          </w:p>
        </w:tc>
      </w:tr>
      <w:tr w:rsidR="00296E35" w:rsidRPr="001C0FC4" w14:paraId="71224D1D" w14:textId="77777777" w:rsidTr="002E3FCC">
        <w:tc>
          <w:tcPr>
            <w:tcW w:w="2837" w:type="dxa"/>
            <w:tcBorders>
              <w:top w:val="single" w:sz="4" w:space="0" w:color="auto"/>
              <w:left w:val="single" w:sz="4" w:space="0" w:color="auto"/>
              <w:bottom w:val="single" w:sz="4" w:space="0" w:color="auto"/>
              <w:right w:val="single" w:sz="4" w:space="0" w:color="auto"/>
            </w:tcBorders>
          </w:tcPr>
          <w:p w14:paraId="0CAE2DEC"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1246C50"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D5BE7AB"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9D36437"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0DB84456" w14:textId="77777777" w:rsidR="00296E35" w:rsidRPr="001C0FC4" w:rsidRDefault="00296E35" w:rsidP="002E3FCC">
            <w:pPr>
              <w:pStyle w:val="TAL"/>
              <w:rPr>
                <w:color w:val="000000" w:themeColor="text1"/>
              </w:rPr>
            </w:pPr>
          </w:p>
        </w:tc>
      </w:tr>
      <w:tr w:rsidR="00296E35" w:rsidRPr="001C0FC4" w14:paraId="765667D6" w14:textId="77777777" w:rsidTr="002E3FCC">
        <w:tc>
          <w:tcPr>
            <w:tcW w:w="2837" w:type="dxa"/>
            <w:tcBorders>
              <w:top w:val="single" w:sz="4" w:space="0" w:color="auto"/>
              <w:left w:val="single" w:sz="4" w:space="0" w:color="auto"/>
              <w:bottom w:val="single" w:sz="4" w:space="0" w:color="auto"/>
              <w:right w:val="single" w:sz="4" w:space="0" w:color="auto"/>
            </w:tcBorders>
          </w:tcPr>
          <w:p w14:paraId="4BF54260"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1B004BF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70376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D0B1681"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5D6B3ED5" w14:textId="77777777" w:rsidR="00296E35" w:rsidRPr="001C0FC4" w:rsidRDefault="00296E35" w:rsidP="002E3FCC">
            <w:pPr>
              <w:pStyle w:val="TAL"/>
              <w:rPr>
                <w:color w:val="000000" w:themeColor="text1"/>
              </w:rPr>
            </w:pPr>
          </w:p>
        </w:tc>
      </w:tr>
      <w:tr w:rsidR="00296E35" w:rsidRPr="001C0FC4" w14:paraId="37B8EBEC" w14:textId="77777777" w:rsidTr="002E3FCC">
        <w:tc>
          <w:tcPr>
            <w:tcW w:w="2837" w:type="dxa"/>
            <w:tcBorders>
              <w:top w:val="single" w:sz="4" w:space="0" w:color="auto"/>
              <w:left w:val="single" w:sz="4" w:space="0" w:color="auto"/>
              <w:bottom w:val="single" w:sz="4" w:space="0" w:color="auto"/>
              <w:right w:val="single" w:sz="4" w:space="0" w:color="auto"/>
            </w:tcBorders>
          </w:tcPr>
          <w:p w14:paraId="6BDA839C"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38F7F614"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1BA8213A"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C0F7E3F"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196AF801" w14:textId="77777777" w:rsidR="00296E35" w:rsidRPr="001C0FC4" w:rsidRDefault="00296E35" w:rsidP="002E3FCC">
            <w:pPr>
              <w:pStyle w:val="TAL"/>
              <w:rPr>
                <w:color w:val="000000" w:themeColor="text1"/>
              </w:rPr>
            </w:pPr>
          </w:p>
        </w:tc>
      </w:tr>
      <w:tr w:rsidR="00296E35" w:rsidRPr="001C0FC4" w14:paraId="5EAD0A0A" w14:textId="77777777" w:rsidTr="002E3FCC">
        <w:tc>
          <w:tcPr>
            <w:tcW w:w="2837" w:type="dxa"/>
            <w:tcBorders>
              <w:top w:val="single" w:sz="4" w:space="0" w:color="auto"/>
              <w:left w:val="single" w:sz="4" w:space="0" w:color="auto"/>
              <w:bottom w:val="single" w:sz="4" w:space="0" w:color="auto"/>
              <w:right w:val="single" w:sz="4" w:space="0" w:color="auto"/>
            </w:tcBorders>
          </w:tcPr>
          <w:p w14:paraId="4C3F80FE"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3B447C5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622CC8"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4A5CCA1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4C11770" w14:textId="77777777" w:rsidR="00296E35" w:rsidRPr="001C0FC4" w:rsidRDefault="00296E35" w:rsidP="002E3FCC">
            <w:pPr>
              <w:pStyle w:val="TAL"/>
              <w:rPr>
                <w:color w:val="000000" w:themeColor="text1"/>
              </w:rPr>
            </w:pPr>
          </w:p>
        </w:tc>
      </w:tr>
      <w:tr w:rsidR="00296E35" w:rsidRPr="001C0FC4" w14:paraId="0E61D44D" w14:textId="77777777" w:rsidTr="002E3FCC">
        <w:tc>
          <w:tcPr>
            <w:tcW w:w="2837" w:type="dxa"/>
            <w:tcBorders>
              <w:top w:val="single" w:sz="4" w:space="0" w:color="auto"/>
              <w:left w:val="single" w:sz="4" w:space="0" w:color="auto"/>
              <w:bottom w:val="single" w:sz="4" w:space="0" w:color="auto"/>
              <w:right w:val="single" w:sz="4" w:space="0" w:color="auto"/>
            </w:tcBorders>
          </w:tcPr>
          <w:p w14:paraId="2F67001E"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1D7C5A9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46ACF91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4DD198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129745C" w14:textId="77777777" w:rsidR="00296E35" w:rsidRPr="001C0FC4" w:rsidRDefault="00296E35" w:rsidP="002E3FCC">
            <w:pPr>
              <w:pStyle w:val="TAL"/>
              <w:rPr>
                <w:color w:val="000000" w:themeColor="text1"/>
              </w:rPr>
            </w:pPr>
          </w:p>
        </w:tc>
      </w:tr>
    </w:tbl>
    <w:p w14:paraId="5A1A5082" w14:textId="77777777" w:rsidR="00296E35" w:rsidRPr="001C0FC4" w:rsidRDefault="00296E35" w:rsidP="00296E35">
      <w:pPr>
        <w:rPr>
          <w:color w:val="000000" w:themeColor="text1"/>
        </w:rPr>
      </w:pPr>
    </w:p>
    <w:p w14:paraId="3E8F7075" w14:textId="77777777" w:rsidR="00296E35" w:rsidRPr="001C0FC4" w:rsidRDefault="00296E35" w:rsidP="00296E35">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86539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D9FB31" w14:textId="0CB29CB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6C911D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421BC1"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F88AB"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9ABB86"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C18CE6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EB2631E"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56C7A8A5" w14:textId="77777777" w:rsidTr="002E3FCC">
        <w:tc>
          <w:tcPr>
            <w:tcW w:w="2837" w:type="dxa"/>
            <w:tcBorders>
              <w:top w:val="single" w:sz="4" w:space="0" w:color="auto"/>
              <w:left w:val="single" w:sz="4" w:space="0" w:color="auto"/>
              <w:bottom w:val="single" w:sz="4" w:space="0" w:color="auto"/>
              <w:right w:val="single" w:sz="4" w:space="0" w:color="auto"/>
            </w:tcBorders>
          </w:tcPr>
          <w:p w14:paraId="16212E3E"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1F7BAE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C9A9C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E82EED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109241" w14:textId="77777777" w:rsidR="00296E35" w:rsidRPr="001C0FC4" w:rsidRDefault="00296E35" w:rsidP="002E3FCC">
            <w:pPr>
              <w:pStyle w:val="TAL"/>
              <w:rPr>
                <w:color w:val="000000" w:themeColor="text1"/>
              </w:rPr>
            </w:pPr>
          </w:p>
        </w:tc>
      </w:tr>
      <w:tr w:rsidR="00296E35" w:rsidRPr="001C0FC4" w14:paraId="518C1B67" w14:textId="77777777" w:rsidTr="002E3FCC">
        <w:tc>
          <w:tcPr>
            <w:tcW w:w="2837" w:type="dxa"/>
            <w:tcBorders>
              <w:top w:val="single" w:sz="4" w:space="0" w:color="auto"/>
              <w:left w:val="single" w:sz="4" w:space="0" w:color="auto"/>
              <w:bottom w:val="single" w:sz="4" w:space="0" w:color="auto"/>
              <w:right w:val="single" w:sz="4" w:space="0" w:color="auto"/>
            </w:tcBorders>
          </w:tcPr>
          <w:p w14:paraId="449DA466"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B8AA74"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7016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158DD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EEB46A" w14:textId="77777777" w:rsidR="00296E35" w:rsidRPr="001C0FC4" w:rsidRDefault="00296E35" w:rsidP="002E3FCC">
            <w:pPr>
              <w:pStyle w:val="TAL"/>
              <w:rPr>
                <w:color w:val="000000" w:themeColor="text1"/>
              </w:rPr>
            </w:pPr>
          </w:p>
        </w:tc>
      </w:tr>
      <w:tr w:rsidR="00296E35" w:rsidRPr="001C0FC4" w14:paraId="7BADF6BD" w14:textId="77777777" w:rsidTr="002E3FCC">
        <w:tc>
          <w:tcPr>
            <w:tcW w:w="2837" w:type="dxa"/>
            <w:tcBorders>
              <w:top w:val="single" w:sz="4" w:space="0" w:color="auto"/>
              <w:left w:val="single" w:sz="4" w:space="0" w:color="auto"/>
              <w:bottom w:val="single" w:sz="4" w:space="0" w:color="auto"/>
              <w:right w:val="single" w:sz="4" w:space="0" w:color="auto"/>
            </w:tcBorders>
          </w:tcPr>
          <w:p w14:paraId="0704108B"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FB5AF8"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2DDB7F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E7000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EF80393" w14:textId="77777777" w:rsidR="00296E35" w:rsidRPr="001C0FC4" w:rsidRDefault="00296E35" w:rsidP="002E3FCC">
            <w:pPr>
              <w:pStyle w:val="TAL"/>
              <w:rPr>
                <w:color w:val="000000" w:themeColor="text1"/>
              </w:rPr>
            </w:pPr>
          </w:p>
        </w:tc>
      </w:tr>
      <w:tr w:rsidR="00296E35" w:rsidRPr="001C0FC4" w14:paraId="695E31D1" w14:textId="77777777" w:rsidTr="002E3FCC">
        <w:tc>
          <w:tcPr>
            <w:tcW w:w="2837" w:type="dxa"/>
            <w:tcBorders>
              <w:top w:val="single" w:sz="4" w:space="0" w:color="auto"/>
              <w:left w:val="single" w:sz="4" w:space="0" w:color="auto"/>
              <w:bottom w:val="single" w:sz="4" w:space="0" w:color="auto"/>
              <w:right w:val="single" w:sz="4" w:space="0" w:color="auto"/>
            </w:tcBorders>
          </w:tcPr>
          <w:p w14:paraId="5BDFB6C8"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073F5E4"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BAD007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6F8EB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77B4C0" w14:textId="77777777" w:rsidR="00296E35" w:rsidRPr="001C0FC4" w:rsidRDefault="00296E35" w:rsidP="002E3FCC">
            <w:pPr>
              <w:pStyle w:val="TAL"/>
              <w:rPr>
                <w:color w:val="000000" w:themeColor="text1"/>
              </w:rPr>
            </w:pPr>
          </w:p>
        </w:tc>
      </w:tr>
      <w:tr w:rsidR="00296E35" w:rsidRPr="001C0FC4" w14:paraId="2F62314B" w14:textId="77777777" w:rsidTr="002E3FCC">
        <w:tc>
          <w:tcPr>
            <w:tcW w:w="2837" w:type="dxa"/>
            <w:tcBorders>
              <w:top w:val="single" w:sz="4" w:space="0" w:color="auto"/>
              <w:left w:val="single" w:sz="4" w:space="0" w:color="auto"/>
              <w:bottom w:val="single" w:sz="4" w:space="0" w:color="auto"/>
              <w:right w:val="single" w:sz="4" w:space="0" w:color="auto"/>
            </w:tcBorders>
          </w:tcPr>
          <w:p w14:paraId="5DAA19BB"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1AA0FF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43392A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8E10A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A216D12" w14:textId="77777777" w:rsidR="00296E35" w:rsidRPr="001C0FC4" w:rsidRDefault="00296E35" w:rsidP="002E3FCC">
            <w:pPr>
              <w:pStyle w:val="TAL"/>
              <w:rPr>
                <w:color w:val="000000" w:themeColor="text1"/>
              </w:rPr>
            </w:pPr>
          </w:p>
        </w:tc>
      </w:tr>
      <w:tr w:rsidR="00296E35" w:rsidRPr="001C0FC4" w14:paraId="340FD747" w14:textId="77777777" w:rsidTr="002E3FCC">
        <w:tc>
          <w:tcPr>
            <w:tcW w:w="2837" w:type="dxa"/>
            <w:tcBorders>
              <w:top w:val="single" w:sz="4" w:space="0" w:color="auto"/>
              <w:left w:val="single" w:sz="4" w:space="0" w:color="auto"/>
              <w:bottom w:val="single" w:sz="4" w:space="0" w:color="auto"/>
              <w:right w:val="single" w:sz="4" w:space="0" w:color="auto"/>
            </w:tcBorders>
          </w:tcPr>
          <w:p w14:paraId="6509D75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59747A6"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7A48EB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F049D8F"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4F1D59EE" w14:textId="77777777" w:rsidR="00296E35" w:rsidRPr="001C0FC4" w:rsidRDefault="00296E35" w:rsidP="002E3FCC">
            <w:pPr>
              <w:pStyle w:val="TAL"/>
              <w:rPr>
                <w:color w:val="000000" w:themeColor="text1"/>
              </w:rPr>
            </w:pPr>
          </w:p>
        </w:tc>
      </w:tr>
    </w:tbl>
    <w:p w14:paraId="5EC29422" w14:textId="77777777" w:rsidR="00296E35" w:rsidRPr="001C0FC4" w:rsidRDefault="00296E35" w:rsidP="00296E35">
      <w:pPr>
        <w:rPr>
          <w:color w:val="000000" w:themeColor="text1"/>
        </w:rPr>
      </w:pPr>
    </w:p>
    <w:p w14:paraId="69B9D848" w14:textId="77777777" w:rsidR="00296E35" w:rsidRPr="001C0FC4" w:rsidRDefault="00296E35" w:rsidP="00296E35">
      <w:pPr>
        <w:pStyle w:val="Heading3"/>
      </w:pPr>
      <w:bookmarkStart w:id="798" w:name="_Toc178186350"/>
      <w:bookmarkStart w:id="799" w:name="_Toc181109091"/>
      <w:r w:rsidRPr="001C0FC4">
        <w:t>6.1.17</w:t>
      </w:r>
      <w:r w:rsidRPr="001C0FC4">
        <w:tab/>
        <w:t>On-network / Short Data Service (SDS) / Standalone SDS Using Media Plane / Group Standalone SDS / Pre-established session / Client Originated (CO)</w:t>
      </w:r>
      <w:bookmarkEnd w:id="798"/>
      <w:bookmarkEnd w:id="799"/>
    </w:p>
    <w:p w14:paraId="19AB2CA2" w14:textId="77777777" w:rsidR="00296E35" w:rsidRPr="001C0FC4" w:rsidRDefault="00296E35" w:rsidP="00296E35">
      <w:pPr>
        <w:pStyle w:val="H6"/>
      </w:pPr>
      <w:r w:rsidRPr="001C0FC4">
        <w:t>6.1.17.1</w:t>
      </w:r>
      <w:r w:rsidRPr="001C0FC4">
        <w:tab/>
        <w:t>Test Purpose (TP)</w:t>
      </w:r>
    </w:p>
    <w:p w14:paraId="56DBFA99" w14:textId="77777777" w:rsidR="00296E35" w:rsidRPr="001C0FC4" w:rsidRDefault="00296E35" w:rsidP="00296E35">
      <w:pPr>
        <w:pStyle w:val="H6"/>
      </w:pPr>
      <w:r w:rsidRPr="001C0FC4">
        <w:t>(1)</w:t>
      </w:r>
    </w:p>
    <w:p w14:paraId="50299ED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7BE8C98" w14:textId="77777777" w:rsidR="00296E35" w:rsidRPr="001C0FC4" w:rsidRDefault="00296E35" w:rsidP="00296E35">
      <w:pPr>
        <w:pStyle w:val="PL"/>
      </w:pPr>
      <w:r w:rsidRPr="001C0FC4">
        <w:rPr>
          <w:b/>
        </w:rPr>
        <w:t>ensure that</w:t>
      </w:r>
      <w:r w:rsidRPr="001C0FC4">
        <w:t xml:space="preserve"> {</w:t>
      </w:r>
    </w:p>
    <w:p w14:paraId="142486C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 and using the pre-established session }</w:t>
      </w:r>
    </w:p>
    <w:p w14:paraId="585429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2FC19670" w14:textId="77777777" w:rsidR="00296E35" w:rsidRPr="001C0FC4" w:rsidRDefault="00296E35" w:rsidP="00296E35">
      <w:pPr>
        <w:pStyle w:val="PL"/>
      </w:pPr>
      <w:r w:rsidRPr="001C0FC4">
        <w:t xml:space="preserve">            }</w:t>
      </w:r>
    </w:p>
    <w:p w14:paraId="30B51F41" w14:textId="77777777" w:rsidR="00296E35" w:rsidRPr="001C0FC4" w:rsidRDefault="00296E35" w:rsidP="00296E35">
      <w:pPr>
        <w:pStyle w:val="PL"/>
      </w:pPr>
    </w:p>
    <w:p w14:paraId="2F7CCEEA" w14:textId="77777777" w:rsidR="00296E35" w:rsidRPr="001C0FC4" w:rsidRDefault="00296E35" w:rsidP="00296E35">
      <w:pPr>
        <w:pStyle w:val="H6"/>
      </w:pPr>
      <w:r w:rsidRPr="001C0FC4">
        <w:t>(2)</w:t>
      </w:r>
    </w:p>
    <w:p w14:paraId="621AB9BA"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65402CA" w14:textId="77777777" w:rsidR="00296E35" w:rsidRPr="001C0FC4" w:rsidRDefault="00296E35" w:rsidP="00296E35">
      <w:pPr>
        <w:pStyle w:val="PL"/>
      </w:pPr>
      <w:r w:rsidRPr="001C0FC4">
        <w:rPr>
          <w:b/>
        </w:rPr>
        <w:t>ensure that</w:t>
      </w:r>
      <w:r w:rsidRPr="001C0FC4">
        <w:t xml:space="preserve"> {</w:t>
      </w:r>
    </w:p>
    <w:p w14:paraId="4FFBE0A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CE5C494" w14:textId="77777777" w:rsidR="00296E35" w:rsidRPr="001C0FC4" w:rsidRDefault="00296E35" w:rsidP="00296E35">
      <w:pPr>
        <w:pStyle w:val="PL"/>
      </w:pPr>
      <w:r w:rsidRPr="001C0FC4">
        <w:t xml:space="preserve">    </w:t>
      </w:r>
      <w:r w:rsidRPr="001C0FC4">
        <w:rPr>
          <w:b/>
        </w:rPr>
        <w:t>then</w:t>
      </w:r>
      <w:r w:rsidRPr="001C0FC4">
        <w:t xml:space="preserve"> { UE (MCDATA Client) sends the group standalone SDS message via a MSRP SEND message with a disposition of "DELIVERY" }</w:t>
      </w:r>
    </w:p>
    <w:p w14:paraId="65B322CD" w14:textId="77777777" w:rsidR="00296E35" w:rsidRPr="001C0FC4" w:rsidRDefault="00296E35" w:rsidP="00296E35">
      <w:pPr>
        <w:pStyle w:val="PL"/>
      </w:pPr>
      <w:r w:rsidRPr="001C0FC4">
        <w:t xml:space="preserve">            }</w:t>
      </w:r>
    </w:p>
    <w:p w14:paraId="244B05CA" w14:textId="77777777" w:rsidR="00296E35" w:rsidRPr="001C0FC4" w:rsidRDefault="00296E35" w:rsidP="00296E35">
      <w:pPr>
        <w:pStyle w:val="PL"/>
      </w:pPr>
    </w:p>
    <w:p w14:paraId="6D29DEC3" w14:textId="77777777" w:rsidR="00296E35" w:rsidRPr="001C0FC4" w:rsidRDefault="00296E35" w:rsidP="00296E35">
      <w:pPr>
        <w:pStyle w:val="H6"/>
      </w:pPr>
      <w:r w:rsidRPr="001C0FC4">
        <w:t>(3)</w:t>
      </w:r>
    </w:p>
    <w:p w14:paraId="7A53CA82"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7B8CDE2D" w14:textId="77777777" w:rsidR="00296E35" w:rsidRPr="001C0FC4" w:rsidRDefault="00296E35" w:rsidP="00296E35">
      <w:pPr>
        <w:pStyle w:val="PL"/>
      </w:pPr>
      <w:r w:rsidRPr="001C0FC4">
        <w:rPr>
          <w:b/>
        </w:rPr>
        <w:t>ensure that</w:t>
      </w:r>
      <w:r w:rsidRPr="001C0FC4">
        <w:t xml:space="preserve"> {</w:t>
      </w:r>
    </w:p>
    <w:p w14:paraId="6634556A"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0BDA119"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D9EA8B" w14:textId="77777777" w:rsidR="00296E35" w:rsidRPr="001C0FC4" w:rsidRDefault="00296E35" w:rsidP="00296E35">
      <w:pPr>
        <w:pStyle w:val="PL"/>
      </w:pPr>
      <w:r w:rsidRPr="001C0FC4">
        <w:t xml:space="preserve">            }</w:t>
      </w:r>
    </w:p>
    <w:p w14:paraId="14077B4A" w14:textId="77777777" w:rsidR="00296E35" w:rsidRPr="001C0FC4" w:rsidRDefault="00296E35" w:rsidP="00296E35">
      <w:pPr>
        <w:pStyle w:val="PL"/>
      </w:pPr>
    </w:p>
    <w:p w14:paraId="7E118BF8" w14:textId="77777777" w:rsidR="00296E35" w:rsidRPr="001C0FC4" w:rsidRDefault="00296E35" w:rsidP="00296E35">
      <w:pPr>
        <w:pStyle w:val="H6"/>
      </w:pPr>
      <w:r w:rsidRPr="001C0FC4">
        <w:t>(4)</w:t>
      </w:r>
    </w:p>
    <w:p w14:paraId="0233B1F9"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143F5355" w14:textId="77777777" w:rsidR="00296E35" w:rsidRPr="001C0FC4" w:rsidRDefault="00296E35" w:rsidP="00296E35">
      <w:pPr>
        <w:pStyle w:val="PL"/>
      </w:pPr>
      <w:r w:rsidRPr="001C0FC4">
        <w:rPr>
          <w:b/>
        </w:rPr>
        <w:t>ensure that</w:t>
      </w:r>
      <w:r w:rsidRPr="001C0FC4">
        <w:t xml:space="preserve"> {</w:t>
      </w:r>
    </w:p>
    <w:p w14:paraId="5C6CAE5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5069DF0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89E070F" w14:textId="77777777" w:rsidR="00296E35" w:rsidRPr="001C0FC4" w:rsidRDefault="00296E35" w:rsidP="00296E35">
      <w:pPr>
        <w:pStyle w:val="PL"/>
      </w:pPr>
      <w:r w:rsidRPr="001C0FC4">
        <w:t xml:space="preserve">            }</w:t>
      </w:r>
    </w:p>
    <w:p w14:paraId="31817310" w14:textId="77777777" w:rsidR="00296E35" w:rsidRPr="001C0FC4" w:rsidRDefault="00296E35" w:rsidP="00296E35">
      <w:pPr>
        <w:pStyle w:val="PL"/>
      </w:pPr>
    </w:p>
    <w:p w14:paraId="4E27F185" w14:textId="77777777" w:rsidR="00296E35" w:rsidRPr="001C0FC4" w:rsidRDefault="00296E35" w:rsidP="00296E35">
      <w:pPr>
        <w:pStyle w:val="H6"/>
      </w:pPr>
      <w:r w:rsidRPr="001C0FC4">
        <w:t>6.1.17.2</w:t>
      </w:r>
      <w:r w:rsidRPr="001C0FC4">
        <w:tab/>
        <w:t>Conformance requirements</w:t>
      </w:r>
    </w:p>
    <w:p w14:paraId="6D696ACF" w14:textId="77777777" w:rsidR="00296E35" w:rsidRPr="001C0FC4" w:rsidRDefault="00296E35" w:rsidP="00296E35">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0336BD5" w14:textId="77777777" w:rsidR="00296E35" w:rsidRPr="001C0FC4" w:rsidRDefault="00296E35" w:rsidP="00296E35">
      <w:r w:rsidRPr="001C0FC4">
        <w:t>[TS 24.282, clause 9.2.5.3.1.1]</w:t>
      </w:r>
    </w:p>
    <w:p w14:paraId="4FBC7BC2"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CE48FDB" w14:textId="77777777" w:rsidR="00296E35" w:rsidRPr="001C0FC4" w:rsidRDefault="00296E35" w:rsidP="00296E35">
      <w:r w:rsidRPr="001C0FC4">
        <w:t>The MCData client:</w:t>
      </w:r>
    </w:p>
    <w:p w14:paraId="376F8646"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C7EEA5E"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3BF2082B"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F30224D"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4A0C529" w14:textId="77777777" w:rsidR="00296E35" w:rsidRPr="001C0FC4" w:rsidRDefault="00296E35" w:rsidP="00296E35">
      <w:pPr>
        <w:pStyle w:val="B2"/>
      </w:pPr>
      <w:r w:rsidRPr="001C0FC4">
        <w:t>a)</w:t>
      </w:r>
      <w:r w:rsidRPr="001C0FC4">
        <w:tab/>
        <w:t>an hname "body" parameter populated with:</w:t>
      </w:r>
    </w:p>
    <w:p w14:paraId="26B85990"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0950AE7A" w14:textId="77777777" w:rsidR="00296E35" w:rsidRPr="001C0FC4" w:rsidRDefault="00296E35" w:rsidP="00296E35">
      <w:pPr>
        <w:pStyle w:val="B3"/>
      </w:pPr>
      <w:r w:rsidRPr="001C0FC4">
        <w:t>ii)</w:t>
      </w:r>
      <w:r w:rsidRPr="001C0FC4">
        <w:tab/>
        <w:t>an application/vnd.3gpp.mcdata-info MIME body with:</w:t>
      </w:r>
    </w:p>
    <w:p w14:paraId="77422488"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3F8067AC" w14:textId="77777777" w:rsidR="00296E35" w:rsidRPr="001C0FC4" w:rsidRDefault="00296E35" w:rsidP="00296E35">
      <w:pPr>
        <w:pStyle w:val="B4"/>
      </w:pPr>
      <w:r w:rsidRPr="001C0FC4">
        <w:t>B)</w:t>
      </w:r>
      <w:r w:rsidRPr="001C0FC4">
        <w:tab/>
        <w:t>the &lt;mcdata-request-uri&gt; element set to the MCData group identity;</w:t>
      </w:r>
    </w:p>
    <w:p w14:paraId="3C160B79"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34C30091"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37F98BD3"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B75ECA0"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7603A132" w14:textId="77777777" w:rsidR="00296E35" w:rsidRPr="001C0FC4" w:rsidRDefault="00296E35" w:rsidP="00296E35">
      <w:pPr>
        <w:pStyle w:val="B1"/>
      </w:pPr>
      <w:r w:rsidRPr="001C0FC4">
        <w:t>6)</w:t>
      </w:r>
      <w:r w:rsidRPr="001C0FC4">
        <w:tab/>
        <w:t>shall include the following according to IETF RFC 4488 [53]:</w:t>
      </w:r>
    </w:p>
    <w:p w14:paraId="044BEABC" w14:textId="77777777" w:rsidR="00296E35" w:rsidRPr="001C0FC4" w:rsidRDefault="00296E35" w:rsidP="00296E35">
      <w:pPr>
        <w:pStyle w:val="B2"/>
      </w:pPr>
      <w:r w:rsidRPr="001C0FC4">
        <w:t>a)</w:t>
      </w:r>
      <w:r w:rsidRPr="001C0FC4">
        <w:tab/>
        <w:t>the option tag "norefersub" in the Supported header field; and</w:t>
      </w:r>
    </w:p>
    <w:p w14:paraId="6F78F39A" w14:textId="77777777" w:rsidR="00296E35" w:rsidRPr="001C0FC4" w:rsidRDefault="00296E35" w:rsidP="00296E35">
      <w:pPr>
        <w:pStyle w:val="B2"/>
      </w:pPr>
      <w:r w:rsidRPr="001C0FC4">
        <w:t>b)</w:t>
      </w:r>
      <w:r w:rsidRPr="001C0FC4">
        <w:tab/>
        <w:t>the value "false" in the Refer-Sub header field;</w:t>
      </w:r>
    </w:p>
    <w:p w14:paraId="0E265BD3"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09D714F"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310E4B9" w14:textId="77777777" w:rsidR="00296E35" w:rsidRPr="001C0FC4" w:rsidRDefault="00296E35" w:rsidP="00296E35">
      <w:pPr>
        <w:pStyle w:val="B1"/>
      </w:pPr>
      <w:r w:rsidRPr="001C0FC4">
        <w:t>9)</w:t>
      </w:r>
      <w:r w:rsidRPr="001C0FC4">
        <w:tab/>
        <w:t>shall send the SIP REFER request according to 3GPP TS 24.229 [5].</w:t>
      </w:r>
    </w:p>
    <w:p w14:paraId="1A238552" w14:textId="77777777" w:rsidR="00296E35" w:rsidRPr="001C0FC4" w:rsidRDefault="00296E35" w:rsidP="00296E35">
      <w:r w:rsidRPr="001C0FC4">
        <w:t>On receiving a final SIP 2xx response to the SIP REFER request, the MCData client:</w:t>
      </w:r>
    </w:p>
    <w:p w14:paraId="5FBE54C8" w14:textId="77777777" w:rsidR="00296E35" w:rsidRPr="001C0FC4" w:rsidRDefault="00296E35" w:rsidP="00296E35">
      <w:pPr>
        <w:pStyle w:val="B1"/>
      </w:pPr>
      <w:r w:rsidRPr="001C0FC4">
        <w:t>1)</w:t>
      </w:r>
      <w:r w:rsidRPr="001C0FC4">
        <w:tab/>
        <w:t>shall interact with the media plane as specified in 3GPP TS 24.582 [15].</w:t>
      </w:r>
    </w:p>
    <w:p w14:paraId="23C76D20" w14:textId="77777777" w:rsidR="00296E35" w:rsidRPr="001C0FC4" w:rsidRDefault="00296E35" w:rsidP="00296E35">
      <w:r w:rsidRPr="001C0FC4">
        <w:t>On receiving a SIP re-INVITE request within the pre-established session targeted by the sent SIP REFER request, the MCData client:</w:t>
      </w:r>
    </w:p>
    <w:p w14:paraId="34B230C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33052492" w14:textId="77777777" w:rsidR="00296E35" w:rsidRPr="001C0FC4" w:rsidRDefault="00296E35" w:rsidP="00296E35">
      <w:pPr>
        <w:pStyle w:val="B2"/>
      </w:pPr>
      <w:r w:rsidRPr="001C0FC4">
        <w:t>i)</w:t>
      </w:r>
      <w:r w:rsidRPr="001C0FC4">
        <w:tab/>
        <w:t>shall notify MCData user about successful the MCData communication establishment;</w:t>
      </w:r>
    </w:p>
    <w:p w14:paraId="6758C15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52FD16D1" w14:textId="77777777" w:rsidR="00296E35" w:rsidRPr="001C0FC4" w:rsidRDefault="00296E35" w:rsidP="00296E35">
      <w:pPr>
        <w:pStyle w:val="B2"/>
      </w:pPr>
      <w:r w:rsidRPr="001C0FC4">
        <w:t>i)</w:t>
      </w:r>
      <w:r w:rsidRPr="001C0FC4">
        <w:tab/>
        <w:t>shall notify MCData user about the MCData communication establishment failure; and</w:t>
      </w:r>
    </w:p>
    <w:p w14:paraId="52613A53" w14:textId="77777777" w:rsidR="00296E35" w:rsidRPr="001C0FC4" w:rsidRDefault="00296E35" w:rsidP="00296E35">
      <w:pPr>
        <w:pStyle w:val="B1"/>
      </w:pPr>
      <w:r w:rsidRPr="001C0FC4">
        <w:t>3)</w:t>
      </w:r>
      <w:r w:rsidRPr="001C0FC4">
        <w:tab/>
        <w:t>shall interact with the media plane as specified in 3GPP TS 24.582 [15].</w:t>
      </w:r>
    </w:p>
    <w:p w14:paraId="7707594A" w14:textId="77777777" w:rsidR="00296E35" w:rsidRPr="001C0FC4" w:rsidRDefault="00296E35" w:rsidP="00296E35">
      <w:r w:rsidRPr="001C0FC4">
        <w:t>[TS 24.282, clause 9.2.3.2.1]</w:t>
      </w:r>
    </w:p>
    <w:p w14:paraId="6FF97599" w14:textId="77777777" w:rsidR="00296E35" w:rsidRPr="001C0FC4" w:rsidRDefault="00296E35" w:rsidP="00296E35">
      <w:r w:rsidRPr="001C0FC4">
        <w:t>When composing an SDP offer according to 3GPP TS 24.229 [5], IETF RFC 4975 [17], IETF RFC 6135 [19] and IETF RFC 6714 [20] the MCData client:</w:t>
      </w:r>
    </w:p>
    <w:p w14:paraId="50216964" w14:textId="77777777" w:rsidR="00296E35" w:rsidRPr="001C0FC4" w:rsidRDefault="00296E35" w:rsidP="00296E35">
      <w:pPr>
        <w:pStyle w:val="B1"/>
      </w:pPr>
      <w:r w:rsidRPr="001C0FC4">
        <w:t>1)</w:t>
      </w:r>
      <w:r w:rsidRPr="001C0FC4">
        <w:tab/>
        <w:t>shall include an "m=message" media-level section for the MCData media stream consisting of:</w:t>
      </w:r>
    </w:p>
    <w:p w14:paraId="2CD4F014" w14:textId="77777777" w:rsidR="00296E35" w:rsidRPr="001C0FC4" w:rsidRDefault="00296E35" w:rsidP="00296E35">
      <w:pPr>
        <w:pStyle w:val="B2"/>
      </w:pPr>
      <w:r w:rsidRPr="001C0FC4">
        <w:t>a)</w:t>
      </w:r>
      <w:r w:rsidRPr="001C0FC4">
        <w:tab/>
        <w:t>the port number;</w:t>
      </w:r>
    </w:p>
    <w:p w14:paraId="000B0570" w14:textId="77777777" w:rsidR="00296E35" w:rsidRPr="001C0FC4" w:rsidRDefault="00296E35" w:rsidP="00296E35">
      <w:pPr>
        <w:pStyle w:val="B2"/>
      </w:pPr>
      <w:r w:rsidRPr="001C0FC4">
        <w:t>b)</w:t>
      </w:r>
      <w:r w:rsidRPr="001C0FC4">
        <w:tab/>
        <w:t>a protocol field value of "TCP/MSRP", or "TCP/TLS/MSRP" for TLS;</w:t>
      </w:r>
    </w:p>
    <w:p w14:paraId="41DC48D1" w14:textId="77777777" w:rsidR="00296E35" w:rsidRPr="001C0FC4" w:rsidRDefault="00296E35" w:rsidP="00296E35">
      <w:pPr>
        <w:pStyle w:val="B2"/>
      </w:pPr>
      <w:r w:rsidRPr="001C0FC4">
        <w:t>c)</w:t>
      </w:r>
      <w:r w:rsidRPr="001C0FC4">
        <w:tab/>
        <w:t>a format list field set to ‘*’;</w:t>
      </w:r>
    </w:p>
    <w:p w14:paraId="3AE25D6F" w14:textId="77777777" w:rsidR="00296E35" w:rsidRPr="001C0FC4" w:rsidRDefault="00296E35" w:rsidP="00296E35">
      <w:pPr>
        <w:pStyle w:val="B2"/>
      </w:pPr>
      <w:r w:rsidRPr="001C0FC4">
        <w:t>d)</w:t>
      </w:r>
      <w:r w:rsidRPr="001C0FC4">
        <w:tab/>
        <w:t>an "a=sendonly" attribute;</w:t>
      </w:r>
    </w:p>
    <w:p w14:paraId="192734D5" w14:textId="77777777" w:rsidR="00296E35" w:rsidRPr="001C0FC4" w:rsidRDefault="00296E35" w:rsidP="00296E35">
      <w:pPr>
        <w:pStyle w:val="B2"/>
      </w:pPr>
      <w:r w:rsidRPr="001C0FC4">
        <w:t>e)</w:t>
      </w:r>
      <w:r w:rsidRPr="001C0FC4">
        <w:tab/>
        <w:t>an "a=path" attribute containing its own MSRP URI;</w:t>
      </w:r>
    </w:p>
    <w:p w14:paraId="10228A20"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819B0B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C9C193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B80458B" w14:textId="77777777" w:rsidR="00296E35" w:rsidRPr="001C0FC4" w:rsidRDefault="00296E35" w:rsidP="00296E35">
      <w:r w:rsidRPr="001C0FC4">
        <w:t>[TS 24.282, clause 9.2.5.4.1.1]</w:t>
      </w:r>
    </w:p>
    <w:p w14:paraId="02F8DB4A"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200147AE"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C278E9D"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44971AEA"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3F062D7"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680CB828"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B01BFA8"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D2263CE"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B5B8C29"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121CCED3"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76372487"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3C8151DE" w14:textId="77777777" w:rsidR="00296E35" w:rsidRPr="001C0FC4" w:rsidRDefault="00296E35" w:rsidP="00296E35">
      <w:r w:rsidRPr="001C0FC4">
        <w:t>On receiving a SIP re-INVITE request within the pre-established session targeted by the sent SIP REFER request, the MCData client:</w:t>
      </w:r>
    </w:p>
    <w:p w14:paraId="482E912F"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3D848241" w14:textId="77777777" w:rsidR="00296E35" w:rsidRPr="001C0FC4" w:rsidRDefault="00296E35" w:rsidP="00296E35">
      <w:pPr>
        <w:pStyle w:val="B2"/>
      </w:pPr>
      <w:r w:rsidRPr="001C0FC4">
        <w:t>i)</w:t>
      </w:r>
      <w:r w:rsidRPr="001C0FC4">
        <w:tab/>
        <w:t>shall notify MCData user about successful the MCData communication termination.</w:t>
      </w:r>
    </w:p>
    <w:p w14:paraId="1F85CAB6" w14:textId="77777777" w:rsidR="00296E35" w:rsidRPr="001C0FC4" w:rsidRDefault="00296E35" w:rsidP="00296E35">
      <w:r w:rsidRPr="001C0FC4">
        <w:t>[TS 24.282, clause 12.2.1.2]</w:t>
      </w:r>
    </w:p>
    <w:p w14:paraId="6ABE6C73" w14:textId="77777777" w:rsidR="00296E35" w:rsidRPr="001C0FC4" w:rsidRDefault="00296E35" w:rsidP="00296E35">
      <w:pPr>
        <w:rPr>
          <w:rFonts w:eastAsia="SimSun"/>
        </w:rPr>
      </w:pPr>
      <w:r w:rsidRPr="001C0FC4">
        <w:rPr>
          <w:rFonts w:eastAsia="SimSun"/>
        </w:rPr>
        <w:t>Upon receipt of a:</w:t>
      </w:r>
    </w:p>
    <w:p w14:paraId="26536ACB"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934C0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CE4331" w14:textId="77777777" w:rsidR="00296E35" w:rsidRPr="001C0FC4" w:rsidRDefault="00296E35" w:rsidP="00296E35">
      <w:pPr>
        <w:rPr>
          <w:rFonts w:eastAsia="SimSun"/>
        </w:rPr>
      </w:pPr>
      <w:r w:rsidRPr="001C0FC4">
        <w:rPr>
          <w:rFonts w:eastAsia="SimSun"/>
        </w:rPr>
        <w:t>the MCData client:</w:t>
      </w:r>
    </w:p>
    <w:p w14:paraId="2EF487D1"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0B2EAB"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60A5CD8" w14:textId="77777777" w:rsidR="00296E35" w:rsidRPr="001C0FC4" w:rsidRDefault="00296E35" w:rsidP="00296E35">
      <w:r w:rsidRPr="001C0FC4">
        <w:t>[TS 24.582, clause 12.1]</w:t>
      </w:r>
    </w:p>
    <w:p w14:paraId="769894B8"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68E5745" w14:textId="77777777" w:rsidR="00296E35" w:rsidRPr="001C0FC4" w:rsidRDefault="00296E35" w:rsidP="00296E35">
      <w:r w:rsidRPr="001C0FC4">
        <w:t>[TS 24.582, clause 6.1.1.2.1]</w:t>
      </w:r>
    </w:p>
    <w:p w14:paraId="2DB6D8CB" w14:textId="77777777" w:rsidR="00296E35" w:rsidRPr="001C0FC4" w:rsidRDefault="00296E35" w:rsidP="00296E35">
      <w:r w:rsidRPr="001C0FC4">
        <w:t>Upon receiving an indication to establish MSRP connection for standalone SDS using media plane as the originating client, the MCData client:</w:t>
      </w:r>
    </w:p>
    <w:p w14:paraId="5AA7BEB5" w14:textId="77777777" w:rsidR="00296E35" w:rsidRPr="001C0FC4" w:rsidRDefault="00296E35" w:rsidP="00296E35">
      <w:pPr>
        <w:pStyle w:val="B1"/>
      </w:pPr>
      <w:r w:rsidRPr="001C0FC4">
        <w:t>1.</w:t>
      </w:r>
      <w:r w:rsidRPr="001C0FC4">
        <w:tab/>
        <w:t>shall act as an MSRP client according to IETF RFC 6135 [12];</w:t>
      </w:r>
    </w:p>
    <w:p w14:paraId="704C1339" w14:textId="77777777" w:rsidR="00296E35" w:rsidRPr="001C0FC4" w:rsidRDefault="00296E35" w:rsidP="00296E35">
      <w:pPr>
        <w:pStyle w:val="B1"/>
      </w:pPr>
      <w:r w:rsidRPr="001C0FC4">
        <w:t>2.</w:t>
      </w:r>
      <w:r w:rsidRPr="001C0FC4">
        <w:tab/>
        <w:t>shall act according to IETF RFC 6135 [12], as:</w:t>
      </w:r>
    </w:p>
    <w:p w14:paraId="318A5A02" w14:textId="77777777" w:rsidR="00296E35" w:rsidRPr="001C0FC4" w:rsidRDefault="00296E35" w:rsidP="00296E35">
      <w:pPr>
        <w:pStyle w:val="B2"/>
      </w:pPr>
      <w:r w:rsidRPr="001C0FC4">
        <w:t>a.</w:t>
      </w:r>
      <w:r w:rsidRPr="001C0FC4">
        <w:tab/>
        <w:t>an "active" endpoint, if a=setup attribute in the received SDP answer is set to "passive"; and</w:t>
      </w:r>
    </w:p>
    <w:p w14:paraId="23ABD293" w14:textId="77777777" w:rsidR="00296E35" w:rsidRPr="001C0FC4" w:rsidRDefault="00296E35" w:rsidP="00296E35">
      <w:pPr>
        <w:pStyle w:val="B2"/>
      </w:pPr>
      <w:r w:rsidRPr="001C0FC4">
        <w:t>b.</w:t>
      </w:r>
      <w:r w:rsidRPr="001C0FC4">
        <w:tab/>
        <w:t>an "passive" endpoint, if a=setup attribute in the received SDP answer is set to "active";</w:t>
      </w:r>
    </w:p>
    <w:p w14:paraId="11BA0EB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9D28C78"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63AE3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41F268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A1706B9"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069F20C"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B77A68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3C5FAA" w14:textId="77777777" w:rsidR="00296E35" w:rsidRPr="001C0FC4" w:rsidRDefault="00296E35" w:rsidP="00296E35">
      <w:r w:rsidRPr="001C0FC4">
        <w:t>If MSRP chunking is not used then on receipt of a 200 (OK) response, the MCData client shall terminate the SIP session as specified in 3GPP TS 24.282 [8].</w:t>
      </w:r>
    </w:p>
    <w:p w14:paraId="5F2EAF55" w14:textId="77777777" w:rsidR="00296E35" w:rsidRPr="001C0FC4" w:rsidRDefault="00296E35" w:rsidP="00296E35">
      <w:r w:rsidRPr="001C0FC4">
        <w:t>If MSRP chunking is used, the MCData client:</w:t>
      </w:r>
    </w:p>
    <w:p w14:paraId="1D094106" w14:textId="77777777" w:rsidR="00296E35" w:rsidRPr="001C0FC4" w:rsidRDefault="00296E35" w:rsidP="00296E35">
      <w:pPr>
        <w:pStyle w:val="B1"/>
      </w:pPr>
      <w:r w:rsidRPr="001C0FC4">
        <w:t>1.</w:t>
      </w:r>
      <w:r w:rsidRPr="001C0FC4">
        <w:tab/>
        <w:t>shall send further MSRP SEND requests as necessary;</w:t>
      </w:r>
    </w:p>
    <w:p w14:paraId="0710414D" w14:textId="77777777" w:rsidR="00296E35" w:rsidRPr="001C0FC4" w:rsidRDefault="00296E35" w:rsidP="00296E35">
      <w:pPr>
        <w:pStyle w:val="B1"/>
      </w:pPr>
      <w:r w:rsidRPr="001C0FC4">
        <w:t>2.</w:t>
      </w:r>
      <w:r w:rsidRPr="001C0FC4">
        <w:tab/>
        <w:t>shall wait for a 200 (OK) response to each MSRP SEND request sent; and</w:t>
      </w:r>
    </w:p>
    <w:p w14:paraId="15A5CA57"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4503B4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4FE09A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0C5FC41"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66B0B4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39B749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DD477BB"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6B022795" w14:textId="77777777" w:rsidR="00296E35" w:rsidRPr="001C0FC4" w:rsidRDefault="00296E35" w:rsidP="00296E35">
      <w:r w:rsidRPr="001C0FC4">
        <w:t>[TS 24.582, clause 6.1.1.2.2]</w:t>
      </w:r>
    </w:p>
    <w:p w14:paraId="4CB5797D" w14:textId="77777777" w:rsidR="00296E35" w:rsidRPr="001C0FC4" w:rsidRDefault="00296E35" w:rsidP="00296E35">
      <w:r w:rsidRPr="001C0FC4">
        <w:t>In order to generate an SDS signalling payload, the MCData client:</w:t>
      </w:r>
    </w:p>
    <w:p w14:paraId="69027BB6" w14:textId="77777777" w:rsidR="00296E35" w:rsidRPr="001C0FC4" w:rsidRDefault="00296E35" w:rsidP="00296E35">
      <w:pPr>
        <w:pStyle w:val="B1"/>
      </w:pPr>
      <w:r w:rsidRPr="001C0FC4">
        <w:t>1.</w:t>
      </w:r>
      <w:r w:rsidRPr="001C0FC4">
        <w:tab/>
        <w:t>shall generate an SDS SIGNALLING PAYLOAD message as specified in 3GPP TS 24.282 [8]; and</w:t>
      </w:r>
    </w:p>
    <w:p w14:paraId="1F50E40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7D481A55" w14:textId="77777777" w:rsidR="00296E35" w:rsidRPr="001C0FC4" w:rsidRDefault="00296E35" w:rsidP="00296E35">
      <w:r w:rsidRPr="001C0FC4">
        <w:t>When generating a an SDS SIGNALLING PAYLOAD message, the MCData client:</w:t>
      </w:r>
    </w:p>
    <w:p w14:paraId="52272783"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4323B783" w14:textId="77777777" w:rsidR="00296E35" w:rsidRPr="001C0FC4" w:rsidRDefault="00296E35" w:rsidP="00296E35">
      <w:pPr>
        <w:pStyle w:val="B2"/>
      </w:pPr>
      <w:r w:rsidRPr="001C0FC4">
        <w:t>a.</w:t>
      </w:r>
      <w:r w:rsidRPr="001C0FC4">
        <w:tab/>
        <w:t>may include and set the Disposition request type IE to:</w:t>
      </w:r>
    </w:p>
    <w:p w14:paraId="4C43FE25"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779BE4F"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86D9FB"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046540A3" w14:textId="77777777" w:rsidR="00296E35" w:rsidRPr="001C0FC4" w:rsidRDefault="00296E35" w:rsidP="00296E35">
      <w:pPr>
        <w:pStyle w:val="B2"/>
      </w:pPr>
      <w:r w:rsidRPr="001C0FC4">
        <w:t>b.</w:t>
      </w:r>
      <w:r w:rsidRPr="001C0FC4">
        <w:tab/>
        <w:t>shall set Date and time IE to current UTC time;</w:t>
      </w:r>
    </w:p>
    <w:p w14:paraId="3B6D6782"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6F28CC3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B2EC8E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1CDDE983"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085404C9"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A483D5B" w14:textId="77777777" w:rsidR="00296E35" w:rsidRPr="001C0FC4" w:rsidRDefault="00296E35" w:rsidP="00296E35">
      <w:r w:rsidRPr="001C0FC4">
        <w:t>[TS 24.582, clause 6.1.1.2.3]</w:t>
      </w:r>
    </w:p>
    <w:p w14:paraId="60669796" w14:textId="77777777" w:rsidR="00296E35" w:rsidRPr="001C0FC4" w:rsidRDefault="00296E35" w:rsidP="00296E35">
      <w:r w:rsidRPr="001C0FC4">
        <w:t>In order to generate SDS data payload, the MCData client:</w:t>
      </w:r>
    </w:p>
    <w:p w14:paraId="5AD232ED" w14:textId="77777777" w:rsidR="00296E35" w:rsidRPr="001C0FC4" w:rsidRDefault="00296E35" w:rsidP="00296E35">
      <w:pPr>
        <w:pStyle w:val="B1"/>
      </w:pPr>
      <w:r w:rsidRPr="001C0FC4">
        <w:t>1.</w:t>
      </w:r>
      <w:r w:rsidRPr="001C0FC4">
        <w:tab/>
        <w:t>shall generate a DATA PAYLOAD message as specified in 3GPP TS 24.282 [8]; and</w:t>
      </w:r>
    </w:p>
    <w:p w14:paraId="4CF89B58"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86C525C" w14:textId="77777777" w:rsidR="00296E35" w:rsidRPr="001C0FC4" w:rsidRDefault="00296E35" w:rsidP="00296E35">
      <w:r w:rsidRPr="001C0FC4">
        <w:t>When generating a DATA PAYLOAD message, the MCData client:</w:t>
      </w:r>
    </w:p>
    <w:p w14:paraId="6EA099FE"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224087CE" w14:textId="77777777" w:rsidR="00296E35" w:rsidRPr="001C0FC4" w:rsidRDefault="00296E35" w:rsidP="00296E35">
      <w:pPr>
        <w:pStyle w:val="B2"/>
      </w:pPr>
      <w:r w:rsidRPr="001C0FC4">
        <w:t>a.</w:t>
      </w:r>
      <w:r w:rsidRPr="001C0FC4">
        <w:tab/>
        <w:t>shall set Number of payloads IE to the total number of payloads being sent; and</w:t>
      </w:r>
    </w:p>
    <w:p w14:paraId="20A6BE48"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7DE9ED5"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2802093" w14:textId="77777777" w:rsidR="00296E35" w:rsidRPr="001C0FC4" w:rsidRDefault="00296E35" w:rsidP="00296E35">
      <w:pPr>
        <w:pStyle w:val="B3"/>
      </w:pPr>
      <w:r w:rsidRPr="001C0FC4">
        <w:t>ii.</w:t>
      </w:r>
      <w:r w:rsidRPr="001C0FC4">
        <w:tab/>
        <w:t>shall set Payload data IE to actual payload.</w:t>
      </w:r>
    </w:p>
    <w:p w14:paraId="386EA761" w14:textId="77777777" w:rsidR="00296E35" w:rsidRPr="001C0FC4" w:rsidRDefault="00296E35" w:rsidP="00296E35">
      <w:r w:rsidRPr="001C0FC4">
        <w:t>[TS 24.582, clause 6.1.1.2.4]</w:t>
      </w:r>
    </w:p>
    <w:p w14:paraId="0818175F" w14:textId="77777777" w:rsidR="00296E35" w:rsidRPr="001C0FC4" w:rsidRDefault="00296E35" w:rsidP="00296E35">
      <w:r w:rsidRPr="001C0FC4">
        <w:t>The MCData client shall take the procedures in subclause 6.4.1 into consideration when generating MSRP SEND messages.</w:t>
      </w:r>
    </w:p>
    <w:p w14:paraId="1F4556E7" w14:textId="77777777" w:rsidR="00296E35" w:rsidRPr="001C0FC4" w:rsidRDefault="00296E35" w:rsidP="00296E35">
      <w:r w:rsidRPr="001C0FC4">
        <w:t>The MCData client shall generate MSRP SEND for SDS message requests according to IETF RFC 4975 [11].</w:t>
      </w:r>
    </w:p>
    <w:p w14:paraId="4223A90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6D17FB22" w14:textId="77777777" w:rsidR="00296E35" w:rsidRPr="001C0FC4" w:rsidRDefault="00296E35" w:rsidP="00296E35">
      <w:pPr>
        <w:pStyle w:val="B1"/>
      </w:pPr>
      <w:r w:rsidRPr="001C0FC4">
        <w:t>1.</w:t>
      </w:r>
      <w:r w:rsidRPr="001C0FC4">
        <w:tab/>
        <w:t>shall set To-Path header according to the MSRP URI(s) received in the answer SDP;</w:t>
      </w:r>
    </w:p>
    <w:p w14:paraId="4C0A2AC8"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3D1815FF"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0109B38"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781FAD66" w14:textId="77777777" w:rsidR="00296E35" w:rsidRPr="001C0FC4" w:rsidRDefault="00296E35" w:rsidP="00296E35">
      <w:r w:rsidRPr="001C0FC4">
        <w:t>When generating an MSRP SEND for SDS message request containing only an SDS DATA PAYLOAD message, the MCData client:</w:t>
      </w:r>
    </w:p>
    <w:p w14:paraId="724C1E22" w14:textId="77777777" w:rsidR="00296E35" w:rsidRPr="001C0FC4" w:rsidRDefault="00296E35" w:rsidP="00296E35">
      <w:pPr>
        <w:pStyle w:val="B1"/>
      </w:pPr>
      <w:r w:rsidRPr="001C0FC4">
        <w:t>1.</w:t>
      </w:r>
      <w:r w:rsidRPr="001C0FC4">
        <w:tab/>
        <w:t>shall set To-Path header according to the MSRP URI(s) received in the answer SDP;</w:t>
      </w:r>
    </w:p>
    <w:p w14:paraId="6D2CF6C2" w14:textId="77777777" w:rsidR="00296E35" w:rsidRPr="001C0FC4" w:rsidRDefault="00296E35" w:rsidP="00296E35">
      <w:pPr>
        <w:pStyle w:val="B1"/>
      </w:pPr>
      <w:r w:rsidRPr="001C0FC4">
        <w:t>2.</w:t>
      </w:r>
      <w:r w:rsidRPr="001C0FC4">
        <w:tab/>
        <w:t>shall set the Content-Type as "application/vnd.3gpp.mcdata-payload"; and</w:t>
      </w:r>
    </w:p>
    <w:p w14:paraId="71036CC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B711BAF" w14:textId="77777777" w:rsidR="00296E35" w:rsidRPr="001C0FC4" w:rsidRDefault="00296E35" w:rsidP="00296E35">
      <w:r w:rsidRPr="001C0FC4">
        <w:t>When generating an MSRP SEND for SDS message request containing only an SDS SIGNALLING PAYLOAD, the MCData client.</w:t>
      </w:r>
    </w:p>
    <w:p w14:paraId="2D3FD920" w14:textId="77777777" w:rsidR="00296E35" w:rsidRPr="001C0FC4" w:rsidRDefault="00296E35" w:rsidP="00296E35">
      <w:pPr>
        <w:pStyle w:val="B1"/>
      </w:pPr>
      <w:r w:rsidRPr="001C0FC4">
        <w:t>1.</w:t>
      </w:r>
      <w:r w:rsidRPr="001C0FC4">
        <w:tab/>
        <w:t>shall set To-Path header according to the MSRP URI(s) received in the answer SDP;</w:t>
      </w:r>
    </w:p>
    <w:p w14:paraId="05795E38" w14:textId="77777777" w:rsidR="00296E35" w:rsidRPr="001C0FC4" w:rsidRDefault="00296E35" w:rsidP="00296E35">
      <w:pPr>
        <w:pStyle w:val="B1"/>
      </w:pPr>
      <w:r w:rsidRPr="001C0FC4">
        <w:t>2.</w:t>
      </w:r>
      <w:r w:rsidRPr="001C0FC4">
        <w:tab/>
        <w:t>shall set the Content-Type as "application/vnd.3gpp.mcdata-signalling"; and</w:t>
      </w:r>
    </w:p>
    <w:p w14:paraId="1C2049A9"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DB69E88" w14:textId="77777777" w:rsidR="00296E35" w:rsidRPr="001C0FC4" w:rsidRDefault="00296E35" w:rsidP="00296E35">
      <w:pPr>
        <w:pStyle w:val="H6"/>
      </w:pPr>
      <w:r w:rsidRPr="001C0FC4">
        <w:t>6.1.17.3</w:t>
      </w:r>
      <w:r w:rsidRPr="001C0FC4">
        <w:tab/>
        <w:t>Test description</w:t>
      </w:r>
    </w:p>
    <w:p w14:paraId="01EC7B7C" w14:textId="77777777" w:rsidR="00296E35" w:rsidRPr="001C0FC4" w:rsidRDefault="00296E35" w:rsidP="00296E35">
      <w:pPr>
        <w:pStyle w:val="H6"/>
      </w:pPr>
      <w:r w:rsidRPr="001C0FC4">
        <w:t>6.1.17.3.1</w:t>
      </w:r>
      <w:r w:rsidRPr="001C0FC4">
        <w:tab/>
        <w:t>Pre-test conditions</w:t>
      </w:r>
    </w:p>
    <w:p w14:paraId="684A00BD" w14:textId="77777777" w:rsidR="00296E35" w:rsidRDefault="00296E35" w:rsidP="00296E35">
      <w:pPr>
        <w:pStyle w:val="H6"/>
      </w:pPr>
      <w:r w:rsidRPr="00102CE5">
        <w:t>Test configuration</w:t>
      </w:r>
      <w:r>
        <w:t>:</w:t>
      </w:r>
    </w:p>
    <w:p w14:paraId="7A0B3172" w14:textId="332CB8E7" w:rsidR="00296E35" w:rsidRDefault="00296E35" w:rsidP="00296E35">
      <w:pPr>
        <w:pStyle w:val="B1"/>
      </w:pPr>
      <w:r>
        <w:t>-</w:t>
      </w:r>
      <w:r>
        <w:tab/>
        <w:t>Single cell configuration according to TS 37.579-1 [2] clause 5.2.2.2.1.</w:t>
      </w:r>
    </w:p>
    <w:p w14:paraId="1A74CAA4" w14:textId="77777777" w:rsidR="00296E35" w:rsidRDefault="00296E35" w:rsidP="00296E35">
      <w:pPr>
        <w:pStyle w:val="H6"/>
      </w:pPr>
      <w:r>
        <w:t>Preamble:</w:t>
      </w:r>
    </w:p>
    <w:p w14:paraId="0D8EC288" w14:textId="7D8B7F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8C9A3CA"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A9D41B1" w14:textId="07B13B9C"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6DEDFDD0" w14:textId="77777777" w:rsidR="00296E35" w:rsidRDefault="00296E35" w:rsidP="00296E35">
      <w:pPr>
        <w:pStyle w:val="B1"/>
      </w:pPr>
      <w:r>
        <w:t>-</w:t>
      </w:r>
      <w:r>
        <w:tab/>
      </w:r>
      <w:r w:rsidRPr="000573F5">
        <w:t>UE States at the end of the preamble</w:t>
      </w:r>
      <w:r>
        <w:t>:</w:t>
      </w:r>
    </w:p>
    <w:p w14:paraId="5E2EFE96" w14:textId="77777777" w:rsidR="00296E35" w:rsidRDefault="00296E35" w:rsidP="00296E35">
      <w:pPr>
        <w:pStyle w:val="B1"/>
        <w:ind w:left="852"/>
      </w:pPr>
      <w:r>
        <w:t>-</w:t>
      </w:r>
      <w:r>
        <w:tab/>
        <w:t>The UE is in RRC_IDLE state.</w:t>
      </w:r>
    </w:p>
    <w:p w14:paraId="4BE99B3B" w14:textId="77777777" w:rsidR="00296E35" w:rsidRDefault="00296E35" w:rsidP="00296E35">
      <w:pPr>
        <w:pStyle w:val="B1"/>
        <w:ind w:left="852"/>
      </w:pPr>
      <w:r>
        <w:t>-</w:t>
      </w:r>
      <w:r>
        <w:tab/>
        <w:t>The client is registered for MCData.</w:t>
      </w:r>
    </w:p>
    <w:p w14:paraId="5BF4FEFF" w14:textId="77777777" w:rsidR="00296E35" w:rsidRDefault="00296E35" w:rsidP="00296E35">
      <w:pPr>
        <w:pStyle w:val="B1"/>
        <w:ind w:left="852"/>
      </w:pPr>
      <w:r>
        <w:t>-</w:t>
      </w:r>
      <w:r>
        <w:tab/>
      </w:r>
      <w:r w:rsidRPr="008B4D0C">
        <w:t>A pre-established session is established</w:t>
      </w:r>
      <w:r>
        <w:t>.</w:t>
      </w:r>
    </w:p>
    <w:p w14:paraId="60E7714C" w14:textId="77777777" w:rsidR="00296E35" w:rsidRPr="001C0FC4" w:rsidRDefault="00296E35" w:rsidP="00296E35">
      <w:pPr>
        <w:pStyle w:val="H6"/>
      </w:pPr>
      <w:r w:rsidRPr="001C0FC4">
        <w:t>6.1.17.3.2</w:t>
      </w:r>
      <w:r w:rsidRPr="001C0FC4">
        <w:tab/>
        <w:t>Test procedure sequence</w:t>
      </w:r>
    </w:p>
    <w:p w14:paraId="29F269B2" w14:textId="77777777" w:rsidR="00296E35" w:rsidRPr="001C0FC4" w:rsidRDefault="00296E35" w:rsidP="00296E35">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85BDF5" w14:textId="77777777" w:rsidTr="002E3FCC">
        <w:tc>
          <w:tcPr>
            <w:tcW w:w="649" w:type="dxa"/>
            <w:tcBorders>
              <w:top w:val="single" w:sz="4" w:space="0" w:color="auto"/>
              <w:left w:val="single" w:sz="4" w:space="0" w:color="auto"/>
              <w:bottom w:val="nil"/>
              <w:right w:val="single" w:sz="4" w:space="0" w:color="auto"/>
            </w:tcBorders>
            <w:hideMark/>
          </w:tcPr>
          <w:p w14:paraId="53CD998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87649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2A2C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6F62C7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D145174" w14:textId="77777777" w:rsidR="00296E35" w:rsidRPr="001C0FC4" w:rsidRDefault="00296E35" w:rsidP="002E3FCC">
            <w:pPr>
              <w:pStyle w:val="TAH"/>
            </w:pPr>
            <w:r w:rsidRPr="001C0FC4">
              <w:t>Verdict</w:t>
            </w:r>
          </w:p>
        </w:tc>
      </w:tr>
      <w:tr w:rsidR="00296E35" w:rsidRPr="001C0FC4" w14:paraId="201EFEA6" w14:textId="77777777" w:rsidTr="002E3FCC">
        <w:tc>
          <w:tcPr>
            <w:tcW w:w="649" w:type="dxa"/>
            <w:tcBorders>
              <w:top w:val="nil"/>
              <w:left w:val="single" w:sz="4" w:space="0" w:color="auto"/>
              <w:bottom w:val="single" w:sz="4" w:space="0" w:color="auto"/>
              <w:right w:val="single" w:sz="4" w:space="0" w:color="auto"/>
            </w:tcBorders>
          </w:tcPr>
          <w:p w14:paraId="78D552A4"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D05A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2C191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4CB83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E83F17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6D3A2F3" w14:textId="77777777" w:rsidR="00296E35" w:rsidRPr="001C0FC4" w:rsidRDefault="00296E35" w:rsidP="002E3FCC">
            <w:pPr>
              <w:pStyle w:val="TAH"/>
            </w:pPr>
          </w:p>
        </w:tc>
      </w:tr>
      <w:tr w:rsidR="00296E35" w:rsidRPr="001C0FC4" w14:paraId="050B02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1BECE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A5B9E5A" w14:textId="77777777" w:rsidR="00296E35" w:rsidRPr="001C0FC4" w:rsidRDefault="00296E35" w:rsidP="002E3FCC">
            <w:pPr>
              <w:pStyle w:val="TAL"/>
            </w:pPr>
            <w:r w:rsidRPr="001C0FC4">
              <w:t>Make the UE (MCData client) send a group standalone SDS message using the pre-established session with disposition request "</w:t>
            </w:r>
            <w:r w:rsidRPr="001C0FC4">
              <w:rPr>
                <w:b/>
                <w:bCs/>
              </w:rPr>
              <w:t>DELIVERY</w:t>
            </w:r>
            <w:r w:rsidRPr="001C0FC4">
              <w:t>".</w:t>
            </w:r>
          </w:p>
          <w:p w14:paraId="17D6A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1B8A03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E71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E018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11342A" w14:textId="77777777" w:rsidR="00296E35" w:rsidRPr="001C0FC4" w:rsidRDefault="00296E35" w:rsidP="002E3FCC">
            <w:pPr>
              <w:pStyle w:val="TAC"/>
            </w:pPr>
            <w:r w:rsidRPr="001C0FC4">
              <w:t>-</w:t>
            </w:r>
          </w:p>
        </w:tc>
      </w:tr>
      <w:tr w:rsidR="00296E35" w:rsidRPr="001C0FC4" w14:paraId="3F847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6061A8"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68F1891" w14:textId="3B6E885F"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AAE1E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D265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7FB1C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BD32D7B" w14:textId="77777777" w:rsidR="00296E35" w:rsidRPr="001C0FC4" w:rsidRDefault="00296E35" w:rsidP="002E3FCC">
            <w:pPr>
              <w:pStyle w:val="TAC"/>
            </w:pPr>
            <w:r w:rsidRPr="001C0FC4">
              <w:t>P</w:t>
            </w:r>
          </w:p>
        </w:tc>
      </w:tr>
      <w:tr w:rsidR="00296E35" w:rsidRPr="001C0FC4" w14:paraId="38DC36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8F6FFBF"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BE2226" w14:textId="77777777" w:rsidR="00296E35" w:rsidRPr="001C0FC4" w:rsidRDefault="00296E35" w:rsidP="002E3FCC">
            <w:pPr>
              <w:pStyle w:val="TAL"/>
            </w:pPr>
            <w:r w:rsidRPr="001C0FC4">
              <w:t>Check: Does the UE (MCData client) notify the user about successful MCData communication establishment?</w:t>
            </w:r>
          </w:p>
          <w:p w14:paraId="1730C48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F035C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4BD8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7263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911544F" w14:textId="77777777" w:rsidR="00296E35" w:rsidRPr="001C0FC4" w:rsidRDefault="00296E35" w:rsidP="002E3FCC">
            <w:pPr>
              <w:pStyle w:val="TAC"/>
            </w:pPr>
            <w:r w:rsidRPr="001C0FC4">
              <w:t>P</w:t>
            </w:r>
          </w:p>
        </w:tc>
      </w:tr>
      <w:tr w:rsidR="00296E35" w:rsidRPr="001C0FC4" w14:paraId="101400C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314C116"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405EED" w14:textId="351B57BB"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86A6B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623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48D217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491769" w14:textId="77777777" w:rsidR="00296E35" w:rsidRPr="001C0FC4" w:rsidRDefault="00296E35" w:rsidP="002E3FCC">
            <w:pPr>
              <w:pStyle w:val="TAC"/>
            </w:pPr>
            <w:r w:rsidRPr="001C0FC4">
              <w:t>P</w:t>
            </w:r>
          </w:p>
        </w:tc>
      </w:tr>
      <w:tr w:rsidR="00296E35" w:rsidRPr="001C0FC4" w14:paraId="55EE80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A6F4A14"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79D567" w14:textId="538DDE16"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3EFCBF16"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3B93B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59DF2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7653742"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105C8A1" w14:textId="77777777" w:rsidR="00296E35" w:rsidRPr="001C0FC4" w:rsidRDefault="00296E35" w:rsidP="002E3FCC">
            <w:pPr>
              <w:pStyle w:val="TAC"/>
            </w:pPr>
            <w:r w:rsidRPr="001C0FC4">
              <w:t>P</w:t>
            </w:r>
          </w:p>
        </w:tc>
      </w:tr>
      <w:tr w:rsidR="00296E35" w:rsidRPr="001C0FC4" w14:paraId="78B0960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C2FCA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86319B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CDE37CD"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0FA7C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7A3BA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6941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60C15E3" w14:textId="77777777" w:rsidR="00296E35" w:rsidRPr="001C0FC4" w:rsidRDefault="00296E35" w:rsidP="002E3FCC">
            <w:pPr>
              <w:pStyle w:val="TAC"/>
            </w:pPr>
            <w:r w:rsidRPr="001C0FC4">
              <w:t>P</w:t>
            </w:r>
          </w:p>
        </w:tc>
      </w:tr>
      <w:tr w:rsidR="00296E35" w:rsidRPr="001C0FC4" w14:paraId="7CA79F6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9779DD3"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EE6C0F" w14:textId="4EF3FA80"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B475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9F2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9899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51D08" w14:textId="77777777" w:rsidR="00296E35" w:rsidRPr="001C0FC4" w:rsidRDefault="00296E35" w:rsidP="002E3FCC">
            <w:pPr>
              <w:pStyle w:val="TAC"/>
            </w:pPr>
            <w:r w:rsidRPr="001C0FC4">
              <w:t>-</w:t>
            </w:r>
          </w:p>
        </w:tc>
      </w:tr>
      <w:tr w:rsidR="00296E35" w:rsidRPr="001C0FC4" w14:paraId="3956545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59B6160"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4F37ECE" w14:textId="77777777" w:rsidR="00296E35" w:rsidRPr="001C0FC4" w:rsidRDefault="00296E35" w:rsidP="002E3FCC">
            <w:pPr>
              <w:pStyle w:val="TAL"/>
            </w:pPr>
            <w:r w:rsidRPr="001C0FC4">
              <w:t>Check: Does the UE (MCData client) provide the disposition notification to the user?</w:t>
            </w:r>
          </w:p>
          <w:p w14:paraId="3C54AA5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8594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C25A1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B956F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34A6D77" w14:textId="77777777" w:rsidR="00296E35" w:rsidRPr="001C0FC4" w:rsidRDefault="00296E35" w:rsidP="002E3FCC">
            <w:pPr>
              <w:pStyle w:val="TAC"/>
            </w:pPr>
            <w:r w:rsidRPr="001C0FC4">
              <w:t>P</w:t>
            </w:r>
          </w:p>
        </w:tc>
      </w:tr>
      <w:tr w:rsidR="00296E35" w:rsidRPr="001C0FC4" w14:paraId="38E4153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EF1700" w14:textId="77777777" w:rsidR="00296E35" w:rsidRDefault="00296E35" w:rsidP="002E3FCC">
            <w:pPr>
              <w:pStyle w:val="TAN"/>
            </w:pPr>
            <w:r w:rsidRPr="001C0FC4">
              <w:t>NOTE 1:</w:t>
            </w:r>
            <w:r w:rsidRPr="001C0FC4">
              <w:tab/>
              <w:t>This is expected to be done via a suitable implementation dependent MMI.</w:t>
            </w:r>
          </w:p>
          <w:p w14:paraId="52524313" w14:textId="77777777" w:rsidR="00296E35" w:rsidRPr="001C0FC4" w:rsidRDefault="00296E35" w:rsidP="002E3FCC">
            <w:pPr>
              <w:pStyle w:val="TAN"/>
            </w:pPr>
            <w:r>
              <w:t>NOTE 2:</w:t>
            </w:r>
            <w:r>
              <w:tab/>
              <w:t>The procedure does not release the RRC connection.</w:t>
            </w:r>
          </w:p>
        </w:tc>
      </w:tr>
    </w:tbl>
    <w:p w14:paraId="210E5BE9" w14:textId="77777777" w:rsidR="00296E35" w:rsidRPr="001C0FC4" w:rsidRDefault="00296E35" w:rsidP="00296E35"/>
    <w:p w14:paraId="3EE8C253" w14:textId="77777777" w:rsidR="00296E35" w:rsidRPr="001C0FC4" w:rsidRDefault="00296E35" w:rsidP="00296E35">
      <w:pPr>
        <w:pStyle w:val="H6"/>
      </w:pPr>
      <w:r w:rsidRPr="001C0FC4">
        <w:t>6.1.17.3.3</w:t>
      </w:r>
      <w:r w:rsidRPr="001C0FC4">
        <w:tab/>
        <w:t>Specific message contents</w:t>
      </w:r>
    </w:p>
    <w:p w14:paraId="0273CB57" w14:textId="58536131" w:rsidR="00296E35" w:rsidRPr="001C0FC4" w:rsidRDefault="00296E35" w:rsidP="00296E35">
      <w:pPr>
        <w:pStyle w:val="TH"/>
      </w:pPr>
      <w:r w:rsidRPr="001C0FC4">
        <w:t>Table 6.1.17.3.3-1: SIP REFER from the UE (step 2, Table 6.1.17.3.2-1;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1E27E9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F4C6C46" w14:textId="3AE3438A" w:rsidR="00296E35" w:rsidRPr="001C0FC4" w:rsidRDefault="00296E35" w:rsidP="002E3FCC">
            <w:pPr>
              <w:pStyle w:val="TAL"/>
            </w:pPr>
            <w:r w:rsidRPr="001C0FC4">
              <w:t xml:space="preserve">Derivation Path: TS </w:t>
            </w:r>
            <w:r>
              <w:t>37.579</w:t>
            </w:r>
            <w:r w:rsidRPr="001C0FC4">
              <w:t>-1 [2], Table 5.5.2.12-1</w:t>
            </w:r>
          </w:p>
        </w:tc>
      </w:tr>
      <w:tr w:rsidR="00296E35" w:rsidRPr="001C0FC4" w14:paraId="31B78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91F4A70"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0776D87"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50B1886B"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45CB4970"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CD1BFD" w14:textId="77777777" w:rsidR="00296E35" w:rsidRPr="001C0FC4" w:rsidRDefault="00296E35" w:rsidP="002E3FCC">
            <w:pPr>
              <w:pStyle w:val="TAH"/>
            </w:pPr>
            <w:r w:rsidRPr="001C0FC4">
              <w:t>Condition</w:t>
            </w:r>
          </w:p>
        </w:tc>
      </w:tr>
      <w:tr w:rsidR="00296E35" w:rsidRPr="001C0FC4" w14:paraId="3F090E5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9748DB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376D3A0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74575616"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58E7164"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4A0FCA4" w14:textId="77777777" w:rsidR="00296E35" w:rsidRPr="001C0FC4" w:rsidRDefault="00296E35" w:rsidP="002E3FCC">
            <w:pPr>
              <w:pStyle w:val="TAL"/>
            </w:pPr>
          </w:p>
        </w:tc>
      </w:tr>
      <w:tr w:rsidR="00296E35" w:rsidRPr="001C0FC4" w14:paraId="1A8EBEC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9774B76"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096C861"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3921B4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572CB401"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9025BF5" w14:textId="77777777" w:rsidR="00296E35" w:rsidRPr="001C0FC4" w:rsidRDefault="00296E35" w:rsidP="002E3FCC">
            <w:pPr>
              <w:pStyle w:val="TAL"/>
            </w:pPr>
          </w:p>
        </w:tc>
      </w:tr>
      <w:tr w:rsidR="00296E35" w:rsidRPr="001C0FC4" w14:paraId="67F08446"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13A1DBA"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D935A4F" w14:textId="77777777" w:rsidR="00296E35" w:rsidRPr="001C0FC4" w:rsidRDefault="00296E35" w:rsidP="002E3FCC">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78FC7EB5"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995E92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71F5443" w14:textId="77777777" w:rsidR="00296E35" w:rsidRPr="001C0FC4" w:rsidRDefault="00296E35" w:rsidP="002E3FCC">
            <w:pPr>
              <w:pStyle w:val="TAL"/>
            </w:pPr>
          </w:p>
        </w:tc>
      </w:tr>
    </w:tbl>
    <w:p w14:paraId="110F6DE4" w14:textId="77777777" w:rsidR="00296E35" w:rsidRPr="001C0FC4" w:rsidRDefault="00296E35" w:rsidP="00296E35"/>
    <w:p w14:paraId="17F76BFE" w14:textId="77777777" w:rsidR="00296E35" w:rsidRPr="001C0FC4" w:rsidRDefault="00296E35" w:rsidP="00296E35">
      <w:pPr>
        <w:pStyle w:val="TH"/>
      </w:pPr>
      <w:r w:rsidRPr="001C0FC4">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DF59A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9F6B08A" w14:textId="6FCA0539"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6.1.17.3.3-3</w:t>
            </w:r>
          </w:p>
        </w:tc>
      </w:tr>
    </w:tbl>
    <w:p w14:paraId="2E7E3182" w14:textId="77777777" w:rsidR="00296E35" w:rsidRPr="001C0FC4" w:rsidRDefault="00296E35" w:rsidP="00296E35"/>
    <w:p w14:paraId="3A3E0EA9" w14:textId="77777777" w:rsidR="00296E35" w:rsidRPr="001C0FC4" w:rsidRDefault="00296E35" w:rsidP="00296E35">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35B78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C53957" w14:textId="4BB6A0D7" w:rsidR="00296E35" w:rsidRPr="001C0FC4" w:rsidRDefault="00296E35" w:rsidP="002E3FCC">
            <w:pPr>
              <w:pStyle w:val="TAL"/>
            </w:pPr>
            <w:r w:rsidRPr="001C0FC4">
              <w:t xml:space="preserve">Derivation Path: TS </w:t>
            </w:r>
            <w:r>
              <w:t>37.579</w:t>
            </w:r>
            <w:r w:rsidRPr="001C0FC4">
              <w:t>-1 [2], Table 5.5.2.12-2, condition GROUP-CALL</w:t>
            </w:r>
          </w:p>
        </w:tc>
      </w:tr>
      <w:tr w:rsidR="00296E35" w:rsidRPr="001C0FC4" w14:paraId="4D9591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CF0992"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AED0BF"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F8B1DC1"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01644F"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B71F375" w14:textId="77777777" w:rsidR="00296E35" w:rsidRPr="001C0FC4" w:rsidRDefault="00296E35" w:rsidP="002E3FCC">
            <w:pPr>
              <w:pStyle w:val="TAH"/>
            </w:pPr>
            <w:r w:rsidRPr="001C0FC4">
              <w:t>Condition</w:t>
            </w:r>
          </w:p>
        </w:tc>
      </w:tr>
      <w:tr w:rsidR="00296E35" w:rsidRPr="001C0FC4" w14:paraId="1EBB205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F3B027"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08B9B41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73DB9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F7E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DC7682" w14:textId="77777777" w:rsidR="00296E35" w:rsidRPr="001C0FC4" w:rsidRDefault="00296E35" w:rsidP="002E3FCC">
            <w:pPr>
              <w:pStyle w:val="TAL"/>
            </w:pPr>
          </w:p>
        </w:tc>
      </w:tr>
      <w:tr w:rsidR="00296E35" w:rsidRPr="001C0FC4" w14:paraId="272A2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D4452F"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6EC9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37303D"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24284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DB6123" w14:textId="77777777" w:rsidR="00296E35" w:rsidRPr="001C0FC4" w:rsidRDefault="00296E35" w:rsidP="002E3FCC">
            <w:pPr>
              <w:pStyle w:val="TAL"/>
            </w:pPr>
          </w:p>
        </w:tc>
      </w:tr>
      <w:tr w:rsidR="00296E35" w:rsidRPr="001C0FC4" w14:paraId="10C572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3EBE07"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A0CD0A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ADAD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7744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947E7E" w14:textId="77777777" w:rsidR="00296E35" w:rsidRPr="001C0FC4" w:rsidRDefault="00296E35" w:rsidP="002E3FCC">
            <w:pPr>
              <w:pStyle w:val="TAL"/>
            </w:pPr>
          </w:p>
        </w:tc>
      </w:tr>
      <w:tr w:rsidR="00296E35" w:rsidRPr="001C0FC4" w14:paraId="6EBBAB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BA105A"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1204AA"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0049E1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6C13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42E0ED" w14:textId="77777777" w:rsidR="00296E35" w:rsidRPr="001C0FC4" w:rsidRDefault="00296E35" w:rsidP="002E3FCC">
            <w:pPr>
              <w:pStyle w:val="TAL"/>
            </w:pPr>
          </w:p>
        </w:tc>
      </w:tr>
      <w:tr w:rsidR="00296E35" w:rsidRPr="001C0FC4" w14:paraId="2FF086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B2318C"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23872D" w14:textId="77777777" w:rsidR="00296E35" w:rsidRPr="001C0FC4" w:rsidRDefault="00296E35" w:rsidP="002E3FCC">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51058F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E3C1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355452" w14:textId="77777777" w:rsidR="00296E35" w:rsidRPr="001C0FC4" w:rsidRDefault="00296E35" w:rsidP="002E3FCC">
            <w:pPr>
              <w:pStyle w:val="TAL"/>
            </w:pPr>
          </w:p>
        </w:tc>
      </w:tr>
      <w:tr w:rsidR="00296E35" w:rsidRPr="001C0FC4" w14:paraId="49E6B8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5996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C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8079C"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618B6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D0AFF09" w14:textId="77777777" w:rsidR="00296E35" w:rsidRPr="001C0FC4" w:rsidRDefault="00296E35" w:rsidP="002E3FCC">
            <w:pPr>
              <w:pStyle w:val="TAL"/>
            </w:pPr>
          </w:p>
        </w:tc>
      </w:tr>
      <w:tr w:rsidR="00296E35" w:rsidRPr="001C0FC4" w14:paraId="1EB2B3A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3B953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D71E45" w14:textId="77777777" w:rsidR="00296E35" w:rsidRPr="001C0FC4" w:rsidRDefault="00296E35" w:rsidP="002E3FCC">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AB0E9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0062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BEFB12" w14:textId="77777777" w:rsidR="00296E35" w:rsidRPr="001C0FC4" w:rsidRDefault="00296E35" w:rsidP="002E3FCC">
            <w:pPr>
              <w:pStyle w:val="TAL"/>
            </w:pPr>
          </w:p>
        </w:tc>
      </w:tr>
    </w:tbl>
    <w:p w14:paraId="48A34504" w14:textId="77777777" w:rsidR="00296E35" w:rsidRPr="001C0FC4" w:rsidRDefault="00296E35" w:rsidP="00296E35"/>
    <w:p w14:paraId="3A9B9680" w14:textId="77777777" w:rsidR="00296E35" w:rsidRPr="001C0FC4" w:rsidRDefault="00296E35" w:rsidP="00296E35">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64E3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DE9837D" w14:textId="53406F93" w:rsidR="00296E35" w:rsidRPr="001C0FC4" w:rsidRDefault="00296E35" w:rsidP="002E3FCC">
            <w:pPr>
              <w:pStyle w:val="TAL"/>
            </w:pPr>
            <w:r w:rsidRPr="001C0FC4">
              <w:t xml:space="preserve">Derivation Path: TS </w:t>
            </w:r>
            <w:r>
              <w:t>37.579</w:t>
            </w:r>
            <w:r w:rsidRPr="001C0FC4">
              <w:t>-1 [2], Table 5.5.3.1.1-3, condition PRE_ESTABLISHED_SESSION, SDP_OFFER, MCDATA_SDS</w:t>
            </w:r>
          </w:p>
        </w:tc>
      </w:tr>
    </w:tbl>
    <w:p w14:paraId="29D28A57" w14:textId="77777777" w:rsidR="00296E35" w:rsidRPr="001C0FC4" w:rsidRDefault="00296E35" w:rsidP="00296E35"/>
    <w:p w14:paraId="0D11EB9A" w14:textId="77777777" w:rsidR="00296E35" w:rsidRPr="001C0FC4" w:rsidRDefault="00296E35" w:rsidP="00296E35">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9BC167"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3881BB6" w14:textId="65D45322" w:rsidR="00296E35" w:rsidRPr="001C0FC4" w:rsidRDefault="00296E35" w:rsidP="002E3FCC">
            <w:pPr>
              <w:pStyle w:val="TAL"/>
            </w:pPr>
            <w:r w:rsidRPr="001C0FC4">
              <w:t xml:space="preserve">Derivation Path: TS </w:t>
            </w:r>
            <w:r>
              <w:t>37.579</w:t>
            </w:r>
            <w:r w:rsidRPr="001C0FC4">
              <w:t>-1 [2], Table 5.5.3.2.1-3, condition MCD_grp</w:t>
            </w:r>
          </w:p>
        </w:tc>
      </w:tr>
    </w:tbl>
    <w:p w14:paraId="4D574D4E" w14:textId="77777777" w:rsidR="00296E35" w:rsidRPr="001C0FC4" w:rsidRDefault="00296E35" w:rsidP="00296E35"/>
    <w:p w14:paraId="293D8EB7" w14:textId="3D4D554A" w:rsidR="00296E35" w:rsidRPr="001C0FC4" w:rsidRDefault="00296E35" w:rsidP="00296E35">
      <w:pPr>
        <w:pStyle w:val="TH"/>
      </w:pPr>
      <w:r w:rsidRPr="001C0FC4">
        <w:t>Table 6.1.17.3.3-6: MSRP SEND from the UE (step 4, Table 6.1.17.3.2-1;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7775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98D31B" w14:textId="27073F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9EF789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DB32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510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BDB14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45FF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64D942" w14:textId="77777777" w:rsidR="00296E35" w:rsidRPr="001C0FC4" w:rsidRDefault="00296E35" w:rsidP="002E3FCC">
            <w:pPr>
              <w:pStyle w:val="TAH"/>
              <w:rPr>
                <w:bCs/>
              </w:rPr>
            </w:pPr>
            <w:r w:rsidRPr="001C0FC4">
              <w:rPr>
                <w:bCs/>
              </w:rPr>
              <w:t>Condition</w:t>
            </w:r>
          </w:p>
        </w:tc>
      </w:tr>
      <w:tr w:rsidR="00296E35" w:rsidRPr="001C0FC4" w14:paraId="4B04C8C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21AD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FD5A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7BBAC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BB9AF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D4D20" w14:textId="77777777" w:rsidR="00296E35" w:rsidRPr="001C0FC4" w:rsidRDefault="00296E35" w:rsidP="002E3FCC">
            <w:pPr>
              <w:pStyle w:val="TAL"/>
            </w:pPr>
          </w:p>
        </w:tc>
      </w:tr>
      <w:tr w:rsidR="00296E35" w:rsidRPr="001C0FC4" w14:paraId="0CA649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9823D6"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4A3878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0934E7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36E2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95B74F" w14:textId="77777777" w:rsidR="00296E35" w:rsidRPr="001C0FC4" w:rsidRDefault="00296E35" w:rsidP="002E3FCC">
            <w:pPr>
              <w:pStyle w:val="TAL"/>
            </w:pPr>
          </w:p>
        </w:tc>
      </w:tr>
      <w:tr w:rsidR="00296E35" w:rsidRPr="001C0FC4" w14:paraId="6B23E5B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508BB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0D010A" w14:textId="77777777" w:rsidR="00296E35" w:rsidRPr="001C0FC4" w:rsidRDefault="00296E35" w:rsidP="002E3FCC">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58EDA56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EEAF1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C0D7CE" w14:textId="77777777" w:rsidR="00296E35" w:rsidRPr="001C0FC4" w:rsidRDefault="00296E35" w:rsidP="002E3FCC">
            <w:pPr>
              <w:pStyle w:val="TAL"/>
            </w:pPr>
          </w:p>
        </w:tc>
      </w:tr>
    </w:tbl>
    <w:p w14:paraId="5B31265A" w14:textId="77777777" w:rsidR="00296E35" w:rsidRPr="001C0FC4" w:rsidRDefault="00296E35" w:rsidP="00296E35"/>
    <w:p w14:paraId="0799286F" w14:textId="51ABD1B9" w:rsidR="00296E35" w:rsidRPr="001C0FC4" w:rsidRDefault="00296E35" w:rsidP="00296E35">
      <w:pPr>
        <w:pStyle w:val="TH"/>
      </w:pPr>
      <w:r w:rsidRPr="001C0FC4">
        <w:t>Table 6.1.17.3.3-7: MIME Message (step 4, Table 6.1.17.3.2-1;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8FE3C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0E6B8"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63AD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2144D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5A00B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AFA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DAF1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7B5363" w14:textId="77777777" w:rsidR="00296E35" w:rsidRPr="001C0FC4" w:rsidRDefault="00296E35" w:rsidP="002E3FCC">
            <w:pPr>
              <w:pStyle w:val="TAH"/>
              <w:rPr>
                <w:bCs/>
              </w:rPr>
            </w:pPr>
            <w:r w:rsidRPr="001C0FC4">
              <w:rPr>
                <w:bCs/>
              </w:rPr>
              <w:t>Condition</w:t>
            </w:r>
          </w:p>
        </w:tc>
      </w:tr>
      <w:tr w:rsidR="00296E35" w:rsidRPr="001C0FC4" w14:paraId="086B64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7D6C7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B5E8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B360D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9804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FC4838" w14:textId="77777777" w:rsidR="00296E35" w:rsidRPr="001C0FC4" w:rsidRDefault="00296E35" w:rsidP="002E3FCC">
            <w:pPr>
              <w:pStyle w:val="TAL"/>
            </w:pPr>
          </w:p>
        </w:tc>
      </w:tr>
      <w:tr w:rsidR="00296E35" w:rsidRPr="001C0FC4" w14:paraId="244BB0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082D1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B608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A4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07F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E33" w14:textId="77777777" w:rsidR="00296E35" w:rsidRPr="001C0FC4" w:rsidRDefault="00296E35" w:rsidP="002E3FCC">
            <w:pPr>
              <w:pStyle w:val="TAL"/>
            </w:pPr>
          </w:p>
        </w:tc>
      </w:tr>
      <w:tr w:rsidR="00296E35" w:rsidRPr="001C0FC4" w14:paraId="7A3D8D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ADE7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89C879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80BC11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FA8F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4CED6F" w14:textId="77777777" w:rsidR="00296E35" w:rsidRPr="001C0FC4" w:rsidRDefault="00296E35" w:rsidP="002E3FCC">
            <w:pPr>
              <w:pStyle w:val="TAL"/>
            </w:pPr>
          </w:p>
        </w:tc>
      </w:tr>
      <w:tr w:rsidR="00296E35" w:rsidRPr="001C0FC4" w14:paraId="6E25DD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6B0B1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967C00" w14:textId="77777777" w:rsidR="00296E35" w:rsidRPr="001C0FC4" w:rsidRDefault="00296E35" w:rsidP="002E3FCC">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6F2000B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92C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BCFC3E" w14:textId="77777777" w:rsidR="00296E35" w:rsidRPr="001C0FC4" w:rsidRDefault="00296E35" w:rsidP="002E3FCC">
            <w:pPr>
              <w:pStyle w:val="TAL"/>
            </w:pPr>
          </w:p>
        </w:tc>
      </w:tr>
      <w:tr w:rsidR="00296E35" w:rsidRPr="001C0FC4" w14:paraId="5E18CB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5842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CB33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78B2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065AD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CF12FF" w14:textId="77777777" w:rsidR="00296E35" w:rsidRPr="001C0FC4" w:rsidRDefault="00296E35" w:rsidP="002E3FCC">
            <w:pPr>
              <w:pStyle w:val="TAL"/>
            </w:pPr>
          </w:p>
        </w:tc>
      </w:tr>
      <w:tr w:rsidR="00296E35" w:rsidRPr="001C0FC4" w14:paraId="2EA485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31B8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76D1A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56F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4B9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87967A" w14:textId="77777777" w:rsidR="00296E35" w:rsidRPr="001C0FC4" w:rsidRDefault="00296E35" w:rsidP="002E3FCC">
            <w:pPr>
              <w:pStyle w:val="TAL"/>
            </w:pPr>
          </w:p>
        </w:tc>
      </w:tr>
      <w:tr w:rsidR="00296E35" w:rsidRPr="001C0FC4" w14:paraId="362725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A4A479"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F46BAE1"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77C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C6A6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FE62F5" w14:textId="77777777" w:rsidR="00296E35" w:rsidRPr="001C0FC4" w:rsidRDefault="00296E35" w:rsidP="002E3FCC">
            <w:pPr>
              <w:pStyle w:val="TAL"/>
            </w:pPr>
          </w:p>
        </w:tc>
      </w:tr>
      <w:tr w:rsidR="00296E35" w:rsidRPr="001C0FC4" w14:paraId="743F6C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E2DAC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F0F1CC" w14:textId="77777777" w:rsidR="00296E35" w:rsidRPr="001C0FC4" w:rsidRDefault="00296E35" w:rsidP="002E3FCC">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1178D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72D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21BC3E" w14:textId="77777777" w:rsidR="00296E35" w:rsidRPr="001C0FC4" w:rsidRDefault="00296E35" w:rsidP="002E3FCC">
            <w:pPr>
              <w:pStyle w:val="TAL"/>
            </w:pPr>
          </w:p>
        </w:tc>
      </w:tr>
    </w:tbl>
    <w:p w14:paraId="40451747" w14:textId="77777777" w:rsidR="00296E35" w:rsidRPr="001C0FC4" w:rsidRDefault="00296E35" w:rsidP="00296E35"/>
    <w:p w14:paraId="359AD1E4" w14:textId="77777777" w:rsidR="00296E35" w:rsidRPr="001C0FC4" w:rsidRDefault="00296E35" w:rsidP="00296E35">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47503E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F72DC2B" w14:textId="6A8F52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823D484" w14:textId="77777777" w:rsidR="00296E35" w:rsidRPr="001C0FC4" w:rsidRDefault="00296E35" w:rsidP="00296E35"/>
    <w:p w14:paraId="719CA1BE" w14:textId="77777777" w:rsidR="00296E35" w:rsidRPr="001C0FC4" w:rsidRDefault="00296E35" w:rsidP="00296E35">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6D4422B"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0F5F567" w14:textId="0C5E6F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7FB259D" w14:textId="77777777" w:rsidR="00296E35" w:rsidRPr="001C0FC4" w:rsidRDefault="00296E35" w:rsidP="00296E35"/>
    <w:p w14:paraId="28DEE881" w14:textId="21AD57F6" w:rsidR="00296E35" w:rsidRPr="001C0FC4" w:rsidRDefault="00296E35" w:rsidP="00296E35">
      <w:pPr>
        <w:pStyle w:val="TH"/>
      </w:pPr>
      <w:r w:rsidRPr="001C0FC4">
        <w:t>Table 6.1.17.3.3-10: SIP MESSAGE from the SS (step 7, Table 6.1.17.3.2-1;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EAA0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A8A68FE" w14:textId="2D6F51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04FA87F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24F2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6CD8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4AD6ED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098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1223F6" w14:textId="77777777" w:rsidR="00296E35" w:rsidRPr="001C0FC4" w:rsidRDefault="00296E35" w:rsidP="002E3FCC">
            <w:pPr>
              <w:pStyle w:val="TAH"/>
              <w:rPr>
                <w:bCs/>
              </w:rPr>
            </w:pPr>
            <w:r w:rsidRPr="001C0FC4">
              <w:rPr>
                <w:bCs/>
              </w:rPr>
              <w:t>Condition</w:t>
            </w:r>
          </w:p>
        </w:tc>
      </w:tr>
      <w:tr w:rsidR="00296E35" w:rsidRPr="001C0FC4" w14:paraId="033E10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3F8C7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FB7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65906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6101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2CFE4" w14:textId="77777777" w:rsidR="00296E35" w:rsidRPr="001C0FC4" w:rsidRDefault="00296E35" w:rsidP="002E3FCC">
            <w:pPr>
              <w:pStyle w:val="TAL"/>
            </w:pPr>
          </w:p>
        </w:tc>
      </w:tr>
      <w:tr w:rsidR="00296E35" w:rsidRPr="001C0FC4" w14:paraId="362CC592"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7F0DF04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4C8963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37771A"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0E0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FDA195" w14:textId="77777777" w:rsidR="00296E35" w:rsidRPr="001C0FC4" w:rsidRDefault="00296E35" w:rsidP="002E3FCC">
            <w:pPr>
              <w:pStyle w:val="TAL"/>
            </w:pPr>
          </w:p>
        </w:tc>
      </w:tr>
      <w:tr w:rsidR="00296E35" w:rsidRPr="001C0FC4" w14:paraId="791CD783"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tcPr>
          <w:p w14:paraId="6EA430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BD27885" w14:textId="77777777" w:rsidR="00296E35" w:rsidRPr="001C0FC4" w:rsidRDefault="00296E35" w:rsidP="002E3FCC">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44665E5B"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63EB3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71A6E7" w14:textId="77777777" w:rsidR="00296E35" w:rsidRPr="001C0FC4" w:rsidRDefault="00296E35" w:rsidP="002E3FCC">
            <w:pPr>
              <w:pStyle w:val="TAL"/>
            </w:pPr>
          </w:p>
        </w:tc>
      </w:tr>
      <w:tr w:rsidR="00296E35" w:rsidRPr="001C0FC4" w14:paraId="2EF0B4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4B67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5A145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BC85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D09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0DC2A2" w14:textId="77777777" w:rsidR="00296E35" w:rsidRPr="001C0FC4" w:rsidRDefault="00296E35" w:rsidP="002E3FCC">
            <w:pPr>
              <w:pStyle w:val="TAL"/>
            </w:pPr>
          </w:p>
        </w:tc>
      </w:tr>
      <w:tr w:rsidR="00296E35" w:rsidRPr="001C0FC4" w14:paraId="208628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3C9E00"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8651AC" w14:textId="77777777" w:rsidR="00296E35" w:rsidRPr="001C0FC4" w:rsidRDefault="00296E35" w:rsidP="002E3FCC">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66F80D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DD9A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D4030F" w14:textId="77777777" w:rsidR="00296E35" w:rsidRPr="001C0FC4" w:rsidRDefault="00296E35" w:rsidP="002E3FCC">
            <w:pPr>
              <w:pStyle w:val="TAL"/>
            </w:pPr>
          </w:p>
        </w:tc>
      </w:tr>
    </w:tbl>
    <w:p w14:paraId="55BB26C8" w14:textId="77777777" w:rsidR="00296E35" w:rsidRPr="001C0FC4" w:rsidRDefault="00296E35" w:rsidP="00296E35"/>
    <w:p w14:paraId="07CB9902" w14:textId="77777777" w:rsidR="00296E35" w:rsidRPr="001C0FC4" w:rsidRDefault="00296E35" w:rsidP="00296E35">
      <w:pPr>
        <w:keepNext/>
        <w:keepLines/>
        <w:spacing w:before="60"/>
        <w:jc w:val="center"/>
        <w:rPr>
          <w:rFonts w:ascii="Arial" w:hAnsi="Arial"/>
          <w:b/>
        </w:rPr>
      </w:pPr>
      <w:r w:rsidRPr="001C0FC4">
        <w:rPr>
          <w:rFonts w:ascii="Arial" w:hAnsi="Arial"/>
          <w:b/>
        </w:rPr>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72F68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B986BE" w14:textId="2285F4D9"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w:t>
            </w:r>
            <w:r w:rsidRPr="001C0FC4">
              <w:rPr>
                <w:rFonts w:ascii="Arial" w:hAnsi="Arial"/>
                <w:sz w:val="18"/>
              </w:rPr>
              <w:t>Table 5.5.3.2.2-3</w:t>
            </w:r>
          </w:p>
        </w:tc>
      </w:tr>
      <w:tr w:rsidR="00296E35" w:rsidRPr="001C0FC4" w14:paraId="4D6318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841CF"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B14E7C"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1CABF0"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2FCD53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88BFC84"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56759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B03B25"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CD9E751"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E8BBF0D"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2D51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9C9E67" w14:textId="77777777" w:rsidR="00296E35" w:rsidRPr="001C0FC4" w:rsidRDefault="00296E35" w:rsidP="002E3FCC">
            <w:pPr>
              <w:keepNext/>
              <w:keepLines/>
              <w:spacing w:after="0"/>
              <w:rPr>
                <w:rFonts w:ascii="Arial" w:hAnsi="Arial"/>
                <w:sz w:val="18"/>
              </w:rPr>
            </w:pPr>
          </w:p>
        </w:tc>
      </w:tr>
      <w:tr w:rsidR="00296E35" w:rsidRPr="001C0FC4" w14:paraId="57F85CE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7F1AC4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6AA5B7"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641E71"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EF0C166"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38328F" w14:textId="77777777" w:rsidR="00296E35" w:rsidRPr="001C0FC4" w:rsidRDefault="00296E35" w:rsidP="002E3FCC">
            <w:pPr>
              <w:keepNext/>
              <w:keepLines/>
              <w:spacing w:after="0"/>
              <w:rPr>
                <w:rFonts w:ascii="Arial" w:hAnsi="Arial"/>
                <w:sz w:val="18"/>
              </w:rPr>
            </w:pPr>
          </w:p>
        </w:tc>
      </w:tr>
      <w:tr w:rsidR="00296E35" w:rsidRPr="001C0FC4" w14:paraId="06BDE4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102822" w14:textId="77777777" w:rsidR="00296E35" w:rsidRPr="001C0FC4" w:rsidRDefault="00296E35" w:rsidP="002E3FCC">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E09EFA"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03FDC1F" w14:textId="41B87FBC" w:rsidR="00296E35" w:rsidRPr="001C0FC4" w:rsidRDefault="00296E35" w:rsidP="002E3FCC">
            <w:pPr>
              <w:keepNext/>
              <w:keepLines/>
              <w:spacing w:after="0"/>
              <w:rPr>
                <w:rFonts w:ascii="Arial" w:hAnsi="Arial"/>
                <w:sz w:val="18"/>
              </w:rPr>
            </w:pPr>
            <w:r w:rsidRPr="001C0FC4">
              <w:rPr>
                <w:rFonts w:ascii="Arial" w:hAnsi="Arial"/>
                <w:sz w:val="18"/>
              </w:rPr>
              <w:t xml:space="preserve">Encrypted according to TS </w:t>
            </w:r>
            <w:r>
              <w:rPr>
                <w:rFonts w:ascii="Arial" w:hAnsi="Arial"/>
                <w:sz w:val="18"/>
              </w:rPr>
              <w:t>37.579</w:t>
            </w:r>
            <w:r w:rsidRPr="001C0FC4">
              <w:rPr>
                <w:rFonts w:ascii="Arial" w:hAnsi="Arial"/>
                <w:sz w:val="18"/>
              </w:rPr>
              <w:t>-1 [2] Table 5.5.3.2.2-3A</w:t>
            </w:r>
          </w:p>
        </w:tc>
        <w:tc>
          <w:tcPr>
            <w:tcW w:w="1418" w:type="dxa"/>
            <w:tcBorders>
              <w:top w:val="single" w:sz="4" w:space="0" w:color="auto"/>
              <w:left w:val="single" w:sz="4" w:space="0" w:color="auto"/>
              <w:bottom w:val="single" w:sz="4" w:space="0" w:color="auto"/>
              <w:right w:val="single" w:sz="4" w:space="0" w:color="auto"/>
            </w:tcBorders>
          </w:tcPr>
          <w:p w14:paraId="3CEC827B"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8566DC4" w14:textId="77777777" w:rsidR="00296E35" w:rsidRPr="001C0FC4" w:rsidRDefault="00296E35" w:rsidP="002E3FCC">
            <w:pPr>
              <w:keepNext/>
              <w:keepLines/>
              <w:spacing w:after="0"/>
              <w:rPr>
                <w:rFonts w:ascii="Arial" w:hAnsi="Arial"/>
                <w:sz w:val="18"/>
              </w:rPr>
            </w:pPr>
          </w:p>
        </w:tc>
      </w:tr>
    </w:tbl>
    <w:p w14:paraId="3DE7625F" w14:textId="77777777" w:rsidR="00296E35" w:rsidRPr="001C0FC4" w:rsidRDefault="00296E35" w:rsidP="00296E35"/>
    <w:p w14:paraId="70B5B00C" w14:textId="77777777" w:rsidR="00296E35" w:rsidRPr="001C0FC4" w:rsidRDefault="00296E35" w:rsidP="00296E35">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BACE2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52FBEE3" w14:textId="2205C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0827C4B" w14:textId="77777777" w:rsidR="00296E35" w:rsidRPr="001C0FC4" w:rsidRDefault="00296E35" w:rsidP="00296E35"/>
    <w:p w14:paraId="28E6F47B" w14:textId="77777777" w:rsidR="00296E35" w:rsidRPr="001C0FC4" w:rsidRDefault="00296E35" w:rsidP="00296E35">
      <w:pPr>
        <w:pStyle w:val="Heading3"/>
      </w:pPr>
      <w:bookmarkStart w:id="800" w:name="_Toc178186351"/>
      <w:bookmarkStart w:id="801" w:name="_Toc181109092"/>
      <w:r w:rsidRPr="001C0FC4">
        <w:t>6.1.18</w:t>
      </w:r>
      <w:r w:rsidRPr="001C0FC4">
        <w:tab/>
        <w:t>On-network / Short Data Service (SDS) / Standalone SDS Using Media Plane / Group Standalone SDS / Pre-established session / Client Terminated (CT)</w:t>
      </w:r>
      <w:bookmarkEnd w:id="800"/>
      <w:bookmarkEnd w:id="801"/>
    </w:p>
    <w:p w14:paraId="3F3DE51B" w14:textId="77777777" w:rsidR="00296E35" w:rsidRPr="001C0FC4" w:rsidRDefault="00296E35" w:rsidP="00296E35">
      <w:pPr>
        <w:pStyle w:val="H6"/>
      </w:pPr>
      <w:r w:rsidRPr="001C0FC4">
        <w:t>6.1.18.1</w:t>
      </w:r>
      <w:r w:rsidRPr="001C0FC4">
        <w:tab/>
        <w:t>Test Purpose (TP)</w:t>
      </w:r>
    </w:p>
    <w:p w14:paraId="448B1AA8" w14:textId="77777777" w:rsidR="00296E35" w:rsidRPr="001C0FC4" w:rsidRDefault="00296E35" w:rsidP="00296E35">
      <w:pPr>
        <w:pStyle w:val="H6"/>
      </w:pPr>
      <w:r w:rsidRPr="001C0FC4">
        <w:t>(1)</w:t>
      </w:r>
    </w:p>
    <w:p w14:paraId="278A7919"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654744D" w14:textId="77777777" w:rsidR="00296E35" w:rsidRPr="001C0FC4" w:rsidRDefault="00296E35" w:rsidP="00296E35">
      <w:pPr>
        <w:pStyle w:val="PL"/>
      </w:pPr>
      <w:r w:rsidRPr="001C0FC4">
        <w:rPr>
          <w:b/>
        </w:rPr>
        <w:t>ensure that</w:t>
      </w:r>
      <w:r w:rsidRPr="001C0FC4">
        <w:t xml:space="preserve"> {</w:t>
      </w:r>
    </w:p>
    <w:p w14:paraId="70FE54A2"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group standalone SDS message using the media plane and using a pre-established session }</w:t>
      </w:r>
    </w:p>
    <w:p w14:paraId="6801C09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26453BF1" w14:textId="77777777" w:rsidR="00296E35" w:rsidRPr="001C0FC4" w:rsidRDefault="00296E35" w:rsidP="00296E35">
      <w:pPr>
        <w:pStyle w:val="PL"/>
      </w:pPr>
      <w:r w:rsidRPr="001C0FC4">
        <w:t xml:space="preserve">            }</w:t>
      </w:r>
    </w:p>
    <w:p w14:paraId="4919480B" w14:textId="77777777" w:rsidR="00296E35" w:rsidRPr="001C0FC4" w:rsidRDefault="00296E35" w:rsidP="00296E35">
      <w:pPr>
        <w:pStyle w:val="PL"/>
      </w:pPr>
    </w:p>
    <w:p w14:paraId="69EDB060" w14:textId="77777777" w:rsidR="00296E35" w:rsidRPr="001C0FC4" w:rsidRDefault="00296E35" w:rsidP="00296E35">
      <w:pPr>
        <w:pStyle w:val="H6"/>
      </w:pPr>
      <w:r w:rsidRPr="001C0FC4">
        <w:t>(2)</w:t>
      </w:r>
    </w:p>
    <w:p w14:paraId="5E943FAB"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group SDS message using the media plane and using a pre-established session }</w:t>
      </w:r>
    </w:p>
    <w:p w14:paraId="785B796E" w14:textId="77777777" w:rsidR="00296E35" w:rsidRPr="001C0FC4" w:rsidRDefault="00296E35" w:rsidP="00296E35">
      <w:pPr>
        <w:pStyle w:val="PL"/>
      </w:pPr>
      <w:r w:rsidRPr="001C0FC4">
        <w:rPr>
          <w:b/>
        </w:rPr>
        <w:t>ensure that</w:t>
      </w:r>
      <w:r w:rsidRPr="001C0FC4">
        <w:t xml:space="preserve"> {</w:t>
      </w:r>
    </w:p>
    <w:p w14:paraId="684E69E5"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234156A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1CA50933" w14:textId="77777777" w:rsidR="00296E35" w:rsidRPr="001C0FC4" w:rsidRDefault="00296E35" w:rsidP="00296E35">
      <w:pPr>
        <w:pStyle w:val="PL"/>
      </w:pPr>
      <w:r w:rsidRPr="001C0FC4">
        <w:t xml:space="preserve">            }</w:t>
      </w:r>
    </w:p>
    <w:p w14:paraId="025EB18A" w14:textId="77777777" w:rsidR="00296E35" w:rsidRPr="001C0FC4" w:rsidRDefault="00296E35" w:rsidP="00296E35">
      <w:pPr>
        <w:pStyle w:val="PL"/>
      </w:pPr>
    </w:p>
    <w:p w14:paraId="05CD9D9B" w14:textId="77777777" w:rsidR="00296E35" w:rsidRPr="001C0FC4" w:rsidRDefault="00296E35" w:rsidP="00296E35">
      <w:pPr>
        <w:pStyle w:val="H6"/>
      </w:pPr>
      <w:r w:rsidRPr="001C0FC4">
        <w:t>(3)</w:t>
      </w:r>
    </w:p>
    <w:p w14:paraId="3C23E5B4"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830032C" w14:textId="77777777" w:rsidR="00296E35" w:rsidRPr="001C0FC4" w:rsidRDefault="00296E35" w:rsidP="00296E35">
      <w:pPr>
        <w:pStyle w:val="PL"/>
      </w:pPr>
      <w:r w:rsidRPr="001C0FC4">
        <w:rPr>
          <w:b/>
        </w:rPr>
        <w:t>ensure that</w:t>
      </w:r>
      <w:r w:rsidRPr="001C0FC4">
        <w:t xml:space="preserve"> {</w:t>
      </w:r>
    </w:p>
    <w:p w14:paraId="74F682E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3008C2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B1C1441" w14:textId="77777777" w:rsidR="00296E35" w:rsidRPr="001C0FC4" w:rsidRDefault="00296E35" w:rsidP="00296E35">
      <w:pPr>
        <w:pStyle w:val="PL"/>
      </w:pPr>
      <w:r w:rsidRPr="001C0FC4">
        <w:t xml:space="preserve">            }</w:t>
      </w:r>
    </w:p>
    <w:p w14:paraId="5F41DF92" w14:textId="77777777" w:rsidR="00296E35" w:rsidRPr="001C0FC4" w:rsidRDefault="00296E35" w:rsidP="00296E35">
      <w:pPr>
        <w:pStyle w:val="PL"/>
      </w:pPr>
    </w:p>
    <w:p w14:paraId="7D2ADBB2" w14:textId="77777777" w:rsidR="00296E35" w:rsidRPr="001C0FC4" w:rsidRDefault="00296E35" w:rsidP="00296E35">
      <w:pPr>
        <w:pStyle w:val="H6"/>
      </w:pPr>
      <w:r w:rsidRPr="001C0FC4">
        <w:t>6.1.18.2</w:t>
      </w:r>
      <w:r w:rsidRPr="001C0FC4">
        <w:tab/>
        <w:t>Conformance requirements</w:t>
      </w:r>
    </w:p>
    <w:p w14:paraId="703B3EF0" w14:textId="77777777" w:rsidR="00296E35" w:rsidRPr="001C0FC4" w:rsidRDefault="00296E35" w:rsidP="00296E35">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BEA6005" w14:textId="77777777" w:rsidR="00296E35" w:rsidRPr="001C0FC4" w:rsidRDefault="00296E35" w:rsidP="00296E35">
      <w:r w:rsidRPr="001C0FC4">
        <w:t>[TS 24.282, clause 9.2.5.3.1.2]</w:t>
      </w:r>
    </w:p>
    <w:p w14:paraId="597269C5" w14:textId="77777777" w:rsidR="00296E35" w:rsidRPr="001C0FC4" w:rsidRDefault="00296E35" w:rsidP="00296E35">
      <w:r w:rsidRPr="001C0FC4">
        <w:t>Upon receiving a SIP re-INVITE request within a pre-established Session without an associated MCData session the MCData client:</w:t>
      </w:r>
    </w:p>
    <w:p w14:paraId="15508F2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4E8F68F5"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6EBA70E4"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189DEA2" w14:textId="77777777" w:rsidR="00296E35" w:rsidRPr="001C0FC4" w:rsidRDefault="00296E35" w:rsidP="00296E35">
      <w:r w:rsidRPr="001C0FC4">
        <w:t>[TS 24.282, clause 9.2.3.2.4]</w:t>
      </w:r>
    </w:p>
    <w:p w14:paraId="212E8D73"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1F528C8" w14:textId="77777777" w:rsidR="00296E35" w:rsidRPr="001C0FC4" w:rsidRDefault="00296E35" w:rsidP="00296E35">
      <w:r w:rsidRPr="001C0FC4">
        <w:t>The MCData client:</w:t>
      </w:r>
    </w:p>
    <w:p w14:paraId="052A41E3"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12E464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4B7C8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15F44D83" w14:textId="77777777" w:rsidR="00296E35" w:rsidRPr="001C0FC4" w:rsidRDefault="00296E35" w:rsidP="00296E35">
      <w:pPr>
        <w:pStyle w:val="B2"/>
        <w:rPr>
          <w:lang w:eastAsia="ko-KR"/>
        </w:rPr>
      </w:pPr>
      <w:r w:rsidRPr="001C0FC4">
        <w:t>and skip the rest of the steps after step 2;</w:t>
      </w:r>
    </w:p>
    <w:p w14:paraId="584E5C9A"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435AC2"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1FFDA403"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089D144" w14:textId="77777777" w:rsidR="00296E35" w:rsidRPr="001C0FC4" w:rsidRDefault="00296E35" w:rsidP="00296E35">
      <w:pPr>
        <w:pStyle w:val="B2"/>
      </w:pPr>
      <w:r w:rsidRPr="001C0FC4">
        <w:t>b)</w:t>
      </w:r>
      <w:r w:rsidRPr="001C0FC4">
        <w:tab/>
        <w:t>shall convert the MCData ID to a UID as described in 3GPP TS 33.180 [26];</w:t>
      </w:r>
    </w:p>
    <w:p w14:paraId="222E172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D3B6A97"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B7515DF" w14:textId="77777777" w:rsidR="00296E35" w:rsidRPr="001C0FC4" w:rsidRDefault="00296E35" w:rsidP="00296E35">
      <w:pPr>
        <w:pStyle w:val="B2"/>
      </w:pPr>
      <w:r w:rsidRPr="001C0FC4">
        <w:t>e)</w:t>
      </w:r>
      <w:r w:rsidRPr="001C0FC4">
        <w:tab/>
        <w:t>if the signature of the MIKEY-SAKKE I_MESSAGE was successfully validated:</w:t>
      </w:r>
    </w:p>
    <w:p w14:paraId="65D4DEE1"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327759E5" w14:textId="77777777" w:rsidR="00296E35" w:rsidRPr="001C0FC4" w:rsidRDefault="00296E35" w:rsidP="00296E35">
      <w:pPr>
        <w:pStyle w:val="B3"/>
      </w:pPr>
      <w:r w:rsidRPr="001C0FC4">
        <w:t>ii)</w:t>
      </w:r>
      <w:r w:rsidRPr="001C0FC4">
        <w:tab/>
        <w:t>shall extract the PCK-ID, from the payload as specified in 3GPP TS 33.180 [26];</w:t>
      </w:r>
    </w:p>
    <w:p w14:paraId="27C07F35"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EDCE60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B706E5C"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4346898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416CC2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79A37C70"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0FE9C75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1690B810"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48F1E96C"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0394A32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78433374"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4519DCC1" w14:textId="77777777" w:rsidR="00296E35" w:rsidRPr="001C0FC4" w:rsidRDefault="00296E35" w:rsidP="00296E35">
      <w:r w:rsidRPr="001C0FC4">
        <w:t>[TS 24.282 clause 9.2.5.4.1.2]</w:t>
      </w:r>
    </w:p>
    <w:p w14:paraId="0C36BC72" w14:textId="77777777" w:rsidR="00296E35" w:rsidRPr="001C0FC4" w:rsidRDefault="00296E35" w:rsidP="00296E35">
      <w:r w:rsidRPr="001C0FC4">
        <w:t>Upon receiving a SIP re-INVITE request within a pre-established Session without an associated MCData session, the MCData client:</w:t>
      </w:r>
    </w:p>
    <w:p w14:paraId="2AE81D3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B55226"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381D31C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530A8A8F" w14:textId="77777777" w:rsidR="00296E35" w:rsidRPr="001C0FC4" w:rsidRDefault="00296E35" w:rsidP="00296E35">
      <w:r w:rsidRPr="001C0FC4">
        <w:t>[TS 24.282, clause 12.2.1.1]</w:t>
      </w:r>
    </w:p>
    <w:p w14:paraId="56727ACC" w14:textId="77777777" w:rsidR="00296E35" w:rsidRPr="001C0FC4" w:rsidRDefault="00296E35" w:rsidP="00296E35">
      <w:r w:rsidRPr="001C0FC4">
        <w:t>The MCData client shall follow the procedures in this subclause to:</w:t>
      </w:r>
    </w:p>
    <w:p w14:paraId="00DDBEB4"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55E9A3A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7F383A92" w14:textId="77777777" w:rsidR="00296E35" w:rsidRPr="001C0FC4" w:rsidRDefault="00296E35" w:rsidP="00296E35">
      <w:pPr>
        <w:pStyle w:val="B1"/>
      </w:pPr>
      <w:r w:rsidRPr="001C0FC4">
        <w:t>-</w:t>
      </w:r>
      <w:r w:rsidRPr="001C0FC4">
        <w:tab/>
        <w:t>indicate to an MCData client that a request for FD was accepted, deferred or rejected; or</w:t>
      </w:r>
    </w:p>
    <w:p w14:paraId="2B2BF6D7" w14:textId="77777777" w:rsidR="00296E35" w:rsidRPr="001C0FC4" w:rsidRDefault="00296E35" w:rsidP="00296E35">
      <w:pPr>
        <w:pStyle w:val="B1"/>
      </w:pPr>
      <w:r w:rsidRPr="001C0FC4">
        <w:t>-</w:t>
      </w:r>
      <w:r w:rsidRPr="001C0FC4">
        <w:tab/>
        <w:t>indicate to an MCData client that a file download has been completed;</w:t>
      </w:r>
    </w:p>
    <w:p w14:paraId="50A95D10" w14:textId="77777777" w:rsidR="00296E35" w:rsidRPr="001C0FC4" w:rsidRDefault="00296E35" w:rsidP="00296E35">
      <w:r w:rsidRPr="001C0FC4">
        <w:t>Before sending a disposition notification the MCData client needs to determine:</w:t>
      </w:r>
    </w:p>
    <w:p w14:paraId="0C64092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4C0DF6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648883B" w14:textId="77777777" w:rsidR="00296E35" w:rsidRPr="001C0FC4" w:rsidRDefault="00296E35" w:rsidP="00296E35">
      <w:r w:rsidRPr="001C0FC4">
        <w:t>The MCData client shall generate a SIP MESSAGE request in accordance with 3GPP TS 24.229 [5] and IETF RFC 3428 [6] with the clarifications given below.</w:t>
      </w:r>
    </w:p>
    <w:p w14:paraId="479F1048" w14:textId="77777777" w:rsidR="00296E35" w:rsidRPr="001C0FC4" w:rsidRDefault="00296E35" w:rsidP="00296E35">
      <w:r w:rsidRPr="001C0FC4">
        <w:t>The MCData client:</w:t>
      </w:r>
    </w:p>
    <w:p w14:paraId="3C40739F" w14:textId="77777777" w:rsidR="00296E35" w:rsidRPr="001C0FC4" w:rsidRDefault="00296E35" w:rsidP="00296E35">
      <w:pPr>
        <w:pStyle w:val="B1"/>
      </w:pPr>
      <w:r w:rsidRPr="001C0FC4">
        <w:t>1)</w:t>
      </w:r>
      <w:r w:rsidRPr="001C0FC4">
        <w:tab/>
        <w:t>shall build the SIP MESSAGE request as specified in subclause 6.2.4.1;</w:t>
      </w:r>
    </w:p>
    <w:p w14:paraId="0FA06FF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8F3D1A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CBE269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05DA660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6894D8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C70CB5F"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E3701B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F4962E1" w14:textId="77777777" w:rsidR="00296E35" w:rsidRPr="001C0FC4" w:rsidRDefault="00296E35" w:rsidP="00296E35">
      <w:r w:rsidRPr="001C0FC4">
        <w:t>[TS 24.282, clause 6.2.4.1]</w:t>
      </w:r>
    </w:p>
    <w:p w14:paraId="6D6341AE" w14:textId="77777777" w:rsidR="00296E35" w:rsidRPr="001C0FC4" w:rsidRDefault="00296E35" w:rsidP="00296E35">
      <w:pPr>
        <w:rPr>
          <w:rFonts w:eastAsia="SimSun"/>
        </w:rPr>
      </w:pPr>
      <w:r w:rsidRPr="001C0FC4">
        <w:rPr>
          <w:rFonts w:eastAsia="SimSun"/>
        </w:rPr>
        <w:t>This subclause is referenced from other procedures.</w:t>
      </w:r>
    </w:p>
    <w:p w14:paraId="13DB9870" w14:textId="77777777" w:rsidR="00296E35" w:rsidRPr="001C0FC4" w:rsidRDefault="00296E35" w:rsidP="00296E35">
      <w:r w:rsidRPr="001C0FC4">
        <w:t>In a SIP MESSAGE request, the MCData client:</w:t>
      </w:r>
    </w:p>
    <w:p w14:paraId="6A73CDA3" w14:textId="77777777" w:rsidR="00296E35" w:rsidRPr="001C0FC4" w:rsidRDefault="00296E35" w:rsidP="00296E35">
      <w:pPr>
        <w:pStyle w:val="B1"/>
      </w:pPr>
      <w:r w:rsidRPr="001C0FC4">
        <w:t>1)</w:t>
      </w:r>
      <w:r w:rsidRPr="001C0FC4">
        <w:tab/>
        <w:t>when sending SDS messages or SDS disposition notifications:</w:t>
      </w:r>
    </w:p>
    <w:p w14:paraId="77A4D4F5"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98AA6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7291570"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6E283450"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176BDDF9"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2F452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07C4BF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B7A62E6"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130DF2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AEEC872" w14:textId="77777777" w:rsidR="00296E35" w:rsidRPr="001C0FC4" w:rsidRDefault="00296E35" w:rsidP="00296E35">
      <w:r w:rsidRPr="001C0FC4">
        <w:t>[TS 24.282, clause 6.2.3.1]</w:t>
      </w:r>
    </w:p>
    <w:p w14:paraId="758C83FE" w14:textId="77777777" w:rsidR="00296E35" w:rsidRPr="001C0FC4" w:rsidRDefault="00296E35" w:rsidP="00296E35">
      <w:r w:rsidRPr="001C0FC4">
        <w:t>In order to generate an SDS notification, the MCData client:</w:t>
      </w:r>
    </w:p>
    <w:p w14:paraId="2AB0AB86" w14:textId="77777777" w:rsidR="00296E35" w:rsidRPr="001C0FC4" w:rsidRDefault="00296E35" w:rsidP="00296E35">
      <w:pPr>
        <w:pStyle w:val="B1"/>
      </w:pPr>
      <w:r w:rsidRPr="001C0FC4">
        <w:t>1)</w:t>
      </w:r>
      <w:r w:rsidRPr="001C0FC4">
        <w:tab/>
        <w:t>shall generate an SDS NOTIFICATION message as specified in subclause 15.1.5; and</w:t>
      </w:r>
    </w:p>
    <w:p w14:paraId="56B0FE15"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F1053A1" w14:textId="77777777" w:rsidR="00296E35" w:rsidRPr="001C0FC4" w:rsidRDefault="00296E35" w:rsidP="00296E35">
      <w:r w:rsidRPr="001C0FC4">
        <w:t>When generating an SDS NOTIFICATION message as specified in subclause 15.1.5, the MCData client:</w:t>
      </w:r>
    </w:p>
    <w:p w14:paraId="106525D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1368DD6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39038D44"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584F4E68"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757FCA6A" w14:textId="77777777" w:rsidR="00296E35" w:rsidRPr="001C0FC4" w:rsidRDefault="00296E35" w:rsidP="00296E35">
      <w:pPr>
        <w:pStyle w:val="B1"/>
      </w:pPr>
      <w:r w:rsidRPr="001C0FC4">
        <w:t>5)</w:t>
      </w:r>
      <w:r w:rsidRPr="001C0FC4">
        <w:tab/>
        <w:t>shall set the Date and time IE to the current time to as specified in subclause 15.2.8;</w:t>
      </w:r>
    </w:p>
    <w:p w14:paraId="42852E2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0A4892D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D371C6D"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64A49E7" w14:textId="77777777" w:rsidR="00296E35" w:rsidRPr="001C0FC4" w:rsidRDefault="00296E35" w:rsidP="00296E35">
      <w:pPr>
        <w:pStyle w:val="B1"/>
      </w:pPr>
      <w:r w:rsidRPr="001C0FC4">
        <w:t>9)</w:t>
      </w:r>
      <w:r w:rsidRPr="001C0FC4">
        <w:tab/>
        <w:t>if the SDS message was destined for an application, shall include:</w:t>
      </w:r>
    </w:p>
    <w:p w14:paraId="4B02079F"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27EB3D66"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069F3558" w14:textId="77777777" w:rsidR="00296E35" w:rsidRPr="001C0FC4" w:rsidRDefault="00296E35" w:rsidP="00296E35">
      <w:r w:rsidRPr="001C0FC4">
        <w:t>[TS 24.582, clause 6.1.1.3.1]</w:t>
      </w:r>
    </w:p>
    <w:p w14:paraId="24CE28CB" w14:textId="77777777" w:rsidR="00296E35" w:rsidRPr="001C0FC4" w:rsidRDefault="00296E35" w:rsidP="00296E35">
      <w:r w:rsidRPr="001C0FC4">
        <w:t>Upon receiving an indication to establish MSRP connection for standalone SDS using media plane as the terminating client, the MCData client:</w:t>
      </w:r>
    </w:p>
    <w:p w14:paraId="13FFB397" w14:textId="77777777" w:rsidR="00296E35" w:rsidRPr="001C0FC4" w:rsidRDefault="00296E35" w:rsidP="00296E35">
      <w:pPr>
        <w:pStyle w:val="B1"/>
      </w:pPr>
      <w:r w:rsidRPr="001C0FC4">
        <w:t>1.</w:t>
      </w:r>
      <w:r w:rsidRPr="001C0FC4">
        <w:tab/>
        <w:t>shall act as an MSRP client according to IETF RFC 6135 [12];</w:t>
      </w:r>
    </w:p>
    <w:p w14:paraId="5399520A"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BED2D96"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4FAB92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19E931D" w14:textId="77777777" w:rsidR="00296E35" w:rsidRPr="001C0FC4" w:rsidRDefault="00296E35" w:rsidP="00296E35">
      <w:pPr>
        <w:pStyle w:val="B1"/>
      </w:pPr>
      <w:r w:rsidRPr="001C0FC4">
        <w:t>Once the MSRP connection is established, the MCData client:</w:t>
      </w:r>
    </w:p>
    <w:p w14:paraId="6B7EC056"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8A5865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0120D058" w14:textId="77777777" w:rsidR="00296E35" w:rsidRPr="001C0FC4" w:rsidRDefault="00296E35" w:rsidP="00296E35">
      <w:pPr>
        <w:pStyle w:val="B1"/>
      </w:pPr>
      <w:r w:rsidRPr="001C0FC4">
        <w:t>3.</w:t>
      </w:r>
      <w:r w:rsidRPr="001C0FC4">
        <w:tab/>
        <w:t>shall handle the received content as described in subclause 6.1.1.3.2.</w:t>
      </w:r>
    </w:p>
    <w:p w14:paraId="62E56DC0" w14:textId="77777777" w:rsidR="00296E35" w:rsidRPr="001C0FC4" w:rsidRDefault="00296E35" w:rsidP="00296E35">
      <w:r w:rsidRPr="001C0FC4">
        <w:t>[TS 24.582, clause 6.1.1.3.2]</w:t>
      </w:r>
    </w:p>
    <w:p w14:paraId="16B037EB" w14:textId="77777777" w:rsidR="00296E35" w:rsidRPr="001C0FC4" w:rsidRDefault="00296E35" w:rsidP="00296E35">
      <w:pPr>
        <w:rPr>
          <w:rFonts w:eastAsia="Malgun Gothic"/>
        </w:rPr>
      </w:pPr>
      <w:r w:rsidRPr="001C0FC4">
        <w:rPr>
          <w:rFonts w:ascii="TimesNewRoman" w:hAnsi="TimesNewRoman" w:cs="TimesNewRoman"/>
        </w:rPr>
        <w:t>The MCData client:</w:t>
      </w:r>
    </w:p>
    <w:p w14:paraId="015DF72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CDF89A2"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6AFC5F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04BAB2E"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1F2D65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C16484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DE0E414"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179ABAE5"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6009EB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00D481F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738A5A6F"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BC4AA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5B882D6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1242884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1D721C87"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3DBD24A2"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C334088"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753F6789" w14:textId="77777777" w:rsidR="00296E35" w:rsidRPr="001C0FC4" w:rsidRDefault="00296E35" w:rsidP="00296E35">
      <w:pPr>
        <w:pStyle w:val="H6"/>
      </w:pPr>
      <w:r w:rsidRPr="001C0FC4">
        <w:t>6.1.18.3</w:t>
      </w:r>
      <w:r w:rsidRPr="001C0FC4">
        <w:tab/>
        <w:t>Test description</w:t>
      </w:r>
    </w:p>
    <w:p w14:paraId="1C73F393" w14:textId="77777777" w:rsidR="00296E35" w:rsidRPr="001C0FC4" w:rsidRDefault="00296E35" w:rsidP="00296E35">
      <w:pPr>
        <w:pStyle w:val="H6"/>
      </w:pPr>
      <w:r w:rsidRPr="001C0FC4">
        <w:t>6.1.18.3.1</w:t>
      </w:r>
      <w:r w:rsidRPr="001C0FC4">
        <w:tab/>
        <w:t>Pre-test conditions</w:t>
      </w:r>
    </w:p>
    <w:p w14:paraId="27540B2C" w14:textId="77777777" w:rsidR="00296E35" w:rsidRDefault="00296E35" w:rsidP="00296E35">
      <w:pPr>
        <w:pStyle w:val="H6"/>
      </w:pPr>
      <w:r w:rsidRPr="00102CE5">
        <w:t>Test configuration</w:t>
      </w:r>
      <w:r>
        <w:t>:</w:t>
      </w:r>
    </w:p>
    <w:p w14:paraId="5E3D565F" w14:textId="242E4D11" w:rsidR="00296E35" w:rsidRDefault="00296E35" w:rsidP="00296E35">
      <w:pPr>
        <w:pStyle w:val="B1"/>
      </w:pPr>
      <w:r>
        <w:t>-</w:t>
      </w:r>
      <w:r>
        <w:tab/>
        <w:t>Single cell configuration according to TS 37.579-1 [2] clause 5.2.2.2.1.</w:t>
      </w:r>
    </w:p>
    <w:p w14:paraId="72276DF9" w14:textId="77777777" w:rsidR="00296E35" w:rsidRDefault="00296E35" w:rsidP="00296E35">
      <w:pPr>
        <w:pStyle w:val="H6"/>
      </w:pPr>
      <w:r>
        <w:t>Preamble:</w:t>
      </w:r>
    </w:p>
    <w:p w14:paraId="6DB2E623" w14:textId="3D908C9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333B02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0F956C7" w14:textId="3C45E4B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82FA3F" w14:textId="77777777" w:rsidR="00296E35" w:rsidRDefault="00296E35" w:rsidP="00296E35">
      <w:pPr>
        <w:pStyle w:val="B1"/>
      </w:pPr>
      <w:r>
        <w:t>-</w:t>
      </w:r>
      <w:r>
        <w:tab/>
      </w:r>
      <w:r w:rsidRPr="000573F5">
        <w:t>UE States at the end of the preamble</w:t>
      </w:r>
      <w:r>
        <w:t>:</w:t>
      </w:r>
    </w:p>
    <w:p w14:paraId="43C7074C" w14:textId="77777777" w:rsidR="00296E35" w:rsidRDefault="00296E35" w:rsidP="00296E35">
      <w:pPr>
        <w:pStyle w:val="B1"/>
        <w:ind w:left="852"/>
      </w:pPr>
      <w:r>
        <w:t>-</w:t>
      </w:r>
      <w:r>
        <w:tab/>
        <w:t>The UE is in RRC_IDLE state.</w:t>
      </w:r>
    </w:p>
    <w:p w14:paraId="456FC23B" w14:textId="77777777" w:rsidR="00296E35" w:rsidRDefault="00296E35" w:rsidP="00296E35">
      <w:pPr>
        <w:pStyle w:val="B1"/>
        <w:ind w:left="852"/>
      </w:pPr>
      <w:r>
        <w:t>-</w:t>
      </w:r>
      <w:r>
        <w:tab/>
        <w:t>The client is registered for MCData.</w:t>
      </w:r>
    </w:p>
    <w:p w14:paraId="6B7B202E" w14:textId="77777777" w:rsidR="00296E35" w:rsidRDefault="00296E35" w:rsidP="00296E35">
      <w:pPr>
        <w:pStyle w:val="B1"/>
        <w:ind w:left="852"/>
      </w:pPr>
      <w:r>
        <w:t>-</w:t>
      </w:r>
      <w:r>
        <w:tab/>
      </w:r>
      <w:r w:rsidRPr="008B4D0C">
        <w:t>A pre-established session is established</w:t>
      </w:r>
      <w:r>
        <w:t>.</w:t>
      </w:r>
    </w:p>
    <w:p w14:paraId="6D8E813D" w14:textId="77777777" w:rsidR="00296E35" w:rsidRPr="001C0FC4" w:rsidRDefault="00296E35" w:rsidP="00296E35">
      <w:pPr>
        <w:pStyle w:val="H6"/>
      </w:pPr>
      <w:r w:rsidRPr="001C0FC4">
        <w:t>6.1.18.3.2</w:t>
      </w:r>
      <w:r w:rsidRPr="001C0FC4">
        <w:tab/>
        <w:t>Test procedure sequence</w:t>
      </w:r>
    </w:p>
    <w:p w14:paraId="0F00FD2B" w14:textId="77777777" w:rsidR="00296E35" w:rsidRPr="001C0FC4" w:rsidRDefault="00296E35" w:rsidP="00296E35">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134F496" w14:textId="77777777" w:rsidTr="002E3FCC">
        <w:tc>
          <w:tcPr>
            <w:tcW w:w="649" w:type="dxa"/>
            <w:tcBorders>
              <w:top w:val="single" w:sz="4" w:space="0" w:color="auto"/>
              <w:left w:val="single" w:sz="4" w:space="0" w:color="auto"/>
              <w:bottom w:val="nil"/>
              <w:right w:val="single" w:sz="4" w:space="0" w:color="auto"/>
            </w:tcBorders>
            <w:hideMark/>
          </w:tcPr>
          <w:p w14:paraId="33FD25C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9EFDE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7EC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9F00A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8C2B8B6" w14:textId="77777777" w:rsidR="00296E35" w:rsidRPr="001C0FC4" w:rsidRDefault="00296E35" w:rsidP="002E3FCC">
            <w:pPr>
              <w:pStyle w:val="TAH"/>
            </w:pPr>
            <w:r w:rsidRPr="001C0FC4">
              <w:t>Verdict</w:t>
            </w:r>
          </w:p>
        </w:tc>
      </w:tr>
      <w:tr w:rsidR="00296E35" w:rsidRPr="001C0FC4" w14:paraId="718BB9F6" w14:textId="77777777" w:rsidTr="002E3FCC">
        <w:tc>
          <w:tcPr>
            <w:tcW w:w="649" w:type="dxa"/>
            <w:tcBorders>
              <w:top w:val="nil"/>
              <w:left w:val="single" w:sz="4" w:space="0" w:color="auto"/>
              <w:bottom w:val="single" w:sz="4" w:space="0" w:color="auto"/>
              <w:right w:val="single" w:sz="4" w:space="0" w:color="auto"/>
            </w:tcBorders>
          </w:tcPr>
          <w:p w14:paraId="0797E98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9E58028"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72624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330751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09AC0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F198838" w14:textId="77777777" w:rsidR="00296E35" w:rsidRPr="001C0FC4" w:rsidRDefault="00296E35" w:rsidP="002E3FCC">
            <w:pPr>
              <w:pStyle w:val="TAH"/>
            </w:pPr>
          </w:p>
        </w:tc>
      </w:tr>
      <w:tr w:rsidR="00296E35" w:rsidRPr="001C0FC4" w14:paraId="38636B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6A089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D8EE10" w14:textId="23687FC5"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3B31A7CA" w14:textId="77777777" w:rsidR="00296E35" w:rsidRPr="001C0FC4" w:rsidRDefault="00296E35" w:rsidP="002E3FCC">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AFED14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AEF23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8F4A5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A2429C6" w14:textId="77777777" w:rsidR="00296E35" w:rsidRPr="001C0FC4" w:rsidRDefault="00296E35" w:rsidP="002E3FCC">
            <w:pPr>
              <w:pStyle w:val="TAC"/>
            </w:pPr>
            <w:r w:rsidRPr="001C0FC4">
              <w:t>P</w:t>
            </w:r>
          </w:p>
        </w:tc>
      </w:tr>
      <w:tr w:rsidR="00296E35" w:rsidRPr="001C0FC4" w14:paraId="43CF2E0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0F58B8"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CCB7A1D" w14:textId="747E431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187A4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171A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4D850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F48640" w14:textId="77777777" w:rsidR="00296E35" w:rsidRPr="001C0FC4" w:rsidRDefault="00296E35" w:rsidP="002E3FCC">
            <w:pPr>
              <w:pStyle w:val="TAC"/>
            </w:pPr>
            <w:r w:rsidRPr="001C0FC4">
              <w:t>P</w:t>
            </w:r>
          </w:p>
        </w:tc>
      </w:tr>
      <w:tr w:rsidR="00296E35" w:rsidRPr="001C0FC4" w14:paraId="6ACF1D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E248D4A"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4D412C" w14:textId="752F52BA"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3DCA2766" w14:textId="77777777" w:rsidR="00296E35" w:rsidRDefault="00296E35" w:rsidP="002E3FCC">
            <w:pPr>
              <w:pStyle w:val="TAL"/>
            </w:pPr>
            <w:r w:rsidRPr="001C0FC4">
              <w:t>NOTE: The SS (MCData server) sends a SIP re-INVITE request to release the MCData call while keeping the pre-established Session.</w:t>
            </w:r>
          </w:p>
          <w:p w14:paraId="0F565BE9"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10A3A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64203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8353EF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BE5BA8" w14:textId="77777777" w:rsidR="00296E35" w:rsidRPr="001C0FC4" w:rsidRDefault="00296E35" w:rsidP="002E3FCC">
            <w:pPr>
              <w:pStyle w:val="TAC"/>
            </w:pPr>
            <w:r w:rsidRPr="001C0FC4">
              <w:t>P</w:t>
            </w:r>
          </w:p>
        </w:tc>
      </w:tr>
      <w:tr w:rsidR="00296E35" w:rsidRPr="001C0FC4" w14:paraId="15237C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AC107F"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2018CD0" w14:textId="26BE260F"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83D5A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CA7B26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73A0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6F0F63D" w14:textId="77777777" w:rsidR="00296E35" w:rsidRPr="001C0FC4" w:rsidRDefault="00296E35" w:rsidP="002E3FCC">
            <w:pPr>
              <w:pStyle w:val="TAC"/>
            </w:pPr>
            <w:r w:rsidRPr="001C0FC4">
              <w:t>P</w:t>
            </w:r>
          </w:p>
        </w:tc>
      </w:tr>
      <w:tr w:rsidR="00296E35" w:rsidRPr="001C0FC4" w14:paraId="11478D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5B866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3FB1F4" w14:textId="77777777" w:rsidR="00296E35" w:rsidRPr="001C0FC4" w:rsidRDefault="00296E35" w:rsidP="002E3FCC">
            <w:pPr>
              <w:pStyle w:val="TAL"/>
            </w:pPr>
            <w:r w:rsidRPr="001C0FC4">
              <w:t>Check: Does the UE (MCData client) provide the contents of the Payload IE to the user?</w:t>
            </w:r>
          </w:p>
          <w:p w14:paraId="259A884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46AC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040D4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E894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8494A6" w14:textId="77777777" w:rsidR="00296E35" w:rsidRPr="001C0FC4" w:rsidRDefault="00296E35" w:rsidP="002E3FCC">
            <w:pPr>
              <w:pStyle w:val="TAC"/>
            </w:pPr>
            <w:r w:rsidRPr="001C0FC4">
              <w:t>P</w:t>
            </w:r>
          </w:p>
        </w:tc>
      </w:tr>
      <w:tr w:rsidR="00296E35" w:rsidRPr="001C0FC4" w14:paraId="5289931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0E91F" w14:textId="77777777" w:rsidR="00296E35" w:rsidRDefault="00296E35" w:rsidP="002E3FCC">
            <w:pPr>
              <w:pStyle w:val="TAN"/>
            </w:pPr>
            <w:r w:rsidRPr="001C0FC4">
              <w:t>NOTE 1:</w:t>
            </w:r>
            <w:r w:rsidRPr="001C0FC4">
              <w:tab/>
              <w:t>This is expected to be done via a suitable implementation dependent MMI.</w:t>
            </w:r>
          </w:p>
          <w:p w14:paraId="1AFC0CF3" w14:textId="77777777" w:rsidR="00296E35" w:rsidRPr="001C0FC4" w:rsidRDefault="00296E35" w:rsidP="002E3FCC">
            <w:pPr>
              <w:pStyle w:val="TAN"/>
            </w:pPr>
            <w:r>
              <w:t>NOTE 2:</w:t>
            </w:r>
            <w:r>
              <w:tab/>
              <w:t>The procedure does not release the RRC connection.</w:t>
            </w:r>
          </w:p>
        </w:tc>
      </w:tr>
    </w:tbl>
    <w:p w14:paraId="02DC5294" w14:textId="77777777" w:rsidR="00296E35" w:rsidRPr="001C0FC4" w:rsidRDefault="00296E35" w:rsidP="00296E35"/>
    <w:p w14:paraId="5958AD90" w14:textId="77777777" w:rsidR="00296E35" w:rsidRPr="001C0FC4" w:rsidRDefault="00296E35" w:rsidP="00296E35">
      <w:pPr>
        <w:pStyle w:val="H6"/>
      </w:pPr>
      <w:r w:rsidRPr="001C0FC4">
        <w:t>6.1.18.3.3</w:t>
      </w:r>
      <w:r w:rsidRPr="001C0FC4">
        <w:tab/>
        <w:t>Specific message contents</w:t>
      </w:r>
    </w:p>
    <w:p w14:paraId="3A075730" w14:textId="52C988E5" w:rsidR="00296E35" w:rsidRPr="001C0FC4" w:rsidRDefault="00296E35" w:rsidP="00296E35">
      <w:pPr>
        <w:pStyle w:val="TH"/>
      </w:pPr>
      <w:r w:rsidRPr="001C0FC4">
        <w:t>Table 6.1.18.3.3-1: SIP INVITE from the SS (step 1, Table 6.1.18.3.2-1;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7B326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A8B02B" w14:textId="3B8FD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67AAE4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491F3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3E4D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A39AC5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688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FB0992" w14:textId="77777777" w:rsidR="00296E35" w:rsidRPr="001C0FC4" w:rsidRDefault="00296E35" w:rsidP="002E3FCC">
            <w:pPr>
              <w:pStyle w:val="TAH"/>
              <w:rPr>
                <w:bCs/>
              </w:rPr>
            </w:pPr>
            <w:r w:rsidRPr="001C0FC4">
              <w:rPr>
                <w:bCs/>
              </w:rPr>
              <w:t>Condition</w:t>
            </w:r>
          </w:p>
        </w:tc>
      </w:tr>
      <w:tr w:rsidR="00296E35" w:rsidRPr="001C0FC4" w14:paraId="73274FA0" w14:textId="77777777" w:rsidTr="002E3FCC">
        <w:tc>
          <w:tcPr>
            <w:tcW w:w="2837" w:type="dxa"/>
            <w:tcBorders>
              <w:top w:val="single" w:sz="4" w:space="0" w:color="auto"/>
              <w:left w:val="single" w:sz="4" w:space="0" w:color="auto"/>
              <w:bottom w:val="single" w:sz="4" w:space="0" w:color="auto"/>
              <w:right w:val="single" w:sz="4" w:space="0" w:color="auto"/>
            </w:tcBorders>
          </w:tcPr>
          <w:p w14:paraId="21FCC7E5"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798D584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80B5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FEA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694921" w14:textId="77777777" w:rsidR="00296E35" w:rsidRPr="001C0FC4" w:rsidRDefault="00296E35" w:rsidP="002E3FCC">
            <w:pPr>
              <w:pStyle w:val="TAL"/>
            </w:pPr>
          </w:p>
        </w:tc>
      </w:tr>
      <w:tr w:rsidR="00296E35" w:rsidRPr="001C0FC4" w14:paraId="266FD938" w14:textId="77777777" w:rsidTr="002E3FCC">
        <w:tc>
          <w:tcPr>
            <w:tcW w:w="2837" w:type="dxa"/>
            <w:tcBorders>
              <w:top w:val="single" w:sz="4" w:space="0" w:color="auto"/>
              <w:left w:val="single" w:sz="4" w:space="0" w:color="auto"/>
              <w:bottom w:val="single" w:sz="4" w:space="0" w:color="auto"/>
              <w:right w:val="single" w:sz="4" w:space="0" w:color="auto"/>
            </w:tcBorders>
          </w:tcPr>
          <w:p w14:paraId="4626A8C2"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424E93A"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27142C3D"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BF1F5A7"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1C69EB2D" w14:textId="77777777" w:rsidR="00296E35" w:rsidRPr="001C0FC4" w:rsidRDefault="00296E35" w:rsidP="002E3FCC">
            <w:pPr>
              <w:pStyle w:val="TAL"/>
            </w:pPr>
          </w:p>
        </w:tc>
      </w:tr>
      <w:tr w:rsidR="00296E35" w:rsidRPr="001C0FC4" w14:paraId="411CE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ECF1D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069D4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4CD3E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E0E94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6281DE" w14:textId="77777777" w:rsidR="00296E35" w:rsidRPr="001C0FC4" w:rsidRDefault="00296E35" w:rsidP="002E3FCC">
            <w:pPr>
              <w:pStyle w:val="TAL"/>
            </w:pPr>
          </w:p>
        </w:tc>
      </w:tr>
      <w:tr w:rsidR="00296E35" w:rsidRPr="001C0FC4" w14:paraId="43808B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E9131B"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EAA7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2F08F4"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C772B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BC0E62" w14:textId="77777777" w:rsidR="00296E35" w:rsidRPr="001C0FC4" w:rsidRDefault="00296E35" w:rsidP="002E3FCC">
            <w:pPr>
              <w:pStyle w:val="TAL"/>
            </w:pPr>
          </w:p>
        </w:tc>
      </w:tr>
      <w:tr w:rsidR="00296E35" w:rsidRPr="001C0FC4" w14:paraId="25904D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62559"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539E05" w14:textId="77777777" w:rsidR="00296E35" w:rsidRPr="001C0FC4" w:rsidRDefault="00296E35" w:rsidP="002E3FCC">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00E22C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C235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898F1" w14:textId="77777777" w:rsidR="00296E35" w:rsidRPr="001C0FC4" w:rsidRDefault="00296E35" w:rsidP="002E3FCC">
            <w:pPr>
              <w:pStyle w:val="TAL"/>
            </w:pPr>
          </w:p>
        </w:tc>
      </w:tr>
      <w:tr w:rsidR="00296E35" w:rsidRPr="001C0FC4" w14:paraId="091C27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002CC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1B23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DEDA79"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42701C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FEDAC8" w14:textId="77777777" w:rsidR="00296E35" w:rsidRPr="001C0FC4" w:rsidRDefault="00296E35" w:rsidP="002E3FCC">
            <w:pPr>
              <w:pStyle w:val="TAL"/>
            </w:pPr>
          </w:p>
        </w:tc>
      </w:tr>
      <w:tr w:rsidR="00296E35" w:rsidRPr="001C0FC4" w14:paraId="68F770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0D18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1398A3" w14:textId="77777777" w:rsidR="00296E35" w:rsidRPr="001C0FC4" w:rsidRDefault="00296E35" w:rsidP="002E3FCC">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0D3889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E2B1D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112CFA" w14:textId="77777777" w:rsidR="00296E35" w:rsidRPr="001C0FC4" w:rsidRDefault="00296E35" w:rsidP="002E3FCC">
            <w:pPr>
              <w:pStyle w:val="TAL"/>
            </w:pPr>
          </w:p>
        </w:tc>
      </w:tr>
    </w:tbl>
    <w:p w14:paraId="77A88310" w14:textId="77777777" w:rsidR="00296E35" w:rsidRPr="001C0FC4" w:rsidRDefault="00296E35" w:rsidP="00296E35"/>
    <w:p w14:paraId="16B8EDF5" w14:textId="77777777" w:rsidR="00296E35" w:rsidRPr="001C0FC4" w:rsidRDefault="00296E35" w:rsidP="00296E35">
      <w:pPr>
        <w:pStyle w:val="TH"/>
      </w:pPr>
      <w:r w:rsidRPr="001C0FC4">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97C4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8D8E45" w14:textId="56BD4CF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PRE_ESTABLISHED_SESSION</w:t>
            </w:r>
          </w:p>
        </w:tc>
      </w:tr>
    </w:tbl>
    <w:p w14:paraId="4D6327B4" w14:textId="77777777" w:rsidR="00296E35" w:rsidRPr="001C0FC4" w:rsidRDefault="00296E35" w:rsidP="00296E35"/>
    <w:p w14:paraId="6FF70233" w14:textId="77777777" w:rsidR="00296E35" w:rsidRPr="001C0FC4" w:rsidRDefault="00296E35" w:rsidP="00296E35">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CA4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1C4840" w14:textId="5C86882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1BB4A6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57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B97A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D9139E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7677B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9F83B" w14:textId="77777777" w:rsidR="00296E35" w:rsidRPr="001C0FC4" w:rsidRDefault="00296E35" w:rsidP="002E3FCC">
            <w:pPr>
              <w:pStyle w:val="TAH"/>
              <w:rPr>
                <w:bCs/>
              </w:rPr>
            </w:pPr>
            <w:r w:rsidRPr="001C0FC4">
              <w:rPr>
                <w:bCs/>
              </w:rPr>
              <w:t>Condition</w:t>
            </w:r>
          </w:p>
        </w:tc>
      </w:tr>
      <w:tr w:rsidR="00296E35" w:rsidRPr="001C0FC4" w14:paraId="0B661240" w14:textId="77777777" w:rsidTr="002E3FCC">
        <w:tc>
          <w:tcPr>
            <w:tcW w:w="2837" w:type="dxa"/>
            <w:tcBorders>
              <w:top w:val="single" w:sz="4" w:space="0" w:color="auto"/>
              <w:left w:val="single" w:sz="4" w:space="0" w:color="auto"/>
              <w:bottom w:val="single" w:sz="4" w:space="0" w:color="auto"/>
              <w:right w:val="single" w:sz="4" w:space="0" w:color="auto"/>
            </w:tcBorders>
          </w:tcPr>
          <w:p w14:paraId="7C5BF07E"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E2617E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66F8B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44A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5928" w14:textId="77777777" w:rsidR="00296E35" w:rsidRPr="001C0FC4" w:rsidRDefault="00296E35" w:rsidP="002E3FCC">
            <w:pPr>
              <w:pStyle w:val="TAL"/>
            </w:pPr>
          </w:p>
        </w:tc>
      </w:tr>
      <w:tr w:rsidR="00296E35" w:rsidRPr="001C0FC4" w14:paraId="653AC28A" w14:textId="77777777" w:rsidTr="002E3FCC">
        <w:tc>
          <w:tcPr>
            <w:tcW w:w="2837" w:type="dxa"/>
            <w:tcBorders>
              <w:top w:val="single" w:sz="4" w:space="0" w:color="auto"/>
              <w:left w:val="single" w:sz="4" w:space="0" w:color="auto"/>
              <w:bottom w:val="single" w:sz="4" w:space="0" w:color="auto"/>
              <w:right w:val="single" w:sz="4" w:space="0" w:color="auto"/>
            </w:tcBorders>
          </w:tcPr>
          <w:p w14:paraId="65D6D5FF"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DC930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01E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F006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42DD91" w14:textId="77777777" w:rsidR="00296E35" w:rsidRPr="001C0FC4" w:rsidRDefault="00296E35" w:rsidP="002E3FCC">
            <w:pPr>
              <w:pStyle w:val="TAL"/>
            </w:pPr>
          </w:p>
        </w:tc>
      </w:tr>
      <w:tr w:rsidR="00296E35" w:rsidRPr="001C0FC4" w14:paraId="12F6927B" w14:textId="77777777" w:rsidTr="002E3FCC">
        <w:tc>
          <w:tcPr>
            <w:tcW w:w="2837" w:type="dxa"/>
            <w:tcBorders>
              <w:top w:val="single" w:sz="4" w:space="0" w:color="auto"/>
              <w:left w:val="single" w:sz="4" w:space="0" w:color="auto"/>
              <w:bottom w:val="single" w:sz="4" w:space="0" w:color="auto"/>
              <w:right w:val="single" w:sz="4" w:space="0" w:color="auto"/>
            </w:tcBorders>
          </w:tcPr>
          <w:p w14:paraId="1A46112F"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0E04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DDE6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466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1E1F8" w14:textId="77777777" w:rsidR="00296E35" w:rsidRPr="001C0FC4" w:rsidRDefault="00296E35" w:rsidP="002E3FCC">
            <w:pPr>
              <w:pStyle w:val="TAL"/>
            </w:pPr>
          </w:p>
        </w:tc>
      </w:tr>
      <w:tr w:rsidR="00296E35" w:rsidRPr="001C0FC4" w14:paraId="1C97AFD3" w14:textId="77777777" w:rsidTr="002E3FCC">
        <w:tc>
          <w:tcPr>
            <w:tcW w:w="2837" w:type="dxa"/>
            <w:tcBorders>
              <w:top w:val="single" w:sz="4" w:space="0" w:color="auto"/>
              <w:left w:val="single" w:sz="4" w:space="0" w:color="auto"/>
              <w:bottom w:val="single" w:sz="4" w:space="0" w:color="auto"/>
              <w:right w:val="single" w:sz="4" w:space="0" w:color="auto"/>
            </w:tcBorders>
          </w:tcPr>
          <w:p w14:paraId="185E32AE"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B0750"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7E47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3E620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1B440C47" w14:textId="77777777" w:rsidR="00296E35" w:rsidRPr="001C0FC4" w:rsidRDefault="00296E35" w:rsidP="002E3FCC">
            <w:pPr>
              <w:pStyle w:val="TAL"/>
            </w:pPr>
          </w:p>
        </w:tc>
      </w:tr>
    </w:tbl>
    <w:p w14:paraId="0240F5B1" w14:textId="77777777" w:rsidR="00296E35" w:rsidRPr="001C0FC4" w:rsidRDefault="00296E35" w:rsidP="00296E35"/>
    <w:p w14:paraId="111E3815" w14:textId="3894695E" w:rsidR="00296E35" w:rsidRPr="001C0FC4" w:rsidRDefault="00296E35" w:rsidP="00296E35">
      <w:pPr>
        <w:pStyle w:val="TH"/>
      </w:pPr>
      <w:r w:rsidRPr="001C0FC4">
        <w:t>Table 6.1.18.3.3-4: SIP 200 (OK) from the UE (step 1, Table 6.1.18.3.2-1;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87D10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5A3A9F" w14:textId="469575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56ED2C2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6C0A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B0F4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748D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E2B6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7F33A6" w14:textId="77777777" w:rsidR="00296E35" w:rsidRPr="001C0FC4" w:rsidRDefault="00296E35" w:rsidP="002E3FCC">
            <w:pPr>
              <w:pStyle w:val="TAH"/>
              <w:rPr>
                <w:bCs/>
              </w:rPr>
            </w:pPr>
            <w:r w:rsidRPr="001C0FC4">
              <w:rPr>
                <w:bCs/>
              </w:rPr>
              <w:t>Condition</w:t>
            </w:r>
          </w:p>
        </w:tc>
      </w:tr>
      <w:tr w:rsidR="00296E35" w:rsidRPr="001C0FC4" w14:paraId="237349C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C41E5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5CC3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BBB0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70D1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254275" w14:textId="77777777" w:rsidR="00296E35" w:rsidRPr="001C0FC4" w:rsidRDefault="00296E35" w:rsidP="002E3FCC">
            <w:pPr>
              <w:pStyle w:val="TAL"/>
            </w:pPr>
          </w:p>
        </w:tc>
      </w:tr>
      <w:tr w:rsidR="00296E35" w:rsidRPr="001C0FC4" w14:paraId="3ABC66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E18DB7"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20067116"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22D17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977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B841AD" w14:textId="77777777" w:rsidR="00296E35" w:rsidRPr="001C0FC4" w:rsidRDefault="00296E35" w:rsidP="002E3FCC">
            <w:pPr>
              <w:pStyle w:val="TAL"/>
            </w:pPr>
          </w:p>
        </w:tc>
      </w:tr>
      <w:tr w:rsidR="00296E35" w:rsidRPr="001C0FC4" w14:paraId="48BC4A4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8B663B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1B79E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12095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1D79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C76D63" w14:textId="77777777" w:rsidR="00296E35" w:rsidRPr="001C0FC4" w:rsidRDefault="00296E35" w:rsidP="002E3FCC">
            <w:pPr>
              <w:pStyle w:val="TAL"/>
            </w:pPr>
          </w:p>
        </w:tc>
      </w:tr>
      <w:tr w:rsidR="00296E35" w:rsidRPr="001C0FC4" w14:paraId="5D4ED7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7B55EB"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89C126D" w14:textId="77777777" w:rsidR="00296E35" w:rsidRPr="001C0FC4" w:rsidRDefault="00296E35" w:rsidP="002E3FCC">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67BDBC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A54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6A47BC" w14:textId="77777777" w:rsidR="00296E35" w:rsidRPr="001C0FC4" w:rsidRDefault="00296E35" w:rsidP="002E3FCC">
            <w:pPr>
              <w:pStyle w:val="TAL"/>
            </w:pPr>
          </w:p>
        </w:tc>
      </w:tr>
    </w:tbl>
    <w:p w14:paraId="34B41223" w14:textId="77777777" w:rsidR="00296E35" w:rsidRPr="001C0FC4" w:rsidRDefault="00296E35" w:rsidP="00296E35"/>
    <w:p w14:paraId="7B2894D7" w14:textId="77777777" w:rsidR="00296E35" w:rsidRPr="001C0FC4" w:rsidRDefault="00296E35" w:rsidP="00296E35">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25B527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E2EAEC" w14:textId="6627B9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4476E323" w14:textId="77777777" w:rsidR="00296E35" w:rsidRPr="001C0FC4" w:rsidRDefault="00296E35" w:rsidP="00296E35"/>
    <w:p w14:paraId="1FF49BFF" w14:textId="65025E18" w:rsidR="00296E35" w:rsidRPr="001C0FC4" w:rsidRDefault="00296E35" w:rsidP="00296E35">
      <w:pPr>
        <w:pStyle w:val="TH"/>
      </w:pPr>
      <w:r w:rsidRPr="001C0FC4">
        <w:t>Table 6.1.18.3.3-6: MSRP SEND from the SS (step 2,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6FC33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1136CB" w14:textId="1576C7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693DF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A0FB0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B4AE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0485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306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76E74B" w14:textId="77777777" w:rsidR="00296E35" w:rsidRPr="001C0FC4" w:rsidRDefault="00296E35" w:rsidP="002E3FCC">
            <w:pPr>
              <w:pStyle w:val="TAH"/>
              <w:rPr>
                <w:bCs/>
              </w:rPr>
            </w:pPr>
            <w:r w:rsidRPr="001C0FC4">
              <w:rPr>
                <w:bCs/>
              </w:rPr>
              <w:t>Condition</w:t>
            </w:r>
          </w:p>
        </w:tc>
      </w:tr>
      <w:tr w:rsidR="00296E35" w:rsidRPr="001C0FC4" w14:paraId="63A154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E553E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D1AD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EA778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F8D2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B840F9" w14:textId="77777777" w:rsidR="00296E35" w:rsidRPr="001C0FC4" w:rsidRDefault="00296E35" w:rsidP="002E3FCC">
            <w:pPr>
              <w:pStyle w:val="TAL"/>
            </w:pPr>
          </w:p>
        </w:tc>
      </w:tr>
      <w:tr w:rsidR="00296E35" w:rsidRPr="001C0FC4" w14:paraId="72C4FC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305D0B"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6E567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CF833E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EB02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DEDCB0" w14:textId="77777777" w:rsidR="00296E35" w:rsidRPr="001C0FC4" w:rsidRDefault="00296E35" w:rsidP="002E3FCC">
            <w:pPr>
              <w:pStyle w:val="TAL"/>
            </w:pPr>
          </w:p>
        </w:tc>
      </w:tr>
      <w:tr w:rsidR="00296E35" w:rsidRPr="001C0FC4" w14:paraId="559673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1A1C1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6B4A142" w14:textId="77777777" w:rsidR="00296E35" w:rsidRPr="001C0FC4" w:rsidRDefault="00296E35" w:rsidP="002E3FCC">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7A9B20F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4C82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2C53C5" w14:textId="77777777" w:rsidR="00296E35" w:rsidRPr="001C0FC4" w:rsidRDefault="00296E35" w:rsidP="002E3FCC">
            <w:pPr>
              <w:pStyle w:val="TAL"/>
            </w:pPr>
          </w:p>
        </w:tc>
      </w:tr>
    </w:tbl>
    <w:p w14:paraId="07DD95EB" w14:textId="77777777" w:rsidR="00296E35" w:rsidRPr="001C0FC4" w:rsidRDefault="00296E35" w:rsidP="00296E35"/>
    <w:p w14:paraId="5ACD09F9" w14:textId="4C8179D2" w:rsidR="00296E35" w:rsidRPr="001C0FC4" w:rsidRDefault="00296E35" w:rsidP="00296E35">
      <w:pPr>
        <w:pStyle w:val="TH"/>
      </w:pPr>
      <w:r w:rsidRPr="001C0FC4">
        <w:t>Table 6.1.18.3.3-7: MIME Message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98B7F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0478B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F57F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D729C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A41A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64C06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357C5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EF0DE9" w14:textId="77777777" w:rsidR="00296E35" w:rsidRPr="001C0FC4" w:rsidRDefault="00296E35" w:rsidP="002E3FCC">
            <w:pPr>
              <w:pStyle w:val="TAH"/>
              <w:rPr>
                <w:bCs/>
              </w:rPr>
            </w:pPr>
            <w:r w:rsidRPr="001C0FC4">
              <w:rPr>
                <w:bCs/>
              </w:rPr>
              <w:t>Condition</w:t>
            </w:r>
          </w:p>
        </w:tc>
      </w:tr>
      <w:tr w:rsidR="00296E35" w:rsidRPr="001C0FC4" w14:paraId="4D33CD3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23AC7D"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19CF68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A9641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1AD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0CB976" w14:textId="77777777" w:rsidR="00296E35" w:rsidRPr="001C0FC4" w:rsidRDefault="00296E35" w:rsidP="002E3FCC">
            <w:pPr>
              <w:pStyle w:val="TAL"/>
            </w:pPr>
          </w:p>
        </w:tc>
      </w:tr>
      <w:tr w:rsidR="00296E35" w:rsidRPr="001C0FC4" w14:paraId="10D3FE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549FA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47DC0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49321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427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499B34" w14:textId="77777777" w:rsidR="00296E35" w:rsidRPr="001C0FC4" w:rsidRDefault="00296E35" w:rsidP="002E3FCC">
            <w:pPr>
              <w:pStyle w:val="TAL"/>
            </w:pPr>
          </w:p>
        </w:tc>
      </w:tr>
      <w:tr w:rsidR="00296E35" w:rsidRPr="001C0FC4" w14:paraId="4DC89C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66B5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5B09B6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346C4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BE1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30DE2F" w14:textId="77777777" w:rsidR="00296E35" w:rsidRPr="001C0FC4" w:rsidRDefault="00296E35" w:rsidP="002E3FCC">
            <w:pPr>
              <w:pStyle w:val="TAL"/>
            </w:pPr>
          </w:p>
        </w:tc>
      </w:tr>
      <w:tr w:rsidR="00296E35" w:rsidRPr="001C0FC4" w14:paraId="54E51D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29864A"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1194E7" w14:textId="77777777" w:rsidR="00296E35" w:rsidRPr="001C0FC4" w:rsidRDefault="00296E35" w:rsidP="002E3FCC">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058A61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D791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F3D2A6" w14:textId="77777777" w:rsidR="00296E35" w:rsidRPr="001C0FC4" w:rsidRDefault="00296E35" w:rsidP="002E3FCC">
            <w:pPr>
              <w:pStyle w:val="TAL"/>
            </w:pPr>
          </w:p>
        </w:tc>
      </w:tr>
      <w:tr w:rsidR="00296E35" w:rsidRPr="001C0FC4" w14:paraId="39B1145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A58587"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D00841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7CCC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D8D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BCDE84" w14:textId="77777777" w:rsidR="00296E35" w:rsidRPr="001C0FC4" w:rsidRDefault="00296E35" w:rsidP="002E3FCC">
            <w:pPr>
              <w:pStyle w:val="TAL"/>
            </w:pPr>
          </w:p>
        </w:tc>
      </w:tr>
      <w:tr w:rsidR="00296E35" w:rsidRPr="001C0FC4" w14:paraId="1C3F50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6541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C859F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FFF4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0A1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0F338" w14:textId="77777777" w:rsidR="00296E35" w:rsidRPr="001C0FC4" w:rsidRDefault="00296E35" w:rsidP="002E3FCC">
            <w:pPr>
              <w:pStyle w:val="TAL"/>
            </w:pPr>
          </w:p>
        </w:tc>
      </w:tr>
      <w:tr w:rsidR="00296E35" w:rsidRPr="001C0FC4" w14:paraId="026F8F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11A7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46283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6E303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3B92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17B9B" w14:textId="77777777" w:rsidR="00296E35" w:rsidRPr="001C0FC4" w:rsidRDefault="00296E35" w:rsidP="002E3FCC">
            <w:pPr>
              <w:pStyle w:val="TAL"/>
            </w:pPr>
          </w:p>
        </w:tc>
      </w:tr>
      <w:tr w:rsidR="00296E35" w:rsidRPr="001C0FC4" w14:paraId="0441FD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CD0945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D86533" w14:textId="77777777" w:rsidR="00296E35" w:rsidRPr="001C0FC4" w:rsidRDefault="00296E35" w:rsidP="002E3FCC">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60AF23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F49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F16F26" w14:textId="77777777" w:rsidR="00296E35" w:rsidRPr="001C0FC4" w:rsidRDefault="00296E35" w:rsidP="002E3FCC">
            <w:pPr>
              <w:pStyle w:val="TAL"/>
            </w:pPr>
          </w:p>
        </w:tc>
      </w:tr>
    </w:tbl>
    <w:p w14:paraId="729EDCB7" w14:textId="77777777" w:rsidR="00296E35" w:rsidRPr="001C0FC4" w:rsidRDefault="00296E35" w:rsidP="00296E35"/>
    <w:p w14:paraId="53865AB4" w14:textId="77777777" w:rsidR="00296E35" w:rsidRPr="001C0FC4" w:rsidRDefault="00296E35" w:rsidP="00296E35">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CD4C1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529FE7" w14:textId="001D6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EEBF846" w14:textId="77777777" w:rsidR="00296E35" w:rsidRPr="001C0FC4" w:rsidRDefault="00296E35" w:rsidP="00296E35"/>
    <w:p w14:paraId="6DA075EF" w14:textId="77777777" w:rsidR="00296E35" w:rsidRPr="001C0FC4" w:rsidRDefault="00296E35" w:rsidP="00296E35">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EE7AB6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FD9503B" w14:textId="1AB8198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68A711DD" w14:textId="77777777" w:rsidR="00296E35" w:rsidRPr="001C0FC4" w:rsidRDefault="00296E35" w:rsidP="00296E35"/>
    <w:p w14:paraId="6C6532C2" w14:textId="724F388A" w:rsidR="00296E35" w:rsidRPr="001C0FC4" w:rsidRDefault="00296E35" w:rsidP="00296E35">
      <w:pPr>
        <w:pStyle w:val="TH"/>
      </w:pPr>
      <w:r w:rsidRPr="001C0FC4">
        <w:t>Table 6.1.18.3.3-10: SIP re-INVITE from the SS (step 3, Table 6.1.18.3.2-1;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6969B1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936C4" w14:textId="78D928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7DED4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C8FA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0A67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6E30F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594D7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6FECBD7" w14:textId="77777777" w:rsidR="00296E35" w:rsidRPr="001C0FC4" w:rsidRDefault="00296E35" w:rsidP="002E3FCC">
            <w:pPr>
              <w:pStyle w:val="TAH"/>
              <w:rPr>
                <w:bCs/>
              </w:rPr>
            </w:pPr>
            <w:r w:rsidRPr="001C0FC4">
              <w:rPr>
                <w:bCs/>
              </w:rPr>
              <w:t>Condition</w:t>
            </w:r>
          </w:p>
        </w:tc>
      </w:tr>
      <w:tr w:rsidR="00296E35" w:rsidRPr="001C0FC4" w14:paraId="6F0CD772" w14:textId="77777777" w:rsidTr="002E3FCC">
        <w:tc>
          <w:tcPr>
            <w:tcW w:w="2837" w:type="dxa"/>
            <w:tcBorders>
              <w:top w:val="single" w:sz="4" w:space="0" w:color="auto"/>
              <w:left w:val="single" w:sz="4" w:space="0" w:color="auto"/>
              <w:bottom w:val="single" w:sz="4" w:space="0" w:color="auto"/>
              <w:right w:val="single" w:sz="4" w:space="0" w:color="auto"/>
            </w:tcBorders>
          </w:tcPr>
          <w:p w14:paraId="0A8F7F41"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E118986"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5BA4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77B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23EB76" w14:textId="77777777" w:rsidR="00296E35" w:rsidRPr="001C0FC4" w:rsidRDefault="00296E35" w:rsidP="002E3FCC">
            <w:pPr>
              <w:pStyle w:val="TAL"/>
            </w:pPr>
          </w:p>
        </w:tc>
      </w:tr>
      <w:tr w:rsidR="00296E35" w:rsidRPr="001C0FC4" w14:paraId="4F6BAEC6" w14:textId="77777777" w:rsidTr="002E3FCC">
        <w:tc>
          <w:tcPr>
            <w:tcW w:w="2837" w:type="dxa"/>
            <w:tcBorders>
              <w:top w:val="single" w:sz="4" w:space="0" w:color="auto"/>
              <w:left w:val="single" w:sz="4" w:space="0" w:color="auto"/>
              <w:bottom w:val="single" w:sz="4" w:space="0" w:color="auto"/>
              <w:right w:val="single" w:sz="4" w:space="0" w:color="auto"/>
            </w:tcBorders>
          </w:tcPr>
          <w:p w14:paraId="5AB2187D"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D6258C9"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0F50E02"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427274A"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3D1AFD14" w14:textId="77777777" w:rsidR="00296E35" w:rsidRPr="001C0FC4" w:rsidRDefault="00296E35" w:rsidP="002E3FCC">
            <w:pPr>
              <w:pStyle w:val="TAL"/>
            </w:pPr>
          </w:p>
        </w:tc>
      </w:tr>
      <w:tr w:rsidR="00296E35" w:rsidRPr="001C0FC4" w14:paraId="3DBF0D83" w14:textId="77777777" w:rsidTr="002E3FCC">
        <w:tc>
          <w:tcPr>
            <w:tcW w:w="2837" w:type="dxa"/>
            <w:tcBorders>
              <w:top w:val="single" w:sz="4" w:space="0" w:color="auto"/>
              <w:left w:val="single" w:sz="4" w:space="0" w:color="auto"/>
              <w:bottom w:val="single" w:sz="4" w:space="0" w:color="auto"/>
              <w:right w:val="single" w:sz="4" w:space="0" w:color="auto"/>
            </w:tcBorders>
          </w:tcPr>
          <w:p w14:paraId="711CB8D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EC2B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549E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D3076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3E57E7" w14:textId="77777777" w:rsidR="00296E35" w:rsidRPr="001C0FC4" w:rsidRDefault="00296E35" w:rsidP="002E3FCC">
            <w:pPr>
              <w:pStyle w:val="TAL"/>
            </w:pPr>
          </w:p>
        </w:tc>
      </w:tr>
      <w:tr w:rsidR="00296E35" w:rsidRPr="001C0FC4" w14:paraId="25496AAE" w14:textId="77777777" w:rsidTr="002E3FCC">
        <w:tc>
          <w:tcPr>
            <w:tcW w:w="2837" w:type="dxa"/>
            <w:tcBorders>
              <w:top w:val="single" w:sz="4" w:space="0" w:color="auto"/>
              <w:left w:val="single" w:sz="4" w:space="0" w:color="auto"/>
              <w:bottom w:val="single" w:sz="4" w:space="0" w:color="auto"/>
              <w:right w:val="single" w:sz="4" w:space="0" w:color="auto"/>
            </w:tcBorders>
          </w:tcPr>
          <w:p w14:paraId="65763733"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08CDA" w14:textId="77777777" w:rsidR="00296E35" w:rsidRPr="001C0FC4" w:rsidDel="00BA5B99"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78983B3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0323C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C9629" w14:textId="77777777" w:rsidR="00296E35" w:rsidRPr="001C0FC4" w:rsidRDefault="00296E35" w:rsidP="002E3FCC">
            <w:pPr>
              <w:pStyle w:val="TAL"/>
            </w:pPr>
          </w:p>
        </w:tc>
      </w:tr>
      <w:tr w:rsidR="00296E35" w:rsidRPr="001C0FC4" w14:paraId="171E4DA9" w14:textId="77777777" w:rsidTr="002E3FCC">
        <w:tc>
          <w:tcPr>
            <w:tcW w:w="2837" w:type="dxa"/>
            <w:tcBorders>
              <w:top w:val="single" w:sz="4" w:space="0" w:color="auto"/>
              <w:left w:val="single" w:sz="4" w:space="0" w:color="auto"/>
              <w:bottom w:val="single" w:sz="4" w:space="0" w:color="auto"/>
              <w:right w:val="single" w:sz="4" w:space="0" w:color="auto"/>
            </w:tcBorders>
          </w:tcPr>
          <w:p w14:paraId="0C8E6025"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0B1121" w14:textId="77777777" w:rsidR="00296E35" w:rsidRPr="001C0FC4" w:rsidDel="00BA5B9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9D06D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F1C36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C8E2" w14:textId="77777777" w:rsidR="00296E35" w:rsidRPr="001C0FC4" w:rsidRDefault="00296E35" w:rsidP="002E3FCC">
            <w:pPr>
              <w:pStyle w:val="TAL"/>
            </w:pPr>
          </w:p>
        </w:tc>
      </w:tr>
      <w:tr w:rsidR="00296E35" w:rsidRPr="001C0FC4" w14:paraId="4F65FF65" w14:textId="77777777" w:rsidTr="002E3FCC">
        <w:tc>
          <w:tcPr>
            <w:tcW w:w="2837" w:type="dxa"/>
            <w:tcBorders>
              <w:top w:val="single" w:sz="4" w:space="0" w:color="auto"/>
              <w:left w:val="single" w:sz="4" w:space="0" w:color="auto"/>
              <w:bottom w:val="single" w:sz="4" w:space="0" w:color="auto"/>
              <w:right w:val="single" w:sz="4" w:space="0" w:color="auto"/>
            </w:tcBorders>
          </w:tcPr>
          <w:p w14:paraId="009611C8" w14:textId="77777777" w:rsidR="00296E35" w:rsidRPr="001C0FC4" w:rsidDel="00BA5B99"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34E0C7" w14:textId="77777777" w:rsidR="00296E35" w:rsidRPr="001C0FC4" w:rsidDel="00BA5B99" w:rsidRDefault="00296E35" w:rsidP="002E3FCC">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3F9FF1D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60D5E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FF3A21" w14:textId="77777777" w:rsidR="00296E35" w:rsidRPr="001C0FC4" w:rsidRDefault="00296E35" w:rsidP="002E3FCC">
            <w:pPr>
              <w:pStyle w:val="TAL"/>
            </w:pPr>
          </w:p>
        </w:tc>
      </w:tr>
    </w:tbl>
    <w:p w14:paraId="1703A5D4" w14:textId="77777777" w:rsidR="00296E35" w:rsidRPr="001C0FC4" w:rsidRDefault="00296E35" w:rsidP="00296E35"/>
    <w:p w14:paraId="01FD6B38" w14:textId="77777777" w:rsidR="00296E35" w:rsidRPr="001C0FC4" w:rsidRDefault="00296E35" w:rsidP="00296E35">
      <w:pPr>
        <w:pStyle w:val="TH"/>
      </w:pPr>
      <w:r w:rsidRPr="001C0FC4">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03EA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06F578" w14:textId="6E6CE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58D40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4006C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51D23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FA8FD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6C830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EC99C5" w14:textId="77777777" w:rsidR="00296E35" w:rsidRPr="001C0FC4" w:rsidRDefault="00296E35" w:rsidP="002E3FCC">
            <w:pPr>
              <w:pStyle w:val="TAH"/>
              <w:rPr>
                <w:bCs/>
              </w:rPr>
            </w:pPr>
            <w:r w:rsidRPr="001C0FC4">
              <w:rPr>
                <w:bCs/>
              </w:rPr>
              <w:t>Condition</w:t>
            </w:r>
          </w:p>
        </w:tc>
      </w:tr>
      <w:tr w:rsidR="00296E35" w:rsidRPr="001C0FC4" w14:paraId="252EFC2B" w14:textId="77777777" w:rsidTr="002E3FCC">
        <w:tc>
          <w:tcPr>
            <w:tcW w:w="2837" w:type="dxa"/>
            <w:tcBorders>
              <w:top w:val="single" w:sz="4" w:space="0" w:color="auto"/>
              <w:left w:val="single" w:sz="4" w:space="0" w:color="auto"/>
              <w:bottom w:val="single" w:sz="4" w:space="0" w:color="auto"/>
              <w:right w:val="single" w:sz="4" w:space="0" w:color="auto"/>
            </w:tcBorders>
          </w:tcPr>
          <w:p w14:paraId="5A605855"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D29944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F29B0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760F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3F446" w14:textId="77777777" w:rsidR="00296E35" w:rsidRPr="001C0FC4" w:rsidRDefault="00296E35" w:rsidP="002E3FCC">
            <w:pPr>
              <w:pStyle w:val="TAL"/>
            </w:pPr>
          </w:p>
        </w:tc>
      </w:tr>
      <w:tr w:rsidR="00296E35" w:rsidRPr="001C0FC4" w14:paraId="4563A3D6" w14:textId="77777777" w:rsidTr="002E3FCC">
        <w:tc>
          <w:tcPr>
            <w:tcW w:w="2837" w:type="dxa"/>
            <w:tcBorders>
              <w:top w:val="single" w:sz="4" w:space="0" w:color="auto"/>
              <w:left w:val="single" w:sz="4" w:space="0" w:color="auto"/>
              <w:bottom w:val="single" w:sz="4" w:space="0" w:color="auto"/>
              <w:right w:val="single" w:sz="4" w:space="0" w:color="auto"/>
            </w:tcBorders>
          </w:tcPr>
          <w:p w14:paraId="168CD63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401BDB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8CE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24D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1262C2" w14:textId="77777777" w:rsidR="00296E35" w:rsidRPr="001C0FC4" w:rsidRDefault="00296E35" w:rsidP="002E3FCC">
            <w:pPr>
              <w:pStyle w:val="TAL"/>
            </w:pPr>
          </w:p>
        </w:tc>
      </w:tr>
      <w:tr w:rsidR="00296E35" w:rsidRPr="001C0FC4" w14:paraId="5A1DB5A9" w14:textId="77777777" w:rsidTr="002E3FCC">
        <w:tc>
          <w:tcPr>
            <w:tcW w:w="2837" w:type="dxa"/>
            <w:tcBorders>
              <w:top w:val="single" w:sz="4" w:space="0" w:color="auto"/>
              <w:left w:val="single" w:sz="4" w:space="0" w:color="auto"/>
              <w:bottom w:val="single" w:sz="4" w:space="0" w:color="auto"/>
              <w:right w:val="single" w:sz="4" w:space="0" w:color="auto"/>
            </w:tcBorders>
          </w:tcPr>
          <w:p w14:paraId="1A913039"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EF3A843"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748AFC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755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349AA7" w14:textId="77777777" w:rsidR="00296E35" w:rsidRPr="001C0FC4" w:rsidRDefault="00296E35" w:rsidP="002E3FCC">
            <w:pPr>
              <w:pStyle w:val="TAL"/>
            </w:pPr>
          </w:p>
        </w:tc>
      </w:tr>
      <w:tr w:rsidR="00296E35" w:rsidRPr="001C0FC4" w14:paraId="053BF2EF" w14:textId="77777777" w:rsidTr="002E3FCC">
        <w:tc>
          <w:tcPr>
            <w:tcW w:w="2837" w:type="dxa"/>
            <w:tcBorders>
              <w:top w:val="single" w:sz="4" w:space="0" w:color="auto"/>
              <w:left w:val="single" w:sz="4" w:space="0" w:color="auto"/>
              <w:bottom w:val="single" w:sz="4" w:space="0" w:color="auto"/>
              <w:right w:val="single" w:sz="4" w:space="0" w:color="auto"/>
            </w:tcBorders>
          </w:tcPr>
          <w:p w14:paraId="40CEE8B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5CC19A80"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5116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D0DD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BC9F66" w14:textId="77777777" w:rsidR="00296E35" w:rsidRPr="001C0FC4" w:rsidRDefault="00296E35" w:rsidP="002E3FCC">
            <w:pPr>
              <w:pStyle w:val="TAL"/>
            </w:pPr>
          </w:p>
        </w:tc>
      </w:tr>
      <w:tr w:rsidR="00296E35" w:rsidRPr="001C0FC4" w14:paraId="6D8A267B" w14:textId="77777777" w:rsidTr="002E3FCC">
        <w:tc>
          <w:tcPr>
            <w:tcW w:w="2837" w:type="dxa"/>
            <w:tcBorders>
              <w:top w:val="single" w:sz="4" w:space="0" w:color="auto"/>
              <w:left w:val="single" w:sz="4" w:space="0" w:color="auto"/>
              <w:bottom w:val="single" w:sz="4" w:space="0" w:color="auto"/>
              <w:right w:val="single" w:sz="4" w:space="0" w:color="auto"/>
            </w:tcBorders>
          </w:tcPr>
          <w:p w14:paraId="67E37D5C"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1D4D17A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19124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C83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B6FBB" w14:textId="77777777" w:rsidR="00296E35" w:rsidRPr="001C0FC4" w:rsidRDefault="00296E35" w:rsidP="002E3FCC">
            <w:pPr>
              <w:pStyle w:val="TAL"/>
            </w:pPr>
          </w:p>
        </w:tc>
      </w:tr>
      <w:tr w:rsidR="00296E35" w:rsidRPr="001C0FC4" w14:paraId="60F726A4" w14:textId="77777777" w:rsidTr="002E3FCC">
        <w:tc>
          <w:tcPr>
            <w:tcW w:w="2837" w:type="dxa"/>
            <w:tcBorders>
              <w:top w:val="single" w:sz="4" w:space="0" w:color="auto"/>
              <w:left w:val="single" w:sz="4" w:space="0" w:color="auto"/>
              <w:bottom w:val="single" w:sz="4" w:space="0" w:color="auto"/>
              <w:right w:val="single" w:sz="4" w:space="0" w:color="auto"/>
            </w:tcBorders>
          </w:tcPr>
          <w:p w14:paraId="67F33CC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970C26A"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75DF47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D847C4"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145E1E0" w14:textId="77777777" w:rsidR="00296E35" w:rsidRPr="001C0FC4" w:rsidRDefault="00296E35" w:rsidP="002E3FCC">
            <w:pPr>
              <w:pStyle w:val="TAL"/>
            </w:pPr>
          </w:p>
        </w:tc>
      </w:tr>
    </w:tbl>
    <w:p w14:paraId="04923A5F" w14:textId="77777777" w:rsidR="00296E35" w:rsidRPr="001C0FC4" w:rsidRDefault="00296E35" w:rsidP="00296E35"/>
    <w:p w14:paraId="78D60B5A" w14:textId="3D02F939" w:rsidR="00296E35" w:rsidRPr="001C0FC4" w:rsidRDefault="00296E35" w:rsidP="00296E35">
      <w:pPr>
        <w:pStyle w:val="TH"/>
      </w:pPr>
      <w:r w:rsidRPr="001C0FC4">
        <w:t>Table 6.1.18.3.3-12: SIP MESSAGE from the UE (step 8, Table 6.1.18.3.2-1;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7899E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67E686B" w14:textId="7D48D4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6B5E8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B5F6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C84C6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28538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1A284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83DC1" w14:textId="77777777" w:rsidR="00296E35" w:rsidRPr="001C0FC4" w:rsidRDefault="00296E35" w:rsidP="002E3FCC">
            <w:pPr>
              <w:pStyle w:val="TAH"/>
              <w:rPr>
                <w:bCs/>
              </w:rPr>
            </w:pPr>
            <w:r w:rsidRPr="001C0FC4">
              <w:rPr>
                <w:bCs/>
              </w:rPr>
              <w:t>Condition</w:t>
            </w:r>
          </w:p>
        </w:tc>
      </w:tr>
      <w:tr w:rsidR="00296E35" w:rsidRPr="001C0FC4" w14:paraId="17B291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AB632D"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9088FA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87B355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B9E4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F68C2" w14:textId="77777777" w:rsidR="00296E35" w:rsidRPr="001C0FC4" w:rsidRDefault="00296E35" w:rsidP="002E3FCC">
            <w:pPr>
              <w:pStyle w:val="TAL"/>
            </w:pPr>
          </w:p>
        </w:tc>
      </w:tr>
      <w:tr w:rsidR="00296E35" w:rsidRPr="001C0FC4" w14:paraId="70C4AB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7555E2" w14:textId="77777777" w:rsidR="00296E35" w:rsidRPr="001C0FC4" w:rsidRDefault="00296E35" w:rsidP="002E3FCC">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6C84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31C9E2"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F1AB4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8789F7" w14:textId="77777777" w:rsidR="00296E35" w:rsidRPr="001C0FC4" w:rsidRDefault="00296E35" w:rsidP="002E3FCC">
            <w:pPr>
              <w:pStyle w:val="TAL"/>
            </w:pPr>
          </w:p>
        </w:tc>
      </w:tr>
      <w:tr w:rsidR="00296E35" w:rsidRPr="001C0FC4" w14:paraId="7FF349C6" w14:textId="77777777" w:rsidTr="002E3FCC">
        <w:tc>
          <w:tcPr>
            <w:tcW w:w="2837" w:type="dxa"/>
            <w:tcBorders>
              <w:top w:val="single" w:sz="4" w:space="0" w:color="auto"/>
              <w:left w:val="single" w:sz="4" w:space="0" w:color="auto"/>
              <w:bottom w:val="single" w:sz="4" w:space="0" w:color="auto"/>
              <w:right w:val="single" w:sz="4" w:space="0" w:color="auto"/>
            </w:tcBorders>
          </w:tcPr>
          <w:p w14:paraId="43F67D3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22D9E89" w14:textId="77777777" w:rsidR="00296E35" w:rsidRPr="001C0FC4" w:rsidDel="00476B2A" w:rsidRDefault="00296E35" w:rsidP="002E3FCC">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0B27D087"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1778DF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DAB59" w14:textId="77777777" w:rsidR="00296E35" w:rsidRPr="001C0FC4" w:rsidRDefault="00296E35" w:rsidP="002E3FCC">
            <w:pPr>
              <w:pStyle w:val="TAL"/>
            </w:pPr>
          </w:p>
        </w:tc>
      </w:tr>
      <w:tr w:rsidR="00296E35" w:rsidRPr="001C0FC4" w14:paraId="7C3127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225F8"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576A7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F9B589A" w14:textId="77777777" w:rsidR="00296E35" w:rsidRPr="001C0FC4" w:rsidRDefault="00296E35" w:rsidP="002E3FCC">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2E6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E5FE2" w14:textId="77777777" w:rsidR="00296E35" w:rsidRPr="001C0FC4" w:rsidRDefault="00296E35" w:rsidP="002E3FCC">
            <w:pPr>
              <w:pStyle w:val="TAL"/>
            </w:pPr>
          </w:p>
        </w:tc>
      </w:tr>
      <w:tr w:rsidR="00296E35" w:rsidRPr="001C0FC4" w14:paraId="17961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8235E"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318E1D" w14:textId="77777777" w:rsidR="00296E35" w:rsidRPr="001C0FC4" w:rsidRDefault="00296E35" w:rsidP="002E3FCC">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3325B485"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88B1ED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2A233A" w14:textId="77777777" w:rsidR="00296E35" w:rsidRPr="001C0FC4" w:rsidRDefault="00296E35" w:rsidP="002E3FCC">
            <w:pPr>
              <w:pStyle w:val="TAL"/>
            </w:pPr>
          </w:p>
        </w:tc>
      </w:tr>
    </w:tbl>
    <w:p w14:paraId="754C9449" w14:textId="77777777" w:rsidR="00296E35" w:rsidRPr="001C0FC4" w:rsidRDefault="00296E35" w:rsidP="00296E35"/>
    <w:p w14:paraId="15E1B3AD" w14:textId="77777777" w:rsidR="00296E35" w:rsidRPr="001C0FC4" w:rsidRDefault="00296E35" w:rsidP="00296E35">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A81C8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B6B0C5" w14:textId="46EC6DEF"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Table </w:t>
            </w:r>
            <w:r w:rsidRPr="001C0FC4">
              <w:rPr>
                <w:rFonts w:ascii="Arial" w:hAnsi="Arial"/>
                <w:sz w:val="18"/>
              </w:rPr>
              <w:t>5.5.3.2.1-3</w:t>
            </w:r>
          </w:p>
        </w:tc>
      </w:tr>
      <w:tr w:rsidR="00296E35" w:rsidRPr="001C0FC4" w14:paraId="595E4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B524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6FD1C5"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F4F1A"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F1A7ECD"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067F3699"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351524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EDD0E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317379EB"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61903F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8B9DB2A"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D19E28E" w14:textId="77777777" w:rsidR="00296E35" w:rsidRPr="001C0FC4" w:rsidRDefault="00296E35" w:rsidP="002E3FCC">
            <w:pPr>
              <w:keepNext/>
              <w:keepLines/>
              <w:spacing w:after="0"/>
              <w:rPr>
                <w:rFonts w:ascii="Arial" w:hAnsi="Arial"/>
                <w:sz w:val="18"/>
              </w:rPr>
            </w:pPr>
          </w:p>
        </w:tc>
      </w:tr>
      <w:tr w:rsidR="00296E35" w:rsidRPr="001C0FC4" w14:paraId="2E2B37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2BBD97"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4EFB2"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23C4F1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EB2ED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14E915C" w14:textId="77777777" w:rsidR="00296E35" w:rsidRPr="001C0FC4" w:rsidRDefault="00296E35" w:rsidP="002E3FCC">
            <w:pPr>
              <w:keepNext/>
              <w:keepLines/>
              <w:spacing w:after="0"/>
              <w:rPr>
                <w:rFonts w:ascii="Arial" w:hAnsi="Arial"/>
                <w:sz w:val="18"/>
              </w:rPr>
            </w:pPr>
          </w:p>
        </w:tc>
      </w:tr>
      <w:tr w:rsidR="00296E35" w:rsidRPr="001C0FC4" w14:paraId="6AD71B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ED1777"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04AA0D38" w14:textId="77777777" w:rsidR="00296E35" w:rsidRPr="001C0FC4" w:rsidRDefault="00296E35" w:rsidP="002E3FCC">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AC9E0C8" w14:textId="43DA260D" w:rsidR="00296E35" w:rsidRPr="001C0FC4" w:rsidRDefault="00296E35" w:rsidP="002E3FCC">
            <w:pPr>
              <w:keepNext/>
              <w:keepLines/>
              <w:spacing w:after="0"/>
              <w:rPr>
                <w:rFonts w:ascii="Arial" w:hAnsi="Arial"/>
                <w:sz w:val="18"/>
              </w:rPr>
            </w:pPr>
            <w:r w:rsidRPr="001C0FC4">
              <w:rPr>
                <w:rFonts w:ascii="Arial" w:hAnsi="Arial"/>
                <w:color w:val="000000"/>
                <w:sz w:val="18"/>
              </w:rPr>
              <w:t xml:space="preserve">Encrypted according to TS </w:t>
            </w:r>
            <w:r>
              <w:rPr>
                <w:rFonts w:ascii="Arial" w:hAnsi="Arial"/>
                <w:color w:val="000000"/>
                <w:sz w:val="18"/>
              </w:rPr>
              <w:t>37.579</w:t>
            </w:r>
            <w:r w:rsidRPr="001C0FC4">
              <w:rPr>
                <w:rFonts w:ascii="Arial" w:hAnsi="Arial"/>
                <w:color w:val="000000"/>
                <w:sz w:val="18"/>
              </w:rPr>
              <w:t>-1 [2] Table 5.5.3.2.1-3A</w:t>
            </w:r>
          </w:p>
        </w:tc>
        <w:tc>
          <w:tcPr>
            <w:tcW w:w="1418" w:type="dxa"/>
            <w:tcBorders>
              <w:top w:val="single" w:sz="4" w:space="0" w:color="auto"/>
              <w:left w:val="single" w:sz="4" w:space="0" w:color="auto"/>
              <w:bottom w:val="single" w:sz="4" w:space="0" w:color="auto"/>
              <w:right w:val="single" w:sz="4" w:space="0" w:color="auto"/>
            </w:tcBorders>
          </w:tcPr>
          <w:p w14:paraId="7DC11E69" w14:textId="77777777" w:rsidR="00296E35" w:rsidRPr="001C0FC4" w:rsidRDefault="00296E35" w:rsidP="002E3FCC">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4B8A677" w14:textId="77777777" w:rsidR="00296E35" w:rsidRPr="001C0FC4" w:rsidRDefault="00296E35" w:rsidP="002E3FCC">
            <w:pPr>
              <w:keepNext/>
              <w:keepLines/>
              <w:spacing w:after="0"/>
              <w:rPr>
                <w:rFonts w:ascii="Arial" w:hAnsi="Arial"/>
                <w:sz w:val="18"/>
              </w:rPr>
            </w:pPr>
          </w:p>
        </w:tc>
      </w:tr>
    </w:tbl>
    <w:p w14:paraId="5935398E" w14:textId="77777777" w:rsidR="00296E35" w:rsidRPr="001C0FC4" w:rsidRDefault="00296E35" w:rsidP="00296E35"/>
    <w:p w14:paraId="69EDDE37" w14:textId="77777777" w:rsidR="00296E35" w:rsidRPr="001C0FC4" w:rsidRDefault="00296E35" w:rsidP="00296E35">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E661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72D7D1" w14:textId="502057F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662F28D1" w14:textId="77777777" w:rsidR="00296E35" w:rsidRPr="001C0FC4" w:rsidRDefault="00296E35" w:rsidP="00296E35">
      <w:pPr>
        <w:rPr>
          <w:sz w:val="24"/>
          <w:szCs w:val="24"/>
        </w:rPr>
      </w:pPr>
    </w:p>
    <w:p w14:paraId="3A3DB711" w14:textId="77777777" w:rsidR="00296E35" w:rsidRPr="001C0FC4" w:rsidRDefault="00296E35" w:rsidP="00296E35">
      <w:pPr>
        <w:pStyle w:val="Heading3"/>
      </w:pPr>
      <w:bookmarkStart w:id="802" w:name="_Toc178186352"/>
      <w:bookmarkStart w:id="803" w:name="_Toc181109093"/>
      <w:r w:rsidRPr="001C0FC4">
        <w:t>6.1.19</w:t>
      </w:r>
      <w:r w:rsidRPr="001C0FC4">
        <w:tab/>
        <w:t>On-network / Short Data Service (SDS) / SDS Session / Group SDS Session / Pre-established session / Client Originated (CO)</w:t>
      </w:r>
      <w:bookmarkEnd w:id="802"/>
      <w:bookmarkEnd w:id="803"/>
    </w:p>
    <w:p w14:paraId="6CA4C92F" w14:textId="77777777" w:rsidR="00296E35" w:rsidRPr="001C0FC4" w:rsidRDefault="00296E35" w:rsidP="00296E35">
      <w:pPr>
        <w:pStyle w:val="H6"/>
      </w:pPr>
      <w:r w:rsidRPr="001C0FC4">
        <w:t>6.1.19.1</w:t>
      </w:r>
      <w:r w:rsidRPr="001C0FC4">
        <w:tab/>
        <w:t>Test Purpose (TP)</w:t>
      </w:r>
    </w:p>
    <w:p w14:paraId="08C71141" w14:textId="77777777" w:rsidR="00296E35" w:rsidRPr="001C0FC4" w:rsidRDefault="00296E35" w:rsidP="00296E35">
      <w:pPr>
        <w:pStyle w:val="H6"/>
      </w:pPr>
      <w:r w:rsidRPr="001C0FC4">
        <w:t>(1)</w:t>
      </w:r>
    </w:p>
    <w:p w14:paraId="57EDA3C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B12033" w14:textId="77777777" w:rsidR="00296E35" w:rsidRPr="001C0FC4" w:rsidRDefault="00296E35" w:rsidP="00296E35">
      <w:pPr>
        <w:pStyle w:val="PL"/>
      </w:pPr>
      <w:r w:rsidRPr="001C0FC4">
        <w:rPr>
          <w:b/>
        </w:rPr>
        <w:t>ensure that</w:t>
      </w:r>
      <w:r w:rsidRPr="001C0FC4">
        <w:t xml:space="preserve"> {</w:t>
      </w:r>
    </w:p>
    <w:p w14:paraId="702D179F"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 and using the pre-established session }</w:t>
      </w:r>
    </w:p>
    <w:p w14:paraId="0CF01977"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720D9084" w14:textId="77777777" w:rsidR="00296E35" w:rsidRPr="001C0FC4" w:rsidRDefault="00296E35" w:rsidP="00296E35">
      <w:pPr>
        <w:pStyle w:val="PL"/>
      </w:pPr>
      <w:r w:rsidRPr="001C0FC4">
        <w:t xml:space="preserve">            }</w:t>
      </w:r>
    </w:p>
    <w:p w14:paraId="0D6E1131" w14:textId="77777777" w:rsidR="00296E35" w:rsidRPr="001C0FC4" w:rsidRDefault="00296E35" w:rsidP="00296E35">
      <w:pPr>
        <w:pStyle w:val="PL"/>
      </w:pPr>
    </w:p>
    <w:p w14:paraId="52963461" w14:textId="77777777" w:rsidR="00296E35" w:rsidRPr="001C0FC4" w:rsidRDefault="00296E35" w:rsidP="00296E35">
      <w:pPr>
        <w:pStyle w:val="H6"/>
      </w:pPr>
      <w:r w:rsidRPr="001C0FC4">
        <w:t>(2)</w:t>
      </w:r>
    </w:p>
    <w:p w14:paraId="67645430"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0EFEA54F" w14:textId="77777777" w:rsidR="00296E35" w:rsidRPr="001C0FC4" w:rsidRDefault="00296E35" w:rsidP="00296E35">
      <w:pPr>
        <w:pStyle w:val="PL"/>
      </w:pPr>
      <w:r w:rsidRPr="001C0FC4">
        <w:rPr>
          <w:b/>
        </w:rPr>
        <w:t>ensure that</w:t>
      </w:r>
      <w:r w:rsidRPr="001C0FC4">
        <w:t xml:space="preserve"> {</w:t>
      </w:r>
    </w:p>
    <w:p w14:paraId="5A18827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79511279" w14:textId="77777777" w:rsidR="00296E35" w:rsidRPr="001C0FC4" w:rsidRDefault="00296E35" w:rsidP="00296E35">
      <w:pPr>
        <w:pStyle w:val="PL"/>
      </w:pPr>
      <w:r w:rsidRPr="001C0FC4">
        <w:t xml:space="preserve">    </w:t>
      </w:r>
      <w:r w:rsidRPr="001C0FC4">
        <w:rPr>
          <w:b/>
        </w:rPr>
        <w:t>then</w:t>
      </w:r>
      <w:r w:rsidRPr="001C0FC4">
        <w:t xml:space="preserve"> { UE (MCDATA Client) sends the group session SDS message via a MSRP SEND message with a disposition of "DELIVERY" }</w:t>
      </w:r>
    </w:p>
    <w:p w14:paraId="363E9B9A" w14:textId="77777777" w:rsidR="00296E35" w:rsidRPr="001C0FC4" w:rsidRDefault="00296E35" w:rsidP="00296E35">
      <w:pPr>
        <w:pStyle w:val="PL"/>
      </w:pPr>
      <w:r w:rsidRPr="001C0FC4">
        <w:t xml:space="preserve">            }</w:t>
      </w:r>
    </w:p>
    <w:p w14:paraId="1AE42F4D" w14:textId="77777777" w:rsidR="00296E35" w:rsidRPr="001C0FC4" w:rsidRDefault="00296E35" w:rsidP="00296E35">
      <w:pPr>
        <w:pStyle w:val="PL"/>
      </w:pPr>
    </w:p>
    <w:p w14:paraId="3EF753F8" w14:textId="77777777" w:rsidR="00296E35" w:rsidRPr="001C0FC4" w:rsidRDefault="00296E35" w:rsidP="00296E35">
      <w:pPr>
        <w:pStyle w:val="H6"/>
      </w:pPr>
      <w:r w:rsidRPr="001C0FC4">
        <w:t>(3)</w:t>
      </w:r>
    </w:p>
    <w:p w14:paraId="315D375F"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60220F07" w14:textId="77777777" w:rsidR="00296E35" w:rsidRPr="001C0FC4" w:rsidRDefault="00296E35" w:rsidP="00296E35">
      <w:pPr>
        <w:pStyle w:val="PL"/>
      </w:pPr>
      <w:r w:rsidRPr="001C0FC4">
        <w:rPr>
          <w:b/>
        </w:rPr>
        <w:t>ensure that</w:t>
      </w:r>
      <w:r w:rsidRPr="001C0FC4">
        <w:t xml:space="preserve"> {</w:t>
      </w:r>
    </w:p>
    <w:p w14:paraId="15A75F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02CBED"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3562C12" w14:textId="77777777" w:rsidR="00296E35" w:rsidRPr="001C0FC4" w:rsidRDefault="00296E35" w:rsidP="00296E35">
      <w:pPr>
        <w:pStyle w:val="PL"/>
      </w:pPr>
      <w:r w:rsidRPr="001C0FC4">
        <w:t xml:space="preserve">            }</w:t>
      </w:r>
    </w:p>
    <w:p w14:paraId="4BE59ABC" w14:textId="77777777" w:rsidR="00296E35" w:rsidRPr="001C0FC4" w:rsidRDefault="00296E35" w:rsidP="00296E35">
      <w:pPr>
        <w:pStyle w:val="PL"/>
      </w:pPr>
    </w:p>
    <w:p w14:paraId="426E033A" w14:textId="77777777" w:rsidR="00296E35" w:rsidRPr="001C0FC4" w:rsidRDefault="00296E35" w:rsidP="00296E35">
      <w:pPr>
        <w:pStyle w:val="H6"/>
      </w:pPr>
      <w:r w:rsidRPr="001C0FC4">
        <w:t>(4)</w:t>
      </w:r>
    </w:p>
    <w:p w14:paraId="117E9540" w14:textId="77777777" w:rsidR="00296E35" w:rsidRPr="001C0FC4" w:rsidRDefault="00296E35" w:rsidP="00296E35">
      <w:pPr>
        <w:pStyle w:val="PL"/>
      </w:pPr>
      <w:r w:rsidRPr="001C0FC4">
        <w:rPr>
          <w:b/>
        </w:rPr>
        <w:t>with</w:t>
      </w:r>
      <w:r w:rsidRPr="001C0FC4">
        <w:t xml:space="preserve"> { UE (MCDATA Client) having established a group SDS session using the pre-established session }</w:t>
      </w:r>
    </w:p>
    <w:p w14:paraId="40306F2C" w14:textId="77777777" w:rsidR="00296E35" w:rsidRPr="001C0FC4" w:rsidRDefault="00296E35" w:rsidP="00296E35">
      <w:pPr>
        <w:pStyle w:val="PL"/>
      </w:pPr>
      <w:r w:rsidRPr="001C0FC4">
        <w:rPr>
          <w:b/>
        </w:rPr>
        <w:t>ensure that</w:t>
      </w:r>
      <w:r w:rsidRPr="001C0FC4">
        <w:t xml:space="preserve"> {</w:t>
      </w:r>
    </w:p>
    <w:p w14:paraId="1D25CA4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while keeping the pre-established session }</w:t>
      </w:r>
    </w:p>
    <w:p w14:paraId="4DCE7AE2"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4D0F90" w14:textId="77777777" w:rsidR="00296E35" w:rsidRPr="001C0FC4" w:rsidRDefault="00296E35" w:rsidP="00296E35">
      <w:pPr>
        <w:pStyle w:val="PL"/>
      </w:pPr>
      <w:r w:rsidRPr="001C0FC4">
        <w:t xml:space="preserve">            }</w:t>
      </w:r>
    </w:p>
    <w:p w14:paraId="785ACA85" w14:textId="77777777" w:rsidR="00296E35" w:rsidRPr="001C0FC4" w:rsidRDefault="00296E35" w:rsidP="00296E35">
      <w:pPr>
        <w:pStyle w:val="PL"/>
      </w:pPr>
    </w:p>
    <w:p w14:paraId="4E184DE5" w14:textId="77777777" w:rsidR="00296E35" w:rsidRPr="001C0FC4" w:rsidRDefault="00296E35" w:rsidP="00296E35">
      <w:pPr>
        <w:pStyle w:val="H6"/>
      </w:pPr>
      <w:r w:rsidRPr="001C0FC4">
        <w:t>6.1.19.2</w:t>
      </w:r>
      <w:r w:rsidRPr="001C0FC4">
        <w:tab/>
        <w:t>Conformance requirements</w:t>
      </w:r>
    </w:p>
    <w:p w14:paraId="15713484" w14:textId="77777777" w:rsidR="00296E35" w:rsidRPr="001C0FC4" w:rsidRDefault="00296E35" w:rsidP="00296E35">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F87C21" w14:textId="77777777" w:rsidR="00296E35" w:rsidRPr="001C0FC4" w:rsidRDefault="00296E35" w:rsidP="00296E35">
      <w:r w:rsidRPr="001C0FC4">
        <w:t>[TS 24.282, clause 9.2.5.3.1.1]</w:t>
      </w:r>
    </w:p>
    <w:p w14:paraId="01BEBF1B"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DB61C5E" w14:textId="77777777" w:rsidR="00296E35" w:rsidRPr="001C0FC4" w:rsidRDefault="00296E35" w:rsidP="00296E35">
      <w:r w:rsidRPr="001C0FC4">
        <w:t>The MCData client:</w:t>
      </w:r>
    </w:p>
    <w:p w14:paraId="1E6B066A"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0AE1C6D6"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295A74F"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12403195"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43BAD73A" w14:textId="77777777" w:rsidR="00296E35" w:rsidRPr="001C0FC4" w:rsidRDefault="00296E35" w:rsidP="00296E35">
      <w:pPr>
        <w:pStyle w:val="B2"/>
      </w:pPr>
      <w:r w:rsidRPr="001C0FC4">
        <w:t>a)</w:t>
      </w:r>
      <w:r w:rsidRPr="001C0FC4">
        <w:tab/>
        <w:t>an hname "body" parameter populated with:</w:t>
      </w:r>
    </w:p>
    <w:p w14:paraId="71DFAB74"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2CC163BF" w14:textId="77777777" w:rsidR="00296E35" w:rsidRPr="001C0FC4" w:rsidRDefault="00296E35" w:rsidP="00296E35">
      <w:pPr>
        <w:pStyle w:val="B3"/>
      </w:pPr>
      <w:r w:rsidRPr="001C0FC4">
        <w:t>ii)</w:t>
      </w:r>
      <w:r w:rsidRPr="001C0FC4">
        <w:tab/>
        <w:t>an application/vnd.3gpp.mcdata-info MIME body with:</w:t>
      </w:r>
    </w:p>
    <w:p w14:paraId="121C71BA"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6843B027" w14:textId="77777777" w:rsidR="00296E35" w:rsidRPr="001C0FC4" w:rsidRDefault="00296E35" w:rsidP="00296E35">
      <w:pPr>
        <w:pStyle w:val="B4"/>
      </w:pPr>
      <w:r w:rsidRPr="001C0FC4">
        <w:t>B)</w:t>
      </w:r>
      <w:r w:rsidRPr="001C0FC4">
        <w:tab/>
        <w:t>the &lt;mcdata-request-uri&gt; element set to the MCData group identity;</w:t>
      </w:r>
    </w:p>
    <w:p w14:paraId="07C9C23B"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622D00C9"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7384176D"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2D83ACD5"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2F8A2126" w14:textId="77777777" w:rsidR="00296E35" w:rsidRPr="001C0FC4" w:rsidRDefault="00296E35" w:rsidP="00296E35">
      <w:pPr>
        <w:pStyle w:val="B1"/>
      </w:pPr>
      <w:r w:rsidRPr="001C0FC4">
        <w:t>6)</w:t>
      </w:r>
      <w:r w:rsidRPr="001C0FC4">
        <w:tab/>
        <w:t>shall include the following according to IETF RFC 4488 [53]:</w:t>
      </w:r>
    </w:p>
    <w:p w14:paraId="61268A5E" w14:textId="77777777" w:rsidR="00296E35" w:rsidRPr="001C0FC4" w:rsidRDefault="00296E35" w:rsidP="00296E35">
      <w:pPr>
        <w:pStyle w:val="B2"/>
      </w:pPr>
      <w:r w:rsidRPr="001C0FC4">
        <w:t>a)</w:t>
      </w:r>
      <w:r w:rsidRPr="001C0FC4">
        <w:tab/>
        <w:t>the option tag "norefersub" in the Supported header field; and</w:t>
      </w:r>
    </w:p>
    <w:p w14:paraId="1E9710A4" w14:textId="77777777" w:rsidR="00296E35" w:rsidRPr="001C0FC4" w:rsidRDefault="00296E35" w:rsidP="00296E35">
      <w:pPr>
        <w:pStyle w:val="B2"/>
      </w:pPr>
      <w:r w:rsidRPr="001C0FC4">
        <w:t>b)</w:t>
      </w:r>
      <w:r w:rsidRPr="001C0FC4">
        <w:tab/>
        <w:t>the value "false" in the Refer-Sub header field;</w:t>
      </w:r>
    </w:p>
    <w:p w14:paraId="24662AE9"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E89037C"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95799E4" w14:textId="77777777" w:rsidR="00296E35" w:rsidRPr="001C0FC4" w:rsidRDefault="00296E35" w:rsidP="00296E35">
      <w:pPr>
        <w:pStyle w:val="B1"/>
      </w:pPr>
      <w:r w:rsidRPr="001C0FC4">
        <w:t>9)</w:t>
      </w:r>
      <w:r w:rsidRPr="001C0FC4">
        <w:tab/>
        <w:t>shall send the SIP REFER request according to 3GPP TS 24.229 [5].</w:t>
      </w:r>
    </w:p>
    <w:p w14:paraId="60B7A4C1" w14:textId="77777777" w:rsidR="00296E35" w:rsidRPr="001C0FC4" w:rsidRDefault="00296E35" w:rsidP="00296E35">
      <w:r w:rsidRPr="001C0FC4">
        <w:t>On receiving a final SIP 2xx response to the SIP REFER request, the MCData client:</w:t>
      </w:r>
    </w:p>
    <w:p w14:paraId="003873A8" w14:textId="77777777" w:rsidR="00296E35" w:rsidRPr="001C0FC4" w:rsidRDefault="00296E35" w:rsidP="00296E35">
      <w:pPr>
        <w:pStyle w:val="B1"/>
      </w:pPr>
      <w:r w:rsidRPr="001C0FC4">
        <w:t>1)</w:t>
      </w:r>
      <w:r w:rsidRPr="001C0FC4">
        <w:tab/>
        <w:t>shall interact with the media plane as specified in 3GPP TS 24.582 [15].</w:t>
      </w:r>
    </w:p>
    <w:p w14:paraId="10B9AAF5" w14:textId="77777777" w:rsidR="00296E35" w:rsidRPr="001C0FC4" w:rsidRDefault="00296E35" w:rsidP="00296E35">
      <w:r w:rsidRPr="001C0FC4">
        <w:t>On receiving a SIP re-INVITE request within the pre-established session targeted by the sent SIP REFER request, the MCData client:</w:t>
      </w:r>
    </w:p>
    <w:p w14:paraId="3DE031F4"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CE92148" w14:textId="77777777" w:rsidR="00296E35" w:rsidRPr="001C0FC4" w:rsidRDefault="00296E35" w:rsidP="00296E35">
      <w:pPr>
        <w:pStyle w:val="B2"/>
      </w:pPr>
      <w:r w:rsidRPr="001C0FC4">
        <w:t>i)</w:t>
      </w:r>
      <w:r w:rsidRPr="001C0FC4">
        <w:tab/>
        <w:t>shall notify MCData user about successful the MCData communication establishment;</w:t>
      </w:r>
    </w:p>
    <w:p w14:paraId="76AEA9AF"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25B0994F" w14:textId="77777777" w:rsidR="00296E35" w:rsidRPr="001C0FC4" w:rsidRDefault="00296E35" w:rsidP="00296E35">
      <w:pPr>
        <w:pStyle w:val="B2"/>
      </w:pPr>
      <w:r w:rsidRPr="001C0FC4">
        <w:t>i)</w:t>
      </w:r>
      <w:r w:rsidRPr="001C0FC4">
        <w:tab/>
        <w:t>shall notify MCData user about the MCData communication establishment failure; and</w:t>
      </w:r>
    </w:p>
    <w:p w14:paraId="02F6338F" w14:textId="77777777" w:rsidR="00296E35" w:rsidRPr="001C0FC4" w:rsidRDefault="00296E35" w:rsidP="00296E35">
      <w:pPr>
        <w:pStyle w:val="B1"/>
      </w:pPr>
      <w:r w:rsidRPr="001C0FC4">
        <w:t>3)</w:t>
      </w:r>
      <w:r w:rsidRPr="001C0FC4">
        <w:tab/>
        <w:t>shall interact with the media plane as specified in 3GPP TS 24.582 [15].</w:t>
      </w:r>
    </w:p>
    <w:p w14:paraId="3A24AFD8" w14:textId="77777777" w:rsidR="00296E35" w:rsidRPr="001C0FC4" w:rsidRDefault="00296E35" w:rsidP="00296E35">
      <w:r w:rsidRPr="001C0FC4">
        <w:t>[TS 24.282, clause 9.2.3.2.1]</w:t>
      </w:r>
    </w:p>
    <w:p w14:paraId="2C7AC278" w14:textId="77777777" w:rsidR="00296E35" w:rsidRPr="001C0FC4" w:rsidRDefault="00296E35" w:rsidP="00296E35">
      <w:r w:rsidRPr="001C0FC4">
        <w:t>When composing an SDP offer according to 3GPP TS 24.229 [5], IETF RFC 4975 [17], IETF RFC 6135 [19] and IETF RFC 6714 [20] the MCData client:</w:t>
      </w:r>
    </w:p>
    <w:p w14:paraId="7C834DA2" w14:textId="77777777" w:rsidR="00296E35" w:rsidRPr="001C0FC4" w:rsidRDefault="00296E35" w:rsidP="00296E35">
      <w:pPr>
        <w:pStyle w:val="B1"/>
      </w:pPr>
      <w:r w:rsidRPr="001C0FC4">
        <w:t>1)</w:t>
      </w:r>
      <w:r w:rsidRPr="001C0FC4">
        <w:tab/>
        <w:t>shall include an "m=message" media-level</w:t>
      </w:r>
      <w:bookmarkStart w:id="804" w:name="MCCQCTEMPBM_00000026"/>
      <w:r w:rsidRPr="001C0FC4">
        <w:t xml:space="preserve"> section </w:t>
      </w:r>
      <w:bookmarkEnd w:id="804"/>
      <w:r w:rsidRPr="001C0FC4">
        <w:t>for the MCData media stream consisting of:</w:t>
      </w:r>
    </w:p>
    <w:p w14:paraId="54462A19" w14:textId="77777777" w:rsidR="00296E35" w:rsidRPr="001C0FC4" w:rsidRDefault="00296E35" w:rsidP="00296E35">
      <w:pPr>
        <w:pStyle w:val="B2"/>
      </w:pPr>
      <w:r w:rsidRPr="001C0FC4">
        <w:t>a)</w:t>
      </w:r>
      <w:r w:rsidRPr="001C0FC4">
        <w:tab/>
        <w:t>the port number;</w:t>
      </w:r>
    </w:p>
    <w:p w14:paraId="22C9F0CD" w14:textId="77777777" w:rsidR="00296E35" w:rsidRPr="001C0FC4" w:rsidRDefault="00296E35" w:rsidP="00296E35">
      <w:pPr>
        <w:pStyle w:val="B2"/>
      </w:pPr>
      <w:r w:rsidRPr="001C0FC4">
        <w:t>b)</w:t>
      </w:r>
      <w:r w:rsidRPr="001C0FC4">
        <w:tab/>
        <w:t>a protocol field value of "TCP/MSRP", or "TCP/TLS/MSRP" for TLS;</w:t>
      </w:r>
    </w:p>
    <w:p w14:paraId="3827BBA5" w14:textId="77777777" w:rsidR="00296E35" w:rsidRPr="001C0FC4" w:rsidRDefault="00296E35" w:rsidP="00296E35">
      <w:pPr>
        <w:pStyle w:val="B2"/>
      </w:pPr>
      <w:r w:rsidRPr="001C0FC4">
        <w:t>c)</w:t>
      </w:r>
      <w:r w:rsidRPr="001C0FC4">
        <w:tab/>
        <w:t xml:space="preserve">a format list field set to </w:t>
      </w:r>
      <w:bookmarkStart w:id="805" w:name="MCCQCTEMPBM_00000022"/>
      <w:r w:rsidRPr="001C0FC4">
        <w:t>‘</w:t>
      </w:r>
      <w:bookmarkEnd w:id="805"/>
      <w:r w:rsidRPr="001C0FC4">
        <w:t>*’;</w:t>
      </w:r>
    </w:p>
    <w:p w14:paraId="6756743E" w14:textId="77777777" w:rsidR="00296E35" w:rsidRPr="001C0FC4" w:rsidRDefault="00296E35" w:rsidP="00296E35">
      <w:pPr>
        <w:pStyle w:val="B2"/>
      </w:pPr>
      <w:r w:rsidRPr="001C0FC4">
        <w:t>d)</w:t>
      </w:r>
      <w:r w:rsidRPr="001C0FC4">
        <w:tab/>
        <w:t>an "a=sendonly" attribute;</w:t>
      </w:r>
    </w:p>
    <w:p w14:paraId="7AB65D6A" w14:textId="77777777" w:rsidR="00296E35" w:rsidRPr="001C0FC4" w:rsidRDefault="00296E35" w:rsidP="00296E35">
      <w:pPr>
        <w:pStyle w:val="B2"/>
      </w:pPr>
      <w:r w:rsidRPr="001C0FC4">
        <w:t>e)</w:t>
      </w:r>
      <w:r w:rsidRPr="001C0FC4">
        <w:tab/>
        <w:t>an "a=path" attribute containing its own MSRP URI;</w:t>
      </w:r>
    </w:p>
    <w:p w14:paraId="412AA51E"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C0D423F"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B33644"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359E34" w14:textId="77777777" w:rsidR="00296E35" w:rsidRPr="001C0FC4" w:rsidRDefault="00296E35" w:rsidP="00296E35">
      <w:r w:rsidRPr="001C0FC4">
        <w:t>[TS 24.282, clause 9.2.5.4.1.1]</w:t>
      </w:r>
    </w:p>
    <w:p w14:paraId="1D030004"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46C1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B53E255"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C1EBC43"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22900AD"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A0BB860"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EAD1850"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18A7BF3"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08C1C6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CE1A4E9"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47803AD0"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D5D11EF" w14:textId="77777777" w:rsidR="00296E35" w:rsidRPr="001C0FC4" w:rsidRDefault="00296E35" w:rsidP="00296E35">
      <w:r w:rsidRPr="001C0FC4">
        <w:t>On receiving a SIP re-INVITE request within the pre-established session targeted by the sent SIP REFER request, the MCData client:</w:t>
      </w:r>
    </w:p>
    <w:p w14:paraId="1685C58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24F7C5BA" w14:textId="77777777" w:rsidR="00296E35" w:rsidRPr="001C0FC4" w:rsidRDefault="00296E35" w:rsidP="00296E35">
      <w:pPr>
        <w:pStyle w:val="B2"/>
      </w:pPr>
      <w:r w:rsidRPr="001C0FC4">
        <w:t>i)</w:t>
      </w:r>
      <w:r w:rsidRPr="001C0FC4">
        <w:tab/>
        <w:t>shall notify MCData user about successful the MCData communication termination.</w:t>
      </w:r>
    </w:p>
    <w:p w14:paraId="506949CF" w14:textId="77777777" w:rsidR="00296E35" w:rsidRPr="001C0FC4" w:rsidRDefault="00296E35" w:rsidP="00296E35">
      <w:r w:rsidRPr="001C0FC4">
        <w:t>[TS 24.582, clause 12.1]</w:t>
      </w:r>
    </w:p>
    <w:p w14:paraId="724170D9"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3932F30" w14:textId="77777777" w:rsidR="00296E35" w:rsidRPr="001C0FC4" w:rsidRDefault="00296E35" w:rsidP="00296E35">
      <w:r w:rsidRPr="001C0FC4">
        <w:t>[TS 24.582, clause 6.1.2.2.1]</w:t>
      </w:r>
    </w:p>
    <w:p w14:paraId="5086361A" w14:textId="77777777" w:rsidR="00296E35" w:rsidRPr="001C0FC4" w:rsidRDefault="00296E35" w:rsidP="00296E35">
      <w:r w:rsidRPr="001C0FC4">
        <w:t>Upon receiving an indication to establish MSRP connection for SDS session as the originating MCData client, the MCData client:</w:t>
      </w:r>
    </w:p>
    <w:p w14:paraId="47D67257" w14:textId="77777777" w:rsidR="00296E35" w:rsidRPr="001C0FC4" w:rsidRDefault="00296E35" w:rsidP="00296E35">
      <w:pPr>
        <w:pStyle w:val="B1"/>
      </w:pPr>
      <w:r w:rsidRPr="001C0FC4">
        <w:t>1.</w:t>
      </w:r>
      <w:r w:rsidRPr="001C0FC4">
        <w:tab/>
        <w:t>shall act as an MSRP client according to IETF RFC 6135 [12];</w:t>
      </w:r>
    </w:p>
    <w:p w14:paraId="08ED46DB" w14:textId="77777777" w:rsidR="00296E35" w:rsidRPr="001C0FC4" w:rsidRDefault="00296E35" w:rsidP="00296E35">
      <w:pPr>
        <w:pStyle w:val="B1"/>
      </w:pPr>
      <w:r w:rsidRPr="001C0FC4">
        <w:t>2.</w:t>
      </w:r>
      <w:r w:rsidRPr="001C0FC4">
        <w:tab/>
        <w:t>shall act according to IETF RFC 6135 [12], as:</w:t>
      </w:r>
    </w:p>
    <w:p w14:paraId="11C3EB78" w14:textId="77777777" w:rsidR="00296E35" w:rsidRPr="001C0FC4" w:rsidRDefault="00296E35" w:rsidP="00296E35">
      <w:pPr>
        <w:pStyle w:val="B2"/>
      </w:pPr>
      <w:r w:rsidRPr="001C0FC4">
        <w:t>a.</w:t>
      </w:r>
      <w:r w:rsidRPr="001C0FC4">
        <w:tab/>
        <w:t>an "active" endpoint, if a=setup attribute in the received SDP answer is set to "passive"; and</w:t>
      </w:r>
    </w:p>
    <w:p w14:paraId="242D1F01" w14:textId="77777777" w:rsidR="00296E35" w:rsidRPr="001C0FC4" w:rsidRDefault="00296E35" w:rsidP="00296E35">
      <w:pPr>
        <w:pStyle w:val="B2"/>
      </w:pPr>
      <w:r w:rsidRPr="001C0FC4">
        <w:t>b.</w:t>
      </w:r>
      <w:r w:rsidRPr="001C0FC4">
        <w:tab/>
        <w:t>an "passive" endpoint, if a=setup attribute in the received SDP answer is set to "active";</w:t>
      </w:r>
    </w:p>
    <w:p w14:paraId="720B3CF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342F5E4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8415FDB" w14:textId="77777777" w:rsidR="00296E35" w:rsidRPr="001C0FC4" w:rsidRDefault="00296E35" w:rsidP="00296E35">
      <w:pPr>
        <w:pStyle w:val="B1"/>
      </w:pPr>
      <w:r w:rsidRPr="001C0FC4">
        <w:t>Once the MSRP session is established, the MCData client:</w:t>
      </w:r>
    </w:p>
    <w:p w14:paraId="1F070AA9"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6C30AE6A"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FFB1E" w14:textId="77777777" w:rsidR="00296E35" w:rsidRPr="001C0FC4" w:rsidRDefault="00296E35" w:rsidP="00296E35">
      <w:pPr>
        <w:pStyle w:val="B1"/>
      </w:pPr>
      <w:r w:rsidRPr="001C0FC4">
        <w:t>3.</w:t>
      </w:r>
      <w:r w:rsidRPr="001C0FC4">
        <w:tab/>
        <w:t>shall handle the received content as described in subclause 6.1.2.6.</w:t>
      </w:r>
    </w:p>
    <w:p w14:paraId="6E7162D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EEAEEF7"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5DE2736" w14:textId="77777777" w:rsidR="00296E35" w:rsidRPr="001C0FC4" w:rsidRDefault="00296E35" w:rsidP="00296E35">
      <w:r w:rsidRPr="001C0FC4">
        <w:t>[TS 24.582, clause 6.1.2.6]</w:t>
      </w:r>
    </w:p>
    <w:p w14:paraId="16932646"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630153C"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DAB756B"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5C43C72"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644FD28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54D761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B733E7" w14:textId="77777777" w:rsidR="00296E35" w:rsidRPr="001C0FC4" w:rsidRDefault="00296E35" w:rsidP="00296E35">
      <w:pPr>
        <w:pStyle w:val="H6"/>
      </w:pPr>
      <w:r w:rsidRPr="001C0FC4">
        <w:t>6.1.19.3</w:t>
      </w:r>
      <w:r w:rsidRPr="001C0FC4">
        <w:tab/>
        <w:t>Test description</w:t>
      </w:r>
    </w:p>
    <w:p w14:paraId="7A4F1AED" w14:textId="77777777" w:rsidR="00296E35" w:rsidRPr="001C0FC4" w:rsidRDefault="00296E35" w:rsidP="00296E35">
      <w:pPr>
        <w:pStyle w:val="H6"/>
      </w:pPr>
      <w:r w:rsidRPr="001C0FC4">
        <w:t>6.1.19.3.1</w:t>
      </w:r>
      <w:r w:rsidRPr="001C0FC4">
        <w:tab/>
        <w:t>Pre-test conditions</w:t>
      </w:r>
    </w:p>
    <w:p w14:paraId="47C8F986" w14:textId="77777777" w:rsidR="00296E35" w:rsidRDefault="00296E35" w:rsidP="00296E35">
      <w:pPr>
        <w:pStyle w:val="H6"/>
      </w:pPr>
      <w:r w:rsidRPr="00102CE5">
        <w:t>Test configuration</w:t>
      </w:r>
      <w:r>
        <w:t>:</w:t>
      </w:r>
    </w:p>
    <w:p w14:paraId="0419543D" w14:textId="325AC06A" w:rsidR="00296E35" w:rsidRDefault="00296E35" w:rsidP="00296E35">
      <w:pPr>
        <w:pStyle w:val="B1"/>
      </w:pPr>
      <w:r>
        <w:t>-</w:t>
      </w:r>
      <w:r>
        <w:tab/>
        <w:t>Single cell configuration according to TS 37.579-1 [2] clause 5.2.2.2.1.</w:t>
      </w:r>
    </w:p>
    <w:p w14:paraId="5AC1515F" w14:textId="77777777" w:rsidR="00296E35" w:rsidRDefault="00296E35" w:rsidP="00296E35">
      <w:pPr>
        <w:pStyle w:val="H6"/>
      </w:pPr>
      <w:r>
        <w:t>Preamble:</w:t>
      </w:r>
    </w:p>
    <w:p w14:paraId="455B7F9B" w14:textId="7F56CC50" w:rsidR="00296E35" w:rsidRDefault="00296E35" w:rsidP="00296E35">
      <w:pPr>
        <w:pStyle w:val="B1"/>
      </w:pPr>
      <w:r>
        <w:t>-</w:t>
      </w:r>
      <w:r>
        <w:tab/>
        <w:t>The UE has performed procedure 'Initial registration' as described in TS 37.579-1 [2] clause 5.4.2.</w:t>
      </w:r>
    </w:p>
    <w:p w14:paraId="623B2BD5" w14:textId="6D894B4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30D7202" w14:textId="77777777" w:rsidR="00296E35" w:rsidRDefault="00296E35" w:rsidP="00296E35">
      <w:pPr>
        <w:pStyle w:val="B1"/>
      </w:pPr>
      <w:r>
        <w:t>-</w:t>
      </w:r>
      <w:r>
        <w:tab/>
      </w:r>
      <w:r w:rsidRPr="000573F5">
        <w:t>UE States at the end of the preamble</w:t>
      </w:r>
      <w:r>
        <w:t>:</w:t>
      </w:r>
    </w:p>
    <w:p w14:paraId="05DB7239" w14:textId="77777777" w:rsidR="00296E35" w:rsidRDefault="00296E35" w:rsidP="00296E35">
      <w:pPr>
        <w:pStyle w:val="B1"/>
        <w:ind w:left="852"/>
      </w:pPr>
      <w:r>
        <w:t>-</w:t>
      </w:r>
      <w:r>
        <w:tab/>
        <w:t>The UE is in RRC_IDLE state.</w:t>
      </w:r>
    </w:p>
    <w:p w14:paraId="4EB9B0B9" w14:textId="77777777" w:rsidR="00296E35" w:rsidRDefault="00296E35" w:rsidP="00296E35">
      <w:pPr>
        <w:pStyle w:val="B1"/>
        <w:ind w:left="852"/>
      </w:pPr>
      <w:r>
        <w:t>-</w:t>
      </w:r>
      <w:r>
        <w:tab/>
        <w:t>The client is registered for MCData.</w:t>
      </w:r>
    </w:p>
    <w:p w14:paraId="44BD9601" w14:textId="77777777" w:rsidR="00296E35" w:rsidRDefault="00296E35" w:rsidP="00296E35">
      <w:pPr>
        <w:pStyle w:val="B1"/>
        <w:ind w:left="852"/>
      </w:pPr>
      <w:r>
        <w:t>-</w:t>
      </w:r>
      <w:r>
        <w:tab/>
      </w:r>
      <w:r w:rsidRPr="008B4D0C">
        <w:t>A pre-established session is established</w:t>
      </w:r>
      <w:r>
        <w:t>.</w:t>
      </w:r>
    </w:p>
    <w:p w14:paraId="38307450" w14:textId="77777777" w:rsidR="00296E35" w:rsidRPr="001C0FC4" w:rsidRDefault="00296E35" w:rsidP="00296E35">
      <w:pPr>
        <w:pStyle w:val="H6"/>
      </w:pPr>
      <w:r w:rsidRPr="001C0FC4">
        <w:t>6.1.19.3.2</w:t>
      </w:r>
      <w:r w:rsidRPr="001C0FC4">
        <w:tab/>
        <w:t>Test procedure sequence</w:t>
      </w:r>
    </w:p>
    <w:p w14:paraId="35EAF3A2" w14:textId="77777777" w:rsidR="00296E35" w:rsidRPr="001C0FC4" w:rsidRDefault="00296E35" w:rsidP="00296E35">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C769D3" w14:textId="77777777" w:rsidTr="002E3FCC">
        <w:tc>
          <w:tcPr>
            <w:tcW w:w="649" w:type="dxa"/>
            <w:tcBorders>
              <w:top w:val="single" w:sz="4" w:space="0" w:color="auto"/>
              <w:left w:val="single" w:sz="4" w:space="0" w:color="auto"/>
              <w:bottom w:val="nil"/>
              <w:right w:val="single" w:sz="4" w:space="0" w:color="auto"/>
            </w:tcBorders>
            <w:hideMark/>
          </w:tcPr>
          <w:p w14:paraId="11916E23"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33AF7D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8433671"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58C7B7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96A86F0" w14:textId="77777777" w:rsidR="00296E35" w:rsidRPr="001C0FC4" w:rsidRDefault="00296E35" w:rsidP="002E3FCC">
            <w:pPr>
              <w:pStyle w:val="TAH"/>
            </w:pPr>
            <w:r w:rsidRPr="001C0FC4">
              <w:t>Verdict</w:t>
            </w:r>
          </w:p>
        </w:tc>
      </w:tr>
      <w:tr w:rsidR="00296E35" w:rsidRPr="001C0FC4" w14:paraId="40AC98BE" w14:textId="77777777" w:rsidTr="002E3FCC">
        <w:tc>
          <w:tcPr>
            <w:tcW w:w="649" w:type="dxa"/>
            <w:tcBorders>
              <w:top w:val="nil"/>
              <w:left w:val="single" w:sz="4" w:space="0" w:color="auto"/>
              <w:bottom w:val="single" w:sz="4" w:space="0" w:color="auto"/>
              <w:right w:val="single" w:sz="4" w:space="0" w:color="auto"/>
            </w:tcBorders>
          </w:tcPr>
          <w:p w14:paraId="4B3385D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2A1655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B8855A"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5E0BE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A0BBBF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F36B439" w14:textId="77777777" w:rsidR="00296E35" w:rsidRPr="001C0FC4" w:rsidRDefault="00296E35" w:rsidP="002E3FCC">
            <w:pPr>
              <w:pStyle w:val="TAH"/>
            </w:pPr>
          </w:p>
        </w:tc>
      </w:tr>
      <w:tr w:rsidR="00296E35" w:rsidRPr="001C0FC4" w14:paraId="591251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6C870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685788E" w14:textId="77777777" w:rsidR="00296E35" w:rsidRPr="001C0FC4" w:rsidRDefault="00296E35" w:rsidP="002E3FCC">
            <w:pPr>
              <w:pStyle w:val="TAL"/>
            </w:pPr>
            <w:r w:rsidRPr="001C0FC4">
              <w:t>Make the UE (MCData client) send a group session SDS message using the pre-established session with disposition request "</w:t>
            </w:r>
            <w:r w:rsidRPr="001C0FC4">
              <w:rPr>
                <w:b/>
                <w:bCs/>
              </w:rPr>
              <w:t>DELIVERY</w:t>
            </w:r>
            <w:r w:rsidRPr="001C0FC4">
              <w:t>".</w:t>
            </w:r>
          </w:p>
          <w:p w14:paraId="396EA4F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4BB9F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E5B04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A97B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AEEDFF4" w14:textId="77777777" w:rsidR="00296E35" w:rsidRPr="001C0FC4" w:rsidRDefault="00296E35" w:rsidP="002E3FCC">
            <w:pPr>
              <w:pStyle w:val="TAC"/>
            </w:pPr>
            <w:r w:rsidRPr="001C0FC4">
              <w:t>-</w:t>
            </w:r>
          </w:p>
        </w:tc>
      </w:tr>
      <w:tr w:rsidR="00296E35" w:rsidRPr="001C0FC4" w14:paraId="1FD57C4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ECBC9B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069E57" w14:textId="58CFB6E1"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F54B2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5189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05E4D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29EF7D" w14:textId="77777777" w:rsidR="00296E35" w:rsidRPr="001C0FC4" w:rsidRDefault="00296E35" w:rsidP="002E3FCC">
            <w:pPr>
              <w:pStyle w:val="TAC"/>
            </w:pPr>
            <w:r w:rsidRPr="001C0FC4">
              <w:t>P</w:t>
            </w:r>
          </w:p>
        </w:tc>
      </w:tr>
      <w:tr w:rsidR="00296E35" w:rsidRPr="001C0FC4" w14:paraId="071B31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C0CAE8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D90D7AB" w14:textId="77777777" w:rsidR="00296E35" w:rsidRPr="001C0FC4" w:rsidRDefault="00296E35" w:rsidP="002E3FCC">
            <w:pPr>
              <w:pStyle w:val="TAL"/>
            </w:pPr>
            <w:r w:rsidRPr="001C0FC4">
              <w:t>Check: Does the UE (MCData client) notify the user about successful MCData communication establishment?</w:t>
            </w:r>
          </w:p>
          <w:p w14:paraId="68AEBEC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D96AF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E8CE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558F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46CA5A2" w14:textId="77777777" w:rsidR="00296E35" w:rsidRPr="001C0FC4" w:rsidRDefault="00296E35" w:rsidP="002E3FCC">
            <w:pPr>
              <w:pStyle w:val="TAC"/>
            </w:pPr>
            <w:r w:rsidRPr="001C0FC4">
              <w:t>P</w:t>
            </w:r>
          </w:p>
        </w:tc>
      </w:tr>
      <w:tr w:rsidR="00296E35" w:rsidRPr="001C0FC4" w14:paraId="671448F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568D70"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7CDAB4" w14:textId="431BB188"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DEFD2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208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1C8B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E135799" w14:textId="77777777" w:rsidR="00296E35" w:rsidRPr="001C0FC4" w:rsidRDefault="00296E35" w:rsidP="002E3FCC">
            <w:pPr>
              <w:pStyle w:val="TAC"/>
            </w:pPr>
            <w:r w:rsidRPr="001C0FC4">
              <w:t>P</w:t>
            </w:r>
          </w:p>
        </w:tc>
      </w:tr>
      <w:tr w:rsidR="00296E35" w:rsidRPr="001C0FC4" w14:paraId="6A29EA7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03F46E1"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8EECD8" w14:textId="17B17AEA"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2102C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7413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1986C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7553048" w14:textId="77777777" w:rsidR="00296E35" w:rsidRPr="001C0FC4" w:rsidRDefault="00296E35" w:rsidP="002E3FCC">
            <w:pPr>
              <w:pStyle w:val="TAC"/>
            </w:pPr>
            <w:r w:rsidRPr="001C0FC4">
              <w:t>P</w:t>
            </w:r>
          </w:p>
        </w:tc>
      </w:tr>
      <w:tr w:rsidR="00296E35" w:rsidRPr="001C0FC4" w14:paraId="4EFE33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51576F4"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3815BAA" w14:textId="77777777" w:rsidR="00296E35" w:rsidRPr="001C0FC4" w:rsidRDefault="00296E35" w:rsidP="002E3FCC">
            <w:pPr>
              <w:pStyle w:val="TAL"/>
            </w:pPr>
            <w:r w:rsidRPr="001C0FC4">
              <w:t>Check: Does the UE (MCData client) provide the disposition notification to the user?</w:t>
            </w:r>
          </w:p>
          <w:p w14:paraId="14A64740"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8287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F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6C1569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2234AEC" w14:textId="77777777" w:rsidR="00296E35" w:rsidRPr="001C0FC4" w:rsidRDefault="00296E35" w:rsidP="002E3FCC">
            <w:pPr>
              <w:pStyle w:val="TAC"/>
            </w:pPr>
            <w:r w:rsidRPr="001C0FC4">
              <w:t>P</w:t>
            </w:r>
          </w:p>
        </w:tc>
      </w:tr>
      <w:tr w:rsidR="00296E35" w:rsidRPr="001C0FC4" w14:paraId="7D5387A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91BC0A1"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8B9A1AE" w14:textId="77777777" w:rsidR="00296E35" w:rsidRPr="001C0FC4" w:rsidRDefault="00296E35" w:rsidP="002E3FCC">
            <w:pPr>
              <w:pStyle w:val="TAL"/>
            </w:pPr>
            <w:r w:rsidRPr="001C0FC4">
              <w:t>Make the UE (MCData client) release the group session while keeping the pre-established session.</w:t>
            </w:r>
          </w:p>
          <w:p w14:paraId="547C44B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65C6CD"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86C8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B870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3CF288D" w14:textId="77777777" w:rsidR="00296E35" w:rsidRPr="001C0FC4" w:rsidRDefault="00296E35" w:rsidP="002E3FCC">
            <w:pPr>
              <w:pStyle w:val="TAC"/>
            </w:pPr>
            <w:r w:rsidRPr="001C0FC4">
              <w:t>-</w:t>
            </w:r>
          </w:p>
        </w:tc>
      </w:tr>
      <w:tr w:rsidR="00296E35" w:rsidRPr="001C0FC4" w14:paraId="7FED337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8872699"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E07FD7" w14:textId="39EE055E"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16954728"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D77A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764C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5A759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A5E54F0" w14:textId="77777777" w:rsidR="00296E35" w:rsidRPr="001C0FC4" w:rsidRDefault="00296E35" w:rsidP="002E3FCC">
            <w:pPr>
              <w:pStyle w:val="TAC"/>
            </w:pPr>
            <w:r w:rsidRPr="001C0FC4">
              <w:t>P</w:t>
            </w:r>
          </w:p>
        </w:tc>
      </w:tr>
      <w:tr w:rsidR="00296E35" w:rsidRPr="001C0FC4" w14:paraId="6D8338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9DBF927"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F22B81" w14:textId="614DFB0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7BC1A3"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C078E3"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A5AC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8AA6F78" w14:textId="77777777" w:rsidR="00296E35" w:rsidRPr="001C0FC4" w:rsidRDefault="00296E35" w:rsidP="002E3FCC">
            <w:pPr>
              <w:pStyle w:val="TAC"/>
            </w:pPr>
            <w:r>
              <w:t>-</w:t>
            </w:r>
          </w:p>
        </w:tc>
      </w:tr>
      <w:tr w:rsidR="00296E35" w:rsidRPr="001C0FC4" w14:paraId="1A53A7A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46094"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EC9EFFF"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3408E87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CC28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33F05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97FA9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747907" w14:textId="77777777" w:rsidR="00296E35" w:rsidRPr="001C0FC4" w:rsidRDefault="00296E35" w:rsidP="002E3FCC">
            <w:pPr>
              <w:pStyle w:val="TAC"/>
            </w:pPr>
            <w:r w:rsidRPr="001C0FC4">
              <w:t>P</w:t>
            </w:r>
          </w:p>
        </w:tc>
      </w:tr>
      <w:tr w:rsidR="00296E35" w:rsidRPr="001C0FC4" w14:paraId="634AE89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654A983" w14:textId="77777777" w:rsidR="00296E35" w:rsidRDefault="00296E35" w:rsidP="002E3FCC">
            <w:pPr>
              <w:pStyle w:val="TAN"/>
            </w:pPr>
            <w:r w:rsidRPr="001C0FC4">
              <w:t>NOTE 1:</w:t>
            </w:r>
            <w:r w:rsidRPr="001C0FC4">
              <w:tab/>
              <w:t>This is expected to be done via a suitable implementation dependent MMI.</w:t>
            </w:r>
          </w:p>
          <w:p w14:paraId="48F7BE43" w14:textId="77777777" w:rsidR="00296E35" w:rsidRPr="001C0FC4" w:rsidRDefault="00296E35" w:rsidP="002E3FCC">
            <w:pPr>
              <w:pStyle w:val="TAN"/>
            </w:pPr>
            <w:r>
              <w:t>NOTE 2:</w:t>
            </w:r>
            <w:r>
              <w:tab/>
              <w:t>The procedure does not release the RRC connection.</w:t>
            </w:r>
          </w:p>
        </w:tc>
      </w:tr>
    </w:tbl>
    <w:p w14:paraId="4BCA5B19" w14:textId="77777777" w:rsidR="00296E35" w:rsidRPr="001C0FC4" w:rsidRDefault="00296E35" w:rsidP="00296E35"/>
    <w:p w14:paraId="2D15B14A" w14:textId="77777777" w:rsidR="00296E35" w:rsidRPr="001C0FC4" w:rsidRDefault="00296E35" w:rsidP="00296E35">
      <w:pPr>
        <w:pStyle w:val="H6"/>
      </w:pPr>
      <w:r w:rsidRPr="001C0FC4">
        <w:t>6.1.19.3.3</w:t>
      </w:r>
      <w:r w:rsidRPr="001C0FC4">
        <w:tab/>
        <w:t>Specific message contents</w:t>
      </w:r>
    </w:p>
    <w:p w14:paraId="343F2A3E" w14:textId="20A06724" w:rsidR="00296E35" w:rsidRPr="001C0FC4" w:rsidRDefault="00296E35" w:rsidP="00296E35">
      <w:pPr>
        <w:pStyle w:val="TH"/>
      </w:pPr>
      <w:r w:rsidRPr="001C0FC4">
        <w:t>Table 6.1.19.3.3-1: SIP REFER from the UE (step 2, Table 6.1.19.3.2-1;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36910C8E"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76445580" w14:textId="0809392B" w:rsidR="00296E35" w:rsidRPr="001C0FC4" w:rsidRDefault="00296E35" w:rsidP="002E3FCC">
            <w:pPr>
              <w:pStyle w:val="TAL"/>
            </w:pPr>
            <w:r w:rsidRPr="001C0FC4">
              <w:t xml:space="preserve">Derivation Path: TS </w:t>
            </w:r>
            <w:r>
              <w:t>37.579</w:t>
            </w:r>
            <w:r w:rsidRPr="001C0FC4">
              <w:t>-1 [2], Table 5.5.2.12-1</w:t>
            </w:r>
          </w:p>
        </w:tc>
      </w:tr>
      <w:tr w:rsidR="00296E35" w:rsidRPr="001C0FC4" w14:paraId="0C429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759B8391"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6A1345AA"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0646B7F"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277C875C"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6F618BF1" w14:textId="77777777" w:rsidR="00296E35" w:rsidRPr="001C0FC4" w:rsidRDefault="00296E35" w:rsidP="002E3FCC">
            <w:pPr>
              <w:pStyle w:val="TAH"/>
            </w:pPr>
            <w:r w:rsidRPr="001C0FC4">
              <w:t>Condition</w:t>
            </w:r>
          </w:p>
        </w:tc>
      </w:tr>
      <w:tr w:rsidR="00296E35" w:rsidRPr="001C0FC4" w14:paraId="0A57852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2594BB9"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6BAE90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8B607B"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01107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CE1B7DD" w14:textId="77777777" w:rsidR="00296E35" w:rsidRPr="001C0FC4" w:rsidRDefault="00296E35" w:rsidP="002E3FCC">
            <w:pPr>
              <w:pStyle w:val="TAL"/>
            </w:pPr>
          </w:p>
        </w:tc>
      </w:tr>
      <w:tr w:rsidR="00296E35" w:rsidRPr="001C0FC4" w14:paraId="6A102BAB"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A9D2521"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9A640A6"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5A0AFC1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7275EBB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0E20615" w14:textId="77777777" w:rsidR="00296E35" w:rsidRPr="001C0FC4" w:rsidRDefault="00296E35" w:rsidP="002E3FCC">
            <w:pPr>
              <w:pStyle w:val="TAL"/>
            </w:pPr>
          </w:p>
        </w:tc>
      </w:tr>
      <w:tr w:rsidR="00296E35" w:rsidRPr="001C0FC4" w14:paraId="61BEF54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9682960"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C07EAB7" w14:textId="77777777" w:rsidR="00296E35" w:rsidRPr="001C0FC4" w:rsidRDefault="00296E35" w:rsidP="002E3FCC">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56C45A14"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5C084D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5B3E759" w14:textId="77777777" w:rsidR="00296E35" w:rsidRPr="001C0FC4" w:rsidRDefault="00296E35" w:rsidP="002E3FCC">
            <w:pPr>
              <w:pStyle w:val="TAL"/>
            </w:pPr>
          </w:p>
        </w:tc>
      </w:tr>
    </w:tbl>
    <w:p w14:paraId="75D3BA18" w14:textId="77777777" w:rsidR="00296E35" w:rsidRPr="001C0FC4" w:rsidRDefault="00296E35" w:rsidP="00296E35"/>
    <w:p w14:paraId="569711BE" w14:textId="77777777" w:rsidR="00296E35" w:rsidRPr="001C0FC4" w:rsidRDefault="00296E35" w:rsidP="00296E35">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E160C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C909CEE" w14:textId="6F2333C0"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6.1.19.3.3-3</w:t>
            </w:r>
          </w:p>
        </w:tc>
      </w:tr>
    </w:tbl>
    <w:p w14:paraId="2B4A981F" w14:textId="77777777" w:rsidR="00296E35" w:rsidRPr="001C0FC4" w:rsidRDefault="00296E35" w:rsidP="00296E35"/>
    <w:p w14:paraId="67BAB154" w14:textId="77777777" w:rsidR="00296E35" w:rsidRPr="001C0FC4" w:rsidRDefault="00296E35" w:rsidP="00296E35">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D4A8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31DC14" w14:textId="762E5DAE" w:rsidR="00296E35" w:rsidRPr="001C0FC4" w:rsidRDefault="00296E35" w:rsidP="002E3FCC">
            <w:pPr>
              <w:pStyle w:val="TAL"/>
            </w:pPr>
            <w:r w:rsidRPr="001C0FC4">
              <w:t xml:space="preserve">Derivation Path: TS </w:t>
            </w:r>
            <w:r>
              <w:t>37.579</w:t>
            </w:r>
            <w:r w:rsidRPr="001C0FC4">
              <w:t>-1 [2], Table 5.5.2.12-2</w:t>
            </w:r>
          </w:p>
        </w:tc>
      </w:tr>
      <w:tr w:rsidR="00296E35" w:rsidRPr="001C0FC4" w14:paraId="06DB226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058FF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4E87E1"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BF9F8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E56C66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205E2D1" w14:textId="77777777" w:rsidR="00296E35" w:rsidRPr="001C0FC4" w:rsidRDefault="00296E35" w:rsidP="002E3FCC">
            <w:pPr>
              <w:pStyle w:val="TAH"/>
            </w:pPr>
            <w:r w:rsidRPr="001C0FC4">
              <w:t>Condition</w:t>
            </w:r>
          </w:p>
        </w:tc>
      </w:tr>
      <w:tr w:rsidR="00296E35" w:rsidRPr="001C0FC4" w14:paraId="007DCF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C37EEB"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9E8CB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CED8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5D0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41F9D" w14:textId="77777777" w:rsidR="00296E35" w:rsidRPr="001C0FC4" w:rsidRDefault="00296E35" w:rsidP="002E3FCC">
            <w:pPr>
              <w:pStyle w:val="TAL"/>
            </w:pPr>
          </w:p>
        </w:tc>
      </w:tr>
      <w:tr w:rsidR="00296E35" w:rsidRPr="001C0FC4" w14:paraId="061972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D8ED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AE33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0D3A6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86D5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DD176" w14:textId="77777777" w:rsidR="00296E35" w:rsidRPr="001C0FC4" w:rsidRDefault="00296E35" w:rsidP="002E3FCC">
            <w:pPr>
              <w:pStyle w:val="TAL"/>
            </w:pPr>
          </w:p>
        </w:tc>
      </w:tr>
      <w:tr w:rsidR="00296E35" w:rsidRPr="001C0FC4" w14:paraId="637DF0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9560F6C"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59A59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7231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ED8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42031B" w14:textId="77777777" w:rsidR="00296E35" w:rsidRPr="001C0FC4" w:rsidRDefault="00296E35" w:rsidP="002E3FCC">
            <w:pPr>
              <w:pStyle w:val="TAL"/>
            </w:pPr>
          </w:p>
        </w:tc>
      </w:tr>
      <w:tr w:rsidR="00296E35" w:rsidRPr="001C0FC4" w14:paraId="67CA4D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751EF2"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5310B7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3591E7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6F5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652F08" w14:textId="77777777" w:rsidR="00296E35" w:rsidRPr="001C0FC4" w:rsidRDefault="00296E35" w:rsidP="002E3FCC">
            <w:pPr>
              <w:pStyle w:val="TAL"/>
            </w:pPr>
          </w:p>
        </w:tc>
      </w:tr>
      <w:tr w:rsidR="00296E35" w:rsidRPr="001C0FC4" w14:paraId="734670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12C4C8"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140BD2" w14:textId="77777777" w:rsidR="00296E35" w:rsidRPr="001C0FC4" w:rsidRDefault="00296E35" w:rsidP="002E3FCC">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4A161E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A1C7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7BD27A" w14:textId="77777777" w:rsidR="00296E35" w:rsidRPr="001C0FC4" w:rsidRDefault="00296E35" w:rsidP="002E3FCC">
            <w:pPr>
              <w:pStyle w:val="TAL"/>
            </w:pPr>
          </w:p>
        </w:tc>
      </w:tr>
      <w:tr w:rsidR="00296E35" w:rsidRPr="001C0FC4" w14:paraId="6A9759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CA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CB25B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1BC4F"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95207B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FE5889" w14:textId="77777777" w:rsidR="00296E35" w:rsidRPr="001C0FC4" w:rsidRDefault="00296E35" w:rsidP="002E3FCC">
            <w:pPr>
              <w:pStyle w:val="TAL"/>
            </w:pPr>
          </w:p>
        </w:tc>
      </w:tr>
      <w:tr w:rsidR="00296E35" w:rsidRPr="001C0FC4" w14:paraId="12CF8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3E886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02C53C" w14:textId="77777777" w:rsidR="00296E35" w:rsidRPr="001C0FC4" w:rsidRDefault="00296E35" w:rsidP="002E3FCC">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3A555A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6B801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1E632C" w14:textId="77777777" w:rsidR="00296E35" w:rsidRPr="001C0FC4" w:rsidRDefault="00296E35" w:rsidP="002E3FCC">
            <w:pPr>
              <w:pStyle w:val="TAL"/>
            </w:pPr>
          </w:p>
        </w:tc>
      </w:tr>
    </w:tbl>
    <w:p w14:paraId="3E8A03A2" w14:textId="77777777" w:rsidR="00296E35" w:rsidRPr="001C0FC4" w:rsidRDefault="00296E35" w:rsidP="00296E35"/>
    <w:p w14:paraId="4FBA44CD" w14:textId="77777777" w:rsidR="00296E35" w:rsidRPr="001C0FC4" w:rsidRDefault="00296E35" w:rsidP="00296E35">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5956B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7EE5C57" w14:textId="2E24F530" w:rsidR="00296E35" w:rsidRPr="001C0FC4" w:rsidRDefault="00296E35" w:rsidP="002E3FCC">
            <w:pPr>
              <w:pStyle w:val="TAL"/>
            </w:pPr>
            <w:r w:rsidRPr="001C0FC4">
              <w:t xml:space="preserve">Derivation Path: TS </w:t>
            </w:r>
            <w:r>
              <w:t>37.579</w:t>
            </w:r>
            <w:r w:rsidRPr="001C0FC4">
              <w:t>-1 [2], Table 5.5.3.1.1-3, condition PRE_ESTABLISHED_SESSION, SDP_OFFER, MCDATA_SDS, SDS_SESSION</w:t>
            </w:r>
          </w:p>
        </w:tc>
      </w:tr>
    </w:tbl>
    <w:p w14:paraId="54606D8A" w14:textId="77777777" w:rsidR="00296E35" w:rsidRPr="001C0FC4" w:rsidRDefault="00296E35" w:rsidP="00296E35"/>
    <w:p w14:paraId="125736C7" w14:textId="77777777" w:rsidR="00296E35" w:rsidRPr="001C0FC4" w:rsidRDefault="00296E35" w:rsidP="00296E35">
      <w:pPr>
        <w:pStyle w:val="TH"/>
      </w:pPr>
      <w:bookmarkStart w:id="806"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66A38F"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6DD3C7F" w14:textId="3917DAC7" w:rsidR="00296E35" w:rsidRPr="001C0FC4" w:rsidRDefault="00296E35" w:rsidP="002E3FCC">
            <w:pPr>
              <w:pStyle w:val="TAL"/>
            </w:pPr>
            <w:r w:rsidRPr="001C0FC4">
              <w:t xml:space="preserve">Derivation Path: TS </w:t>
            </w:r>
            <w:r>
              <w:t>37.579</w:t>
            </w:r>
            <w:r w:rsidRPr="001C0FC4">
              <w:t>-1 [2], Table 5.5.3.2.1-3, condition MCD_grp</w:t>
            </w:r>
          </w:p>
        </w:tc>
      </w:tr>
      <w:tr w:rsidR="00296E35" w:rsidRPr="001C0FC4" w14:paraId="49D2D031"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C9D937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2F395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2B8654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712FD8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E944974" w14:textId="77777777" w:rsidR="00296E35" w:rsidRPr="001C0FC4" w:rsidRDefault="00296E35" w:rsidP="002E3FCC">
            <w:pPr>
              <w:pStyle w:val="TAH"/>
            </w:pPr>
            <w:r w:rsidRPr="001C0FC4">
              <w:t>Condition</w:t>
            </w:r>
          </w:p>
        </w:tc>
      </w:tr>
      <w:tr w:rsidR="00296E35" w:rsidRPr="001C0FC4" w14:paraId="0EDBB5E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789B4C1"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E818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0085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0C40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3AE1F" w14:textId="77777777" w:rsidR="00296E35" w:rsidRPr="001C0FC4" w:rsidRDefault="00296E35" w:rsidP="002E3FCC">
            <w:pPr>
              <w:pStyle w:val="TAL"/>
            </w:pPr>
          </w:p>
        </w:tc>
      </w:tr>
      <w:tr w:rsidR="00296E35" w:rsidRPr="001C0FC4" w14:paraId="3AD3197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DDF16B2"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767D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A98756"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0B9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60C" w14:textId="77777777" w:rsidR="00296E35" w:rsidRPr="001C0FC4" w:rsidRDefault="00296E35" w:rsidP="002E3FCC">
            <w:pPr>
              <w:pStyle w:val="TAL"/>
            </w:pPr>
          </w:p>
        </w:tc>
      </w:tr>
      <w:tr w:rsidR="00296E35" w:rsidRPr="001C0FC4" w14:paraId="29C2AB24"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4F857CB1"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F0D798D" w14:textId="77777777" w:rsidR="00296E35" w:rsidRPr="001C0FC4" w:rsidRDefault="00296E35" w:rsidP="002E3FCC">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2FCF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D1391"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DF48C98" w14:textId="77777777" w:rsidR="00296E35" w:rsidRPr="001C0FC4" w:rsidRDefault="00296E35" w:rsidP="002E3FCC">
            <w:pPr>
              <w:pStyle w:val="TAL"/>
            </w:pPr>
          </w:p>
        </w:tc>
      </w:tr>
    </w:tbl>
    <w:p w14:paraId="2C2C4ABD" w14:textId="77777777" w:rsidR="00296E35" w:rsidRPr="001C0FC4" w:rsidRDefault="00296E35" w:rsidP="00296E35"/>
    <w:p w14:paraId="3A3BF327" w14:textId="632E6263" w:rsidR="00296E35" w:rsidRPr="001C0FC4" w:rsidRDefault="00296E35" w:rsidP="00296E35">
      <w:pPr>
        <w:pStyle w:val="TH"/>
      </w:pPr>
      <w:r w:rsidRPr="001C0FC4">
        <w:t>Table 6.1.19.3.3-6: MSRP SEND from the UE (step 4, Table 6.1.19.3.2-1;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CB754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EBE561" w14:textId="4D5DA57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B4600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5F2A1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E939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D0DC8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1A8E4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4F60EB" w14:textId="77777777" w:rsidR="00296E35" w:rsidRPr="001C0FC4" w:rsidRDefault="00296E35" w:rsidP="002E3FCC">
            <w:pPr>
              <w:pStyle w:val="TAH"/>
              <w:rPr>
                <w:bCs/>
              </w:rPr>
            </w:pPr>
            <w:r w:rsidRPr="001C0FC4">
              <w:rPr>
                <w:bCs/>
              </w:rPr>
              <w:t>Condition</w:t>
            </w:r>
          </w:p>
        </w:tc>
      </w:tr>
      <w:tr w:rsidR="00296E35" w:rsidRPr="001C0FC4" w14:paraId="588F7E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9C3B4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9A41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CF7BF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D413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034589" w14:textId="77777777" w:rsidR="00296E35" w:rsidRPr="001C0FC4" w:rsidRDefault="00296E35" w:rsidP="002E3FCC">
            <w:pPr>
              <w:pStyle w:val="TAL"/>
            </w:pPr>
          </w:p>
        </w:tc>
      </w:tr>
      <w:tr w:rsidR="00296E35" w:rsidRPr="001C0FC4" w14:paraId="085C0E2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3EFFF0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181E7C"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D5684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35E7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F4EE06" w14:textId="77777777" w:rsidR="00296E35" w:rsidRPr="001C0FC4" w:rsidRDefault="00296E35" w:rsidP="002E3FCC">
            <w:pPr>
              <w:pStyle w:val="TAL"/>
            </w:pPr>
          </w:p>
        </w:tc>
      </w:tr>
      <w:tr w:rsidR="00296E35" w:rsidRPr="001C0FC4" w14:paraId="2E34EC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97F44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68399F8" w14:textId="77777777" w:rsidR="00296E35" w:rsidRPr="001C0FC4" w:rsidRDefault="00296E35" w:rsidP="002E3FCC">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71B685D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238DB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48997B" w14:textId="77777777" w:rsidR="00296E35" w:rsidRPr="001C0FC4" w:rsidRDefault="00296E35" w:rsidP="002E3FCC">
            <w:pPr>
              <w:pStyle w:val="TAL"/>
            </w:pPr>
          </w:p>
        </w:tc>
      </w:tr>
    </w:tbl>
    <w:p w14:paraId="3F5F4C9E" w14:textId="77777777" w:rsidR="00296E35" w:rsidRPr="001C0FC4" w:rsidRDefault="00296E35" w:rsidP="00296E35"/>
    <w:p w14:paraId="460B31A0" w14:textId="091D75C5" w:rsidR="00296E35" w:rsidRPr="001C0FC4" w:rsidRDefault="00296E35" w:rsidP="00296E35">
      <w:pPr>
        <w:pStyle w:val="TH"/>
      </w:pPr>
      <w:r w:rsidRPr="001C0FC4">
        <w:t>Table 6.1.19.3.3-7: MIME Message (step 4, Table 6.1.19.3.2-1;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E9ABC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7B940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B61FB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6FBAB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B25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B48E8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CC26D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FBA126" w14:textId="77777777" w:rsidR="00296E35" w:rsidRPr="001C0FC4" w:rsidRDefault="00296E35" w:rsidP="002E3FCC">
            <w:pPr>
              <w:pStyle w:val="TAH"/>
              <w:rPr>
                <w:bCs/>
              </w:rPr>
            </w:pPr>
            <w:r w:rsidRPr="001C0FC4">
              <w:rPr>
                <w:bCs/>
              </w:rPr>
              <w:t>Condition</w:t>
            </w:r>
          </w:p>
        </w:tc>
      </w:tr>
      <w:tr w:rsidR="00296E35" w:rsidRPr="001C0FC4" w14:paraId="237ED4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EA2B0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A8149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E29A1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F7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4FD3D8" w14:textId="77777777" w:rsidR="00296E35" w:rsidRPr="001C0FC4" w:rsidRDefault="00296E35" w:rsidP="002E3FCC">
            <w:pPr>
              <w:pStyle w:val="TAL"/>
            </w:pPr>
          </w:p>
        </w:tc>
      </w:tr>
      <w:tr w:rsidR="00296E35" w:rsidRPr="001C0FC4" w14:paraId="0DA3EF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9D5EA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74493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CFA1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840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FBC43C" w14:textId="77777777" w:rsidR="00296E35" w:rsidRPr="001C0FC4" w:rsidRDefault="00296E35" w:rsidP="002E3FCC">
            <w:pPr>
              <w:pStyle w:val="TAL"/>
            </w:pPr>
          </w:p>
        </w:tc>
      </w:tr>
      <w:tr w:rsidR="00296E35" w:rsidRPr="001C0FC4" w14:paraId="64BFA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2F0E2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DBDA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0A0F2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7697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90F2CE" w14:textId="77777777" w:rsidR="00296E35" w:rsidRPr="001C0FC4" w:rsidRDefault="00296E35" w:rsidP="002E3FCC">
            <w:pPr>
              <w:pStyle w:val="TAL"/>
            </w:pPr>
          </w:p>
        </w:tc>
      </w:tr>
      <w:tr w:rsidR="00296E35" w:rsidRPr="001C0FC4" w14:paraId="606038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A57A7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57CB59" w14:textId="77777777" w:rsidR="00296E35" w:rsidRPr="001C0FC4" w:rsidRDefault="00296E35" w:rsidP="002E3FCC">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0420DD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F1A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D4AF92" w14:textId="77777777" w:rsidR="00296E35" w:rsidRPr="001C0FC4" w:rsidRDefault="00296E35" w:rsidP="002E3FCC">
            <w:pPr>
              <w:pStyle w:val="TAL"/>
            </w:pPr>
          </w:p>
        </w:tc>
      </w:tr>
      <w:tr w:rsidR="00296E35" w:rsidRPr="001C0FC4" w14:paraId="77B447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73A69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CBFE2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E1D0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2FDDB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A1C81" w14:textId="77777777" w:rsidR="00296E35" w:rsidRPr="001C0FC4" w:rsidRDefault="00296E35" w:rsidP="002E3FCC">
            <w:pPr>
              <w:pStyle w:val="TAL"/>
            </w:pPr>
          </w:p>
        </w:tc>
      </w:tr>
      <w:tr w:rsidR="00296E35" w:rsidRPr="001C0FC4" w14:paraId="1FEF50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39DD6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8EF3F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654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7E75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7086C7" w14:textId="77777777" w:rsidR="00296E35" w:rsidRPr="001C0FC4" w:rsidRDefault="00296E35" w:rsidP="002E3FCC">
            <w:pPr>
              <w:pStyle w:val="TAL"/>
            </w:pPr>
          </w:p>
        </w:tc>
      </w:tr>
      <w:tr w:rsidR="00296E35" w:rsidRPr="001C0FC4" w14:paraId="481D9F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302C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D8F6D3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5D51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1E1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68A20E" w14:textId="77777777" w:rsidR="00296E35" w:rsidRPr="001C0FC4" w:rsidRDefault="00296E35" w:rsidP="002E3FCC">
            <w:pPr>
              <w:pStyle w:val="TAL"/>
            </w:pPr>
          </w:p>
        </w:tc>
      </w:tr>
      <w:tr w:rsidR="00296E35" w:rsidRPr="001C0FC4" w14:paraId="4CA67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BDF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09D3AC" w14:textId="77777777" w:rsidR="00296E35" w:rsidRPr="001C0FC4" w:rsidRDefault="00296E35" w:rsidP="002E3FCC">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C0A1A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A25A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73A5A6" w14:textId="77777777" w:rsidR="00296E35" w:rsidRPr="001C0FC4" w:rsidRDefault="00296E35" w:rsidP="002E3FCC">
            <w:pPr>
              <w:pStyle w:val="TAL"/>
            </w:pPr>
          </w:p>
        </w:tc>
      </w:tr>
    </w:tbl>
    <w:p w14:paraId="2A522911" w14:textId="77777777" w:rsidR="00296E35" w:rsidRPr="001C0FC4" w:rsidRDefault="00296E35" w:rsidP="00296E35"/>
    <w:p w14:paraId="2CFE2C72" w14:textId="77777777" w:rsidR="00296E35" w:rsidRPr="001C0FC4" w:rsidRDefault="00296E35" w:rsidP="00296E35">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A2A3A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DFBDEE4" w14:textId="71CCF9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246BFFF4" w14:textId="77777777" w:rsidR="00296E35" w:rsidRPr="001C0FC4" w:rsidRDefault="00296E35" w:rsidP="00296E35"/>
    <w:p w14:paraId="5E46EA69" w14:textId="77777777" w:rsidR="00296E35" w:rsidRPr="001C0FC4" w:rsidRDefault="00296E35" w:rsidP="00296E35">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9D5C9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9BB5E1" w14:textId="73E98F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08F6F81D" w14:textId="77777777" w:rsidR="00296E35" w:rsidRPr="001C0FC4" w:rsidRDefault="00296E35" w:rsidP="00296E35"/>
    <w:bookmarkEnd w:id="806"/>
    <w:p w14:paraId="0599146E" w14:textId="5329231A" w:rsidR="00296E35" w:rsidRPr="001C0FC4" w:rsidRDefault="00296E35" w:rsidP="00296E35">
      <w:pPr>
        <w:pStyle w:val="TH"/>
      </w:pPr>
      <w:r w:rsidRPr="001C0FC4">
        <w:t>Table 6.1.19.3.3-10: MSRP SEND from the SS (step 5, Table 6.1.19.3.2-1;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AF00F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173A9" w14:textId="363722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40501C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C51D7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08ED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882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BCDC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08EB9" w14:textId="77777777" w:rsidR="00296E35" w:rsidRPr="001C0FC4" w:rsidRDefault="00296E35" w:rsidP="002E3FCC">
            <w:pPr>
              <w:pStyle w:val="TAH"/>
              <w:rPr>
                <w:bCs/>
              </w:rPr>
            </w:pPr>
            <w:r w:rsidRPr="001C0FC4">
              <w:rPr>
                <w:bCs/>
              </w:rPr>
              <w:t>Condition</w:t>
            </w:r>
          </w:p>
        </w:tc>
      </w:tr>
      <w:tr w:rsidR="00296E35" w:rsidRPr="001C0FC4" w14:paraId="416070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7F925"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DE7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B9D6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9C9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90141C" w14:textId="77777777" w:rsidR="00296E35" w:rsidRPr="001C0FC4" w:rsidRDefault="00296E35" w:rsidP="002E3FCC">
            <w:pPr>
              <w:pStyle w:val="TAL"/>
            </w:pPr>
          </w:p>
        </w:tc>
      </w:tr>
      <w:tr w:rsidR="00296E35" w:rsidRPr="001C0FC4" w14:paraId="7EB214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B5BD8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635358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253EA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4E1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E6B4C8" w14:textId="77777777" w:rsidR="00296E35" w:rsidRPr="001C0FC4" w:rsidRDefault="00296E35" w:rsidP="002E3FCC">
            <w:pPr>
              <w:pStyle w:val="TAL"/>
            </w:pPr>
          </w:p>
        </w:tc>
      </w:tr>
      <w:tr w:rsidR="00296E35" w:rsidRPr="001C0FC4" w14:paraId="2A125B6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BFD2E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0B11A2" w14:textId="77777777" w:rsidR="00296E35" w:rsidRPr="001C0FC4" w:rsidRDefault="00296E35" w:rsidP="002E3FCC">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05B03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5D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6E8C8B" w14:textId="77777777" w:rsidR="00296E35" w:rsidRPr="001C0FC4" w:rsidRDefault="00296E35" w:rsidP="002E3FCC">
            <w:pPr>
              <w:pStyle w:val="TAL"/>
            </w:pPr>
          </w:p>
        </w:tc>
      </w:tr>
    </w:tbl>
    <w:p w14:paraId="1D4A67E0" w14:textId="77777777" w:rsidR="00296E35" w:rsidRPr="001C0FC4" w:rsidRDefault="00296E35" w:rsidP="00296E35"/>
    <w:p w14:paraId="4A7FB8D8" w14:textId="77777777" w:rsidR="00296E35" w:rsidRPr="001C0FC4" w:rsidRDefault="00296E35" w:rsidP="00296E35">
      <w:pPr>
        <w:pStyle w:val="TH"/>
      </w:pPr>
      <w:r w:rsidRPr="001C0FC4">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9133E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E3005A" w14:textId="467590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40819331" w14:textId="77777777" w:rsidR="00296E35" w:rsidRPr="001C0FC4" w:rsidRDefault="00296E35" w:rsidP="00296E35"/>
    <w:p w14:paraId="45F889F4" w14:textId="77777777" w:rsidR="00296E35" w:rsidRPr="001C0FC4" w:rsidRDefault="00296E35" w:rsidP="00296E35">
      <w:pPr>
        <w:pStyle w:val="Heading3"/>
        <w:rPr>
          <w:color w:val="000000" w:themeColor="text1"/>
        </w:rPr>
      </w:pPr>
      <w:bookmarkStart w:id="807" w:name="_Toc178186353"/>
      <w:bookmarkStart w:id="808" w:name="_Toc181109094"/>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07"/>
      <w:bookmarkEnd w:id="808"/>
    </w:p>
    <w:p w14:paraId="6AD13698" w14:textId="77777777" w:rsidR="00296E35" w:rsidRPr="001C0FC4" w:rsidRDefault="00296E35" w:rsidP="00296E35">
      <w:pPr>
        <w:pStyle w:val="H6"/>
        <w:rPr>
          <w:color w:val="000000" w:themeColor="text1"/>
        </w:rPr>
      </w:pPr>
      <w:r w:rsidRPr="001C0FC4">
        <w:rPr>
          <w:color w:val="000000" w:themeColor="text1"/>
        </w:rPr>
        <w:t>6.1.20.1</w:t>
      </w:r>
      <w:r w:rsidRPr="001C0FC4">
        <w:rPr>
          <w:color w:val="000000" w:themeColor="text1"/>
        </w:rPr>
        <w:tab/>
        <w:t>Test Purpose (TP)</w:t>
      </w:r>
    </w:p>
    <w:p w14:paraId="77286711" w14:textId="77777777" w:rsidR="00296E35" w:rsidRPr="001C0FC4" w:rsidRDefault="00296E35" w:rsidP="00296E35">
      <w:pPr>
        <w:pStyle w:val="H6"/>
        <w:rPr>
          <w:color w:val="000000" w:themeColor="text1"/>
        </w:rPr>
      </w:pPr>
      <w:r w:rsidRPr="001C0FC4">
        <w:rPr>
          <w:color w:val="000000" w:themeColor="text1"/>
        </w:rPr>
        <w:t>(1)</w:t>
      </w:r>
    </w:p>
    <w:p w14:paraId="6406EF22"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7910E435"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80FC4E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group SDS session using the media plane and using a pre-established session }</w:t>
      </w:r>
    </w:p>
    <w:p w14:paraId="3002CC1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65C1180" w14:textId="77777777" w:rsidR="00296E35" w:rsidRPr="001C0FC4" w:rsidRDefault="00296E35" w:rsidP="00296E35">
      <w:pPr>
        <w:pStyle w:val="PL"/>
        <w:rPr>
          <w:color w:val="000000" w:themeColor="text1"/>
        </w:rPr>
      </w:pPr>
      <w:r w:rsidRPr="001C0FC4">
        <w:rPr>
          <w:color w:val="000000" w:themeColor="text1"/>
        </w:rPr>
        <w:t xml:space="preserve">            }</w:t>
      </w:r>
    </w:p>
    <w:p w14:paraId="45184D77" w14:textId="77777777" w:rsidR="00296E35" w:rsidRPr="001C0FC4" w:rsidRDefault="00296E35" w:rsidP="00296E35">
      <w:pPr>
        <w:pStyle w:val="PL"/>
        <w:rPr>
          <w:color w:val="000000" w:themeColor="text1"/>
        </w:rPr>
      </w:pPr>
    </w:p>
    <w:p w14:paraId="5060B2B5" w14:textId="77777777" w:rsidR="00296E35" w:rsidRPr="001C0FC4" w:rsidRDefault="00296E35" w:rsidP="00296E35">
      <w:pPr>
        <w:pStyle w:val="H6"/>
        <w:rPr>
          <w:color w:val="000000" w:themeColor="text1"/>
        </w:rPr>
      </w:pPr>
      <w:r w:rsidRPr="001C0FC4">
        <w:rPr>
          <w:color w:val="000000" w:themeColor="text1"/>
        </w:rPr>
        <w:t>(2)</w:t>
      </w:r>
    </w:p>
    <w:p w14:paraId="28B4B9D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group SDS session using the media plane and using a pre-established session }</w:t>
      </w:r>
    </w:p>
    <w:p w14:paraId="384A897B"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E8910B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0B5439CB"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939E262" w14:textId="77777777" w:rsidR="00296E35" w:rsidRPr="001C0FC4" w:rsidRDefault="00296E35" w:rsidP="00296E35">
      <w:pPr>
        <w:pStyle w:val="PL"/>
        <w:rPr>
          <w:color w:val="000000" w:themeColor="text1"/>
        </w:rPr>
      </w:pPr>
      <w:r w:rsidRPr="001C0FC4">
        <w:rPr>
          <w:color w:val="000000" w:themeColor="text1"/>
        </w:rPr>
        <w:t xml:space="preserve">            }</w:t>
      </w:r>
    </w:p>
    <w:p w14:paraId="7CAEA7EF" w14:textId="77777777" w:rsidR="00296E35" w:rsidRPr="001C0FC4" w:rsidRDefault="00296E35" w:rsidP="00296E35">
      <w:pPr>
        <w:pStyle w:val="PL"/>
        <w:rPr>
          <w:color w:val="000000" w:themeColor="text1"/>
        </w:rPr>
      </w:pPr>
    </w:p>
    <w:p w14:paraId="536D6FF6" w14:textId="77777777" w:rsidR="00296E35" w:rsidRPr="001C0FC4" w:rsidRDefault="00296E35" w:rsidP="00296E35">
      <w:pPr>
        <w:pStyle w:val="H6"/>
        <w:rPr>
          <w:color w:val="000000" w:themeColor="text1"/>
        </w:rPr>
      </w:pPr>
      <w:r w:rsidRPr="001C0FC4">
        <w:rPr>
          <w:color w:val="000000" w:themeColor="text1"/>
        </w:rPr>
        <w:t>(3)</w:t>
      </w:r>
    </w:p>
    <w:p w14:paraId="286D1F30"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group SDS session initiated by the SS (MCDATA server) and using a pre-established session }</w:t>
      </w:r>
    </w:p>
    <w:p w14:paraId="7D5240B6"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78982D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516E8F7C"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19836629" w14:textId="77777777" w:rsidR="00296E35" w:rsidRPr="001C0FC4" w:rsidRDefault="00296E35" w:rsidP="00296E35">
      <w:pPr>
        <w:pStyle w:val="PL"/>
        <w:rPr>
          <w:color w:val="000000" w:themeColor="text1"/>
        </w:rPr>
      </w:pPr>
      <w:r w:rsidRPr="001C0FC4">
        <w:rPr>
          <w:color w:val="000000" w:themeColor="text1"/>
        </w:rPr>
        <w:t xml:space="preserve">            }</w:t>
      </w:r>
    </w:p>
    <w:p w14:paraId="60F2EBC3" w14:textId="77777777" w:rsidR="00296E35" w:rsidRPr="001C0FC4" w:rsidRDefault="00296E35" w:rsidP="00296E35">
      <w:pPr>
        <w:pStyle w:val="PL"/>
        <w:rPr>
          <w:color w:val="000000" w:themeColor="text1"/>
        </w:rPr>
      </w:pPr>
    </w:p>
    <w:p w14:paraId="624B92DF" w14:textId="77777777" w:rsidR="00296E35" w:rsidRPr="001C0FC4" w:rsidRDefault="00296E35" w:rsidP="00296E35">
      <w:pPr>
        <w:pStyle w:val="H6"/>
        <w:rPr>
          <w:color w:val="000000" w:themeColor="text1"/>
        </w:rPr>
      </w:pPr>
      <w:r w:rsidRPr="001C0FC4">
        <w:rPr>
          <w:color w:val="000000" w:themeColor="text1"/>
        </w:rPr>
        <w:t>6.1.20.2</w:t>
      </w:r>
      <w:r w:rsidRPr="001C0FC4">
        <w:rPr>
          <w:color w:val="000000" w:themeColor="text1"/>
        </w:rPr>
        <w:tab/>
        <w:t>Conformance requirements</w:t>
      </w:r>
    </w:p>
    <w:p w14:paraId="084E5898"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A9820E" w14:textId="77777777" w:rsidR="00296E35" w:rsidRPr="001C0FC4" w:rsidRDefault="00296E35" w:rsidP="00296E35">
      <w:pPr>
        <w:rPr>
          <w:color w:val="000000" w:themeColor="text1"/>
        </w:rPr>
      </w:pPr>
      <w:r w:rsidRPr="001C0FC4">
        <w:rPr>
          <w:color w:val="000000" w:themeColor="text1"/>
        </w:rPr>
        <w:t>[TS 24.282, clause 9.2.5.3.1.2]</w:t>
      </w:r>
    </w:p>
    <w:p w14:paraId="41EF2DD3" w14:textId="77777777" w:rsidR="00296E35" w:rsidRPr="001C0FC4" w:rsidRDefault="00296E35" w:rsidP="00296E35">
      <w:r w:rsidRPr="001C0FC4">
        <w:t>Upon receiving a SIP re-INVITE request within a pre-established Session without an associated MCData session the MCData client:</w:t>
      </w:r>
    </w:p>
    <w:p w14:paraId="0FBDD03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7FE9C2A4"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45DD06AA"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B556F9D" w14:textId="77777777" w:rsidR="00296E35" w:rsidRPr="001C0FC4" w:rsidRDefault="00296E35" w:rsidP="00296E35">
      <w:pPr>
        <w:rPr>
          <w:color w:val="000000" w:themeColor="text1"/>
        </w:rPr>
      </w:pPr>
      <w:r w:rsidRPr="001C0FC4">
        <w:rPr>
          <w:color w:val="000000" w:themeColor="text1"/>
        </w:rPr>
        <w:t>[TS 24.282, clause 9.2.4.2.4]</w:t>
      </w:r>
    </w:p>
    <w:p w14:paraId="27A7BB4B"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68C8FD3E" w14:textId="77777777" w:rsidR="00296E35" w:rsidRPr="001C0FC4" w:rsidRDefault="00296E35" w:rsidP="00296E35">
      <w:pPr>
        <w:rPr>
          <w:color w:val="000000" w:themeColor="text1"/>
        </w:rPr>
      </w:pPr>
      <w:r w:rsidRPr="001C0FC4">
        <w:rPr>
          <w:color w:val="000000" w:themeColor="text1"/>
        </w:rPr>
        <w:t>The MCData client:</w:t>
      </w:r>
    </w:p>
    <w:p w14:paraId="01A81AEE"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91DC30D"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75D0921A"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D81E69E"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5B7924A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80BC31"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52C0783F"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3CD1D790"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59477E83"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26CD4135"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2B4B4B06"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0289E493"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F128223"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4177567"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12FF9E34"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7364E3B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07FDCFD"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4D87BD"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D5D2F7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AF3747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8C82A4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120B14AE"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E2508BD"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7DCD16F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3FF71FE8"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068FCBD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558BD8A9" w14:textId="77777777" w:rsidR="00296E35" w:rsidRPr="001C0FC4" w:rsidRDefault="00296E35" w:rsidP="00296E35">
      <w:pPr>
        <w:rPr>
          <w:color w:val="000000" w:themeColor="text1"/>
        </w:rPr>
      </w:pPr>
      <w:r w:rsidRPr="001C0FC4">
        <w:rPr>
          <w:color w:val="000000" w:themeColor="text1"/>
        </w:rPr>
        <w:t>[TS 24.282, clause 9.2.5.4.1.2]</w:t>
      </w:r>
    </w:p>
    <w:p w14:paraId="7103B843"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36C0DF9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204FA53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2A81E947"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54DF0868" w14:textId="77777777" w:rsidR="00296E35" w:rsidRPr="001C0FC4" w:rsidRDefault="00296E35" w:rsidP="00296E35">
      <w:pPr>
        <w:rPr>
          <w:color w:val="000000" w:themeColor="text1"/>
        </w:rPr>
      </w:pPr>
      <w:r w:rsidRPr="001C0FC4">
        <w:rPr>
          <w:color w:val="000000" w:themeColor="text1"/>
        </w:rPr>
        <w:t>[TS 24.582, clause 12.1]</w:t>
      </w:r>
    </w:p>
    <w:p w14:paraId="0B525FCA"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2319256" w14:textId="77777777" w:rsidR="00296E35" w:rsidRPr="001C0FC4" w:rsidRDefault="00296E35" w:rsidP="00296E35">
      <w:pPr>
        <w:rPr>
          <w:color w:val="000000" w:themeColor="text1"/>
        </w:rPr>
      </w:pPr>
      <w:r w:rsidRPr="001C0FC4">
        <w:rPr>
          <w:color w:val="000000" w:themeColor="text1"/>
        </w:rPr>
        <w:t>[TS 24.582, clause 6.1.2.3.1]</w:t>
      </w:r>
    </w:p>
    <w:p w14:paraId="72C7D1CB"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6C84FF4"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7DB0438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6E1C07BB"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46181DA"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BBF57D7"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2699D68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76C7E9F5"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E6751F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0CBF60CC"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F12849"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52A33882" w14:textId="77777777" w:rsidR="00296E35" w:rsidRPr="001C0FC4" w:rsidRDefault="00296E35" w:rsidP="00296E35">
      <w:pPr>
        <w:rPr>
          <w:color w:val="000000" w:themeColor="text1"/>
        </w:rPr>
      </w:pPr>
      <w:r w:rsidRPr="001C0FC4">
        <w:rPr>
          <w:color w:val="000000" w:themeColor="text1"/>
        </w:rPr>
        <w:t>[TS 24.582, clause 6.1.2.6]</w:t>
      </w:r>
    </w:p>
    <w:p w14:paraId="5ABBB1B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6D9D6ED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BB1A171"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788B5193"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13C57954"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19CC47FC"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CF2586D" w14:textId="77777777" w:rsidR="00296E35" w:rsidRPr="001C0FC4" w:rsidRDefault="00296E35" w:rsidP="00296E35">
      <w:pPr>
        <w:rPr>
          <w:color w:val="000000" w:themeColor="text1"/>
        </w:rPr>
      </w:pPr>
      <w:r w:rsidRPr="001C0FC4">
        <w:rPr>
          <w:color w:val="000000" w:themeColor="text1"/>
        </w:rPr>
        <w:t>[TS 24.582, clause 6.1.1.3.2]</w:t>
      </w:r>
    </w:p>
    <w:p w14:paraId="08372B30"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47807EE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2790E25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7C482AEC"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7A3A19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5B7AC91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108149DB"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4AFB0982"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1BA8ADD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1222DB5"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740445C"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78B3B7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437506F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B9A120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0B30CAE"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FFA6393"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53CADB9D"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2857EE61"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060B8A2" w14:textId="77777777" w:rsidR="00296E35" w:rsidRPr="001C0FC4" w:rsidRDefault="00296E35" w:rsidP="00296E35">
      <w:pPr>
        <w:rPr>
          <w:color w:val="000000" w:themeColor="text1"/>
        </w:rPr>
      </w:pPr>
      <w:r w:rsidRPr="001C0FC4">
        <w:rPr>
          <w:color w:val="000000" w:themeColor="text1"/>
        </w:rPr>
        <w:t>[TS 24.582, clause 6.1.2.5.1]</w:t>
      </w:r>
    </w:p>
    <w:p w14:paraId="2997FDF0"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46F5A6EB"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59117131"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D304D41"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1110720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3EF37852" w14:textId="77777777" w:rsidR="00296E35" w:rsidRPr="001C0FC4" w:rsidRDefault="00296E35" w:rsidP="00296E35">
      <w:pPr>
        <w:rPr>
          <w:color w:val="000000" w:themeColor="text1"/>
        </w:rPr>
      </w:pPr>
      <w:r w:rsidRPr="001C0FC4">
        <w:rPr>
          <w:color w:val="000000" w:themeColor="text1"/>
        </w:rPr>
        <w:t>If MSRP chunking is used, the MCData client:</w:t>
      </w:r>
    </w:p>
    <w:p w14:paraId="1D5BAC5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60EF7B8A"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5E63599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2470C46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52AA4DE" w14:textId="77777777" w:rsidR="00296E35" w:rsidRPr="001C0FC4" w:rsidRDefault="00296E35" w:rsidP="00296E35">
      <w:pPr>
        <w:rPr>
          <w:color w:val="000000" w:themeColor="text1"/>
        </w:rPr>
      </w:pPr>
      <w:r w:rsidRPr="001C0FC4">
        <w:rPr>
          <w:color w:val="000000" w:themeColor="text1"/>
        </w:rPr>
        <w:t>[TS 24.582, clause 6.1.2.5.2]</w:t>
      </w:r>
    </w:p>
    <w:p w14:paraId="20039425"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44570B7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5A5F744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1AFD7DEC"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09D4994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3C0A259F"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6C5207E5"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2205D2CE"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5474F0FE"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54E170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3FD6C182"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2CCA8121"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6FC88DD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7BF6CD3E"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62CB6D7" w14:textId="77777777" w:rsidR="00296E35" w:rsidRPr="001C0FC4" w:rsidRDefault="00296E35" w:rsidP="00296E35">
      <w:pPr>
        <w:rPr>
          <w:color w:val="000000" w:themeColor="text1"/>
        </w:rPr>
      </w:pPr>
      <w:r w:rsidRPr="001C0FC4">
        <w:rPr>
          <w:color w:val="000000" w:themeColor="text1"/>
        </w:rPr>
        <w:t>[TS 24.582, clause 6.1.2.5.3]</w:t>
      </w:r>
    </w:p>
    <w:p w14:paraId="3C6F1E90"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0DF44698"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6F44E53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11B8C49"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58E1A3A9"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3506DBF" w14:textId="77777777" w:rsidR="00296E35" w:rsidRPr="001C0FC4" w:rsidRDefault="00296E35" w:rsidP="00296E35">
      <w:pPr>
        <w:pStyle w:val="H6"/>
        <w:rPr>
          <w:color w:val="000000" w:themeColor="text1"/>
        </w:rPr>
      </w:pPr>
      <w:r w:rsidRPr="001C0FC4">
        <w:rPr>
          <w:color w:val="000000" w:themeColor="text1"/>
        </w:rPr>
        <w:t>6.1.20.3</w:t>
      </w:r>
      <w:r w:rsidRPr="001C0FC4">
        <w:rPr>
          <w:color w:val="000000" w:themeColor="text1"/>
        </w:rPr>
        <w:tab/>
        <w:t>Test description</w:t>
      </w:r>
    </w:p>
    <w:p w14:paraId="1F8F330C" w14:textId="77777777" w:rsidR="00296E35" w:rsidRPr="001C0FC4" w:rsidRDefault="00296E35" w:rsidP="00296E35">
      <w:pPr>
        <w:pStyle w:val="H6"/>
        <w:rPr>
          <w:color w:val="000000" w:themeColor="text1"/>
        </w:rPr>
      </w:pPr>
      <w:r w:rsidRPr="001C0FC4">
        <w:rPr>
          <w:color w:val="000000" w:themeColor="text1"/>
        </w:rPr>
        <w:t>6.1.20.3.1</w:t>
      </w:r>
      <w:r w:rsidRPr="001C0FC4">
        <w:rPr>
          <w:color w:val="000000" w:themeColor="text1"/>
        </w:rPr>
        <w:tab/>
        <w:t>Pre-test conditions</w:t>
      </w:r>
    </w:p>
    <w:p w14:paraId="53A61419" w14:textId="77777777" w:rsidR="00296E35" w:rsidRDefault="00296E35" w:rsidP="00296E35">
      <w:pPr>
        <w:pStyle w:val="H6"/>
      </w:pPr>
      <w:r w:rsidRPr="00102CE5">
        <w:t>Test configuration</w:t>
      </w:r>
      <w:r>
        <w:t>:</w:t>
      </w:r>
    </w:p>
    <w:p w14:paraId="255DDA86" w14:textId="3562B68D" w:rsidR="00296E35" w:rsidRDefault="00296E35" w:rsidP="00296E35">
      <w:pPr>
        <w:pStyle w:val="B1"/>
      </w:pPr>
      <w:r>
        <w:t>-</w:t>
      </w:r>
      <w:r>
        <w:tab/>
        <w:t>Single cell configuration according to TS 37.579-1 [2] clause 5.2.2.2.1.</w:t>
      </w:r>
    </w:p>
    <w:p w14:paraId="1C951F8C" w14:textId="77777777" w:rsidR="00296E35" w:rsidRDefault="00296E35" w:rsidP="00296E35">
      <w:pPr>
        <w:pStyle w:val="H6"/>
      </w:pPr>
      <w:r>
        <w:t>Preamble:</w:t>
      </w:r>
    </w:p>
    <w:p w14:paraId="1FE801AC" w14:textId="178B00D9" w:rsidR="00296E35" w:rsidRDefault="00296E35" w:rsidP="00296E35">
      <w:pPr>
        <w:pStyle w:val="B1"/>
      </w:pPr>
      <w:r>
        <w:t>-</w:t>
      </w:r>
      <w:r>
        <w:tab/>
        <w:t>The UE has performed procedure 'Initial registration' as described in TS 37.579-1 [2] clause 5.4.2.</w:t>
      </w:r>
    </w:p>
    <w:p w14:paraId="2294E5B9" w14:textId="4DD06B29"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453DB390" w14:textId="77777777" w:rsidR="00296E35" w:rsidRDefault="00296E35" w:rsidP="00296E35">
      <w:pPr>
        <w:pStyle w:val="B1"/>
      </w:pPr>
      <w:r>
        <w:t>-</w:t>
      </w:r>
      <w:r>
        <w:tab/>
      </w:r>
      <w:r w:rsidRPr="000573F5">
        <w:t>UE States at the end of the preamble</w:t>
      </w:r>
      <w:r>
        <w:t>:</w:t>
      </w:r>
    </w:p>
    <w:p w14:paraId="6B1E6E7B" w14:textId="77777777" w:rsidR="00296E35" w:rsidRDefault="00296E35" w:rsidP="00296E35">
      <w:pPr>
        <w:pStyle w:val="B1"/>
        <w:ind w:left="852"/>
      </w:pPr>
      <w:r>
        <w:t>-</w:t>
      </w:r>
      <w:r>
        <w:tab/>
        <w:t>The UE is in RRC_IDLE state.</w:t>
      </w:r>
    </w:p>
    <w:p w14:paraId="0981565A" w14:textId="77777777" w:rsidR="00296E35" w:rsidRDefault="00296E35" w:rsidP="00296E35">
      <w:pPr>
        <w:pStyle w:val="B1"/>
        <w:ind w:left="852"/>
      </w:pPr>
      <w:r>
        <w:t>-</w:t>
      </w:r>
      <w:r>
        <w:tab/>
        <w:t>The client is registered for MCData.</w:t>
      </w:r>
    </w:p>
    <w:p w14:paraId="41DA834D" w14:textId="77777777" w:rsidR="00296E35" w:rsidRDefault="00296E35" w:rsidP="00296E35">
      <w:pPr>
        <w:pStyle w:val="B1"/>
        <w:ind w:left="852"/>
      </w:pPr>
      <w:r>
        <w:t>-</w:t>
      </w:r>
      <w:r>
        <w:tab/>
      </w:r>
      <w:r w:rsidRPr="008B4D0C">
        <w:t>A pre-established session is established</w:t>
      </w:r>
      <w:r>
        <w:t>.</w:t>
      </w:r>
    </w:p>
    <w:p w14:paraId="76EBFB2F" w14:textId="77777777" w:rsidR="00296E35" w:rsidRPr="001C0FC4" w:rsidRDefault="00296E35" w:rsidP="00296E35">
      <w:pPr>
        <w:pStyle w:val="H6"/>
        <w:rPr>
          <w:color w:val="000000" w:themeColor="text1"/>
        </w:rPr>
      </w:pPr>
      <w:r w:rsidRPr="001C0FC4">
        <w:rPr>
          <w:color w:val="000000" w:themeColor="text1"/>
        </w:rPr>
        <w:t>6.1.20.3.2</w:t>
      </w:r>
      <w:r w:rsidRPr="001C0FC4">
        <w:rPr>
          <w:color w:val="000000" w:themeColor="text1"/>
        </w:rPr>
        <w:tab/>
        <w:t>Test procedure sequence</w:t>
      </w:r>
    </w:p>
    <w:p w14:paraId="56102E96" w14:textId="77777777" w:rsidR="00296E35" w:rsidRPr="001C0FC4" w:rsidRDefault="00296E35" w:rsidP="00296E35">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669410" w14:textId="77777777" w:rsidTr="002E3FCC">
        <w:tc>
          <w:tcPr>
            <w:tcW w:w="649" w:type="dxa"/>
            <w:tcBorders>
              <w:top w:val="single" w:sz="4" w:space="0" w:color="auto"/>
              <w:left w:val="single" w:sz="4" w:space="0" w:color="auto"/>
              <w:bottom w:val="nil"/>
              <w:right w:val="single" w:sz="4" w:space="0" w:color="auto"/>
            </w:tcBorders>
            <w:hideMark/>
          </w:tcPr>
          <w:p w14:paraId="45D81BB7"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0EAC128D"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0613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78AF864D"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0C01EB4"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4911D746" w14:textId="77777777" w:rsidTr="002E3FCC">
        <w:tc>
          <w:tcPr>
            <w:tcW w:w="649" w:type="dxa"/>
            <w:tcBorders>
              <w:top w:val="nil"/>
              <w:left w:val="single" w:sz="4" w:space="0" w:color="auto"/>
              <w:bottom w:val="single" w:sz="4" w:space="0" w:color="auto"/>
              <w:right w:val="single" w:sz="4" w:space="0" w:color="auto"/>
            </w:tcBorders>
          </w:tcPr>
          <w:p w14:paraId="2B4B1E41"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BD46CE4"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1F625965"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1B0C4731"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113F1ED"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3534E3BF" w14:textId="77777777" w:rsidR="00296E35" w:rsidRPr="001C0FC4" w:rsidRDefault="00296E35" w:rsidP="002E3FCC">
            <w:pPr>
              <w:pStyle w:val="TAH"/>
              <w:rPr>
                <w:color w:val="000000" w:themeColor="text1"/>
              </w:rPr>
            </w:pPr>
          </w:p>
        </w:tc>
      </w:tr>
      <w:tr w:rsidR="00296E35" w:rsidRPr="001C0FC4" w14:paraId="4C9D48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7C7DCF"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F33ED2" w14:textId="11886E66"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34BDE936"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A89E2C"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3C8EAD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6AA8D"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529B8A5"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11F7356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8E466E3"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D4BF0F2" w14:textId="2E5AF6C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56775FD"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265156"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0B35B2"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17C542"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04A26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3C90570"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1E28309" w14:textId="03FBF447"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C9D8F2"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948C3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0D4CF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1E164B"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01FCA3F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7B86067"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572390"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44FC247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03C02"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DACA7B"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1969B8B"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9C238"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141A2D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42AA32A"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2C26A74" w14:textId="1C18B938"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77A8AF3"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3318FEE"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B6D6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5127B8"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6D77C3"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5985D5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3BB40A9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173A3"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E8E2A60" w14:textId="6DECBB8A"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8FE0"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A28468A"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26DE85"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36B9B" w14:textId="77777777" w:rsidR="00296E35" w:rsidRPr="001C0FC4" w:rsidRDefault="00296E35" w:rsidP="002E3FCC">
            <w:pPr>
              <w:pStyle w:val="TAC"/>
              <w:rPr>
                <w:color w:val="000000" w:themeColor="text1"/>
              </w:rPr>
            </w:pPr>
            <w:r>
              <w:t>-</w:t>
            </w:r>
          </w:p>
        </w:tc>
      </w:tr>
      <w:tr w:rsidR="00296E35" w:rsidRPr="001C0FC4" w14:paraId="4F46BAC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5078200"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0C12FB7E"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7796D37" w14:textId="77777777" w:rsidR="00296E35" w:rsidRPr="001C0FC4" w:rsidRDefault="00296E35" w:rsidP="00296E35">
      <w:pPr>
        <w:rPr>
          <w:color w:val="000000" w:themeColor="text1"/>
        </w:rPr>
      </w:pPr>
    </w:p>
    <w:p w14:paraId="385FC4E7" w14:textId="77777777" w:rsidR="00296E35" w:rsidRPr="001C0FC4" w:rsidRDefault="00296E35" w:rsidP="00296E35">
      <w:pPr>
        <w:pStyle w:val="H6"/>
        <w:rPr>
          <w:color w:val="000000" w:themeColor="text1"/>
        </w:rPr>
      </w:pPr>
      <w:r w:rsidRPr="001C0FC4">
        <w:rPr>
          <w:color w:val="000000" w:themeColor="text1"/>
        </w:rPr>
        <w:t>6.1.20.3.3</w:t>
      </w:r>
      <w:r w:rsidRPr="001C0FC4">
        <w:rPr>
          <w:color w:val="000000" w:themeColor="text1"/>
        </w:rPr>
        <w:tab/>
        <w:t>Specific message contents</w:t>
      </w:r>
    </w:p>
    <w:p w14:paraId="4D11974D" w14:textId="0EB34E07" w:rsidR="00296E35" w:rsidRPr="001C0FC4" w:rsidRDefault="00296E35" w:rsidP="00296E35">
      <w:pPr>
        <w:pStyle w:val="TH"/>
        <w:rPr>
          <w:color w:val="000000" w:themeColor="text1"/>
        </w:rPr>
      </w:pPr>
      <w:r w:rsidRPr="001C0FC4">
        <w:rPr>
          <w:color w:val="000000" w:themeColor="text1"/>
        </w:rPr>
        <w:t>Table 6.1.20.3.3-1: SIP INVITE from the SS (step 1, Table 6.1.20.3.2-1;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29B6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64675" w14:textId="19BC0F0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8746A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399F09"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6EA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91625"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C3840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CBA51"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74D3A5C" w14:textId="77777777" w:rsidTr="002E3FCC">
        <w:tc>
          <w:tcPr>
            <w:tcW w:w="2837" w:type="dxa"/>
            <w:tcBorders>
              <w:top w:val="single" w:sz="4" w:space="0" w:color="auto"/>
              <w:left w:val="single" w:sz="4" w:space="0" w:color="auto"/>
              <w:bottom w:val="single" w:sz="4" w:space="0" w:color="auto"/>
              <w:right w:val="single" w:sz="4" w:space="0" w:color="auto"/>
            </w:tcBorders>
          </w:tcPr>
          <w:p w14:paraId="752B549D"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59F8BC"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8A7F4C7"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663DC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35CB9B6" w14:textId="77777777" w:rsidR="00296E35" w:rsidRPr="001C0FC4" w:rsidRDefault="00296E35" w:rsidP="002E3FCC">
            <w:pPr>
              <w:pStyle w:val="TAL"/>
              <w:rPr>
                <w:color w:val="000000" w:themeColor="text1"/>
              </w:rPr>
            </w:pPr>
          </w:p>
        </w:tc>
      </w:tr>
      <w:tr w:rsidR="00296E35" w:rsidRPr="001C0FC4" w14:paraId="18E9ED57" w14:textId="77777777" w:rsidTr="002E3FCC">
        <w:tc>
          <w:tcPr>
            <w:tcW w:w="2837" w:type="dxa"/>
            <w:tcBorders>
              <w:top w:val="single" w:sz="4" w:space="0" w:color="auto"/>
              <w:left w:val="single" w:sz="4" w:space="0" w:color="auto"/>
              <w:bottom w:val="single" w:sz="4" w:space="0" w:color="auto"/>
              <w:right w:val="single" w:sz="4" w:space="0" w:color="auto"/>
            </w:tcBorders>
          </w:tcPr>
          <w:p w14:paraId="28C49A97" w14:textId="77777777" w:rsidR="00296E35" w:rsidRPr="001C0FC4" w:rsidRDefault="00296E35" w:rsidP="002E3FCC">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96B4B0E"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42B1467"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3BA95B9"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680EC008" w14:textId="77777777" w:rsidR="00296E35" w:rsidRPr="001C0FC4" w:rsidRDefault="00296E35" w:rsidP="002E3FCC">
            <w:pPr>
              <w:pStyle w:val="TAL"/>
              <w:rPr>
                <w:color w:val="000000" w:themeColor="text1"/>
              </w:rPr>
            </w:pPr>
          </w:p>
        </w:tc>
      </w:tr>
      <w:tr w:rsidR="00296E35" w:rsidRPr="001C0FC4" w14:paraId="4880BA1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42F4CD"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0B6404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CCBB8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43452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EC07621" w14:textId="77777777" w:rsidR="00296E35" w:rsidRPr="001C0FC4" w:rsidRDefault="00296E35" w:rsidP="002E3FCC">
            <w:pPr>
              <w:pStyle w:val="TAL"/>
              <w:rPr>
                <w:color w:val="000000" w:themeColor="text1"/>
              </w:rPr>
            </w:pPr>
          </w:p>
        </w:tc>
      </w:tr>
      <w:tr w:rsidR="00296E35" w:rsidRPr="001C0FC4" w14:paraId="4A1ABF7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6FBFA1"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72A9B"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ACA28BD"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3889CF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9F794F8" w14:textId="77777777" w:rsidR="00296E35" w:rsidRPr="001C0FC4" w:rsidRDefault="00296E35" w:rsidP="002E3FCC">
            <w:pPr>
              <w:pStyle w:val="TAL"/>
              <w:rPr>
                <w:color w:val="000000" w:themeColor="text1"/>
              </w:rPr>
            </w:pPr>
          </w:p>
        </w:tc>
      </w:tr>
      <w:tr w:rsidR="00296E35" w:rsidRPr="001C0FC4" w14:paraId="182B57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01C1B"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B33CE1" w14:textId="77777777" w:rsidR="00296E35" w:rsidRPr="001C0FC4" w:rsidRDefault="00296E35" w:rsidP="002E3FCC">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3E33745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03A13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4BE8B6" w14:textId="77777777" w:rsidR="00296E35" w:rsidRPr="001C0FC4" w:rsidRDefault="00296E35" w:rsidP="002E3FCC">
            <w:pPr>
              <w:pStyle w:val="TAL"/>
              <w:rPr>
                <w:color w:val="000000" w:themeColor="text1"/>
              </w:rPr>
            </w:pPr>
          </w:p>
        </w:tc>
      </w:tr>
      <w:tr w:rsidR="00296E35" w:rsidRPr="001C0FC4" w14:paraId="62817C2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B650E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4A91F2"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9CDDD8F"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69B99F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1220E0B" w14:textId="77777777" w:rsidR="00296E35" w:rsidRPr="001C0FC4" w:rsidRDefault="00296E35" w:rsidP="002E3FCC">
            <w:pPr>
              <w:pStyle w:val="TAL"/>
              <w:rPr>
                <w:color w:val="000000" w:themeColor="text1"/>
              </w:rPr>
            </w:pPr>
          </w:p>
        </w:tc>
      </w:tr>
      <w:tr w:rsidR="00296E35" w:rsidRPr="001C0FC4" w14:paraId="0B9915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8410C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844F67" w14:textId="77777777" w:rsidR="00296E35" w:rsidRPr="001C0FC4" w:rsidRDefault="00296E35" w:rsidP="002E3FCC">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1BE6E33C"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A82C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5CD2F36" w14:textId="77777777" w:rsidR="00296E35" w:rsidRPr="001C0FC4" w:rsidRDefault="00296E35" w:rsidP="002E3FCC">
            <w:pPr>
              <w:pStyle w:val="TAL"/>
              <w:rPr>
                <w:color w:val="000000" w:themeColor="text1"/>
              </w:rPr>
            </w:pPr>
          </w:p>
        </w:tc>
      </w:tr>
    </w:tbl>
    <w:p w14:paraId="0ACDD157" w14:textId="77777777" w:rsidR="00296E35" w:rsidRPr="001C0FC4" w:rsidRDefault="00296E35" w:rsidP="00296E35">
      <w:pPr>
        <w:rPr>
          <w:color w:val="000000" w:themeColor="text1"/>
        </w:rPr>
      </w:pPr>
    </w:p>
    <w:p w14:paraId="14E4AB5C" w14:textId="77777777" w:rsidR="00296E35" w:rsidRPr="001C0FC4" w:rsidRDefault="00296E35" w:rsidP="00296E35">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47A08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38E971B" w14:textId="3C2C349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SDS_SESSION, PRE_ESTABLISHED_SESSION</w:t>
            </w:r>
          </w:p>
        </w:tc>
      </w:tr>
    </w:tbl>
    <w:p w14:paraId="46E54975" w14:textId="77777777" w:rsidR="00296E35" w:rsidRPr="001C0FC4" w:rsidRDefault="00296E35" w:rsidP="00296E35">
      <w:pPr>
        <w:rPr>
          <w:color w:val="000000" w:themeColor="text1"/>
        </w:rPr>
      </w:pPr>
    </w:p>
    <w:p w14:paraId="653FEA1D" w14:textId="77777777" w:rsidR="00296E35" w:rsidRPr="001C0FC4" w:rsidRDefault="00296E35" w:rsidP="00296E35">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276E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0547DB" w14:textId="6BA69D2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MCD_grp</w:t>
            </w:r>
          </w:p>
        </w:tc>
      </w:tr>
      <w:tr w:rsidR="00296E35" w:rsidRPr="001C0FC4" w14:paraId="2172B94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917D3"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3B632"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016D04"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15BFE58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64DC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3BEF1C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B183C"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7B1D9327"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8A34BC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BA01B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6FB2E" w14:textId="77777777" w:rsidR="00296E35" w:rsidRPr="001C0FC4" w:rsidRDefault="00296E35" w:rsidP="002E3FCC">
            <w:pPr>
              <w:pStyle w:val="TAL"/>
              <w:rPr>
                <w:color w:val="000000" w:themeColor="text1"/>
              </w:rPr>
            </w:pPr>
          </w:p>
        </w:tc>
      </w:tr>
      <w:tr w:rsidR="00296E35" w:rsidRPr="001C0FC4" w14:paraId="4C136D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123BC9"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8C7DA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BDAEF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EDE2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1224DE6" w14:textId="77777777" w:rsidR="00296E35" w:rsidRPr="001C0FC4" w:rsidRDefault="00296E35" w:rsidP="002E3FCC">
            <w:pPr>
              <w:pStyle w:val="TAL"/>
              <w:rPr>
                <w:color w:val="000000" w:themeColor="text1"/>
              </w:rPr>
            </w:pPr>
          </w:p>
        </w:tc>
      </w:tr>
      <w:tr w:rsidR="00296E35" w:rsidRPr="001C0FC4" w14:paraId="1F48E7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669966"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B17A371" w14:textId="77777777" w:rsidR="00296E35" w:rsidRPr="001C0FC4" w:rsidRDefault="00296E35" w:rsidP="002E3FCC">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74E5E12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FC148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EAC33B8" w14:textId="77777777" w:rsidR="00296E35" w:rsidRPr="001C0FC4" w:rsidRDefault="00296E35" w:rsidP="002E3FCC">
            <w:pPr>
              <w:pStyle w:val="TAL"/>
              <w:rPr>
                <w:color w:val="000000" w:themeColor="text1"/>
              </w:rPr>
            </w:pPr>
          </w:p>
        </w:tc>
      </w:tr>
      <w:tr w:rsidR="00296E35" w:rsidRPr="001C0FC4" w14:paraId="1227EBD5" w14:textId="77777777" w:rsidTr="002E3FCC">
        <w:tc>
          <w:tcPr>
            <w:tcW w:w="2837" w:type="dxa"/>
            <w:tcBorders>
              <w:top w:val="single" w:sz="4" w:space="0" w:color="auto"/>
              <w:left w:val="single" w:sz="4" w:space="0" w:color="auto"/>
              <w:bottom w:val="single" w:sz="4" w:space="0" w:color="auto"/>
              <w:right w:val="single" w:sz="4" w:space="0" w:color="auto"/>
            </w:tcBorders>
          </w:tcPr>
          <w:p w14:paraId="4AF6068D"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5B66237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6A862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9AA94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1509DC" w14:textId="77777777" w:rsidR="00296E35" w:rsidRPr="001C0FC4" w:rsidRDefault="00296E35" w:rsidP="002E3FCC">
            <w:pPr>
              <w:pStyle w:val="TAL"/>
              <w:rPr>
                <w:color w:val="000000" w:themeColor="text1"/>
              </w:rPr>
            </w:pPr>
          </w:p>
        </w:tc>
      </w:tr>
      <w:tr w:rsidR="00296E35" w:rsidRPr="001C0FC4" w14:paraId="3E1898C9" w14:textId="77777777" w:rsidTr="002E3FCC">
        <w:tc>
          <w:tcPr>
            <w:tcW w:w="2837" w:type="dxa"/>
            <w:tcBorders>
              <w:top w:val="single" w:sz="4" w:space="0" w:color="auto"/>
              <w:left w:val="single" w:sz="4" w:space="0" w:color="auto"/>
              <w:bottom w:val="single" w:sz="4" w:space="0" w:color="auto"/>
              <w:right w:val="single" w:sz="4" w:space="0" w:color="auto"/>
            </w:tcBorders>
          </w:tcPr>
          <w:p w14:paraId="208EF29E"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6FE5FA2"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07A7813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0154A7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0BD67A25" w14:textId="77777777" w:rsidR="00296E35" w:rsidRPr="001C0FC4" w:rsidRDefault="00296E35" w:rsidP="002E3FCC">
            <w:pPr>
              <w:pStyle w:val="TAL"/>
              <w:rPr>
                <w:color w:val="000000" w:themeColor="text1"/>
              </w:rPr>
            </w:pPr>
          </w:p>
        </w:tc>
      </w:tr>
    </w:tbl>
    <w:p w14:paraId="50AA2B77" w14:textId="77777777" w:rsidR="00296E35" w:rsidRPr="001C0FC4" w:rsidRDefault="00296E35" w:rsidP="00296E35">
      <w:pPr>
        <w:rPr>
          <w:color w:val="000000" w:themeColor="text1"/>
        </w:rPr>
      </w:pPr>
    </w:p>
    <w:p w14:paraId="2B5242E8" w14:textId="5EC51283" w:rsidR="00296E35" w:rsidRPr="001C0FC4" w:rsidRDefault="00296E35" w:rsidP="00296E35">
      <w:pPr>
        <w:pStyle w:val="TH"/>
        <w:rPr>
          <w:color w:val="000000" w:themeColor="text1"/>
        </w:rPr>
      </w:pPr>
      <w:r w:rsidRPr="001C0FC4">
        <w:rPr>
          <w:color w:val="000000" w:themeColor="text1"/>
        </w:rPr>
        <w:t>Table 6.1.20.3.3-4: SIP 200 (OK) from the UE (step 1, Table 6.1.20.3.2-1;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89814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DD8D7C" w14:textId="21E8685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42DD4D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3223B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91EF6A"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9A829B"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A9170F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8A87D58"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3506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0120A1"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4D984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0D8BDA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F191C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F7269C5" w14:textId="77777777" w:rsidR="00296E35" w:rsidRPr="001C0FC4" w:rsidRDefault="00296E35" w:rsidP="002E3FCC">
            <w:pPr>
              <w:pStyle w:val="TAL"/>
              <w:rPr>
                <w:color w:val="000000" w:themeColor="text1"/>
              </w:rPr>
            </w:pPr>
          </w:p>
        </w:tc>
      </w:tr>
      <w:tr w:rsidR="00296E35" w:rsidRPr="001C0FC4" w14:paraId="026AF0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D8764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43F1647"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6346855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7776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911FEDB" w14:textId="77777777" w:rsidR="00296E35" w:rsidRPr="001C0FC4" w:rsidRDefault="00296E35" w:rsidP="002E3FCC">
            <w:pPr>
              <w:pStyle w:val="TAL"/>
              <w:rPr>
                <w:color w:val="000000" w:themeColor="text1"/>
              </w:rPr>
            </w:pPr>
          </w:p>
        </w:tc>
      </w:tr>
      <w:tr w:rsidR="00296E35" w:rsidRPr="001C0FC4" w14:paraId="23189A7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B8AC9EC"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6715BD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DC66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4798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CA4A347" w14:textId="77777777" w:rsidR="00296E35" w:rsidRPr="001C0FC4" w:rsidRDefault="00296E35" w:rsidP="002E3FCC">
            <w:pPr>
              <w:pStyle w:val="TAL"/>
              <w:rPr>
                <w:color w:val="000000" w:themeColor="text1"/>
              </w:rPr>
            </w:pPr>
          </w:p>
        </w:tc>
      </w:tr>
      <w:tr w:rsidR="00296E35" w:rsidRPr="001C0FC4" w14:paraId="0F5152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EB49A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759E3A" w14:textId="77777777" w:rsidR="00296E35" w:rsidRPr="001C0FC4" w:rsidRDefault="00296E35" w:rsidP="002E3FCC">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4D43FC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27702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80768EE" w14:textId="77777777" w:rsidR="00296E35" w:rsidRPr="001C0FC4" w:rsidRDefault="00296E35" w:rsidP="002E3FCC">
            <w:pPr>
              <w:pStyle w:val="TAL"/>
              <w:rPr>
                <w:color w:val="000000" w:themeColor="text1"/>
              </w:rPr>
            </w:pPr>
          </w:p>
        </w:tc>
      </w:tr>
    </w:tbl>
    <w:p w14:paraId="3DDA6CC8" w14:textId="77777777" w:rsidR="00296E35" w:rsidRPr="001C0FC4" w:rsidRDefault="00296E35" w:rsidP="00296E35">
      <w:pPr>
        <w:rPr>
          <w:color w:val="000000" w:themeColor="text1"/>
        </w:rPr>
      </w:pPr>
    </w:p>
    <w:p w14:paraId="7F8C0D25" w14:textId="77777777" w:rsidR="00296E35" w:rsidRPr="001C0FC4" w:rsidRDefault="00296E35" w:rsidP="00296E35">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4D3F8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AE13223" w14:textId="743CDBE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A8C186E" w14:textId="77777777" w:rsidR="00296E35" w:rsidRPr="001C0FC4" w:rsidRDefault="00296E35" w:rsidP="00296E35">
      <w:pPr>
        <w:rPr>
          <w:color w:val="000000" w:themeColor="text1"/>
        </w:rPr>
      </w:pPr>
    </w:p>
    <w:p w14:paraId="1B9218E4" w14:textId="297B889F" w:rsidR="00296E35" w:rsidRPr="001C0FC4" w:rsidRDefault="00296E35" w:rsidP="00296E35">
      <w:pPr>
        <w:pStyle w:val="TH"/>
        <w:rPr>
          <w:color w:val="000000" w:themeColor="text1"/>
        </w:rPr>
      </w:pPr>
      <w:r w:rsidRPr="001C0FC4">
        <w:rPr>
          <w:color w:val="000000" w:themeColor="text1"/>
        </w:rPr>
        <w:t>Table 6.1.20.3.3-6: MSRP SEND from the SS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59F3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1B001" w14:textId="25CFAF0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358724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5069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3B90AD"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29F5F1"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37CD0820"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FBD8AE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58F89C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886A07"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85850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03134E"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4086D5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258039D" w14:textId="77777777" w:rsidR="00296E35" w:rsidRPr="001C0FC4" w:rsidRDefault="00296E35" w:rsidP="002E3FCC">
            <w:pPr>
              <w:pStyle w:val="TAL"/>
              <w:rPr>
                <w:color w:val="000000" w:themeColor="text1"/>
              </w:rPr>
            </w:pPr>
          </w:p>
        </w:tc>
      </w:tr>
      <w:tr w:rsidR="00296E35" w:rsidRPr="001C0FC4" w14:paraId="38C7A7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59F49"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2DCA75D"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60D4738"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671FE2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3094C2" w14:textId="77777777" w:rsidR="00296E35" w:rsidRPr="001C0FC4" w:rsidRDefault="00296E35" w:rsidP="002E3FCC">
            <w:pPr>
              <w:pStyle w:val="TAL"/>
              <w:rPr>
                <w:color w:val="000000" w:themeColor="text1"/>
              </w:rPr>
            </w:pPr>
          </w:p>
        </w:tc>
      </w:tr>
      <w:tr w:rsidR="00296E35" w:rsidRPr="001C0FC4" w14:paraId="48813E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7F13B6"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C240BD3" w14:textId="77777777" w:rsidR="00296E35" w:rsidRPr="001C0FC4" w:rsidRDefault="00296E35" w:rsidP="002E3FCC">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1DE68E46"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ECC72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6A02392" w14:textId="77777777" w:rsidR="00296E35" w:rsidRPr="001C0FC4" w:rsidRDefault="00296E35" w:rsidP="002E3FCC">
            <w:pPr>
              <w:pStyle w:val="TAL"/>
              <w:rPr>
                <w:color w:val="000000" w:themeColor="text1"/>
              </w:rPr>
            </w:pPr>
          </w:p>
        </w:tc>
      </w:tr>
    </w:tbl>
    <w:p w14:paraId="214F4EBE" w14:textId="77777777" w:rsidR="00296E35" w:rsidRPr="001C0FC4" w:rsidRDefault="00296E35" w:rsidP="00296E35">
      <w:pPr>
        <w:rPr>
          <w:color w:val="000000" w:themeColor="text1"/>
        </w:rPr>
      </w:pPr>
    </w:p>
    <w:p w14:paraId="7A8C9035" w14:textId="0EA4B16F" w:rsidR="00296E35" w:rsidRPr="001C0FC4" w:rsidRDefault="00296E35" w:rsidP="00296E35">
      <w:pPr>
        <w:pStyle w:val="TH"/>
        <w:rPr>
          <w:color w:val="000000" w:themeColor="text1"/>
        </w:rPr>
      </w:pPr>
      <w:r w:rsidRPr="001C0FC4">
        <w:rPr>
          <w:color w:val="000000" w:themeColor="text1"/>
        </w:rPr>
        <w:t>Table 6.1.20.3.3-7: MIME Message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55357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854280"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131BB0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FFD2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CF97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F6336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E1F946C"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8DB312"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281BB8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4D0FCF"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F643E7C"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3BDDD0F"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D6634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CAAE0DF" w14:textId="77777777" w:rsidR="00296E35" w:rsidRPr="001C0FC4" w:rsidRDefault="00296E35" w:rsidP="002E3FCC">
            <w:pPr>
              <w:pStyle w:val="TAL"/>
              <w:rPr>
                <w:color w:val="000000" w:themeColor="text1"/>
              </w:rPr>
            </w:pPr>
          </w:p>
        </w:tc>
      </w:tr>
      <w:tr w:rsidR="00296E35" w:rsidRPr="001C0FC4" w14:paraId="6B3EB05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509AE"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5142E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80B14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1E83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6DB7B" w14:textId="77777777" w:rsidR="00296E35" w:rsidRPr="001C0FC4" w:rsidRDefault="00296E35" w:rsidP="002E3FCC">
            <w:pPr>
              <w:pStyle w:val="TAL"/>
              <w:rPr>
                <w:color w:val="000000" w:themeColor="text1"/>
              </w:rPr>
            </w:pPr>
          </w:p>
        </w:tc>
      </w:tr>
      <w:tr w:rsidR="00296E35" w:rsidRPr="001C0FC4" w14:paraId="07ED3A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FFA4FD"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0695E59"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555270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EC7990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458431" w14:textId="77777777" w:rsidR="00296E35" w:rsidRPr="001C0FC4" w:rsidRDefault="00296E35" w:rsidP="002E3FCC">
            <w:pPr>
              <w:pStyle w:val="TAL"/>
              <w:rPr>
                <w:color w:val="000000" w:themeColor="text1"/>
              </w:rPr>
            </w:pPr>
          </w:p>
        </w:tc>
      </w:tr>
      <w:tr w:rsidR="00296E35" w:rsidRPr="001C0FC4" w14:paraId="69CA21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FA3186"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34AA797"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220C116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03F2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6767743" w14:textId="77777777" w:rsidR="00296E35" w:rsidRPr="001C0FC4" w:rsidRDefault="00296E35" w:rsidP="002E3FCC">
            <w:pPr>
              <w:pStyle w:val="TAL"/>
              <w:rPr>
                <w:color w:val="000000" w:themeColor="text1"/>
              </w:rPr>
            </w:pPr>
          </w:p>
        </w:tc>
      </w:tr>
      <w:tr w:rsidR="00296E35" w:rsidRPr="001C0FC4" w14:paraId="7173D9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65B606"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7B04BF25"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0025ECC6"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9F924F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60D25E6" w14:textId="77777777" w:rsidR="00296E35" w:rsidRPr="001C0FC4" w:rsidRDefault="00296E35" w:rsidP="002E3FCC">
            <w:pPr>
              <w:pStyle w:val="TAL"/>
              <w:rPr>
                <w:color w:val="000000" w:themeColor="text1"/>
              </w:rPr>
            </w:pPr>
          </w:p>
        </w:tc>
      </w:tr>
      <w:tr w:rsidR="00296E35" w:rsidRPr="001C0FC4" w14:paraId="0F09BE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C05D5"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F880C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C7199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078A1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54A50C8" w14:textId="77777777" w:rsidR="00296E35" w:rsidRPr="001C0FC4" w:rsidRDefault="00296E35" w:rsidP="002E3FCC">
            <w:pPr>
              <w:pStyle w:val="TAL"/>
              <w:rPr>
                <w:color w:val="000000" w:themeColor="text1"/>
              </w:rPr>
            </w:pPr>
          </w:p>
        </w:tc>
      </w:tr>
      <w:tr w:rsidR="00296E35" w:rsidRPr="001C0FC4" w14:paraId="2468B70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E7D18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F5CD7BD"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CD6F5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36067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A21E14" w14:textId="77777777" w:rsidR="00296E35" w:rsidRPr="001C0FC4" w:rsidRDefault="00296E35" w:rsidP="002E3FCC">
            <w:pPr>
              <w:pStyle w:val="TAL"/>
              <w:rPr>
                <w:color w:val="000000" w:themeColor="text1"/>
              </w:rPr>
            </w:pPr>
          </w:p>
        </w:tc>
      </w:tr>
      <w:tr w:rsidR="00296E35" w:rsidRPr="001C0FC4" w14:paraId="359991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41CE72"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99DBE1" w14:textId="77777777" w:rsidR="00296E35" w:rsidRPr="001C0FC4" w:rsidRDefault="00296E35" w:rsidP="002E3FCC">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4495393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C154E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2E27B1B" w14:textId="77777777" w:rsidR="00296E35" w:rsidRPr="001C0FC4" w:rsidRDefault="00296E35" w:rsidP="002E3FCC">
            <w:pPr>
              <w:pStyle w:val="TAL"/>
              <w:rPr>
                <w:color w:val="000000" w:themeColor="text1"/>
              </w:rPr>
            </w:pPr>
          </w:p>
        </w:tc>
      </w:tr>
    </w:tbl>
    <w:p w14:paraId="5F643BED" w14:textId="77777777" w:rsidR="00296E35" w:rsidRPr="001C0FC4" w:rsidRDefault="00296E35" w:rsidP="00296E35">
      <w:pPr>
        <w:rPr>
          <w:color w:val="000000" w:themeColor="text1"/>
        </w:rPr>
      </w:pPr>
    </w:p>
    <w:p w14:paraId="235BCA3E" w14:textId="77777777" w:rsidR="00296E35" w:rsidRPr="001C0FC4" w:rsidRDefault="00296E35" w:rsidP="00296E35">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5EC1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36A6985" w14:textId="76840C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722874FC" w14:textId="77777777" w:rsidR="00296E35" w:rsidRPr="001C0FC4" w:rsidRDefault="00296E35" w:rsidP="00296E35">
      <w:pPr>
        <w:rPr>
          <w:color w:val="000000" w:themeColor="text1"/>
        </w:rPr>
      </w:pPr>
    </w:p>
    <w:p w14:paraId="151CE55B" w14:textId="77777777" w:rsidR="00296E35" w:rsidRPr="001C0FC4" w:rsidRDefault="00296E35" w:rsidP="00296E35">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4E5F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09786A3" w14:textId="59DCD76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5CC825C0" w14:textId="77777777" w:rsidR="00296E35" w:rsidRPr="001C0FC4" w:rsidRDefault="00296E35" w:rsidP="00296E35">
      <w:pPr>
        <w:rPr>
          <w:color w:val="000000" w:themeColor="text1"/>
        </w:rPr>
      </w:pPr>
    </w:p>
    <w:p w14:paraId="055D26D9" w14:textId="1C553F48" w:rsidR="00296E35" w:rsidRPr="001C0FC4" w:rsidRDefault="00296E35" w:rsidP="00296E35">
      <w:pPr>
        <w:pStyle w:val="TH"/>
        <w:rPr>
          <w:color w:val="000000" w:themeColor="text1"/>
        </w:rPr>
      </w:pPr>
      <w:r w:rsidRPr="001C0FC4">
        <w:rPr>
          <w:color w:val="000000" w:themeColor="text1"/>
        </w:rPr>
        <w:t>Table 6.1.20.3.3-10: MSRP SEND from the UE (step 3, Table 6.1.20.3.2-1;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7FE7F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A7FC1E" w14:textId="2042464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24D735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292C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F57792"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F8D40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CEA44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0C0F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6A9A95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264F9A"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2BC8B09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2B958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C15365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4D35617" w14:textId="77777777" w:rsidR="00296E35" w:rsidRPr="001C0FC4" w:rsidRDefault="00296E35" w:rsidP="002E3FCC">
            <w:pPr>
              <w:pStyle w:val="TAL"/>
              <w:rPr>
                <w:color w:val="000000" w:themeColor="text1"/>
              </w:rPr>
            </w:pPr>
          </w:p>
        </w:tc>
      </w:tr>
      <w:tr w:rsidR="00296E35" w:rsidRPr="001C0FC4" w14:paraId="7FEDFD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3F15"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2C61F248"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4986BF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33C0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DD282BB" w14:textId="77777777" w:rsidR="00296E35" w:rsidRPr="001C0FC4" w:rsidRDefault="00296E35" w:rsidP="002E3FCC">
            <w:pPr>
              <w:pStyle w:val="TAL"/>
              <w:rPr>
                <w:color w:val="000000" w:themeColor="text1"/>
              </w:rPr>
            </w:pPr>
          </w:p>
        </w:tc>
      </w:tr>
      <w:tr w:rsidR="00296E35" w:rsidRPr="001C0FC4" w14:paraId="0FF449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3E35B"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3D606A1"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4C92FE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F432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FF01C8" w14:textId="77777777" w:rsidR="00296E35" w:rsidRPr="001C0FC4" w:rsidRDefault="00296E35" w:rsidP="002E3FCC">
            <w:pPr>
              <w:pStyle w:val="TAL"/>
              <w:rPr>
                <w:color w:val="000000" w:themeColor="text1"/>
              </w:rPr>
            </w:pPr>
          </w:p>
        </w:tc>
      </w:tr>
    </w:tbl>
    <w:p w14:paraId="29BCFF8C" w14:textId="77777777" w:rsidR="00296E35" w:rsidRPr="001C0FC4" w:rsidRDefault="00296E35" w:rsidP="00296E35">
      <w:pPr>
        <w:rPr>
          <w:color w:val="000000" w:themeColor="text1"/>
        </w:rPr>
      </w:pPr>
    </w:p>
    <w:p w14:paraId="52A46052" w14:textId="77777777" w:rsidR="00296E35" w:rsidRPr="001C0FC4" w:rsidRDefault="00296E35" w:rsidP="00296E35">
      <w:pPr>
        <w:pStyle w:val="TH"/>
        <w:rPr>
          <w:color w:val="000000" w:themeColor="text1"/>
        </w:rPr>
      </w:pPr>
      <w:r w:rsidRPr="001C0FC4">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11A18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10080D" w14:textId="7B48DB5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786EAAD4" w14:textId="77777777" w:rsidR="00296E35" w:rsidRPr="001C0FC4" w:rsidRDefault="00296E35" w:rsidP="00296E35">
      <w:pPr>
        <w:rPr>
          <w:color w:val="000000" w:themeColor="text1"/>
        </w:rPr>
      </w:pPr>
    </w:p>
    <w:p w14:paraId="489C91B5" w14:textId="5B503CCA" w:rsidR="00296E35" w:rsidRPr="001C0FC4" w:rsidRDefault="00296E35" w:rsidP="00296E35">
      <w:pPr>
        <w:pStyle w:val="TH"/>
        <w:rPr>
          <w:color w:val="000000" w:themeColor="text1"/>
        </w:rPr>
      </w:pPr>
      <w:r w:rsidRPr="001C0FC4">
        <w:rPr>
          <w:color w:val="000000" w:themeColor="text1"/>
        </w:rPr>
        <w:t>Table 6.1.20.3.3-12: SIP re-INVITE from the SS (step 5, Table 6.1.20.3.2-1;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1DBD8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98EAEFC" w14:textId="130956DB"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2E86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9E5F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C85347"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2FB21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D1153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828DE6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12BC4DC3" w14:textId="77777777" w:rsidTr="002E3FCC">
        <w:tc>
          <w:tcPr>
            <w:tcW w:w="2837" w:type="dxa"/>
            <w:tcBorders>
              <w:top w:val="single" w:sz="4" w:space="0" w:color="auto"/>
              <w:left w:val="single" w:sz="4" w:space="0" w:color="auto"/>
              <w:bottom w:val="single" w:sz="4" w:space="0" w:color="auto"/>
              <w:right w:val="single" w:sz="4" w:space="0" w:color="auto"/>
            </w:tcBorders>
          </w:tcPr>
          <w:p w14:paraId="78CE535F"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E61622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8FED80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B202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F1A65B2" w14:textId="77777777" w:rsidR="00296E35" w:rsidRPr="001C0FC4" w:rsidRDefault="00296E35" w:rsidP="002E3FCC">
            <w:pPr>
              <w:pStyle w:val="TAL"/>
              <w:rPr>
                <w:color w:val="000000" w:themeColor="text1"/>
              </w:rPr>
            </w:pPr>
          </w:p>
        </w:tc>
      </w:tr>
      <w:tr w:rsidR="00296E35" w:rsidRPr="001C0FC4" w14:paraId="5A6531B7" w14:textId="77777777" w:rsidTr="002E3FCC">
        <w:tc>
          <w:tcPr>
            <w:tcW w:w="2837" w:type="dxa"/>
            <w:tcBorders>
              <w:top w:val="single" w:sz="4" w:space="0" w:color="auto"/>
              <w:left w:val="single" w:sz="4" w:space="0" w:color="auto"/>
              <w:bottom w:val="single" w:sz="4" w:space="0" w:color="auto"/>
              <w:right w:val="single" w:sz="4" w:space="0" w:color="auto"/>
            </w:tcBorders>
          </w:tcPr>
          <w:p w14:paraId="5CFFDB20"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8637AF"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5E132557"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F8C629C"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7AFB2A4" w14:textId="77777777" w:rsidR="00296E35" w:rsidRPr="001C0FC4" w:rsidRDefault="00296E35" w:rsidP="002E3FCC">
            <w:pPr>
              <w:pStyle w:val="TAL"/>
              <w:rPr>
                <w:color w:val="000000" w:themeColor="text1"/>
              </w:rPr>
            </w:pPr>
          </w:p>
        </w:tc>
      </w:tr>
      <w:tr w:rsidR="00296E35" w:rsidRPr="001C0FC4" w14:paraId="52C977A6" w14:textId="77777777" w:rsidTr="002E3FCC">
        <w:tc>
          <w:tcPr>
            <w:tcW w:w="2837" w:type="dxa"/>
            <w:tcBorders>
              <w:top w:val="single" w:sz="4" w:space="0" w:color="auto"/>
              <w:left w:val="single" w:sz="4" w:space="0" w:color="auto"/>
              <w:bottom w:val="single" w:sz="4" w:space="0" w:color="auto"/>
              <w:right w:val="single" w:sz="4" w:space="0" w:color="auto"/>
            </w:tcBorders>
          </w:tcPr>
          <w:p w14:paraId="77312826"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3DE1E8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B453FD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AFC492"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2414F360" w14:textId="77777777" w:rsidR="00296E35" w:rsidRPr="001C0FC4" w:rsidRDefault="00296E35" w:rsidP="002E3FCC">
            <w:pPr>
              <w:pStyle w:val="TAL"/>
              <w:rPr>
                <w:color w:val="000000" w:themeColor="text1"/>
              </w:rPr>
            </w:pPr>
          </w:p>
        </w:tc>
      </w:tr>
      <w:tr w:rsidR="00296E35" w:rsidRPr="001C0FC4" w14:paraId="56917BFD" w14:textId="77777777" w:rsidTr="002E3FCC">
        <w:tc>
          <w:tcPr>
            <w:tcW w:w="2837" w:type="dxa"/>
            <w:tcBorders>
              <w:top w:val="single" w:sz="4" w:space="0" w:color="auto"/>
              <w:left w:val="single" w:sz="4" w:space="0" w:color="auto"/>
              <w:bottom w:val="single" w:sz="4" w:space="0" w:color="auto"/>
              <w:right w:val="single" w:sz="4" w:space="0" w:color="auto"/>
            </w:tcBorders>
          </w:tcPr>
          <w:p w14:paraId="160009FA"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1A8B7A2A"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73DA5587"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A1005B2"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3B735A2" w14:textId="77777777" w:rsidR="00296E35" w:rsidRPr="001C0FC4" w:rsidRDefault="00296E35" w:rsidP="002E3FCC">
            <w:pPr>
              <w:pStyle w:val="TAL"/>
              <w:rPr>
                <w:color w:val="000000" w:themeColor="text1"/>
              </w:rPr>
            </w:pPr>
          </w:p>
        </w:tc>
      </w:tr>
      <w:tr w:rsidR="00296E35" w:rsidRPr="001C0FC4" w14:paraId="5E9A5E8E" w14:textId="77777777" w:rsidTr="002E3FCC">
        <w:tc>
          <w:tcPr>
            <w:tcW w:w="2837" w:type="dxa"/>
            <w:tcBorders>
              <w:top w:val="single" w:sz="4" w:space="0" w:color="auto"/>
              <w:left w:val="single" w:sz="4" w:space="0" w:color="auto"/>
              <w:bottom w:val="single" w:sz="4" w:space="0" w:color="auto"/>
              <w:right w:val="single" w:sz="4" w:space="0" w:color="auto"/>
            </w:tcBorders>
          </w:tcPr>
          <w:p w14:paraId="264E87BB"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DB9DD36"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E683702"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F13322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6CCC4" w14:textId="77777777" w:rsidR="00296E35" w:rsidRPr="001C0FC4" w:rsidRDefault="00296E35" w:rsidP="002E3FCC">
            <w:pPr>
              <w:pStyle w:val="TAL"/>
              <w:rPr>
                <w:color w:val="000000" w:themeColor="text1"/>
              </w:rPr>
            </w:pPr>
          </w:p>
        </w:tc>
      </w:tr>
      <w:tr w:rsidR="00296E35" w:rsidRPr="001C0FC4" w14:paraId="4F1389A4" w14:textId="77777777" w:rsidTr="002E3FCC">
        <w:tc>
          <w:tcPr>
            <w:tcW w:w="2837" w:type="dxa"/>
            <w:tcBorders>
              <w:top w:val="single" w:sz="4" w:space="0" w:color="auto"/>
              <w:left w:val="single" w:sz="4" w:space="0" w:color="auto"/>
              <w:bottom w:val="single" w:sz="4" w:space="0" w:color="auto"/>
              <w:right w:val="single" w:sz="4" w:space="0" w:color="auto"/>
            </w:tcBorders>
          </w:tcPr>
          <w:p w14:paraId="632A6864"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CF3B95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5D1B1A5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3CEA20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2A83EA" w14:textId="77777777" w:rsidR="00296E35" w:rsidRPr="001C0FC4" w:rsidRDefault="00296E35" w:rsidP="002E3FCC">
            <w:pPr>
              <w:pStyle w:val="TAL"/>
              <w:rPr>
                <w:color w:val="000000" w:themeColor="text1"/>
              </w:rPr>
            </w:pPr>
          </w:p>
        </w:tc>
      </w:tr>
    </w:tbl>
    <w:p w14:paraId="3B94260E" w14:textId="77777777" w:rsidR="00296E35" w:rsidRPr="001C0FC4" w:rsidRDefault="00296E35" w:rsidP="00296E35">
      <w:pPr>
        <w:rPr>
          <w:color w:val="000000" w:themeColor="text1"/>
        </w:rPr>
      </w:pPr>
    </w:p>
    <w:p w14:paraId="3D84B9E2" w14:textId="77777777" w:rsidR="00296E35" w:rsidRPr="001C0FC4" w:rsidRDefault="00296E35" w:rsidP="00296E35">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771E3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DBE1EE" w14:textId="3E7852D0"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7498B0A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CFB52C"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661681"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7A0B3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00CE0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91BA51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CB10EFA" w14:textId="77777777" w:rsidTr="002E3FCC">
        <w:tc>
          <w:tcPr>
            <w:tcW w:w="2837" w:type="dxa"/>
            <w:tcBorders>
              <w:top w:val="single" w:sz="4" w:space="0" w:color="auto"/>
              <w:left w:val="single" w:sz="4" w:space="0" w:color="auto"/>
              <w:bottom w:val="single" w:sz="4" w:space="0" w:color="auto"/>
              <w:right w:val="single" w:sz="4" w:space="0" w:color="auto"/>
            </w:tcBorders>
          </w:tcPr>
          <w:p w14:paraId="20BCEB74"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0AA1886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1FA80E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30F61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B5CA84B" w14:textId="77777777" w:rsidR="00296E35" w:rsidRPr="001C0FC4" w:rsidRDefault="00296E35" w:rsidP="002E3FCC">
            <w:pPr>
              <w:pStyle w:val="TAL"/>
              <w:rPr>
                <w:color w:val="000000" w:themeColor="text1"/>
              </w:rPr>
            </w:pPr>
          </w:p>
        </w:tc>
      </w:tr>
      <w:tr w:rsidR="00296E35" w:rsidRPr="001C0FC4" w14:paraId="62619042" w14:textId="77777777" w:rsidTr="002E3FCC">
        <w:tc>
          <w:tcPr>
            <w:tcW w:w="2837" w:type="dxa"/>
            <w:tcBorders>
              <w:top w:val="single" w:sz="4" w:space="0" w:color="auto"/>
              <w:left w:val="single" w:sz="4" w:space="0" w:color="auto"/>
              <w:bottom w:val="single" w:sz="4" w:space="0" w:color="auto"/>
              <w:right w:val="single" w:sz="4" w:space="0" w:color="auto"/>
            </w:tcBorders>
          </w:tcPr>
          <w:p w14:paraId="3F985C78"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32044A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F6AB7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D1BA9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3BB37C" w14:textId="77777777" w:rsidR="00296E35" w:rsidRPr="001C0FC4" w:rsidRDefault="00296E35" w:rsidP="002E3FCC">
            <w:pPr>
              <w:pStyle w:val="TAL"/>
              <w:rPr>
                <w:color w:val="000000" w:themeColor="text1"/>
              </w:rPr>
            </w:pPr>
          </w:p>
        </w:tc>
      </w:tr>
      <w:tr w:rsidR="00296E35" w:rsidRPr="001C0FC4" w14:paraId="569731C8" w14:textId="77777777" w:rsidTr="002E3FCC">
        <w:tc>
          <w:tcPr>
            <w:tcW w:w="2837" w:type="dxa"/>
            <w:tcBorders>
              <w:top w:val="single" w:sz="4" w:space="0" w:color="auto"/>
              <w:left w:val="single" w:sz="4" w:space="0" w:color="auto"/>
              <w:bottom w:val="single" w:sz="4" w:space="0" w:color="auto"/>
              <w:right w:val="single" w:sz="4" w:space="0" w:color="auto"/>
            </w:tcBorders>
          </w:tcPr>
          <w:p w14:paraId="53E8299D"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C914C9F"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D35286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B5C03E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40ECB39" w14:textId="77777777" w:rsidR="00296E35" w:rsidRPr="001C0FC4" w:rsidRDefault="00296E35" w:rsidP="002E3FCC">
            <w:pPr>
              <w:pStyle w:val="TAL"/>
              <w:rPr>
                <w:color w:val="000000" w:themeColor="text1"/>
              </w:rPr>
            </w:pPr>
          </w:p>
        </w:tc>
      </w:tr>
      <w:tr w:rsidR="00296E35" w:rsidRPr="001C0FC4" w14:paraId="6A61541E" w14:textId="77777777" w:rsidTr="002E3FCC">
        <w:tc>
          <w:tcPr>
            <w:tcW w:w="2837" w:type="dxa"/>
            <w:tcBorders>
              <w:top w:val="single" w:sz="4" w:space="0" w:color="auto"/>
              <w:left w:val="single" w:sz="4" w:space="0" w:color="auto"/>
              <w:bottom w:val="single" w:sz="4" w:space="0" w:color="auto"/>
              <w:right w:val="single" w:sz="4" w:space="0" w:color="auto"/>
            </w:tcBorders>
          </w:tcPr>
          <w:p w14:paraId="015DAAF7"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01746907"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9EDD3D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E58B9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8297B05" w14:textId="77777777" w:rsidR="00296E35" w:rsidRPr="001C0FC4" w:rsidRDefault="00296E35" w:rsidP="002E3FCC">
            <w:pPr>
              <w:pStyle w:val="TAL"/>
              <w:rPr>
                <w:color w:val="000000" w:themeColor="text1"/>
              </w:rPr>
            </w:pPr>
          </w:p>
        </w:tc>
      </w:tr>
      <w:tr w:rsidR="00296E35" w:rsidRPr="001C0FC4" w14:paraId="490A7849" w14:textId="77777777" w:rsidTr="002E3FCC">
        <w:tc>
          <w:tcPr>
            <w:tcW w:w="2837" w:type="dxa"/>
            <w:tcBorders>
              <w:top w:val="single" w:sz="4" w:space="0" w:color="auto"/>
              <w:left w:val="single" w:sz="4" w:space="0" w:color="auto"/>
              <w:bottom w:val="single" w:sz="4" w:space="0" w:color="auto"/>
              <w:right w:val="single" w:sz="4" w:space="0" w:color="auto"/>
            </w:tcBorders>
          </w:tcPr>
          <w:p w14:paraId="32E4F2EB"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447EA0E"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5EAD5E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1CEF5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A159539" w14:textId="77777777" w:rsidR="00296E35" w:rsidRPr="001C0FC4" w:rsidRDefault="00296E35" w:rsidP="002E3FCC">
            <w:pPr>
              <w:pStyle w:val="TAL"/>
              <w:rPr>
                <w:color w:val="000000" w:themeColor="text1"/>
              </w:rPr>
            </w:pPr>
          </w:p>
        </w:tc>
      </w:tr>
      <w:tr w:rsidR="00296E35" w:rsidRPr="001C0FC4" w14:paraId="32BEF7A8" w14:textId="77777777" w:rsidTr="002E3FCC">
        <w:tc>
          <w:tcPr>
            <w:tcW w:w="2837" w:type="dxa"/>
            <w:tcBorders>
              <w:top w:val="single" w:sz="4" w:space="0" w:color="auto"/>
              <w:left w:val="single" w:sz="4" w:space="0" w:color="auto"/>
              <w:bottom w:val="single" w:sz="4" w:space="0" w:color="auto"/>
              <w:right w:val="single" w:sz="4" w:space="0" w:color="auto"/>
            </w:tcBorders>
          </w:tcPr>
          <w:p w14:paraId="31B5546C"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4748D27"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657C37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F1C1AE"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8A0252C" w14:textId="77777777" w:rsidR="00296E35" w:rsidRPr="001C0FC4" w:rsidRDefault="00296E35" w:rsidP="002E3FCC">
            <w:pPr>
              <w:pStyle w:val="TAL"/>
              <w:rPr>
                <w:color w:val="000000" w:themeColor="text1"/>
              </w:rPr>
            </w:pPr>
          </w:p>
        </w:tc>
      </w:tr>
    </w:tbl>
    <w:p w14:paraId="632FA672" w14:textId="77777777" w:rsidR="00296E35" w:rsidRPr="001C0FC4" w:rsidRDefault="00296E35" w:rsidP="00296E35">
      <w:pPr>
        <w:rPr>
          <w:color w:val="000000" w:themeColor="text1"/>
        </w:rPr>
      </w:pPr>
    </w:p>
    <w:p w14:paraId="36114905" w14:textId="77777777" w:rsidR="00296E35" w:rsidRPr="001C0FC4" w:rsidRDefault="00296E35" w:rsidP="00296E35">
      <w:pPr>
        <w:pStyle w:val="Heading3"/>
      </w:pPr>
      <w:bookmarkStart w:id="809" w:name="_Toc178186354"/>
      <w:bookmarkStart w:id="810" w:name="_Toc181109095"/>
      <w:r w:rsidRPr="001C0FC4">
        <w:t>6.1.21</w:t>
      </w:r>
      <w:r w:rsidRPr="001C0FC4">
        <w:tab/>
        <w:t>On-network / Short Data Service (SDS) / Standalone SDS using signalling control plane / One-to-one Standalone SDS / Active functional alias / Client Originated (CO)</w:t>
      </w:r>
      <w:bookmarkEnd w:id="809"/>
      <w:bookmarkEnd w:id="810"/>
    </w:p>
    <w:p w14:paraId="502B03FB" w14:textId="77777777" w:rsidR="00296E35" w:rsidRPr="001C0FC4" w:rsidRDefault="00296E35" w:rsidP="00296E35">
      <w:pPr>
        <w:pStyle w:val="H6"/>
      </w:pPr>
      <w:r w:rsidRPr="001C0FC4">
        <w:t>6.1.21.1</w:t>
      </w:r>
      <w:r w:rsidRPr="001C0FC4">
        <w:tab/>
        <w:t>Test Purpose (TP)</w:t>
      </w:r>
    </w:p>
    <w:p w14:paraId="1D4492BF" w14:textId="77777777" w:rsidR="00296E35" w:rsidRPr="001C0FC4" w:rsidRDefault="00296E35" w:rsidP="00296E35">
      <w:pPr>
        <w:pStyle w:val="H6"/>
      </w:pPr>
      <w:r w:rsidRPr="001C0FC4">
        <w:t>(1)</w:t>
      </w:r>
    </w:p>
    <w:p w14:paraId="6ABE65B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5508CB3" w14:textId="77777777" w:rsidR="00296E35" w:rsidRPr="001C0FC4" w:rsidRDefault="00296E35" w:rsidP="00296E35">
      <w:pPr>
        <w:pStyle w:val="PL"/>
      </w:pPr>
      <w:r w:rsidRPr="001C0FC4">
        <w:rPr>
          <w:b/>
        </w:rPr>
        <w:t>ensure that</w:t>
      </w:r>
      <w:r w:rsidRPr="001C0FC4">
        <w:t xml:space="preserve"> {</w:t>
      </w:r>
    </w:p>
    <w:p w14:paraId="1E326E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using an active functional alias }</w:t>
      </w:r>
    </w:p>
    <w:p w14:paraId="0FC5ABD9"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using an active functional alias via a SIP MESSAGE message }</w:t>
      </w:r>
    </w:p>
    <w:p w14:paraId="2D5E4FAB" w14:textId="77777777" w:rsidR="00296E35" w:rsidRPr="001C0FC4" w:rsidRDefault="00296E35" w:rsidP="00296E35">
      <w:pPr>
        <w:pStyle w:val="PL"/>
      </w:pPr>
      <w:r w:rsidRPr="001C0FC4">
        <w:t xml:space="preserve">            }</w:t>
      </w:r>
    </w:p>
    <w:p w14:paraId="16231091" w14:textId="77777777" w:rsidR="00296E35" w:rsidRPr="001C0FC4" w:rsidRDefault="00296E35" w:rsidP="00296E35">
      <w:pPr>
        <w:pStyle w:val="PL"/>
      </w:pPr>
    </w:p>
    <w:p w14:paraId="5A3F3C0D" w14:textId="77777777" w:rsidR="00296E35" w:rsidRPr="001C0FC4" w:rsidRDefault="00296E35" w:rsidP="00296E35">
      <w:pPr>
        <w:pStyle w:val="H6"/>
      </w:pPr>
      <w:r w:rsidRPr="001C0FC4">
        <w:t>(2)</w:t>
      </w:r>
    </w:p>
    <w:p w14:paraId="46EFB376" w14:textId="77777777" w:rsidR="00296E35" w:rsidRPr="001C0FC4" w:rsidRDefault="00296E35" w:rsidP="00296E35">
      <w:pPr>
        <w:pStyle w:val="PL"/>
      </w:pPr>
      <w:r w:rsidRPr="001C0FC4">
        <w:rPr>
          <w:b/>
        </w:rPr>
        <w:t>with</w:t>
      </w:r>
      <w:r w:rsidRPr="001C0FC4">
        <w:t xml:space="preserve"> { UE (MCDATA Client) having sent a standalone one-to-one SDS message using an active Functional Alias }</w:t>
      </w:r>
    </w:p>
    <w:p w14:paraId="74C48F8E" w14:textId="77777777" w:rsidR="00296E35" w:rsidRPr="001C0FC4" w:rsidRDefault="00296E35" w:rsidP="00296E35">
      <w:pPr>
        <w:pStyle w:val="PL"/>
      </w:pPr>
      <w:r w:rsidRPr="001C0FC4">
        <w:rPr>
          <w:b/>
        </w:rPr>
        <w:t>ensure that</w:t>
      </w:r>
      <w:r w:rsidRPr="001C0FC4">
        <w:t xml:space="preserve"> {</w:t>
      </w:r>
    </w:p>
    <w:p w14:paraId="33C424AF"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6C02F3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5DFD1BC" w14:textId="77777777" w:rsidR="00296E35" w:rsidRPr="001C0FC4" w:rsidRDefault="00296E35" w:rsidP="00296E35">
      <w:pPr>
        <w:pStyle w:val="PL"/>
      </w:pPr>
      <w:r w:rsidRPr="001C0FC4">
        <w:t xml:space="preserve">            }</w:t>
      </w:r>
    </w:p>
    <w:p w14:paraId="467DC5BB" w14:textId="77777777" w:rsidR="00296E35" w:rsidRPr="001C0FC4" w:rsidRDefault="00296E35" w:rsidP="00296E35">
      <w:pPr>
        <w:pStyle w:val="PL"/>
      </w:pPr>
    </w:p>
    <w:p w14:paraId="621765C2" w14:textId="77777777" w:rsidR="00296E35" w:rsidRPr="001C0FC4" w:rsidRDefault="00296E35" w:rsidP="00296E35">
      <w:pPr>
        <w:pStyle w:val="H6"/>
      </w:pPr>
      <w:r w:rsidRPr="001C0FC4">
        <w:t>6.1.21.2</w:t>
      </w:r>
      <w:r w:rsidRPr="001C0FC4">
        <w:tab/>
        <w:t>Conformance requirements</w:t>
      </w:r>
    </w:p>
    <w:p w14:paraId="36A7A09D"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7C97868" w14:textId="77777777" w:rsidR="00296E35" w:rsidRPr="001C0FC4" w:rsidRDefault="00296E35" w:rsidP="00296E35">
      <w:r w:rsidRPr="001C0FC4">
        <w:t>[TS 24.282, clause 9.2.2.2.1]</w:t>
      </w:r>
    </w:p>
    <w:p w14:paraId="671D11A9" w14:textId="77777777" w:rsidR="00296E35" w:rsidRPr="001C0FC4" w:rsidRDefault="00296E35" w:rsidP="00296E35">
      <w:r w:rsidRPr="001C0FC4">
        <w:t>The MCData client shall generate a SIP MESSAGE request in accordance with 3GPP TS 24.229 [5] and IETF RFC 3428 [6] with the clarifications given below.</w:t>
      </w:r>
    </w:p>
    <w:p w14:paraId="613B5F1A" w14:textId="77777777" w:rsidR="00296E35" w:rsidRPr="001C0FC4" w:rsidRDefault="00296E35" w:rsidP="00296E35">
      <w:r w:rsidRPr="001C0FC4">
        <w:t>The MCData client:</w:t>
      </w:r>
    </w:p>
    <w:p w14:paraId="3DBC5910"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DB194DF"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20A93BF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176DCC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6A546B57" w14:textId="77777777" w:rsidR="00296E35" w:rsidRPr="001C0FC4" w:rsidRDefault="00296E35" w:rsidP="00296E35">
      <w:pPr>
        <w:pStyle w:val="B4"/>
        <w:rPr>
          <w:lang w:eastAsia="ko-KR"/>
        </w:rPr>
      </w:pPr>
      <w:r w:rsidRPr="001C0FC4">
        <w:rPr>
          <w:lang w:eastAsia="ko-KR"/>
        </w:rPr>
        <w:t>i)</w:t>
      </w:r>
      <w:r w:rsidRPr="001C0FC4">
        <w:rPr>
          <w:lang w:eastAsia="ko-KR"/>
        </w:rPr>
        <w:tab/>
        <w:t>a &lt;request-type&gt; element set to a value of "one-to-one-sds"; and</w:t>
      </w:r>
    </w:p>
    <w:p w14:paraId="43A6CC09" w14:textId="77777777" w:rsidR="00296E35" w:rsidRPr="001C0FC4" w:rsidRDefault="00296E35" w:rsidP="00296E35">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0EE5088"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1945464"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27631DB" w14:textId="77777777" w:rsidR="00296E35" w:rsidRPr="001C0FC4" w:rsidRDefault="00296E35" w:rsidP="00296E35">
      <w:pPr>
        <w:pStyle w:val="B3"/>
      </w:pPr>
      <w:r w:rsidRPr="001C0FC4">
        <w:t>ii)</w:t>
      </w:r>
      <w:r w:rsidRPr="001C0FC4">
        <w:tab/>
        <w:t>shall use the keying material to generate a PCK as described in 3GPP TS 33.180 [26];</w:t>
      </w:r>
    </w:p>
    <w:p w14:paraId="7B637ADE"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26D99F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1B8459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5536A4F"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6C221D1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73C38ECA"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049D07F" w14:textId="77777777" w:rsidR="00296E35" w:rsidRPr="001C0FC4" w:rsidRDefault="00296E35" w:rsidP="00296E35">
      <w:r w:rsidRPr="001C0FC4">
        <w:t>…</w:t>
      </w:r>
    </w:p>
    <w:p w14:paraId="1AD06E62" w14:textId="77777777" w:rsidR="00296E35" w:rsidRPr="001C0FC4" w:rsidRDefault="00296E35" w:rsidP="00296E35">
      <w:pPr>
        <w:pStyle w:val="B1"/>
      </w:pPr>
      <w:r w:rsidRPr="001C0FC4">
        <w:t>4)</w:t>
      </w:r>
      <w:r w:rsidRPr="001C0FC4">
        <w:tab/>
        <w:t>shall generate a standalone SDS message as specified in subclause 6.2.2.1; and</w:t>
      </w:r>
    </w:p>
    <w:p w14:paraId="49275BB3"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F5C16A" w14:textId="77777777" w:rsidR="00296E35" w:rsidRPr="001C0FC4" w:rsidRDefault="00296E35" w:rsidP="00296E35">
      <w:r w:rsidRPr="001C0FC4">
        <w:t>[TS 24.282, clause 6.2.2.1]</w:t>
      </w:r>
    </w:p>
    <w:p w14:paraId="4009BBC0" w14:textId="77777777" w:rsidR="00296E35" w:rsidRPr="001C0FC4" w:rsidRDefault="00296E35" w:rsidP="00296E35">
      <w:r w:rsidRPr="001C0FC4">
        <w:t>In order to generate an SDS message, the MCData client:</w:t>
      </w:r>
    </w:p>
    <w:p w14:paraId="50749016" w14:textId="77777777" w:rsidR="00296E35" w:rsidRPr="001C0FC4" w:rsidRDefault="00296E35" w:rsidP="00296E35">
      <w:pPr>
        <w:pStyle w:val="B1"/>
      </w:pPr>
      <w:r w:rsidRPr="001C0FC4">
        <w:t>1)</w:t>
      </w:r>
      <w:r w:rsidRPr="001C0FC4">
        <w:tab/>
        <w:t>shall generate an SDS SIGNALLING PAYLOAD message as specified in subclause 15.1.2;</w:t>
      </w:r>
    </w:p>
    <w:p w14:paraId="22C885F1" w14:textId="77777777" w:rsidR="00296E35" w:rsidRPr="001C0FC4" w:rsidRDefault="00296E35" w:rsidP="00296E35">
      <w:pPr>
        <w:pStyle w:val="B1"/>
      </w:pPr>
      <w:r w:rsidRPr="001C0FC4">
        <w:t>2)</w:t>
      </w:r>
      <w:r w:rsidRPr="001C0FC4">
        <w:tab/>
        <w:t>shall generate a DATA PAYLOAD message as specified in subclause 15.1.4;</w:t>
      </w:r>
    </w:p>
    <w:p w14:paraId="01C74240"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5445409B"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FCC4C5B" w14:textId="77777777" w:rsidR="00296E35" w:rsidRPr="001C0FC4" w:rsidRDefault="00296E35" w:rsidP="00296E35">
      <w:r w:rsidRPr="001C0FC4">
        <w:t>When generating an SDS SIGNALLING PAYLOAD message as specified in subclause 15.1.2, the MCData client:</w:t>
      </w:r>
    </w:p>
    <w:p w14:paraId="5B9A2BEE" w14:textId="77777777" w:rsidR="00296E35" w:rsidRPr="001C0FC4" w:rsidRDefault="00296E35" w:rsidP="00296E35">
      <w:pPr>
        <w:pStyle w:val="B1"/>
      </w:pPr>
      <w:r w:rsidRPr="001C0FC4">
        <w:t>1)</w:t>
      </w:r>
      <w:r w:rsidRPr="001C0FC4">
        <w:tab/>
        <w:t>shall set the Date and time IE to the current time as specified in subclause 15.2.8;</w:t>
      </w:r>
    </w:p>
    <w:p w14:paraId="44942074"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01ADD790"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533657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FC92C67"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03B93A89"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15.2.7and shall not include an Extended application ID IE as specified in subclause 15.2.24;</w:t>
      </w:r>
    </w:p>
    <w:p w14:paraId="74075D2A"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598E1013"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3A0B9C38"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subclause 15.2.24; </w:t>
      </w:r>
    </w:p>
    <w:p w14:paraId="6A74D8B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FAB1CE2"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27FBE41" w14:textId="77777777" w:rsidR="00296E35" w:rsidRPr="001C0FC4" w:rsidRDefault="00296E35" w:rsidP="00296E35">
      <w:pPr>
        <w:pStyle w:val="B1"/>
      </w:pPr>
      <w:r w:rsidRPr="001C0FC4">
        <w:t>9)</w:t>
      </w:r>
      <w:r w:rsidRPr="001C0FC4">
        <w:tab/>
        <w:t xml:space="preserve">if only a read disposition notification is required shall include a SDS disposition request type IE set to "READ" as specified in subclause 15.2.3; </w:t>
      </w:r>
    </w:p>
    <w:p w14:paraId="79B28745"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 and</w:t>
      </w:r>
    </w:p>
    <w:p w14:paraId="50FC6318" w14:textId="77777777" w:rsidR="00296E35" w:rsidRPr="001C0FC4" w:rsidRDefault="00296E35" w:rsidP="00296E35">
      <w:pPr>
        <w:pStyle w:val="B1"/>
      </w:pPr>
      <w:r w:rsidRPr="001C0FC4">
        <w:t>11)</w:t>
      </w:r>
      <w:r w:rsidRPr="001C0FC4">
        <w:tab/>
        <w:t>may set the User location IE to the current location of the UE as specified in subclause 15.2.25.</w:t>
      </w:r>
    </w:p>
    <w:p w14:paraId="7D727864" w14:textId="77777777" w:rsidR="00296E35" w:rsidRPr="001C0FC4" w:rsidRDefault="00296E35" w:rsidP="00296E35">
      <w:r w:rsidRPr="001C0FC4">
        <w:t>When generating an DATA PAYLOAD message for SDS as specified in subclause 15.1.4, the MCData client:</w:t>
      </w:r>
    </w:p>
    <w:p w14:paraId="2B818B04"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23BEE781"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6DC40B8A" w14:textId="77777777" w:rsidR="00296E35" w:rsidRPr="001C0FC4" w:rsidRDefault="00296E35" w:rsidP="00296E35">
      <w:pPr>
        <w:pStyle w:val="B1"/>
      </w:pPr>
      <w:r w:rsidRPr="001C0FC4">
        <w:t>3)</w:t>
      </w:r>
      <w:r w:rsidRPr="001C0FC4">
        <w:tab/>
        <w:t>for each Payload IE included:</w:t>
      </w:r>
    </w:p>
    <w:p w14:paraId="14FB9882"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31671F2"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5F1E05A9"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1DCC1FCE" w14:textId="77777777" w:rsidR="00296E35" w:rsidRPr="001C0FC4" w:rsidRDefault="00296E35" w:rsidP="00296E35">
      <w:pPr>
        <w:pStyle w:val="B2"/>
      </w:pPr>
      <w:r w:rsidRPr="001C0FC4">
        <w:t>d)</w:t>
      </w:r>
      <w:r w:rsidRPr="001C0FC4">
        <w:tab/>
        <w:t>if the payload is location, shall set the Payload content type as "LOCATION" as specified in subclause 15.2.13;</w:t>
      </w:r>
    </w:p>
    <w:p w14:paraId="3AECDB88"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subclase 15.2.13; and</w:t>
      </w:r>
    </w:p>
    <w:p w14:paraId="2BAEC500" w14:textId="77777777" w:rsidR="00296E35" w:rsidRPr="001C0FC4" w:rsidRDefault="00296E35" w:rsidP="00296E35">
      <w:pPr>
        <w:pStyle w:val="B2"/>
      </w:pPr>
      <w:r w:rsidRPr="001C0FC4">
        <w:t>f)</w:t>
      </w:r>
      <w:r w:rsidRPr="001C0FC4">
        <w:tab/>
        <w:t>shall include the data to be sent in the Payload data.</w:t>
      </w:r>
    </w:p>
    <w:p w14:paraId="6AC86D9C" w14:textId="77777777" w:rsidR="00296E35" w:rsidRPr="001C0FC4" w:rsidRDefault="00296E35" w:rsidP="00296E35">
      <w:r w:rsidRPr="001C0FC4">
        <w:t>[TS 24.282, clause 6.2.4.1]</w:t>
      </w:r>
    </w:p>
    <w:p w14:paraId="2621E6FF" w14:textId="77777777" w:rsidR="00296E35" w:rsidRPr="001C0FC4" w:rsidRDefault="00296E35" w:rsidP="00296E35">
      <w:pPr>
        <w:rPr>
          <w:rFonts w:eastAsia="SimSun"/>
        </w:rPr>
      </w:pPr>
      <w:r w:rsidRPr="001C0FC4">
        <w:rPr>
          <w:rFonts w:eastAsia="SimSun"/>
        </w:rPr>
        <w:t>This subclause is referenced from other procedures.</w:t>
      </w:r>
    </w:p>
    <w:p w14:paraId="7DA778B5" w14:textId="77777777" w:rsidR="00296E35" w:rsidRPr="001C0FC4" w:rsidRDefault="00296E35" w:rsidP="00296E35">
      <w:r w:rsidRPr="001C0FC4">
        <w:t>In a SIP MESSAGE request, the MCData client:</w:t>
      </w:r>
    </w:p>
    <w:p w14:paraId="1CCEC12D" w14:textId="77777777" w:rsidR="00296E35" w:rsidRPr="001C0FC4" w:rsidRDefault="00296E35" w:rsidP="00296E35">
      <w:pPr>
        <w:pStyle w:val="B1"/>
      </w:pPr>
      <w:r w:rsidRPr="001C0FC4">
        <w:t>1)</w:t>
      </w:r>
      <w:r w:rsidRPr="001C0FC4">
        <w:tab/>
        <w:t>when sending SDS messages or SDS disposition notifications:</w:t>
      </w:r>
    </w:p>
    <w:p w14:paraId="42D593E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6987D8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314981B"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781C2B82" w14:textId="77777777" w:rsidR="00296E35" w:rsidRPr="001C0FC4" w:rsidRDefault="00296E35" w:rsidP="00296E35">
      <w:pPr>
        <w:rPr>
          <w:rFonts w:eastAsia="SimSun"/>
        </w:rPr>
      </w:pPr>
      <w:r w:rsidRPr="001C0FC4">
        <w:rPr>
          <w:rFonts w:eastAsia="SimSun"/>
        </w:rPr>
        <w:t>…</w:t>
      </w:r>
    </w:p>
    <w:p w14:paraId="6BBE030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387E80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FDE554D" w14:textId="77777777" w:rsidR="00296E35" w:rsidRPr="001C0FC4" w:rsidRDefault="00296E35" w:rsidP="00296E35">
      <w:r w:rsidRPr="001C0FC4">
        <w:t>[TS 24.282, clause 12.2.1.2]</w:t>
      </w:r>
    </w:p>
    <w:p w14:paraId="4F7B3A52" w14:textId="77777777" w:rsidR="00296E35" w:rsidRPr="001C0FC4" w:rsidRDefault="00296E35" w:rsidP="00296E35">
      <w:pPr>
        <w:rPr>
          <w:rFonts w:eastAsia="SimSun"/>
        </w:rPr>
      </w:pPr>
      <w:r w:rsidRPr="001C0FC4">
        <w:rPr>
          <w:rFonts w:eastAsia="SimSun"/>
        </w:rPr>
        <w:t>Upon receipt of a:</w:t>
      </w:r>
    </w:p>
    <w:p w14:paraId="45794357"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193B7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B0C3746" w14:textId="77777777" w:rsidR="00296E35" w:rsidRPr="001C0FC4" w:rsidRDefault="00296E35" w:rsidP="00296E35">
      <w:pPr>
        <w:rPr>
          <w:rFonts w:eastAsia="SimSun"/>
        </w:rPr>
      </w:pPr>
      <w:r w:rsidRPr="001C0FC4">
        <w:rPr>
          <w:rFonts w:eastAsia="SimSun"/>
        </w:rPr>
        <w:t>the MCData client:</w:t>
      </w:r>
    </w:p>
    <w:p w14:paraId="7EB164D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76D2A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77CAB15" w14:textId="77777777" w:rsidR="00296E35" w:rsidRPr="001C0FC4" w:rsidRDefault="00296E35" w:rsidP="00296E35">
      <w:pPr>
        <w:pStyle w:val="H6"/>
      </w:pPr>
      <w:r w:rsidRPr="001C0FC4">
        <w:t>6.1.21.3</w:t>
      </w:r>
      <w:r w:rsidRPr="001C0FC4">
        <w:tab/>
        <w:t>Test description</w:t>
      </w:r>
    </w:p>
    <w:p w14:paraId="14BC310E" w14:textId="77777777" w:rsidR="00296E35" w:rsidRPr="001C0FC4" w:rsidRDefault="00296E35" w:rsidP="00296E35">
      <w:pPr>
        <w:pStyle w:val="H6"/>
      </w:pPr>
      <w:r w:rsidRPr="001C0FC4">
        <w:t>6.1.21.3.1</w:t>
      </w:r>
      <w:r w:rsidRPr="001C0FC4">
        <w:tab/>
        <w:t>Pre-test conditions</w:t>
      </w:r>
    </w:p>
    <w:p w14:paraId="12B29332" w14:textId="77777777" w:rsidR="00296E35" w:rsidRDefault="00296E35" w:rsidP="00296E35">
      <w:pPr>
        <w:pStyle w:val="H6"/>
      </w:pPr>
      <w:r w:rsidRPr="00102CE5">
        <w:t>Test configuration</w:t>
      </w:r>
      <w:r>
        <w:t>:</w:t>
      </w:r>
    </w:p>
    <w:p w14:paraId="67C5A5FA" w14:textId="0E84BA81" w:rsidR="00296E35" w:rsidRDefault="00296E35" w:rsidP="00296E35">
      <w:pPr>
        <w:pStyle w:val="B1"/>
      </w:pPr>
      <w:r>
        <w:t>-</w:t>
      </w:r>
      <w:r>
        <w:tab/>
        <w:t>Single cell configuration according to TS 37.579-1 [2] clause 5.2.2.2.1.</w:t>
      </w:r>
    </w:p>
    <w:p w14:paraId="247D463B" w14:textId="77777777" w:rsidR="00296E35" w:rsidRDefault="00296E35" w:rsidP="00296E35">
      <w:pPr>
        <w:pStyle w:val="H6"/>
      </w:pPr>
      <w:r>
        <w:t>Preamble:</w:t>
      </w:r>
    </w:p>
    <w:p w14:paraId="74FC1A2D" w14:textId="5FD6B46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6851AE6"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B65A86C" w14:textId="23D2FC26" w:rsidR="00296E35" w:rsidRDefault="00296E35" w:rsidP="00296E35">
      <w:pPr>
        <w:pStyle w:val="B1"/>
      </w:pPr>
      <w:r>
        <w:t>-</w:t>
      </w:r>
      <w:r>
        <w:tab/>
        <w:t>The UE has performed procedure 'UE initiated MCX functional alias status determination and subscription' as specified in TS 37.579-1 [2] clause 5.3.36.</w:t>
      </w:r>
    </w:p>
    <w:p w14:paraId="45FAF9EC" w14:textId="18635BB2" w:rsidR="00296E35" w:rsidRDefault="00296E35" w:rsidP="00296E35">
      <w:pPr>
        <w:pStyle w:val="B1"/>
      </w:pPr>
      <w:r>
        <w:t>-</w:t>
      </w:r>
      <w:r>
        <w:tab/>
        <w:t>The UE has performed procedure 'UE initiated MCX functional alias status change' as specified in TS 37.579-1 [2] clause 5.3.37.</w:t>
      </w:r>
    </w:p>
    <w:p w14:paraId="48529F89" w14:textId="77777777" w:rsidR="00296E35" w:rsidRDefault="00296E35" w:rsidP="00296E35">
      <w:pPr>
        <w:pStyle w:val="B1"/>
      </w:pPr>
      <w:r>
        <w:t>-</w:t>
      </w:r>
      <w:r>
        <w:tab/>
      </w:r>
      <w:r w:rsidRPr="000573F5">
        <w:t>UE States at the end of the preamble</w:t>
      </w:r>
      <w:r>
        <w:t>:</w:t>
      </w:r>
    </w:p>
    <w:p w14:paraId="24BF2B94" w14:textId="77777777" w:rsidR="00296E35" w:rsidRDefault="00296E35" w:rsidP="00296E35">
      <w:pPr>
        <w:pStyle w:val="B1"/>
        <w:ind w:left="852"/>
      </w:pPr>
      <w:r>
        <w:t>-</w:t>
      </w:r>
      <w:r>
        <w:tab/>
        <w:t>The UE is in RRC_IDLE state.</w:t>
      </w:r>
    </w:p>
    <w:p w14:paraId="54F79A51" w14:textId="77777777" w:rsidR="00296E35" w:rsidRDefault="00296E35" w:rsidP="00296E35">
      <w:pPr>
        <w:pStyle w:val="B1"/>
        <w:ind w:left="852"/>
      </w:pPr>
      <w:r>
        <w:t>-</w:t>
      </w:r>
      <w:r>
        <w:tab/>
        <w:t>The client is registered for MCData.</w:t>
      </w:r>
    </w:p>
    <w:p w14:paraId="39E7EF31"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11CFF582" w14:textId="77777777" w:rsidR="00296E35" w:rsidRPr="001C0FC4" w:rsidRDefault="00296E35" w:rsidP="00296E35">
      <w:pPr>
        <w:pStyle w:val="H6"/>
      </w:pPr>
      <w:r w:rsidRPr="001C0FC4">
        <w:t>6.1.21.3.2</w:t>
      </w:r>
      <w:r w:rsidRPr="001C0FC4">
        <w:tab/>
        <w:t>Test procedure sequence</w:t>
      </w:r>
    </w:p>
    <w:p w14:paraId="720A335F" w14:textId="77777777" w:rsidR="00296E35" w:rsidRPr="001C0FC4" w:rsidRDefault="00296E35" w:rsidP="00296E35">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3B18FC2" w14:textId="77777777" w:rsidTr="002E3FCC">
        <w:tc>
          <w:tcPr>
            <w:tcW w:w="649" w:type="dxa"/>
            <w:tcBorders>
              <w:top w:val="single" w:sz="4" w:space="0" w:color="auto"/>
              <w:left w:val="single" w:sz="4" w:space="0" w:color="auto"/>
              <w:bottom w:val="nil"/>
              <w:right w:val="single" w:sz="4" w:space="0" w:color="auto"/>
            </w:tcBorders>
            <w:hideMark/>
          </w:tcPr>
          <w:p w14:paraId="0C61B7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D229EC"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9F03E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664FA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B096D43" w14:textId="77777777" w:rsidR="00296E35" w:rsidRPr="001C0FC4" w:rsidRDefault="00296E35" w:rsidP="002E3FCC">
            <w:pPr>
              <w:pStyle w:val="TAH"/>
            </w:pPr>
            <w:r w:rsidRPr="001C0FC4">
              <w:t>Verdict</w:t>
            </w:r>
          </w:p>
        </w:tc>
      </w:tr>
      <w:tr w:rsidR="00296E35" w:rsidRPr="001C0FC4" w14:paraId="7464E969" w14:textId="77777777" w:rsidTr="002E3FCC">
        <w:tc>
          <w:tcPr>
            <w:tcW w:w="649" w:type="dxa"/>
            <w:tcBorders>
              <w:top w:val="nil"/>
              <w:left w:val="single" w:sz="4" w:space="0" w:color="auto"/>
              <w:bottom w:val="single" w:sz="4" w:space="0" w:color="auto"/>
              <w:right w:val="single" w:sz="4" w:space="0" w:color="auto"/>
            </w:tcBorders>
          </w:tcPr>
          <w:p w14:paraId="2DE4FF6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52640B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8EB9A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75F6F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9048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3440AF3" w14:textId="77777777" w:rsidR="00296E35" w:rsidRPr="001C0FC4" w:rsidRDefault="00296E35" w:rsidP="002E3FCC">
            <w:pPr>
              <w:pStyle w:val="TAH"/>
            </w:pPr>
          </w:p>
        </w:tc>
      </w:tr>
      <w:tr w:rsidR="00296E35" w:rsidRPr="001C0FC4" w14:paraId="19797B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5B58E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6D93C4"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 using an active Functional Alias.</w:t>
            </w:r>
          </w:p>
          <w:p w14:paraId="13CAB2DA"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23C175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58E6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9B6A7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512EB3" w14:textId="77777777" w:rsidR="00296E35" w:rsidRPr="001C0FC4" w:rsidRDefault="00296E35" w:rsidP="002E3FCC">
            <w:pPr>
              <w:pStyle w:val="TAC"/>
            </w:pPr>
            <w:r w:rsidRPr="001C0FC4">
              <w:t>-</w:t>
            </w:r>
          </w:p>
        </w:tc>
      </w:tr>
      <w:tr w:rsidR="00296E35" w:rsidRPr="001C0FC4" w14:paraId="57048F9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48185E6" w14:textId="77777777" w:rsidR="00296E35" w:rsidRPr="001C0FC4" w:rsidRDefault="00296E35" w:rsidP="002E3FCC">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7FABF51" w14:textId="38B168A5"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498A5C7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C0948F8"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B413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EE4296"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F7D5A79" w14:textId="77777777" w:rsidR="00296E35" w:rsidRPr="001C0FC4" w:rsidRDefault="00296E35" w:rsidP="002E3FCC">
            <w:pPr>
              <w:pStyle w:val="TAC"/>
            </w:pPr>
            <w:r w:rsidRPr="001C0FC4">
              <w:t>P</w:t>
            </w:r>
          </w:p>
        </w:tc>
      </w:tr>
      <w:tr w:rsidR="00296E35" w:rsidRPr="001C0FC4" w14:paraId="57472B21" w14:textId="77777777" w:rsidTr="002E3FCC">
        <w:tc>
          <w:tcPr>
            <w:tcW w:w="649" w:type="dxa"/>
            <w:tcBorders>
              <w:top w:val="single" w:sz="4" w:space="0" w:color="auto"/>
              <w:left w:val="single" w:sz="4" w:space="0" w:color="auto"/>
              <w:bottom w:val="single" w:sz="4" w:space="0" w:color="auto"/>
              <w:right w:val="single" w:sz="4" w:space="0" w:color="auto"/>
            </w:tcBorders>
          </w:tcPr>
          <w:p w14:paraId="6505D0E6"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B2BEC1C" w14:textId="1DC4BB3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F0DBED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603C8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FF579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CF42ED" w14:textId="77777777" w:rsidR="00296E35" w:rsidRPr="001C0FC4" w:rsidRDefault="00296E35" w:rsidP="002E3FCC">
            <w:pPr>
              <w:pStyle w:val="TAC"/>
            </w:pPr>
            <w:r w:rsidRPr="001C0FC4">
              <w:t>P</w:t>
            </w:r>
          </w:p>
        </w:tc>
      </w:tr>
      <w:tr w:rsidR="00296E35" w:rsidRPr="001C0FC4" w14:paraId="3D8AC743" w14:textId="77777777" w:rsidTr="002E3FCC">
        <w:tc>
          <w:tcPr>
            <w:tcW w:w="649" w:type="dxa"/>
            <w:tcBorders>
              <w:top w:val="single" w:sz="4" w:space="0" w:color="auto"/>
              <w:left w:val="single" w:sz="4" w:space="0" w:color="auto"/>
              <w:bottom w:val="single" w:sz="4" w:space="0" w:color="auto"/>
              <w:right w:val="single" w:sz="4" w:space="0" w:color="auto"/>
            </w:tcBorders>
          </w:tcPr>
          <w:p w14:paraId="604E713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3C596DB2" w14:textId="77777777" w:rsidR="00296E35" w:rsidRPr="001C0FC4" w:rsidRDefault="00296E35" w:rsidP="002E3FCC">
            <w:pPr>
              <w:pStyle w:val="TAL"/>
            </w:pPr>
            <w:r w:rsidRPr="001C0FC4">
              <w:t>Check: Does the UE (MCData client) provide the disposition notification to the user?</w:t>
            </w:r>
          </w:p>
          <w:p w14:paraId="4DD21A0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3D92F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3C542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4C25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4F8415" w14:textId="77777777" w:rsidR="00296E35" w:rsidRPr="001C0FC4" w:rsidRDefault="00296E35" w:rsidP="002E3FCC">
            <w:pPr>
              <w:pStyle w:val="TAC"/>
            </w:pPr>
            <w:r w:rsidRPr="001C0FC4">
              <w:t>P</w:t>
            </w:r>
          </w:p>
        </w:tc>
      </w:tr>
      <w:tr w:rsidR="00296E35" w:rsidRPr="001C0FC4" w14:paraId="4A20E55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00B2092" w14:textId="77777777" w:rsidR="00296E35" w:rsidRPr="001C0FC4" w:rsidRDefault="00296E35" w:rsidP="002E3FCC">
            <w:pPr>
              <w:pStyle w:val="TAN"/>
            </w:pPr>
            <w:r w:rsidRPr="001C0FC4">
              <w:t>NOTE 1:</w:t>
            </w:r>
            <w:r w:rsidRPr="001C0FC4">
              <w:tab/>
              <w:t>This is expected to be done via a suitable implementation dependent MMI.</w:t>
            </w:r>
          </w:p>
          <w:p w14:paraId="15ED429B" w14:textId="77777777" w:rsidR="00296E35" w:rsidRPr="001C0FC4" w:rsidRDefault="00296E35" w:rsidP="002E3FCC">
            <w:pPr>
              <w:pStyle w:val="TAN"/>
            </w:pPr>
            <w:r w:rsidRPr="001C0FC4">
              <w:t>NOTE 2:</w:t>
            </w:r>
            <w:r w:rsidRPr="001C0FC4">
              <w:tab/>
              <w:t>The RRC connection is not released at the end of the procedure.</w:t>
            </w:r>
          </w:p>
        </w:tc>
      </w:tr>
    </w:tbl>
    <w:p w14:paraId="6B09FFF5" w14:textId="77777777" w:rsidR="00296E35" w:rsidRPr="001C0FC4" w:rsidRDefault="00296E35" w:rsidP="00296E35"/>
    <w:p w14:paraId="79AD484C" w14:textId="77777777" w:rsidR="00296E35" w:rsidRPr="001C0FC4" w:rsidRDefault="00296E35" w:rsidP="00296E35">
      <w:pPr>
        <w:pStyle w:val="H6"/>
      </w:pPr>
      <w:r w:rsidRPr="001C0FC4">
        <w:t>6.1.21.3.3</w:t>
      </w:r>
      <w:r w:rsidRPr="001C0FC4">
        <w:tab/>
        <w:t>Specific message contents</w:t>
      </w:r>
    </w:p>
    <w:p w14:paraId="07BB73D7" w14:textId="30C93162" w:rsidR="00296E35" w:rsidRPr="001C0FC4" w:rsidRDefault="00296E35" w:rsidP="00296E35">
      <w:pPr>
        <w:pStyle w:val="TH"/>
      </w:pPr>
      <w:r w:rsidRPr="001C0FC4">
        <w:t>Table 6.1.21.3.3-1: SIP MESSAGE from the UE (step 2A, Table 6.1.21.3.2-1;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67C660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D57A5B2" w14:textId="6EC75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2EA818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639FA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F13DA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D659E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42C10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F4853C" w14:textId="77777777" w:rsidR="00296E35" w:rsidRPr="001C0FC4" w:rsidRDefault="00296E35" w:rsidP="002E3FCC">
            <w:pPr>
              <w:pStyle w:val="TAH"/>
              <w:rPr>
                <w:bCs/>
              </w:rPr>
            </w:pPr>
            <w:r w:rsidRPr="001C0FC4">
              <w:rPr>
                <w:bCs/>
              </w:rPr>
              <w:t>Condition</w:t>
            </w:r>
          </w:p>
        </w:tc>
      </w:tr>
      <w:tr w:rsidR="00296E35" w:rsidRPr="001C0FC4" w14:paraId="54940A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B3635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F6CBE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F9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9E129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C40F0" w14:textId="77777777" w:rsidR="00296E35" w:rsidRPr="001C0FC4" w:rsidRDefault="00296E35" w:rsidP="002E3FCC">
            <w:pPr>
              <w:pStyle w:val="TAL"/>
            </w:pPr>
          </w:p>
        </w:tc>
      </w:tr>
      <w:tr w:rsidR="00296E35" w:rsidRPr="001C0FC4" w14:paraId="5E8A94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E36B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66461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9C26B0"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8526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2599D1" w14:textId="77777777" w:rsidR="00296E35" w:rsidRPr="001C0FC4" w:rsidRDefault="00296E35" w:rsidP="002E3FCC">
            <w:pPr>
              <w:pStyle w:val="TAL"/>
            </w:pPr>
          </w:p>
        </w:tc>
      </w:tr>
      <w:tr w:rsidR="00296E35" w:rsidRPr="001C0FC4" w14:paraId="68987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39DD4"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AA7DD2" w14:textId="77777777" w:rsidR="00296E35" w:rsidRPr="001C0FC4" w:rsidRDefault="00296E35" w:rsidP="002E3FCC">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7CA9B6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5D5FA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EAD920" w14:textId="77777777" w:rsidR="00296E35" w:rsidRPr="001C0FC4" w:rsidRDefault="00296E35" w:rsidP="002E3FCC">
            <w:pPr>
              <w:pStyle w:val="TAL"/>
            </w:pPr>
          </w:p>
        </w:tc>
      </w:tr>
      <w:tr w:rsidR="00296E35" w:rsidRPr="001C0FC4" w14:paraId="7078F83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5F903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2D45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E29582"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C8E88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31A3BE8" w14:textId="77777777" w:rsidR="00296E35" w:rsidRPr="001C0FC4" w:rsidRDefault="00296E35" w:rsidP="002E3FCC">
            <w:pPr>
              <w:pStyle w:val="TAL"/>
            </w:pPr>
          </w:p>
        </w:tc>
      </w:tr>
      <w:tr w:rsidR="00296E35" w:rsidRPr="001C0FC4" w14:paraId="6DB93C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D7340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F355CB" w14:textId="77777777" w:rsidR="00296E35" w:rsidRPr="001C0FC4" w:rsidRDefault="00296E35" w:rsidP="002E3FCC">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472F2C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CE0F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41ADE7" w14:textId="77777777" w:rsidR="00296E35" w:rsidRPr="001C0FC4" w:rsidRDefault="00296E35" w:rsidP="002E3FCC">
            <w:pPr>
              <w:pStyle w:val="TAL"/>
            </w:pPr>
          </w:p>
        </w:tc>
      </w:tr>
      <w:tr w:rsidR="00296E35" w:rsidRPr="001C0FC4" w14:paraId="2115F2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5F568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88284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7E0986"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A4062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1B1588" w14:textId="77777777" w:rsidR="00296E35" w:rsidRPr="001C0FC4" w:rsidRDefault="00296E35" w:rsidP="002E3FCC">
            <w:pPr>
              <w:pStyle w:val="TAL"/>
            </w:pPr>
          </w:p>
        </w:tc>
      </w:tr>
      <w:tr w:rsidR="00296E35" w:rsidRPr="001C0FC4" w14:paraId="333A27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F3A8E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A45B85" w14:textId="77777777" w:rsidR="00296E35" w:rsidRPr="001C0FC4" w:rsidRDefault="00296E35" w:rsidP="002E3FCC">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4B57EBD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F47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72D1B" w14:textId="77777777" w:rsidR="00296E35" w:rsidRPr="001C0FC4" w:rsidRDefault="00296E35" w:rsidP="002E3FCC">
            <w:pPr>
              <w:pStyle w:val="TAL"/>
            </w:pPr>
          </w:p>
        </w:tc>
      </w:tr>
    </w:tbl>
    <w:p w14:paraId="59044032" w14:textId="77777777" w:rsidR="00296E35" w:rsidRPr="001C0FC4" w:rsidRDefault="00296E35" w:rsidP="00296E35"/>
    <w:p w14:paraId="131FA737" w14:textId="77777777" w:rsidR="00296E35" w:rsidRPr="001C0FC4" w:rsidRDefault="00296E35" w:rsidP="00296E35">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C709A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5EB5C8" w14:textId="45E7730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MCD_1to1, </w:t>
            </w:r>
            <w:r w:rsidRPr="001C0FC4">
              <w:t>FUNCTIONAL_ALIAS</w:t>
            </w:r>
          </w:p>
        </w:tc>
      </w:tr>
    </w:tbl>
    <w:p w14:paraId="56E294C8" w14:textId="77777777" w:rsidR="00296E35" w:rsidRPr="001C0FC4" w:rsidRDefault="00296E35" w:rsidP="00296E35"/>
    <w:p w14:paraId="4D72966B" w14:textId="77777777" w:rsidR="00296E35" w:rsidRPr="001C0FC4" w:rsidRDefault="00296E35" w:rsidP="00296E35">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30FB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0177F0" w14:textId="189FEA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A5E13E0" w14:textId="77777777" w:rsidR="00296E35" w:rsidRPr="001C0FC4" w:rsidRDefault="00296E35" w:rsidP="00296E35"/>
    <w:p w14:paraId="662D6E03" w14:textId="77777777" w:rsidR="00296E35" w:rsidRPr="001C0FC4" w:rsidRDefault="00296E35" w:rsidP="00296E35">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312A7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7E249AB" w14:textId="66FDDD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5C3809E6" w14:textId="77777777" w:rsidR="00296E35" w:rsidRPr="001C0FC4" w:rsidRDefault="00296E35" w:rsidP="00296E35"/>
    <w:p w14:paraId="6CE0AC7F" w14:textId="10323FE6" w:rsidR="00296E35" w:rsidRPr="001C0FC4" w:rsidRDefault="00296E35" w:rsidP="00296E35">
      <w:pPr>
        <w:pStyle w:val="TH"/>
      </w:pPr>
      <w:r w:rsidRPr="001C0FC4">
        <w:t>Table 6.1.21.3.3-5: SIP MESSAGE from the SS (step 5, Table 6.1.21.3.2-1;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B238F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2466C37" w14:textId="4EAB42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B4F66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415F4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F068E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53E6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68097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0642A" w14:textId="77777777" w:rsidR="00296E35" w:rsidRPr="001C0FC4" w:rsidRDefault="00296E35" w:rsidP="002E3FCC">
            <w:pPr>
              <w:pStyle w:val="TAH"/>
              <w:rPr>
                <w:bCs/>
              </w:rPr>
            </w:pPr>
            <w:r w:rsidRPr="001C0FC4">
              <w:rPr>
                <w:bCs/>
              </w:rPr>
              <w:t>Condition</w:t>
            </w:r>
          </w:p>
        </w:tc>
      </w:tr>
      <w:tr w:rsidR="00296E35" w:rsidRPr="001C0FC4" w14:paraId="176E4B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2553D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0DA68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DBAAA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23AE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EB3C1E" w14:textId="77777777" w:rsidR="00296E35" w:rsidRPr="001C0FC4" w:rsidRDefault="00296E35" w:rsidP="002E3FCC">
            <w:pPr>
              <w:pStyle w:val="TAL"/>
            </w:pPr>
          </w:p>
        </w:tc>
      </w:tr>
      <w:tr w:rsidR="00296E35" w:rsidRPr="001C0FC4" w14:paraId="0DAF41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49B5E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D569F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4E0D68"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6513D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B7F142" w14:textId="77777777" w:rsidR="00296E35" w:rsidRPr="001C0FC4" w:rsidRDefault="00296E35" w:rsidP="002E3FCC">
            <w:pPr>
              <w:pStyle w:val="TAL"/>
            </w:pPr>
          </w:p>
        </w:tc>
      </w:tr>
      <w:tr w:rsidR="00296E35" w:rsidRPr="001C0FC4" w14:paraId="4BF83C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5D768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799684B" w14:textId="77777777" w:rsidR="00296E35" w:rsidRPr="001C0FC4" w:rsidRDefault="00296E35" w:rsidP="002E3FCC">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342EF1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DC4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52579F" w14:textId="77777777" w:rsidR="00296E35" w:rsidRPr="001C0FC4" w:rsidRDefault="00296E35" w:rsidP="002E3FCC">
            <w:pPr>
              <w:pStyle w:val="TAL"/>
            </w:pPr>
          </w:p>
        </w:tc>
      </w:tr>
    </w:tbl>
    <w:p w14:paraId="0D2EA2D4" w14:textId="77777777" w:rsidR="00296E35" w:rsidRPr="001C0FC4" w:rsidRDefault="00296E35" w:rsidP="00296E35"/>
    <w:p w14:paraId="512969B8" w14:textId="77777777" w:rsidR="00296E35" w:rsidRPr="001C0FC4" w:rsidRDefault="00296E35" w:rsidP="00296E35">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7391E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CC9955B" w14:textId="525148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8B166EC" w14:textId="77777777" w:rsidR="00296E35" w:rsidRPr="001C0FC4" w:rsidRDefault="00296E35" w:rsidP="00296E35"/>
    <w:p w14:paraId="68C625F4" w14:textId="77777777" w:rsidR="00296E35" w:rsidRPr="001C0FC4" w:rsidRDefault="00296E35" w:rsidP="00296E35">
      <w:pPr>
        <w:pStyle w:val="Heading3"/>
      </w:pPr>
      <w:bookmarkStart w:id="811" w:name="_Toc178186355"/>
      <w:bookmarkStart w:id="812" w:name="_Toc181109096"/>
      <w:r w:rsidRPr="001C0FC4">
        <w:t>6.1.22</w:t>
      </w:r>
      <w:r w:rsidRPr="001C0FC4">
        <w:tab/>
        <w:t>On-network / Short Data Service (SDS) / Standalone SDS Using Media Plane / One-to-one Standalone SDS / Active functional alias / Client Originated (CO)</w:t>
      </w:r>
      <w:bookmarkEnd w:id="811"/>
      <w:bookmarkEnd w:id="812"/>
    </w:p>
    <w:p w14:paraId="14AAE0A7" w14:textId="77777777" w:rsidR="00296E35" w:rsidRPr="001C0FC4" w:rsidRDefault="00296E35" w:rsidP="00296E35">
      <w:pPr>
        <w:pStyle w:val="H6"/>
      </w:pPr>
      <w:r w:rsidRPr="001C0FC4">
        <w:t>6.1.22.1</w:t>
      </w:r>
      <w:r w:rsidRPr="001C0FC4">
        <w:tab/>
        <w:t>Test Purpose (TP)</w:t>
      </w:r>
    </w:p>
    <w:p w14:paraId="7A79266E" w14:textId="77777777" w:rsidR="00296E35" w:rsidRPr="001C0FC4" w:rsidRDefault="00296E35" w:rsidP="00296E35">
      <w:pPr>
        <w:pStyle w:val="H6"/>
      </w:pPr>
      <w:r w:rsidRPr="001C0FC4">
        <w:t>(1)</w:t>
      </w:r>
    </w:p>
    <w:p w14:paraId="14C439E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6EE3B25" w14:textId="77777777" w:rsidR="00296E35" w:rsidRPr="001C0FC4" w:rsidRDefault="00296E35" w:rsidP="00296E35">
      <w:pPr>
        <w:pStyle w:val="PL"/>
      </w:pPr>
      <w:r w:rsidRPr="001C0FC4">
        <w:rPr>
          <w:b/>
        </w:rPr>
        <w:t>ensure that</w:t>
      </w:r>
      <w:r w:rsidRPr="001C0FC4">
        <w:t xml:space="preserve"> {</w:t>
      </w:r>
    </w:p>
    <w:p w14:paraId="3C5FC75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using an active functional alias }</w:t>
      </w:r>
    </w:p>
    <w:p w14:paraId="416E563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0EDD252" w14:textId="77777777" w:rsidR="00296E35" w:rsidRPr="001C0FC4" w:rsidRDefault="00296E35" w:rsidP="00296E35">
      <w:pPr>
        <w:pStyle w:val="PL"/>
      </w:pPr>
      <w:r w:rsidRPr="001C0FC4">
        <w:t xml:space="preserve">            }</w:t>
      </w:r>
    </w:p>
    <w:p w14:paraId="7EAA6DED" w14:textId="77777777" w:rsidR="00296E35" w:rsidRPr="001C0FC4" w:rsidRDefault="00296E35" w:rsidP="00296E35">
      <w:pPr>
        <w:pStyle w:val="PL"/>
      </w:pPr>
    </w:p>
    <w:p w14:paraId="6B480AA4" w14:textId="77777777" w:rsidR="00296E35" w:rsidRPr="001C0FC4" w:rsidRDefault="00296E35" w:rsidP="00296E35">
      <w:pPr>
        <w:pStyle w:val="H6"/>
      </w:pPr>
      <w:r w:rsidRPr="001C0FC4">
        <w:t>(2)</w:t>
      </w:r>
    </w:p>
    <w:p w14:paraId="45CD24FF"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A11285F" w14:textId="77777777" w:rsidR="00296E35" w:rsidRPr="001C0FC4" w:rsidRDefault="00296E35" w:rsidP="00296E35">
      <w:pPr>
        <w:pStyle w:val="PL"/>
      </w:pPr>
      <w:r w:rsidRPr="001C0FC4">
        <w:rPr>
          <w:b/>
        </w:rPr>
        <w:t>ensure that</w:t>
      </w:r>
      <w:r w:rsidRPr="001C0FC4">
        <w:t xml:space="preserve"> {</w:t>
      </w:r>
    </w:p>
    <w:p w14:paraId="2F46A74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48BC4FA"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41108C87" w14:textId="77777777" w:rsidR="00296E35" w:rsidRPr="001C0FC4" w:rsidRDefault="00296E35" w:rsidP="00296E35">
      <w:pPr>
        <w:pStyle w:val="PL"/>
      </w:pPr>
      <w:r w:rsidRPr="001C0FC4">
        <w:t xml:space="preserve">            }</w:t>
      </w:r>
    </w:p>
    <w:p w14:paraId="32EBEB7D" w14:textId="77777777" w:rsidR="00296E35" w:rsidRPr="001C0FC4" w:rsidRDefault="00296E35" w:rsidP="00296E35">
      <w:pPr>
        <w:pStyle w:val="PL"/>
      </w:pPr>
    </w:p>
    <w:p w14:paraId="1FB5E916" w14:textId="77777777" w:rsidR="00296E35" w:rsidRPr="001C0FC4" w:rsidRDefault="00296E35" w:rsidP="00296E35">
      <w:pPr>
        <w:pStyle w:val="H6"/>
      </w:pPr>
      <w:r w:rsidRPr="001C0FC4">
        <w:t>(3)</w:t>
      </w:r>
    </w:p>
    <w:p w14:paraId="20BBC032"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5DC8F16A" w14:textId="77777777" w:rsidR="00296E35" w:rsidRPr="001C0FC4" w:rsidRDefault="00296E35" w:rsidP="00296E35">
      <w:pPr>
        <w:pStyle w:val="PL"/>
      </w:pPr>
      <w:r w:rsidRPr="001C0FC4">
        <w:rPr>
          <w:b/>
        </w:rPr>
        <w:t>ensure that</w:t>
      </w:r>
      <w:r w:rsidRPr="001C0FC4">
        <w:t xml:space="preserve"> {</w:t>
      </w:r>
    </w:p>
    <w:p w14:paraId="00E252A4"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5891CF9"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78292331" w14:textId="77777777" w:rsidR="00296E35" w:rsidRPr="001C0FC4" w:rsidRDefault="00296E35" w:rsidP="00296E35">
      <w:pPr>
        <w:pStyle w:val="PL"/>
      </w:pPr>
      <w:r w:rsidRPr="001C0FC4">
        <w:t xml:space="preserve">            }</w:t>
      </w:r>
    </w:p>
    <w:p w14:paraId="5D3816FA" w14:textId="77777777" w:rsidR="00296E35" w:rsidRPr="001C0FC4" w:rsidRDefault="00296E35" w:rsidP="00296E35">
      <w:pPr>
        <w:pStyle w:val="PL"/>
      </w:pPr>
    </w:p>
    <w:p w14:paraId="4BD65F4B" w14:textId="77777777" w:rsidR="00296E35" w:rsidRPr="001C0FC4" w:rsidRDefault="00296E35" w:rsidP="00296E35">
      <w:pPr>
        <w:pStyle w:val="H6"/>
      </w:pPr>
      <w:r w:rsidRPr="001C0FC4">
        <w:t>(4)</w:t>
      </w:r>
    </w:p>
    <w:p w14:paraId="7A129E5A"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3751E84B" w14:textId="77777777" w:rsidR="00296E35" w:rsidRPr="001C0FC4" w:rsidRDefault="00296E35" w:rsidP="00296E35">
      <w:pPr>
        <w:pStyle w:val="PL"/>
      </w:pPr>
      <w:r w:rsidRPr="001C0FC4">
        <w:rPr>
          <w:b/>
        </w:rPr>
        <w:t>ensure that</w:t>
      </w:r>
      <w:r w:rsidRPr="001C0FC4">
        <w:t xml:space="preserve"> {</w:t>
      </w:r>
    </w:p>
    <w:p w14:paraId="5C4959F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0E29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B595296" w14:textId="77777777" w:rsidR="00296E35" w:rsidRPr="001C0FC4" w:rsidRDefault="00296E35" w:rsidP="00296E35">
      <w:pPr>
        <w:pStyle w:val="PL"/>
      </w:pPr>
      <w:r w:rsidRPr="001C0FC4">
        <w:t xml:space="preserve">            }</w:t>
      </w:r>
    </w:p>
    <w:p w14:paraId="7CC1F93D" w14:textId="77777777" w:rsidR="00296E35" w:rsidRPr="001C0FC4" w:rsidRDefault="00296E35" w:rsidP="00296E35">
      <w:pPr>
        <w:pStyle w:val="PL"/>
      </w:pPr>
    </w:p>
    <w:p w14:paraId="38839491" w14:textId="77777777" w:rsidR="00296E35" w:rsidRPr="001C0FC4" w:rsidRDefault="00296E35" w:rsidP="00296E35">
      <w:pPr>
        <w:pStyle w:val="H6"/>
      </w:pPr>
      <w:r w:rsidRPr="001C0FC4">
        <w:t>6.1.22.2</w:t>
      </w:r>
      <w:r w:rsidRPr="001C0FC4">
        <w:tab/>
        <w:t>Conformance requirements</w:t>
      </w:r>
    </w:p>
    <w:p w14:paraId="2AE75ECF"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92D06C4" w14:textId="77777777" w:rsidR="00296E35" w:rsidRPr="001C0FC4" w:rsidRDefault="00296E35" w:rsidP="00296E35">
      <w:r w:rsidRPr="001C0FC4">
        <w:t>[TS 24.282, clause 9.2.3.2.3]</w:t>
      </w:r>
    </w:p>
    <w:p w14:paraId="1F693F55" w14:textId="77777777" w:rsidR="00296E35" w:rsidRPr="001C0FC4" w:rsidRDefault="00296E35" w:rsidP="00296E35">
      <w:r w:rsidRPr="001C0FC4">
        <w:t>The MCData client shall generate a SIP INVITE request in accordance with 3GPP TS 24.229 [5] with the clarifications given below.</w:t>
      </w:r>
    </w:p>
    <w:p w14:paraId="23AF6736" w14:textId="77777777" w:rsidR="00296E35" w:rsidRPr="001C0FC4" w:rsidRDefault="00296E35" w:rsidP="00296E35">
      <w:r w:rsidRPr="001C0FC4">
        <w:t>The MCData client:</w:t>
      </w:r>
    </w:p>
    <w:p w14:paraId="1B17597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9CFCB59"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63B8FA1C"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A5FE9C6"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983675" w14:textId="77777777" w:rsidR="00296E35" w:rsidRPr="001C0FC4" w:rsidRDefault="00296E35" w:rsidP="00296E35">
      <w:pPr>
        <w:pStyle w:val="B1"/>
      </w:pPr>
      <w:r w:rsidRPr="001C0FC4">
        <w:t>5)</w:t>
      </w:r>
      <w:r w:rsidRPr="001C0FC4">
        <w:tab/>
        <w:t>should include the "timer" option tag in the Supported header field;</w:t>
      </w:r>
    </w:p>
    <w:p w14:paraId="566E051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5C5197E" w14:textId="77777777" w:rsidR="00296E35" w:rsidRPr="001C0FC4" w:rsidRDefault="00296E35" w:rsidP="00296E35">
      <w:pPr>
        <w:pStyle w:val="B1"/>
      </w:pPr>
      <w:r w:rsidRPr="001C0FC4">
        <w:t>7)</w:t>
      </w:r>
      <w:r w:rsidRPr="001C0FC4">
        <w:tab/>
        <w:t>if a one-to-one standalone SDS message is to be sent:</w:t>
      </w:r>
    </w:p>
    <w:p w14:paraId="056FD915"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EE7BA1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0ADAFECB" w14:textId="77777777" w:rsidR="00296E35" w:rsidRPr="001C0FC4" w:rsidRDefault="00296E35" w:rsidP="00296E35">
      <w:pPr>
        <w:pStyle w:val="B3"/>
      </w:pPr>
      <w:r w:rsidRPr="001C0FC4">
        <w:t>i)</w:t>
      </w:r>
      <w:r w:rsidRPr="001C0FC4">
        <w:tab/>
        <w:t>the &lt;request-type&gt; element set to a value of "one-to-one-sds"; and</w:t>
      </w:r>
    </w:p>
    <w:p w14:paraId="0E6D5D95"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14ABDA93" w14:textId="77777777" w:rsidR="00296E35" w:rsidRPr="001C0FC4" w:rsidRDefault="00296E35" w:rsidP="00296E35">
      <w:pPr>
        <w:pStyle w:val="NO"/>
      </w:pPr>
      <w:bookmarkStart w:id="813" w:name="_Hlk33610098"/>
      <w:r w:rsidRPr="001C0FC4">
        <w:t>NOTE 0:</w:t>
      </w:r>
      <w:r w:rsidRPr="001C0FC4">
        <w:tab/>
        <w:t>The MCData client learns the functional aliases that are activated for an MCData ID from procedures specified in subclause 22.2.1.3.</w:t>
      </w:r>
      <w:bookmarkEnd w:id="813"/>
    </w:p>
    <w:p w14:paraId="1FECEAC8"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5EF7C90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62E81198" w14:textId="77777777" w:rsidR="00296E35" w:rsidRPr="001C0FC4" w:rsidRDefault="00296E35" w:rsidP="00296E35">
      <w:pPr>
        <w:pStyle w:val="B3"/>
      </w:pPr>
      <w:r w:rsidRPr="001C0FC4">
        <w:t>ii)</w:t>
      </w:r>
      <w:r w:rsidRPr="001C0FC4">
        <w:tab/>
        <w:t>shall use the keying material to generate a PCK as described in 3GPP TS 33.180 [26];</w:t>
      </w:r>
    </w:p>
    <w:p w14:paraId="7BF7DE50"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F18AB0E"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0672C01"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310FD5D7"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78B6AC7"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A8C2DAF" w14:textId="77777777" w:rsidR="00296E35" w:rsidRPr="001C0FC4" w:rsidRDefault="00296E35" w:rsidP="00296E35">
      <w:r w:rsidRPr="001C0FC4">
        <w:t>…</w:t>
      </w:r>
    </w:p>
    <w:p w14:paraId="7EC160CC"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BAB6439"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930D11F"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40D37A1D"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0C007AF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0978F8D8" w14:textId="77777777" w:rsidR="00296E35" w:rsidRPr="001C0FC4" w:rsidRDefault="00296E35" w:rsidP="00296E35">
      <w:r w:rsidRPr="001C0FC4">
        <w:t>On receipt of a SIP 2xx response to the SIP INVITE request, the MCData client:</w:t>
      </w:r>
    </w:p>
    <w:p w14:paraId="00EF3E08" w14:textId="77777777" w:rsidR="00296E35" w:rsidRPr="001C0FC4" w:rsidRDefault="00296E35" w:rsidP="00296E35">
      <w:pPr>
        <w:pStyle w:val="B1"/>
      </w:pPr>
      <w:r w:rsidRPr="001C0FC4">
        <w:t>1)</w:t>
      </w:r>
      <w:r w:rsidRPr="001C0FC4">
        <w:tab/>
        <w:t>shall send a SIP ACK request as specified in 3GPP TS 24.229 [5];</w:t>
      </w:r>
    </w:p>
    <w:p w14:paraId="752B57E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1AD90095" w14:textId="77777777" w:rsidR="00296E35" w:rsidRPr="001C0FC4" w:rsidRDefault="00296E35" w:rsidP="00296E35">
      <w:pPr>
        <w:pStyle w:val="B1"/>
      </w:pPr>
      <w:r w:rsidRPr="001C0FC4">
        <w:t>3)</w:t>
      </w:r>
      <w:r w:rsidRPr="001C0FC4">
        <w:tab/>
        <w:t>shall interact with the media plane as specified in 3GPP TS 24.582 [15] subclause 6.1.1.2.</w:t>
      </w:r>
    </w:p>
    <w:p w14:paraId="11F81F49" w14:textId="77777777" w:rsidR="00296E35" w:rsidRPr="001C0FC4" w:rsidRDefault="00296E35" w:rsidP="00296E35">
      <w:r w:rsidRPr="001C0FC4">
        <w:t>On receipt of a SIP 4xx response, a SIP 5xx response or a SIP 6xx response to the SIP INVITE request:</w:t>
      </w:r>
    </w:p>
    <w:p w14:paraId="76D4EE1C" w14:textId="77777777" w:rsidR="00296E35" w:rsidRPr="001C0FC4" w:rsidRDefault="00296E35" w:rsidP="00296E35">
      <w:pPr>
        <w:pStyle w:val="B1"/>
      </w:pPr>
      <w:r w:rsidRPr="001C0FC4">
        <w:t>1)</w:t>
      </w:r>
      <w:r w:rsidRPr="001C0FC4">
        <w:tab/>
        <w:t>shall indicate to the MCData user that the SDS message could not be sent; and</w:t>
      </w:r>
    </w:p>
    <w:p w14:paraId="61BFAA05" w14:textId="77777777" w:rsidR="00296E35" w:rsidRPr="001C0FC4" w:rsidRDefault="00296E35" w:rsidP="00296E35">
      <w:pPr>
        <w:pStyle w:val="B1"/>
      </w:pPr>
      <w:r w:rsidRPr="001C0FC4">
        <w:t>2)</w:t>
      </w:r>
      <w:r w:rsidRPr="001C0FC4">
        <w:tab/>
        <w:t>shall send a SIP ACK request as specified in 3GPP TS 24.229 [5].</w:t>
      </w:r>
    </w:p>
    <w:p w14:paraId="10EA79C8" w14:textId="77777777" w:rsidR="00296E35" w:rsidRPr="001C0FC4" w:rsidRDefault="00296E35" w:rsidP="00296E35">
      <w:r w:rsidRPr="001C0FC4">
        <w:t>On receipt of an indication from the media plane indicating that the standalone SDS message was not sent successfully, the MCData client shall:</w:t>
      </w:r>
    </w:p>
    <w:p w14:paraId="0E4E99B8" w14:textId="77777777" w:rsidR="00296E35" w:rsidRPr="001C0FC4" w:rsidRDefault="00296E35" w:rsidP="00296E35">
      <w:pPr>
        <w:pStyle w:val="B1"/>
      </w:pPr>
      <w:r w:rsidRPr="001C0FC4">
        <w:t>1)</w:t>
      </w:r>
      <w:r w:rsidRPr="001C0FC4">
        <w:tab/>
        <w:t>shall generate a SIP BYE request according to 3GPP TS 24.229 [5] with:</w:t>
      </w:r>
    </w:p>
    <w:p w14:paraId="786BD3D3" w14:textId="77777777" w:rsidR="00296E35" w:rsidRPr="001C0FC4" w:rsidRDefault="00296E35" w:rsidP="00296E35">
      <w:pPr>
        <w:pStyle w:val="B2"/>
      </w:pPr>
      <w:r w:rsidRPr="001C0FC4">
        <w:t>a)</w:t>
      </w:r>
      <w:r w:rsidRPr="001C0FC4">
        <w:tab/>
        <w:t>Reason code set to "SIP";</w:t>
      </w:r>
    </w:p>
    <w:p w14:paraId="5BAA3764" w14:textId="77777777" w:rsidR="00296E35" w:rsidRPr="001C0FC4" w:rsidRDefault="00296E35" w:rsidP="00296E35">
      <w:pPr>
        <w:pStyle w:val="B2"/>
      </w:pPr>
      <w:r w:rsidRPr="001C0FC4">
        <w:t>b)</w:t>
      </w:r>
      <w:r w:rsidRPr="001C0FC4">
        <w:tab/>
        <w:t>cause set to "480"; and</w:t>
      </w:r>
    </w:p>
    <w:p w14:paraId="2C1BED57" w14:textId="77777777" w:rsidR="00296E35" w:rsidRPr="001C0FC4" w:rsidRDefault="00296E35" w:rsidP="00296E35">
      <w:pPr>
        <w:pStyle w:val="B2"/>
      </w:pPr>
      <w:r w:rsidRPr="001C0FC4">
        <w:t>c)</w:t>
      </w:r>
      <w:r w:rsidRPr="001C0FC4">
        <w:tab/>
        <w:t>text set to "transmission failed";</w:t>
      </w:r>
    </w:p>
    <w:p w14:paraId="466CFFAB" w14:textId="77777777" w:rsidR="00296E35" w:rsidRPr="001C0FC4" w:rsidRDefault="00296E35" w:rsidP="00296E35">
      <w:pPr>
        <w:pStyle w:val="B1"/>
      </w:pPr>
      <w:r w:rsidRPr="001C0FC4">
        <w:t>2)</w:t>
      </w:r>
      <w:r w:rsidRPr="001C0FC4">
        <w:tab/>
        <w:t>shall set the Request-URI to the MCData session identity to release; and</w:t>
      </w:r>
    </w:p>
    <w:p w14:paraId="5E990D86" w14:textId="77777777" w:rsidR="00296E35" w:rsidRPr="001C0FC4" w:rsidRDefault="00296E35" w:rsidP="00296E35">
      <w:pPr>
        <w:pStyle w:val="B1"/>
      </w:pPr>
      <w:r w:rsidRPr="001C0FC4">
        <w:t>3)</w:t>
      </w:r>
      <w:r w:rsidRPr="001C0FC4">
        <w:tab/>
        <w:t>shall send a SIP BYE request towards MCData server according to 3GPP TS 24.229 [5].</w:t>
      </w:r>
    </w:p>
    <w:p w14:paraId="30A8B5AE"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534EB28B" w14:textId="77777777" w:rsidR="00296E35" w:rsidRPr="001C0FC4" w:rsidRDefault="00296E35" w:rsidP="00296E35">
      <w:pPr>
        <w:pStyle w:val="B1"/>
      </w:pPr>
      <w:r w:rsidRPr="001C0FC4">
        <w:t>1)</w:t>
      </w:r>
      <w:r w:rsidRPr="001C0FC4">
        <w:tab/>
        <w:t>shall generate a SIP BYE request according to 3GPP TS 24.229 [5] with:</w:t>
      </w:r>
    </w:p>
    <w:p w14:paraId="0D2472A3" w14:textId="77777777" w:rsidR="00296E35" w:rsidRPr="001C0FC4" w:rsidRDefault="00296E35" w:rsidP="00296E35">
      <w:pPr>
        <w:pStyle w:val="B2"/>
      </w:pPr>
      <w:r w:rsidRPr="001C0FC4">
        <w:t>a)</w:t>
      </w:r>
      <w:r w:rsidRPr="001C0FC4">
        <w:tab/>
        <w:t>Reason code set to "SIP";</w:t>
      </w:r>
    </w:p>
    <w:p w14:paraId="4A4E9F85" w14:textId="77777777" w:rsidR="00296E35" w:rsidRPr="001C0FC4" w:rsidRDefault="00296E35" w:rsidP="00296E35">
      <w:pPr>
        <w:pStyle w:val="B2"/>
      </w:pPr>
      <w:r w:rsidRPr="001C0FC4">
        <w:t>b)</w:t>
      </w:r>
      <w:r w:rsidRPr="001C0FC4">
        <w:tab/>
        <w:t>cause set to "200"; and</w:t>
      </w:r>
    </w:p>
    <w:p w14:paraId="454A9605" w14:textId="77777777" w:rsidR="00296E35" w:rsidRPr="001C0FC4" w:rsidRDefault="00296E35" w:rsidP="00296E35">
      <w:pPr>
        <w:pStyle w:val="B2"/>
      </w:pPr>
      <w:r w:rsidRPr="001C0FC4">
        <w:t>c)</w:t>
      </w:r>
      <w:r w:rsidRPr="001C0FC4">
        <w:tab/>
        <w:t>text set to "transmission succeeded";</w:t>
      </w:r>
    </w:p>
    <w:p w14:paraId="596A1C73" w14:textId="77777777" w:rsidR="00296E35" w:rsidRPr="001C0FC4" w:rsidRDefault="00296E35" w:rsidP="00296E35">
      <w:pPr>
        <w:pStyle w:val="B1"/>
      </w:pPr>
      <w:r w:rsidRPr="001C0FC4">
        <w:t>2)</w:t>
      </w:r>
      <w:r w:rsidRPr="001C0FC4">
        <w:tab/>
        <w:t>shall set the Request-URI to the MCData session identity to release; and</w:t>
      </w:r>
    </w:p>
    <w:p w14:paraId="56D2516D" w14:textId="77777777" w:rsidR="00296E35" w:rsidRPr="001C0FC4" w:rsidRDefault="00296E35" w:rsidP="00296E35">
      <w:pPr>
        <w:pStyle w:val="B1"/>
      </w:pPr>
      <w:r w:rsidRPr="001C0FC4">
        <w:t>3)</w:t>
      </w:r>
      <w:r w:rsidRPr="001C0FC4">
        <w:tab/>
        <w:t>shall send a SIP BYE request towards MCData server according to 3GPP TS 24.229 [5].</w:t>
      </w:r>
    </w:p>
    <w:p w14:paraId="5D8AA0C8"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2A46FEDC" w14:textId="77777777" w:rsidR="00296E35" w:rsidRPr="001C0FC4" w:rsidRDefault="00296E35" w:rsidP="00296E35">
      <w:r w:rsidRPr="001C0FC4">
        <w:t>[TS 24.282, clause 9.2.3.2.1]</w:t>
      </w:r>
    </w:p>
    <w:p w14:paraId="00AC0E79" w14:textId="77777777" w:rsidR="00296E35" w:rsidRPr="001C0FC4" w:rsidRDefault="00296E35" w:rsidP="00296E35">
      <w:r w:rsidRPr="001C0FC4">
        <w:t>When composing an SDP offer according to 3GPP TS 24.229 [5], IETF RFC 4975 [17], IETF RFC 6135 [19] and IETF RFC 6714 [20] the MCData client:</w:t>
      </w:r>
    </w:p>
    <w:p w14:paraId="63B3F58C" w14:textId="77777777" w:rsidR="00296E35" w:rsidRPr="001C0FC4" w:rsidRDefault="00296E35" w:rsidP="00296E35">
      <w:pPr>
        <w:pStyle w:val="B1"/>
      </w:pPr>
      <w:r w:rsidRPr="001C0FC4">
        <w:t>1)</w:t>
      </w:r>
      <w:r w:rsidRPr="001C0FC4">
        <w:tab/>
        <w:t>shall include an "m=message" media-level section for the MCData media stream consisting of:</w:t>
      </w:r>
    </w:p>
    <w:p w14:paraId="09DFE18B" w14:textId="77777777" w:rsidR="00296E35" w:rsidRPr="001C0FC4" w:rsidRDefault="00296E35" w:rsidP="00296E35">
      <w:pPr>
        <w:pStyle w:val="B2"/>
      </w:pPr>
      <w:r w:rsidRPr="001C0FC4">
        <w:t>a)</w:t>
      </w:r>
      <w:r w:rsidRPr="001C0FC4">
        <w:tab/>
        <w:t>the port number;</w:t>
      </w:r>
    </w:p>
    <w:p w14:paraId="6CDC3CBA" w14:textId="77777777" w:rsidR="00296E35" w:rsidRPr="001C0FC4" w:rsidRDefault="00296E35" w:rsidP="00296E35">
      <w:pPr>
        <w:pStyle w:val="B2"/>
      </w:pPr>
      <w:r w:rsidRPr="001C0FC4">
        <w:t>b)</w:t>
      </w:r>
      <w:r w:rsidRPr="001C0FC4">
        <w:tab/>
        <w:t>a protocol field value of "TCP/MSRP", or "TCP/TLS/MSRP" for TLS;</w:t>
      </w:r>
    </w:p>
    <w:p w14:paraId="5812A45B" w14:textId="77777777" w:rsidR="00296E35" w:rsidRPr="001C0FC4" w:rsidRDefault="00296E35" w:rsidP="00296E35">
      <w:pPr>
        <w:pStyle w:val="B2"/>
      </w:pPr>
      <w:r w:rsidRPr="001C0FC4">
        <w:t>c)</w:t>
      </w:r>
      <w:r w:rsidRPr="001C0FC4">
        <w:tab/>
        <w:t>a format list field set to ‘*’;</w:t>
      </w:r>
    </w:p>
    <w:p w14:paraId="5E380967" w14:textId="77777777" w:rsidR="00296E35" w:rsidRPr="001C0FC4" w:rsidRDefault="00296E35" w:rsidP="00296E35">
      <w:pPr>
        <w:pStyle w:val="B2"/>
      </w:pPr>
      <w:r w:rsidRPr="001C0FC4">
        <w:t>d)</w:t>
      </w:r>
      <w:r w:rsidRPr="001C0FC4">
        <w:tab/>
        <w:t>an "a=sendonly" attribute;</w:t>
      </w:r>
    </w:p>
    <w:p w14:paraId="26CDA629" w14:textId="77777777" w:rsidR="00296E35" w:rsidRPr="001C0FC4" w:rsidRDefault="00296E35" w:rsidP="00296E35">
      <w:pPr>
        <w:pStyle w:val="B2"/>
      </w:pPr>
      <w:r w:rsidRPr="001C0FC4">
        <w:t>e)</w:t>
      </w:r>
      <w:r w:rsidRPr="001C0FC4">
        <w:tab/>
        <w:t>an "a=path" attribute containing its own MSRP URI;</w:t>
      </w:r>
    </w:p>
    <w:p w14:paraId="3A6C4265"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63BEBD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3D2839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E0E5F4A" w14:textId="77777777" w:rsidR="00296E35" w:rsidRPr="001C0FC4" w:rsidRDefault="00296E35" w:rsidP="00296E35">
      <w:r w:rsidRPr="001C0FC4">
        <w:t>[TS 24.282, clause 13.2.2.2.2.1]</w:t>
      </w:r>
    </w:p>
    <w:p w14:paraId="686A7F42"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58A0FDF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33BB14A"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0D457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C2DC68F"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632732DD" w14:textId="77777777" w:rsidR="00296E35" w:rsidRPr="001C0FC4" w:rsidRDefault="00296E35" w:rsidP="00296E35">
      <w:r w:rsidRPr="001C0FC4">
        <w:t>[TS 24.282, clause 12.2.1.2]</w:t>
      </w:r>
    </w:p>
    <w:p w14:paraId="71D73D18" w14:textId="77777777" w:rsidR="00296E35" w:rsidRPr="001C0FC4" w:rsidRDefault="00296E35" w:rsidP="00296E35">
      <w:pPr>
        <w:rPr>
          <w:rFonts w:eastAsia="SimSun"/>
        </w:rPr>
      </w:pPr>
      <w:r w:rsidRPr="001C0FC4">
        <w:rPr>
          <w:rFonts w:eastAsia="SimSun"/>
        </w:rPr>
        <w:t>Upon receipt of a:</w:t>
      </w:r>
    </w:p>
    <w:p w14:paraId="694FC8B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4D4E0C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C06EF6" w14:textId="77777777" w:rsidR="00296E35" w:rsidRPr="001C0FC4" w:rsidRDefault="00296E35" w:rsidP="00296E35">
      <w:pPr>
        <w:rPr>
          <w:rFonts w:eastAsia="SimSun"/>
        </w:rPr>
      </w:pPr>
      <w:r w:rsidRPr="001C0FC4">
        <w:rPr>
          <w:rFonts w:eastAsia="SimSun"/>
        </w:rPr>
        <w:t>the MCData client:</w:t>
      </w:r>
    </w:p>
    <w:p w14:paraId="226DBB72"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BCC35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29F43B6" w14:textId="77777777" w:rsidR="00296E35" w:rsidRPr="001C0FC4" w:rsidRDefault="00296E35" w:rsidP="00296E35">
      <w:r w:rsidRPr="001C0FC4">
        <w:t>[TS 24.582, clause 6.1.1.2.1]</w:t>
      </w:r>
    </w:p>
    <w:p w14:paraId="62F58C29" w14:textId="77777777" w:rsidR="00296E35" w:rsidRPr="001C0FC4" w:rsidRDefault="00296E35" w:rsidP="00296E35">
      <w:r w:rsidRPr="001C0FC4">
        <w:t>Upon receiving an indication to establish MSRP connection for standalone SDS using media plane as the originating client, the MCData client:</w:t>
      </w:r>
    </w:p>
    <w:p w14:paraId="010EE23B" w14:textId="77777777" w:rsidR="00296E35" w:rsidRPr="001C0FC4" w:rsidRDefault="00296E35" w:rsidP="00296E35">
      <w:pPr>
        <w:pStyle w:val="B1"/>
      </w:pPr>
      <w:r w:rsidRPr="001C0FC4">
        <w:t>1.</w:t>
      </w:r>
      <w:r w:rsidRPr="001C0FC4">
        <w:tab/>
        <w:t>shall act as an MSRP client according to IETF RFC 6135 [12];</w:t>
      </w:r>
    </w:p>
    <w:p w14:paraId="3309A30A" w14:textId="77777777" w:rsidR="00296E35" w:rsidRPr="001C0FC4" w:rsidRDefault="00296E35" w:rsidP="00296E35">
      <w:pPr>
        <w:pStyle w:val="B1"/>
      </w:pPr>
      <w:r w:rsidRPr="001C0FC4">
        <w:t>2.</w:t>
      </w:r>
      <w:r w:rsidRPr="001C0FC4">
        <w:tab/>
        <w:t>shall act according to IETF RFC 6135 [12], as:</w:t>
      </w:r>
    </w:p>
    <w:p w14:paraId="13C0738E" w14:textId="77777777" w:rsidR="00296E35" w:rsidRPr="001C0FC4" w:rsidRDefault="00296E35" w:rsidP="00296E35">
      <w:pPr>
        <w:pStyle w:val="B2"/>
      </w:pPr>
      <w:r w:rsidRPr="001C0FC4">
        <w:t>a.</w:t>
      </w:r>
      <w:r w:rsidRPr="001C0FC4">
        <w:tab/>
        <w:t>an "active" endpoint, if a=setup attribute in the received SDP answer is set to "passive"; and</w:t>
      </w:r>
    </w:p>
    <w:p w14:paraId="591DC10D" w14:textId="77777777" w:rsidR="00296E35" w:rsidRPr="001C0FC4" w:rsidRDefault="00296E35" w:rsidP="00296E35">
      <w:pPr>
        <w:pStyle w:val="B2"/>
      </w:pPr>
      <w:r w:rsidRPr="001C0FC4">
        <w:t>b.</w:t>
      </w:r>
      <w:r w:rsidRPr="001C0FC4">
        <w:tab/>
        <w:t>an "passive" endpoint, if a=setup attribute in the received SDP answer is set to "active";</w:t>
      </w:r>
    </w:p>
    <w:p w14:paraId="6583E33A"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FB125F4"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A09BB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25C073A"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F8DFEA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570456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F23A2B6"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5260A96" w14:textId="77777777" w:rsidR="00296E35" w:rsidRPr="001C0FC4" w:rsidRDefault="00296E35" w:rsidP="00296E35">
      <w:r w:rsidRPr="001C0FC4">
        <w:t>If MSRP chunking is not used then on receipt of a 200 (OK) response, the MCData client shall terminate the SIP session as specified in 3GPP TS 24.282 [8].</w:t>
      </w:r>
    </w:p>
    <w:p w14:paraId="4F7120F7" w14:textId="77777777" w:rsidR="00296E35" w:rsidRPr="001C0FC4" w:rsidRDefault="00296E35" w:rsidP="00296E35">
      <w:r w:rsidRPr="001C0FC4">
        <w:t>If MSRP chunking is used, the MCData client:</w:t>
      </w:r>
    </w:p>
    <w:p w14:paraId="420A82F7" w14:textId="77777777" w:rsidR="00296E35" w:rsidRPr="001C0FC4" w:rsidRDefault="00296E35" w:rsidP="00296E35">
      <w:pPr>
        <w:pStyle w:val="B1"/>
      </w:pPr>
      <w:r w:rsidRPr="001C0FC4">
        <w:t>1.</w:t>
      </w:r>
      <w:r w:rsidRPr="001C0FC4">
        <w:tab/>
        <w:t>shall send further MSRP SEND requests as necessary;</w:t>
      </w:r>
    </w:p>
    <w:p w14:paraId="284F1267" w14:textId="77777777" w:rsidR="00296E35" w:rsidRPr="001C0FC4" w:rsidRDefault="00296E35" w:rsidP="00296E35">
      <w:pPr>
        <w:pStyle w:val="B1"/>
      </w:pPr>
      <w:r w:rsidRPr="001C0FC4">
        <w:t>2.</w:t>
      </w:r>
      <w:r w:rsidRPr="001C0FC4">
        <w:tab/>
        <w:t>shall wait for a 200 (OK) response to each MSRP SEND request sent; and</w:t>
      </w:r>
    </w:p>
    <w:p w14:paraId="7C81B6A2"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7484E0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4BE7237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D483E6E"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8FF6A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F52AE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07C6E90"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0AA4116" w14:textId="77777777" w:rsidR="00296E35" w:rsidRPr="001C0FC4" w:rsidRDefault="00296E35" w:rsidP="00296E35">
      <w:r w:rsidRPr="001C0FC4">
        <w:t>[TS 24.582, clause 6.1.1.2.2]</w:t>
      </w:r>
    </w:p>
    <w:p w14:paraId="5E8FBA5D" w14:textId="77777777" w:rsidR="00296E35" w:rsidRPr="001C0FC4" w:rsidRDefault="00296E35" w:rsidP="00296E35">
      <w:r w:rsidRPr="001C0FC4">
        <w:t>In order to generate an SDS signalling payload, the MCData client:</w:t>
      </w:r>
    </w:p>
    <w:p w14:paraId="4AED7121" w14:textId="77777777" w:rsidR="00296E35" w:rsidRPr="001C0FC4" w:rsidRDefault="00296E35" w:rsidP="00296E35">
      <w:pPr>
        <w:pStyle w:val="B1"/>
      </w:pPr>
      <w:r w:rsidRPr="001C0FC4">
        <w:t>1.</w:t>
      </w:r>
      <w:r w:rsidRPr="001C0FC4">
        <w:tab/>
        <w:t>shall generate an SDS SIGNALLING PAYLOAD message as specified in 3GPP TS 24.282 [8]; and</w:t>
      </w:r>
    </w:p>
    <w:p w14:paraId="1219D5A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04275420" w14:textId="77777777" w:rsidR="00296E35" w:rsidRPr="001C0FC4" w:rsidRDefault="00296E35" w:rsidP="00296E35">
      <w:r w:rsidRPr="001C0FC4">
        <w:t>When generating a an SDS SIGNALLING PAYLOAD message, the MCData client:</w:t>
      </w:r>
    </w:p>
    <w:p w14:paraId="73D2EFEB"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E4AEF39" w14:textId="77777777" w:rsidR="00296E35" w:rsidRPr="001C0FC4" w:rsidRDefault="00296E35" w:rsidP="00296E35">
      <w:pPr>
        <w:pStyle w:val="B2"/>
      </w:pPr>
      <w:r w:rsidRPr="001C0FC4">
        <w:t>a.</w:t>
      </w:r>
      <w:r w:rsidRPr="001C0FC4">
        <w:tab/>
        <w:t>may include and set the Disposition request type IE to:</w:t>
      </w:r>
    </w:p>
    <w:p w14:paraId="1BC84A6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DDC2703"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31D1A21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52450E79" w14:textId="77777777" w:rsidR="00296E35" w:rsidRPr="001C0FC4" w:rsidRDefault="00296E35" w:rsidP="00296E35">
      <w:pPr>
        <w:pStyle w:val="B2"/>
      </w:pPr>
      <w:r w:rsidRPr="001C0FC4">
        <w:t>b.</w:t>
      </w:r>
      <w:r w:rsidRPr="001C0FC4">
        <w:tab/>
        <w:t>shall set Date and time IE to current UTC time;</w:t>
      </w:r>
    </w:p>
    <w:p w14:paraId="3E490CED"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381B931"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72AA3F2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845976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70CE3B55"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2C721D1" w14:textId="77777777" w:rsidR="00296E35" w:rsidRPr="001C0FC4" w:rsidRDefault="00296E35" w:rsidP="00296E35">
      <w:r w:rsidRPr="001C0FC4">
        <w:t>[TS 24.582, clause 6.1.1.2.3]</w:t>
      </w:r>
    </w:p>
    <w:p w14:paraId="1C69252C" w14:textId="77777777" w:rsidR="00296E35" w:rsidRPr="001C0FC4" w:rsidRDefault="00296E35" w:rsidP="00296E35">
      <w:r w:rsidRPr="001C0FC4">
        <w:t>In order to generate SDS data payload, the MCData client:</w:t>
      </w:r>
    </w:p>
    <w:p w14:paraId="08C3BF16" w14:textId="77777777" w:rsidR="00296E35" w:rsidRPr="001C0FC4" w:rsidRDefault="00296E35" w:rsidP="00296E35">
      <w:pPr>
        <w:pStyle w:val="B1"/>
      </w:pPr>
      <w:r w:rsidRPr="001C0FC4">
        <w:t>1.</w:t>
      </w:r>
      <w:r w:rsidRPr="001C0FC4">
        <w:tab/>
        <w:t>shall generate a DATA PAYLOAD message as specified in 3GPP TS 24.282 [8]; and</w:t>
      </w:r>
    </w:p>
    <w:p w14:paraId="58866803"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37511DB2" w14:textId="77777777" w:rsidR="00296E35" w:rsidRPr="001C0FC4" w:rsidRDefault="00296E35" w:rsidP="00296E35">
      <w:r w:rsidRPr="001C0FC4">
        <w:t>When generating a DATA PAYLOAD message, the MCData client:</w:t>
      </w:r>
    </w:p>
    <w:p w14:paraId="3DED11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AB216F3" w14:textId="77777777" w:rsidR="00296E35" w:rsidRPr="001C0FC4" w:rsidRDefault="00296E35" w:rsidP="00296E35">
      <w:pPr>
        <w:pStyle w:val="B2"/>
      </w:pPr>
      <w:r w:rsidRPr="001C0FC4">
        <w:t>a.</w:t>
      </w:r>
      <w:r w:rsidRPr="001C0FC4">
        <w:tab/>
        <w:t>shall set Number of payloads IE to the total number of payloads being sent; and</w:t>
      </w:r>
    </w:p>
    <w:p w14:paraId="2D273BF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5534952D"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D4BB165" w14:textId="77777777" w:rsidR="00296E35" w:rsidRPr="001C0FC4" w:rsidRDefault="00296E35" w:rsidP="00296E35">
      <w:pPr>
        <w:pStyle w:val="B3"/>
      </w:pPr>
      <w:r w:rsidRPr="001C0FC4">
        <w:t>ii.</w:t>
      </w:r>
      <w:r w:rsidRPr="001C0FC4">
        <w:tab/>
        <w:t>shall set Payload data IE to actual payload.</w:t>
      </w:r>
    </w:p>
    <w:p w14:paraId="3BE1458F" w14:textId="77777777" w:rsidR="00296E35" w:rsidRPr="001C0FC4" w:rsidRDefault="00296E35" w:rsidP="00296E35">
      <w:r w:rsidRPr="001C0FC4">
        <w:t>[TS 24.582, clause 6.1.1.2.4]</w:t>
      </w:r>
    </w:p>
    <w:p w14:paraId="4C365EEF" w14:textId="77777777" w:rsidR="00296E35" w:rsidRPr="001C0FC4" w:rsidRDefault="00296E35" w:rsidP="00296E35">
      <w:r w:rsidRPr="001C0FC4">
        <w:t>The MCData client shall take the procedures in subclause 6.4.1 into consideration when generating MSRP SEND messages.</w:t>
      </w:r>
    </w:p>
    <w:p w14:paraId="5CE4C473" w14:textId="77777777" w:rsidR="00296E35" w:rsidRPr="001C0FC4" w:rsidRDefault="00296E35" w:rsidP="00296E35">
      <w:r w:rsidRPr="001C0FC4">
        <w:t>The MCData client shall generate MSRP SEND for SDS message requests according to IETF RFC 4975 [11].</w:t>
      </w:r>
    </w:p>
    <w:p w14:paraId="4F515082"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D8A782B" w14:textId="77777777" w:rsidR="00296E35" w:rsidRPr="001C0FC4" w:rsidRDefault="00296E35" w:rsidP="00296E35">
      <w:pPr>
        <w:pStyle w:val="B1"/>
      </w:pPr>
      <w:r w:rsidRPr="001C0FC4">
        <w:t>1.</w:t>
      </w:r>
      <w:r w:rsidRPr="001C0FC4">
        <w:tab/>
        <w:t>shall set To-Path header according to the MSRP URI(s) received in the answer SDP;</w:t>
      </w:r>
    </w:p>
    <w:p w14:paraId="44310DDF"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28EDEE6B"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4AE0408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18179990" w14:textId="77777777" w:rsidR="00296E35" w:rsidRPr="001C0FC4" w:rsidRDefault="00296E35" w:rsidP="00296E35">
      <w:r w:rsidRPr="001C0FC4">
        <w:t>When generating an MSRP SEND for SDS message request containing only an SDS DATA PAYLOAD message, the MCData client:</w:t>
      </w:r>
    </w:p>
    <w:p w14:paraId="5C6AF716" w14:textId="77777777" w:rsidR="00296E35" w:rsidRPr="001C0FC4" w:rsidRDefault="00296E35" w:rsidP="00296E35">
      <w:pPr>
        <w:pStyle w:val="B1"/>
      </w:pPr>
      <w:r w:rsidRPr="001C0FC4">
        <w:t>1.</w:t>
      </w:r>
      <w:r w:rsidRPr="001C0FC4">
        <w:tab/>
        <w:t>shall set To-Path header according to the MSRP URI(s) received in the answer SDP;</w:t>
      </w:r>
    </w:p>
    <w:p w14:paraId="0E95F5AA" w14:textId="77777777" w:rsidR="00296E35" w:rsidRPr="001C0FC4" w:rsidRDefault="00296E35" w:rsidP="00296E35">
      <w:pPr>
        <w:pStyle w:val="B1"/>
      </w:pPr>
      <w:r w:rsidRPr="001C0FC4">
        <w:t>2.</w:t>
      </w:r>
      <w:r w:rsidRPr="001C0FC4">
        <w:tab/>
        <w:t>shall set the Content-Type as "application/vnd.3gpp.mcdata-payload"; and</w:t>
      </w:r>
    </w:p>
    <w:p w14:paraId="29FE391A"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8E152B8" w14:textId="77777777" w:rsidR="00296E35" w:rsidRPr="001C0FC4" w:rsidRDefault="00296E35" w:rsidP="00296E35">
      <w:r w:rsidRPr="001C0FC4">
        <w:t>When generating an MSRP SEND for SDS message request containing only an SDS SIGNALLING PAYLOAD, the MCData client.</w:t>
      </w:r>
    </w:p>
    <w:p w14:paraId="172F2022" w14:textId="77777777" w:rsidR="00296E35" w:rsidRPr="001C0FC4" w:rsidRDefault="00296E35" w:rsidP="00296E35">
      <w:pPr>
        <w:pStyle w:val="B1"/>
      </w:pPr>
      <w:r w:rsidRPr="001C0FC4">
        <w:t>1.</w:t>
      </w:r>
      <w:r w:rsidRPr="001C0FC4">
        <w:tab/>
        <w:t>shall set To-Path header according to the MSRP URI(s) received in the answer SDP;</w:t>
      </w:r>
    </w:p>
    <w:p w14:paraId="05F0702D" w14:textId="77777777" w:rsidR="00296E35" w:rsidRPr="001C0FC4" w:rsidRDefault="00296E35" w:rsidP="00296E35">
      <w:pPr>
        <w:pStyle w:val="B1"/>
      </w:pPr>
      <w:r w:rsidRPr="001C0FC4">
        <w:t>2.</w:t>
      </w:r>
      <w:r w:rsidRPr="001C0FC4">
        <w:tab/>
        <w:t>shall set the Content-Type as "application/vnd.3gpp.mcdata-signalling"; and</w:t>
      </w:r>
    </w:p>
    <w:p w14:paraId="740C2E2F"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254B7FD" w14:textId="77777777" w:rsidR="00296E35" w:rsidRPr="001C0FC4" w:rsidRDefault="00296E35" w:rsidP="00296E35">
      <w:pPr>
        <w:pStyle w:val="H6"/>
      </w:pPr>
      <w:r w:rsidRPr="001C0FC4">
        <w:t>6.1.22.3</w:t>
      </w:r>
      <w:r w:rsidRPr="001C0FC4">
        <w:tab/>
        <w:t>Test description</w:t>
      </w:r>
    </w:p>
    <w:p w14:paraId="57232293" w14:textId="77777777" w:rsidR="00296E35" w:rsidRPr="001C0FC4" w:rsidRDefault="00296E35" w:rsidP="00296E35">
      <w:pPr>
        <w:pStyle w:val="H6"/>
      </w:pPr>
      <w:r w:rsidRPr="001C0FC4">
        <w:t>6.1.22.3.1</w:t>
      </w:r>
      <w:r w:rsidRPr="001C0FC4">
        <w:tab/>
        <w:t>Pre-test conditions</w:t>
      </w:r>
    </w:p>
    <w:p w14:paraId="79F24E0C" w14:textId="77777777" w:rsidR="00296E35" w:rsidRDefault="00296E35" w:rsidP="00296E35">
      <w:pPr>
        <w:pStyle w:val="H6"/>
      </w:pPr>
      <w:r w:rsidRPr="00102CE5">
        <w:t>Test configuration</w:t>
      </w:r>
      <w:r>
        <w:t>:</w:t>
      </w:r>
    </w:p>
    <w:p w14:paraId="5FA90ABC" w14:textId="520E7AA2" w:rsidR="00296E35" w:rsidRDefault="00296E35" w:rsidP="00296E35">
      <w:pPr>
        <w:pStyle w:val="B1"/>
      </w:pPr>
      <w:r>
        <w:t>-</w:t>
      </w:r>
      <w:r>
        <w:tab/>
        <w:t>Single cell configuration according to TS 37.579-1 [2] clause 5.2.2.2.1.</w:t>
      </w:r>
    </w:p>
    <w:p w14:paraId="730DA92F" w14:textId="77777777" w:rsidR="00296E35" w:rsidRDefault="00296E35" w:rsidP="00296E35">
      <w:pPr>
        <w:pStyle w:val="H6"/>
      </w:pPr>
      <w:r>
        <w:t>Preamble:</w:t>
      </w:r>
    </w:p>
    <w:p w14:paraId="6E205693" w14:textId="207A237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9A631D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7D23F33" w14:textId="3895B0E9" w:rsidR="00296E35" w:rsidRDefault="00296E35" w:rsidP="00296E35">
      <w:pPr>
        <w:pStyle w:val="B1"/>
      </w:pPr>
      <w:r>
        <w:t>-</w:t>
      </w:r>
      <w:r>
        <w:tab/>
        <w:t>The UE has performed procedure 'UE initiated MCX functional alias status determination and subscription' as specified in TS 37.579-1 [2] clause 5.3.36.</w:t>
      </w:r>
    </w:p>
    <w:p w14:paraId="47CF4F4F" w14:textId="52DACCC9" w:rsidR="00296E35" w:rsidRDefault="00296E35" w:rsidP="00296E35">
      <w:pPr>
        <w:pStyle w:val="B1"/>
      </w:pPr>
      <w:r>
        <w:t>-</w:t>
      </w:r>
      <w:r>
        <w:tab/>
        <w:t>The UE has performed procedure 'UE initiated MCX functional alias status change' as specified in TS 37.579-1 [2] clause 5.3.37.</w:t>
      </w:r>
    </w:p>
    <w:p w14:paraId="772263FC" w14:textId="77777777" w:rsidR="00296E35" w:rsidRDefault="00296E35" w:rsidP="00296E35">
      <w:pPr>
        <w:pStyle w:val="B1"/>
      </w:pPr>
      <w:r>
        <w:t>-</w:t>
      </w:r>
      <w:r>
        <w:tab/>
      </w:r>
      <w:r w:rsidRPr="000573F5">
        <w:t>UE States at the end of the preamble</w:t>
      </w:r>
      <w:r>
        <w:t>:</w:t>
      </w:r>
    </w:p>
    <w:p w14:paraId="7D62B606" w14:textId="77777777" w:rsidR="00296E35" w:rsidRDefault="00296E35" w:rsidP="00296E35">
      <w:pPr>
        <w:pStyle w:val="B1"/>
        <w:ind w:left="852"/>
      </w:pPr>
      <w:r>
        <w:t>-</w:t>
      </w:r>
      <w:r>
        <w:tab/>
        <w:t>The UE is in RRC_IDLE state.</w:t>
      </w:r>
    </w:p>
    <w:p w14:paraId="4EEE1192" w14:textId="77777777" w:rsidR="00296E35" w:rsidRDefault="00296E35" w:rsidP="00296E35">
      <w:pPr>
        <w:pStyle w:val="B1"/>
        <w:ind w:left="852"/>
      </w:pPr>
      <w:r>
        <w:t>-</w:t>
      </w:r>
      <w:r>
        <w:tab/>
        <w:t>The client is registered for MCData.</w:t>
      </w:r>
    </w:p>
    <w:p w14:paraId="1E24DE97"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77C0473" w14:textId="77777777" w:rsidR="00296E35" w:rsidRPr="001C0FC4" w:rsidRDefault="00296E35" w:rsidP="00296E35">
      <w:pPr>
        <w:pStyle w:val="H6"/>
      </w:pPr>
      <w:r w:rsidRPr="001C0FC4">
        <w:t>6.1.22.3.2</w:t>
      </w:r>
      <w:r w:rsidRPr="001C0FC4">
        <w:tab/>
        <w:t>Test procedure sequence</w:t>
      </w:r>
    </w:p>
    <w:p w14:paraId="3BC36F18" w14:textId="77777777" w:rsidR="00296E35" w:rsidRPr="001C0FC4" w:rsidRDefault="00296E35" w:rsidP="00296E35">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6202200" w14:textId="77777777" w:rsidTr="002E3FCC">
        <w:tc>
          <w:tcPr>
            <w:tcW w:w="649" w:type="dxa"/>
            <w:tcBorders>
              <w:top w:val="single" w:sz="4" w:space="0" w:color="auto"/>
              <w:left w:val="single" w:sz="4" w:space="0" w:color="auto"/>
              <w:bottom w:val="nil"/>
              <w:right w:val="single" w:sz="4" w:space="0" w:color="auto"/>
            </w:tcBorders>
            <w:hideMark/>
          </w:tcPr>
          <w:p w14:paraId="5389B1D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478D2A2"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3573E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FAC6A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6DDF66" w14:textId="77777777" w:rsidR="00296E35" w:rsidRPr="001C0FC4" w:rsidRDefault="00296E35" w:rsidP="002E3FCC">
            <w:pPr>
              <w:pStyle w:val="TAH"/>
            </w:pPr>
            <w:r w:rsidRPr="001C0FC4">
              <w:t>Verdict</w:t>
            </w:r>
          </w:p>
        </w:tc>
      </w:tr>
      <w:tr w:rsidR="00296E35" w:rsidRPr="001C0FC4" w14:paraId="769B93EE" w14:textId="77777777" w:rsidTr="002E3FCC">
        <w:tc>
          <w:tcPr>
            <w:tcW w:w="649" w:type="dxa"/>
            <w:tcBorders>
              <w:top w:val="nil"/>
              <w:left w:val="single" w:sz="4" w:space="0" w:color="auto"/>
              <w:bottom w:val="single" w:sz="4" w:space="0" w:color="auto"/>
              <w:right w:val="single" w:sz="4" w:space="0" w:color="auto"/>
            </w:tcBorders>
          </w:tcPr>
          <w:p w14:paraId="69C51A96"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999D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A7968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E46A2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D39EE0"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F82C3BB" w14:textId="77777777" w:rsidR="00296E35" w:rsidRPr="001C0FC4" w:rsidRDefault="00296E35" w:rsidP="002E3FCC">
            <w:pPr>
              <w:pStyle w:val="TAH"/>
            </w:pPr>
          </w:p>
        </w:tc>
      </w:tr>
      <w:tr w:rsidR="00296E35" w:rsidRPr="001C0FC4" w14:paraId="275D1F1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86F7BD"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9DAE540"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 using an active Functional Alias.</w:t>
            </w:r>
          </w:p>
          <w:p w14:paraId="3D99AF0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DD67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E5B0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56912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0A6F50" w14:textId="77777777" w:rsidR="00296E35" w:rsidRPr="001C0FC4" w:rsidRDefault="00296E35" w:rsidP="002E3FCC">
            <w:pPr>
              <w:pStyle w:val="TAC"/>
            </w:pPr>
            <w:r w:rsidRPr="001C0FC4">
              <w:t>-</w:t>
            </w:r>
          </w:p>
        </w:tc>
      </w:tr>
      <w:tr w:rsidR="00296E35" w:rsidRPr="001C0FC4" w14:paraId="0E31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7F6737"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A76DFD" w14:textId="29109EC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663367E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2650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DDC156"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4EB990" w14:textId="77777777" w:rsidR="00296E35" w:rsidRPr="001C0FC4" w:rsidRDefault="00296E35" w:rsidP="002E3FCC">
            <w:pPr>
              <w:pStyle w:val="TAC"/>
            </w:pPr>
            <w:r w:rsidRPr="001C0FC4">
              <w:t>P</w:t>
            </w:r>
          </w:p>
        </w:tc>
      </w:tr>
      <w:tr w:rsidR="00296E35" w:rsidRPr="001C0FC4" w14:paraId="69730F5F" w14:textId="77777777" w:rsidTr="002E3FCC">
        <w:tc>
          <w:tcPr>
            <w:tcW w:w="649" w:type="dxa"/>
            <w:tcBorders>
              <w:top w:val="single" w:sz="4" w:space="0" w:color="auto"/>
              <w:left w:val="single" w:sz="4" w:space="0" w:color="auto"/>
              <w:bottom w:val="single" w:sz="4" w:space="0" w:color="auto"/>
              <w:right w:val="single" w:sz="4" w:space="0" w:color="auto"/>
            </w:tcBorders>
          </w:tcPr>
          <w:p w14:paraId="210AC3D1"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506EE03" w14:textId="3461ED4D"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E5AEB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6BD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72A14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BA16381" w14:textId="77777777" w:rsidR="00296E35" w:rsidRPr="001C0FC4" w:rsidRDefault="00296E35" w:rsidP="002E3FCC">
            <w:pPr>
              <w:pStyle w:val="TAC"/>
            </w:pPr>
            <w:r w:rsidRPr="001C0FC4">
              <w:t>P</w:t>
            </w:r>
          </w:p>
        </w:tc>
      </w:tr>
      <w:tr w:rsidR="00296E35" w:rsidRPr="001C0FC4" w14:paraId="41BCF526" w14:textId="77777777" w:rsidTr="002E3FCC">
        <w:tc>
          <w:tcPr>
            <w:tcW w:w="649" w:type="dxa"/>
            <w:tcBorders>
              <w:top w:val="single" w:sz="4" w:space="0" w:color="auto"/>
              <w:left w:val="single" w:sz="4" w:space="0" w:color="auto"/>
              <w:bottom w:val="single" w:sz="4" w:space="0" w:color="auto"/>
              <w:right w:val="single" w:sz="4" w:space="0" w:color="auto"/>
            </w:tcBorders>
          </w:tcPr>
          <w:p w14:paraId="7E21A299"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B67C7C8" w14:textId="4E2C308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07683BC5"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4C9AE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3D74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A302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0B2ADA8" w14:textId="77777777" w:rsidR="00296E35" w:rsidRPr="001C0FC4" w:rsidRDefault="00296E35" w:rsidP="002E3FCC">
            <w:pPr>
              <w:pStyle w:val="TAC"/>
            </w:pPr>
            <w:r w:rsidRPr="001C0FC4">
              <w:t>P</w:t>
            </w:r>
          </w:p>
        </w:tc>
      </w:tr>
      <w:tr w:rsidR="00296E35" w:rsidRPr="001C0FC4" w14:paraId="736DF199" w14:textId="77777777" w:rsidTr="002E3FCC">
        <w:tc>
          <w:tcPr>
            <w:tcW w:w="649" w:type="dxa"/>
            <w:tcBorders>
              <w:top w:val="single" w:sz="4" w:space="0" w:color="auto"/>
              <w:left w:val="single" w:sz="4" w:space="0" w:color="auto"/>
              <w:bottom w:val="single" w:sz="4" w:space="0" w:color="auto"/>
              <w:right w:val="single" w:sz="4" w:space="0" w:color="auto"/>
            </w:tcBorders>
          </w:tcPr>
          <w:p w14:paraId="09159AF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E66EEA" w14:textId="4FBFEE05"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4F39CC8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68B9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7A333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1B0A410B" w14:textId="77777777" w:rsidR="00296E35" w:rsidRPr="001C0FC4" w:rsidRDefault="00296E35" w:rsidP="002E3FCC">
            <w:pPr>
              <w:pStyle w:val="TAC"/>
            </w:pPr>
            <w:r w:rsidRPr="001C0FC4">
              <w:t>-</w:t>
            </w:r>
          </w:p>
        </w:tc>
      </w:tr>
      <w:tr w:rsidR="00296E35" w:rsidRPr="001C0FC4" w14:paraId="74049604" w14:textId="77777777" w:rsidTr="002E3FCC">
        <w:tc>
          <w:tcPr>
            <w:tcW w:w="649" w:type="dxa"/>
            <w:tcBorders>
              <w:top w:val="single" w:sz="4" w:space="0" w:color="auto"/>
              <w:left w:val="single" w:sz="4" w:space="0" w:color="auto"/>
              <w:bottom w:val="single" w:sz="4" w:space="0" w:color="auto"/>
              <w:right w:val="single" w:sz="4" w:space="0" w:color="auto"/>
            </w:tcBorders>
          </w:tcPr>
          <w:p w14:paraId="5BDA7A0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6788840F" w14:textId="77777777" w:rsidR="00296E35" w:rsidRPr="001C0FC4" w:rsidRDefault="00296E35" w:rsidP="002E3FCC">
            <w:pPr>
              <w:pStyle w:val="TAL"/>
            </w:pPr>
            <w:r w:rsidRPr="001C0FC4">
              <w:t>Check: Does the UE (MCData client) provide the disposition notification to the user?</w:t>
            </w:r>
          </w:p>
          <w:p w14:paraId="7B3F16A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E54F1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BD5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E574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6368121" w14:textId="77777777" w:rsidR="00296E35" w:rsidRPr="001C0FC4" w:rsidRDefault="00296E35" w:rsidP="002E3FCC">
            <w:pPr>
              <w:pStyle w:val="TAC"/>
            </w:pPr>
            <w:r w:rsidRPr="001C0FC4">
              <w:t>P</w:t>
            </w:r>
          </w:p>
        </w:tc>
      </w:tr>
      <w:tr w:rsidR="00296E35" w:rsidRPr="001C0FC4" w14:paraId="191664C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EFC1F25" w14:textId="77777777" w:rsidR="00296E35" w:rsidRDefault="00296E35" w:rsidP="002E3FCC">
            <w:pPr>
              <w:pStyle w:val="TAN"/>
            </w:pPr>
            <w:r w:rsidRPr="001C0FC4">
              <w:t>NOTE 1:</w:t>
            </w:r>
            <w:r w:rsidRPr="001C0FC4">
              <w:tab/>
              <w:t>This is expected to be done via a suitable implementation dependent MMI.</w:t>
            </w:r>
          </w:p>
          <w:p w14:paraId="5943CCD8" w14:textId="77777777" w:rsidR="00296E35" w:rsidRPr="001C0FC4" w:rsidRDefault="00296E35" w:rsidP="002E3FCC">
            <w:pPr>
              <w:pStyle w:val="TAN"/>
            </w:pPr>
            <w:r>
              <w:t>NOTE 2:</w:t>
            </w:r>
            <w:r>
              <w:tab/>
              <w:t>The procedure does not release the RRC connection.</w:t>
            </w:r>
          </w:p>
        </w:tc>
      </w:tr>
    </w:tbl>
    <w:p w14:paraId="0B258FEC" w14:textId="77777777" w:rsidR="00296E35" w:rsidRPr="001C0FC4" w:rsidRDefault="00296E35" w:rsidP="00296E35"/>
    <w:p w14:paraId="3B0F11D9" w14:textId="77777777" w:rsidR="00296E35" w:rsidRPr="001C0FC4" w:rsidRDefault="00296E35" w:rsidP="00296E35">
      <w:pPr>
        <w:pStyle w:val="H6"/>
      </w:pPr>
      <w:r w:rsidRPr="001C0FC4">
        <w:t>6.1.22.3.3</w:t>
      </w:r>
      <w:r w:rsidRPr="001C0FC4">
        <w:tab/>
        <w:t>Specific message contents</w:t>
      </w:r>
    </w:p>
    <w:p w14:paraId="4C2C85C0" w14:textId="594DCE02" w:rsidR="00296E35" w:rsidRPr="001C0FC4" w:rsidRDefault="00296E35" w:rsidP="00296E35">
      <w:pPr>
        <w:pStyle w:val="TH"/>
      </w:pPr>
      <w:r w:rsidRPr="001C0FC4">
        <w:t>Table 6.1.22.3.3-1: SIP INVITE from the UE (step 2, Table 6.1.22.3.2-1;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85859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314015F" w14:textId="25AE41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4A08D1A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195F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C213F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C84ED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9D1FD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DB5998" w14:textId="77777777" w:rsidR="00296E35" w:rsidRPr="001C0FC4" w:rsidRDefault="00296E35" w:rsidP="002E3FCC">
            <w:pPr>
              <w:pStyle w:val="TAH"/>
              <w:rPr>
                <w:bCs/>
              </w:rPr>
            </w:pPr>
            <w:r w:rsidRPr="001C0FC4">
              <w:rPr>
                <w:bCs/>
              </w:rPr>
              <w:t>Condition</w:t>
            </w:r>
          </w:p>
        </w:tc>
      </w:tr>
      <w:tr w:rsidR="00296E35" w:rsidRPr="001C0FC4" w14:paraId="4F0574A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5F6DF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0ACAC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8127F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AC5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9C05D" w14:textId="77777777" w:rsidR="00296E35" w:rsidRPr="001C0FC4" w:rsidRDefault="00296E35" w:rsidP="002E3FCC">
            <w:pPr>
              <w:pStyle w:val="TAL"/>
            </w:pPr>
          </w:p>
        </w:tc>
      </w:tr>
      <w:tr w:rsidR="00296E35" w:rsidRPr="001C0FC4" w14:paraId="449D4D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58B50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24EA1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3632F4"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24D7B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4B054" w14:textId="77777777" w:rsidR="00296E35" w:rsidRPr="001C0FC4" w:rsidRDefault="00296E35" w:rsidP="002E3FCC">
            <w:pPr>
              <w:pStyle w:val="TAL"/>
            </w:pPr>
          </w:p>
        </w:tc>
      </w:tr>
      <w:tr w:rsidR="00296E35" w:rsidRPr="001C0FC4" w14:paraId="1E7EBA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B7B50F"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FA9FAA8" w14:textId="77777777" w:rsidR="00296E35" w:rsidRPr="001C0FC4" w:rsidRDefault="00296E35" w:rsidP="002E3FCC">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1701E2B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6243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CDA6A4" w14:textId="77777777" w:rsidR="00296E35" w:rsidRPr="001C0FC4" w:rsidRDefault="00296E35" w:rsidP="002E3FCC">
            <w:pPr>
              <w:pStyle w:val="TAL"/>
            </w:pPr>
          </w:p>
        </w:tc>
      </w:tr>
      <w:tr w:rsidR="00296E35" w:rsidRPr="001C0FC4" w14:paraId="7F649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C64B17"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3BBC3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6AFBA55"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E8C2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1875214" w14:textId="77777777" w:rsidR="00296E35" w:rsidRPr="001C0FC4" w:rsidRDefault="00296E35" w:rsidP="002E3FCC">
            <w:pPr>
              <w:pStyle w:val="TAL"/>
            </w:pPr>
          </w:p>
        </w:tc>
      </w:tr>
      <w:tr w:rsidR="00296E35" w:rsidRPr="001C0FC4" w14:paraId="0589DE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904E7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1F6820" w14:textId="77777777" w:rsidR="00296E35" w:rsidRPr="001C0FC4" w:rsidRDefault="00296E35" w:rsidP="002E3FCC">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EEA6A3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FAA5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AA9103" w14:textId="77777777" w:rsidR="00296E35" w:rsidRPr="001C0FC4" w:rsidRDefault="00296E35" w:rsidP="002E3FCC">
            <w:pPr>
              <w:pStyle w:val="TAL"/>
            </w:pPr>
          </w:p>
        </w:tc>
      </w:tr>
    </w:tbl>
    <w:p w14:paraId="151E60FC" w14:textId="77777777" w:rsidR="00296E35" w:rsidRPr="001C0FC4" w:rsidRDefault="00296E35" w:rsidP="00296E35"/>
    <w:p w14:paraId="497B7332" w14:textId="77777777" w:rsidR="00296E35" w:rsidRPr="001C0FC4" w:rsidRDefault="00296E35" w:rsidP="00296E35">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D0D5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FFF223A" w14:textId="6D58F5B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7B9A6AF4" w14:textId="77777777" w:rsidR="00296E35" w:rsidRPr="001C0FC4" w:rsidRDefault="00296E35" w:rsidP="00296E35"/>
    <w:p w14:paraId="6E061756" w14:textId="77777777" w:rsidR="00296E35" w:rsidRPr="001C0FC4" w:rsidRDefault="00296E35" w:rsidP="00296E35">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2E81D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ABA3274" w14:textId="43E3BD0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MCD_1to1, </w:t>
            </w:r>
            <w:r w:rsidRPr="001C0FC4">
              <w:t>FUNCTIONAL_ALIAS</w:t>
            </w:r>
          </w:p>
        </w:tc>
      </w:tr>
    </w:tbl>
    <w:p w14:paraId="17386FD3" w14:textId="77777777" w:rsidR="00296E35" w:rsidRPr="001C0FC4" w:rsidRDefault="00296E35" w:rsidP="00296E35"/>
    <w:p w14:paraId="6B26AD25" w14:textId="031796D1" w:rsidR="00296E35" w:rsidRPr="001C0FC4" w:rsidRDefault="00296E35" w:rsidP="00296E35">
      <w:pPr>
        <w:pStyle w:val="TH"/>
      </w:pPr>
      <w:r w:rsidRPr="001C0FC4">
        <w:t>Table 6.1.22.3.3-4: SIP 200 (OK) from the SS (step 2, Table 6.1.22.3.2-1;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F22D32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D46D2" w14:textId="41E491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E0E42B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0BA2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71D40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DF57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3620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8471CB" w14:textId="77777777" w:rsidR="00296E35" w:rsidRPr="001C0FC4" w:rsidRDefault="00296E35" w:rsidP="002E3FCC">
            <w:pPr>
              <w:pStyle w:val="TAH"/>
              <w:rPr>
                <w:bCs/>
              </w:rPr>
            </w:pPr>
            <w:r w:rsidRPr="001C0FC4">
              <w:rPr>
                <w:bCs/>
              </w:rPr>
              <w:t>Condition</w:t>
            </w:r>
          </w:p>
        </w:tc>
      </w:tr>
      <w:tr w:rsidR="00296E35" w:rsidRPr="001C0FC4" w14:paraId="2E5386E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21B19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671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6F5D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5A8E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21CA1C" w14:textId="77777777" w:rsidR="00296E35" w:rsidRPr="001C0FC4" w:rsidRDefault="00296E35" w:rsidP="002E3FCC">
            <w:pPr>
              <w:pStyle w:val="TAL"/>
            </w:pPr>
          </w:p>
        </w:tc>
      </w:tr>
      <w:tr w:rsidR="00296E35" w:rsidRPr="001C0FC4" w14:paraId="25D380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8FD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41C77ED" w14:textId="77777777" w:rsidR="00296E35" w:rsidRPr="001C0FC4" w:rsidRDefault="00296E35" w:rsidP="002E3FCC">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0331BCF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BA2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BC6B8" w14:textId="77777777" w:rsidR="00296E35" w:rsidRPr="001C0FC4" w:rsidRDefault="00296E35" w:rsidP="002E3FCC">
            <w:pPr>
              <w:pStyle w:val="TAL"/>
            </w:pPr>
          </w:p>
        </w:tc>
      </w:tr>
    </w:tbl>
    <w:p w14:paraId="3E01DB6B" w14:textId="77777777" w:rsidR="00296E35" w:rsidRPr="001C0FC4" w:rsidRDefault="00296E35" w:rsidP="00296E35"/>
    <w:p w14:paraId="684B7D9F" w14:textId="77777777" w:rsidR="00296E35" w:rsidRPr="001C0FC4" w:rsidRDefault="00296E35" w:rsidP="00296E35">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89F7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31F303A" w14:textId="477B04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1DE47466" w14:textId="77777777" w:rsidR="00296E35" w:rsidRPr="001C0FC4" w:rsidRDefault="00296E35" w:rsidP="00296E35"/>
    <w:p w14:paraId="605221F4" w14:textId="4F1CB0C8" w:rsidR="00296E35" w:rsidRPr="001C0FC4" w:rsidRDefault="00296E35" w:rsidP="00296E35">
      <w:pPr>
        <w:pStyle w:val="TH"/>
      </w:pPr>
      <w:r w:rsidRPr="001C0FC4">
        <w:t>Table 6.1.22.3.3-6: MSRP SEND from the UE (step 3, Table 6.1.22.3.2-1;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065B9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9ED709F" w14:textId="714788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35108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F4121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91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4EEA2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78F8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6E0A61A" w14:textId="77777777" w:rsidR="00296E35" w:rsidRPr="001C0FC4" w:rsidRDefault="00296E35" w:rsidP="002E3FCC">
            <w:pPr>
              <w:pStyle w:val="TAH"/>
              <w:rPr>
                <w:bCs/>
              </w:rPr>
            </w:pPr>
            <w:r w:rsidRPr="001C0FC4">
              <w:rPr>
                <w:bCs/>
              </w:rPr>
              <w:t>Condition</w:t>
            </w:r>
          </w:p>
        </w:tc>
      </w:tr>
      <w:tr w:rsidR="00296E35" w:rsidRPr="001C0FC4" w14:paraId="1FDDD9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B1241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4C355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BCE80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E79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34D50A" w14:textId="77777777" w:rsidR="00296E35" w:rsidRPr="001C0FC4" w:rsidRDefault="00296E35" w:rsidP="002E3FCC">
            <w:pPr>
              <w:pStyle w:val="TAL"/>
            </w:pPr>
          </w:p>
        </w:tc>
      </w:tr>
      <w:tr w:rsidR="00296E35" w:rsidRPr="001C0FC4" w14:paraId="39A68E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F62F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B90C74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C3A0C8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FF0B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36F03" w14:textId="77777777" w:rsidR="00296E35" w:rsidRPr="001C0FC4" w:rsidRDefault="00296E35" w:rsidP="002E3FCC">
            <w:pPr>
              <w:pStyle w:val="TAL"/>
            </w:pPr>
          </w:p>
        </w:tc>
      </w:tr>
      <w:tr w:rsidR="00296E35" w:rsidRPr="001C0FC4" w14:paraId="67CD22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47D4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8367438" w14:textId="77777777" w:rsidR="00296E35" w:rsidRPr="001C0FC4" w:rsidRDefault="00296E35" w:rsidP="002E3FCC">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1C154C0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119D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C1E724" w14:textId="77777777" w:rsidR="00296E35" w:rsidRPr="001C0FC4" w:rsidRDefault="00296E35" w:rsidP="002E3FCC">
            <w:pPr>
              <w:pStyle w:val="TAL"/>
            </w:pPr>
          </w:p>
        </w:tc>
      </w:tr>
    </w:tbl>
    <w:p w14:paraId="43B43AB8" w14:textId="77777777" w:rsidR="00296E35" w:rsidRPr="001C0FC4" w:rsidRDefault="00296E35" w:rsidP="00296E35"/>
    <w:p w14:paraId="743D6C19" w14:textId="02023199" w:rsidR="00296E35" w:rsidRPr="001C0FC4" w:rsidRDefault="00296E35" w:rsidP="00296E35">
      <w:pPr>
        <w:pStyle w:val="TH"/>
      </w:pPr>
      <w:r w:rsidRPr="001C0FC4">
        <w:t>Table 6.1.22.3.3-7: MIME Message (step 3, Table 6.1.22.3.2-1;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FEA28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8F15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C033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AE7A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A034B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12FA8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216F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D16B04" w14:textId="77777777" w:rsidR="00296E35" w:rsidRPr="001C0FC4" w:rsidRDefault="00296E35" w:rsidP="002E3FCC">
            <w:pPr>
              <w:pStyle w:val="TAH"/>
              <w:rPr>
                <w:bCs/>
              </w:rPr>
            </w:pPr>
            <w:r w:rsidRPr="001C0FC4">
              <w:rPr>
                <w:bCs/>
              </w:rPr>
              <w:t>Condition</w:t>
            </w:r>
          </w:p>
        </w:tc>
      </w:tr>
      <w:tr w:rsidR="00296E35" w:rsidRPr="001C0FC4" w14:paraId="0ED917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681C3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C0F9C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F7E7B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A80FF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CADEFA" w14:textId="77777777" w:rsidR="00296E35" w:rsidRPr="001C0FC4" w:rsidRDefault="00296E35" w:rsidP="002E3FCC">
            <w:pPr>
              <w:pStyle w:val="TAL"/>
            </w:pPr>
          </w:p>
        </w:tc>
      </w:tr>
      <w:tr w:rsidR="00296E35" w:rsidRPr="001C0FC4" w14:paraId="53A572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63AA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92BE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ADFD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35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CAA194" w14:textId="77777777" w:rsidR="00296E35" w:rsidRPr="001C0FC4" w:rsidRDefault="00296E35" w:rsidP="002E3FCC">
            <w:pPr>
              <w:pStyle w:val="TAL"/>
            </w:pPr>
          </w:p>
        </w:tc>
      </w:tr>
      <w:tr w:rsidR="00296E35" w:rsidRPr="001C0FC4" w14:paraId="7066058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1CBFAB"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2F1C25D"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BA28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1D0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846D" w14:textId="77777777" w:rsidR="00296E35" w:rsidRPr="001C0FC4" w:rsidRDefault="00296E35" w:rsidP="002E3FCC">
            <w:pPr>
              <w:pStyle w:val="TAL"/>
            </w:pPr>
          </w:p>
        </w:tc>
      </w:tr>
      <w:tr w:rsidR="00296E35" w:rsidRPr="001C0FC4" w14:paraId="7D10D7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EF64F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010583" w14:textId="77777777" w:rsidR="00296E35" w:rsidRPr="001C0FC4" w:rsidRDefault="00296E35" w:rsidP="002E3FCC">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253D4B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900A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B0C3A" w14:textId="77777777" w:rsidR="00296E35" w:rsidRPr="001C0FC4" w:rsidRDefault="00296E35" w:rsidP="002E3FCC">
            <w:pPr>
              <w:pStyle w:val="TAL"/>
            </w:pPr>
          </w:p>
        </w:tc>
      </w:tr>
      <w:tr w:rsidR="00296E35" w:rsidRPr="001C0FC4" w14:paraId="262F74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38642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6824D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59DD5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8D23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731D5" w14:textId="77777777" w:rsidR="00296E35" w:rsidRPr="001C0FC4" w:rsidRDefault="00296E35" w:rsidP="002E3FCC">
            <w:pPr>
              <w:pStyle w:val="TAL"/>
            </w:pPr>
          </w:p>
        </w:tc>
      </w:tr>
      <w:tr w:rsidR="00296E35" w:rsidRPr="001C0FC4" w14:paraId="2C9793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A272B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178D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A407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56D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40FF86" w14:textId="77777777" w:rsidR="00296E35" w:rsidRPr="001C0FC4" w:rsidRDefault="00296E35" w:rsidP="002E3FCC">
            <w:pPr>
              <w:pStyle w:val="TAL"/>
            </w:pPr>
          </w:p>
        </w:tc>
      </w:tr>
      <w:tr w:rsidR="00296E35" w:rsidRPr="001C0FC4" w14:paraId="4CE751F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FB69E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19ECA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A9980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2D0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879EE3" w14:textId="77777777" w:rsidR="00296E35" w:rsidRPr="001C0FC4" w:rsidRDefault="00296E35" w:rsidP="002E3FCC">
            <w:pPr>
              <w:pStyle w:val="TAL"/>
            </w:pPr>
          </w:p>
        </w:tc>
      </w:tr>
      <w:tr w:rsidR="00296E35" w:rsidRPr="001C0FC4" w14:paraId="0394F2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3F5E8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1AEC16" w14:textId="77777777" w:rsidR="00296E35" w:rsidRPr="001C0FC4" w:rsidRDefault="00296E35" w:rsidP="002E3FCC">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3EDFEF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03E1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E18F" w14:textId="77777777" w:rsidR="00296E35" w:rsidRPr="001C0FC4" w:rsidRDefault="00296E35" w:rsidP="002E3FCC">
            <w:pPr>
              <w:pStyle w:val="TAL"/>
            </w:pPr>
          </w:p>
        </w:tc>
      </w:tr>
    </w:tbl>
    <w:p w14:paraId="043689F8" w14:textId="77777777" w:rsidR="00296E35" w:rsidRPr="001C0FC4" w:rsidRDefault="00296E35" w:rsidP="00296E35"/>
    <w:p w14:paraId="3B57959C" w14:textId="77777777" w:rsidR="00296E35" w:rsidRPr="001C0FC4" w:rsidRDefault="00296E35" w:rsidP="00296E35">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016C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A134316" w14:textId="01562C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1A94560" w14:textId="77777777" w:rsidR="00296E35" w:rsidRPr="001C0FC4" w:rsidRDefault="00296E35" w:rsidP="00296E35"/>
    <w:p w14:paraId="25D73B0F" w14:textId="77777777" w:rsidR="00296E35" w:rsidRPr="001C0FC4" w:rsidRDefault="00296E35" w:rsidP="00296E35">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4CADC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01775B" w14:textId="48CAB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4B3B5B0" w14:textId="77777777" w:rsidR="00296E35" w:rsidRPr="001C0FC4" w:rsidRDefault="00296E35" w:rsidP="00296E35"/>
    <w:p w14:paraId="6D4DE738" w14:textId="3BB32031" w:rsidR="00296E35" w:rsidRPr="001C0FC4" w:rsidRDefault="00296E35" w:rsidP="00296E35">
      <w:pPr>
        <w:pStyle w:val="TH"/>
      </w:pPr>
      <w:r w:rsidRPr="001C0FC4">
        <w:t>Table 6.1.22.3.3-10: SIP BYE from the UE (step 4, Table 6.1.22.3.2-1;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9E268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AC37B8" w14:textId="6C844F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43AE8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D8B4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EF2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035C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0E24B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41EB5" w14:textId="77777777" w:rsidR="00296E35" w:rsidRPr="001C0FC4" w:rsidRDefault="00296E35" w:rsidP="002E3FCC">
            <w:pPr>
              <w:pStyle w:val="TAH"/>
              <w:rPr>
                <w:bCs/>
              </w:rPr>
            </w:pPr>
            <w:r w:rsidRPr="001C0FC4">
              <w:rPr>
                <w:bCs/>
              </w:rPr>
              <w:t>Condition</w:t>
            </w:r>
          </w:p>
        </w:tc>
      </w:tr>
      <w:tr w:rsidR="00296E35" w:rsidRPr="001C0FC4" w14:paraId="5081826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2EF7CC9"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89313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61A4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5E6DC53"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49F5B61" w14:textId="77777777" w:rsidR="00296E35" w:rsidRPr="001C0FC4" w:rsidRDefault="00296E35" w:rsidP="002E3FCC">
            <w:pPr>
              <w:pStyle w:val="TAL"/>
            </w:pPr>
          </w:p>
        </w:tc>
      </w:tr>
      <w:tr w:rsidR="00296E35" w:rsidRPr="001C0FC4" w14:paraId="39370D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374DE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20EB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F4C62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FE3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63B20" w14:textId="77777777" w:rsidR="00296E35" w:rsidRPr="001C0FC4" w:rsidRDefault="00296E35" w:rsidP="002E3FCC">
            <w:pPr>
              <w:pStyle w:val="TAL"/>
            </w:pPr>
          </w:p>
        </w:tc>
      </w:tr>
      <w:tr w:rsidR="00296E35" w:rsidRPr="001C0FC4" w14:paraId="2985AA4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01BF649"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C412EE"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C170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DDC6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1C4B69" w14:textId="77777777" w:rsidR="00296E35" w:rsidRPr="001C0FC4" w:rsidRDefault="00296E35" w:rsidP="002E3FCC">
            <w:pPr>
              <w:pStyle w:val="TAL"/>
            </w:pPr>
          </w:p>
        </w:tc>
      </w:tr>
      <w:tr w:rsidR="00296E35" w:rsidRPr="001C0FC4" w14:paraId="61A9BC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E222F0"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30D0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37F8B0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A90C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239A2" w14:textId="77777777" w:rsidR="00296E35" w:rsidRPr="001C0FC4" w:rsidRDefault="00296E35" w:rsidP="002E3FCC">
            <w:pPr>
              <w:pStyle w:val="TAL"/>
            </w:pPr>
          </w:p>
        </w:tc>
      </w:tr>
    </w:tbl>
    <w:p w14:paraId="47BD63E9" w14:textId="77777777" w:rsidR="00296E35" w:rsidRPr="001C0FC4" w:rsidRDefault="00296E35" w:rsidP="00296E35"/>
    <w:p w14:paraId="47AEAE25" w14:textId="2E2996BD" w:rsidR="00296E35" w:rsidRPr="001C0FC4" w:rsidRDefault="00296E35" w:rsidP="00296E35">
      <w:pPr>
        <w:pStyle w:val="TH"/>
      </w:pPr>
      <w:r w:rsidRPr="001C0FC4">
        <w:t>Table 6.1.22.3.3-11: SIP MESSAGE from the SS (step 5, Table 6.1.22.3.2-1;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FEAC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5BACBE" w14:textId="6EF105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2A385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3400E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14834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FC117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367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3A9645" w14:textId="77777777" w:rsidR="00296E35" w:rsidRPr="001C0FC4" w:rsidRDefault="00296E35" w:rsidP="002E3FCC">
            <w:pPr>
              <w:pStyle w:val="TAH"/>
              <w:rPr>
                <w:bCs/>
              </w:rPr>
            </w:pPr>
            <w:r w:rsidRPr="001C0FC4">
              <w:rPr>
                <w:bCs/>
              </w:rPr>
              <w:t>Condition</w:t>
            </w:r>
          </w:p>
        </w:tc>
      </w:tr>
      <w:tr w:rsidR="00296E35" w:rsidRPr="001C0FC4" w14:paraId="7F8BC7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41539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3101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A1755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435F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BA779F" w14:textId="77777777" w:rsidR="00296E35" w:rsidRPr="001C0FC4" w:rsidRDefault="00296E35" w:rsidP="002E3FCC">
            <w:pPr>
              <w:pStyle w:val="TAL"/>
            </w:pPr>
          </w:p>
        </w:tc>
      </w:tr>
      <w:tr w:rsidR="00296E35" w:rsidRPr="001C0FC4" w14:paraId="72C049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6AE7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2E387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39BC5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9FA76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BF985" w14:textId="77777777" w:rsidR="00296E35" w:rsidRPr="001C0FC4" w:rsidRDefault="00296E35" w:rsidP="002E3FCC">
            <w:pPr>
              <w:pStyle w:val="TAL"/>
            </w:pPr>
          </w:p>
        </w:tc>
      </w:tr>
      <w:tr w:rsidR="00296E35" w:rsidRPr="001C0FC4" w14:paraId="1E9E493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CE63F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DEEF7F" w14:textId="77777777" w:rsidR="00296E35" w:rsidRPr="001C0FC4" w:rsidRDefault="00296E35" w:rsidP="002E3FCC">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2896CE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7820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897018" w14:textId="77777777" w:rsidR="00296E35" w:rsidRPr="001C0FC4" w:rsidRDefault="00296E35" w:rsidP="002E3FCC">
            <w:pPr>
              <w:pStyle w:val="TAL"/>
            </w:pPr>
          </w:p>
        </w:tc>
      </w:tr>
    </w:tbl>
    <w:p w14:paraId="396BD6E4" w14:textId="77777777" w:rsidR="00296E35" w:rsidRPr="001C0FC4" w:rsidRDefault="00296E35" w:rsidP="00296E35"/>
    <w:p w14:paraId="791FB1BB" w14:textId="77777777" w:rsidR="00296E35" w:rsidRPr="001C0FC4" w:rsidRDefault="00296E35" w:rsidP="00296E35">
      <w:pPr>
        <w:pStyle w:val="TH"/>
      </w:pPr>
      <w:r w:rsidRPr="001C0FC4">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E828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F24905" w14:textId="5D2B08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173D31E" w14:textId="77777777" w:rsidR="00296E35" w:rsidRPr="001C0FC4" w:rsidRDefault="00296E35" w:rsidP="00296E35"/>
    <w:p w14:paraId="2376E7EA" w14:textId="77777777" w:rsidR="00296E35" w:rsidRPr="001C0FC4" w:rsidRDefault="00296E35" w:rsidP="00296E35">
      <w:pPr>
        <w:pStyle w:val="Heading2"/>
      </w:pPr>
      <w:bookmarkStart w:id="814" w:name="_Toc178186356"/>
      <w:bookmarkStart w:id="815" w:name="_Toc181109097"/>
      <w:r w:rsidRPr="001C0FC4">
        <w:t>6.2</w:t>
      </w:r>
      <w:r w:rsidRPr="001C0FC4">
        <w:tab/>
        <w:t>File Distribution</w:t>
      </w:r>
      <w:bookmarkEnd w:id="787"/>
      <w:bookmarkEnd w:id="788"/>
      <w:bookmarkEnd w:id="789"/>
      <w:bookmarkEnd w:id="790"/>
      <w:bookmarkEnd w:id="814"/>
      <w:bookmarkEnd w:id="815"/>
    </w:p>
    <w:p w14:paraId="23ABB076" w14:textId="77777777" w:rsidR="00296E35" w:rsidRPr="001C0FC4" w:rsidRDefault="00296E35" w:rsidP="00296E35">
      <w:pPr>
        <w:pStyle w:val="Heading3"/>
      </w:pPr>
      <w:bookmarkStart w:id="816" w:name="_Toc106817839"/>
      <w:bookmarkStart w:id="817" w:name="_Toc106817714"/>
      <w:bookmarkStart w:id="818" w:name="_Toc101286128"/>
      <w:bookmarkStart w:id="819" w:name="_Toc100778797"/>
      <w:bookmarkStart w:id="820" w:name="_Toc90630590"/>
      <w:bookmarkStart w:id="821" w:name="_Toc75459150"/>
      <w:bookmarkStart w:id="822" w:name="_Toc59042875"/>
      <w:bookmarkStart w:id="823" w:name="_Toc52783006"/>
      <w:bookmarkStart w:id="824" w:name="_Toc52782395"/>
      <w:bookmarkStart w:id="825" w:name="_Toc52307889"/>
      <w:bookmarkStart w:id="826" w:name="_Toc42507358"/>
      <w:bookmarkStart w:id="827" w:name="_Toc178186357"/>
      <w:bookmarkStart w:id="828" w:name="_Toc181109098"/>
      <w:bookmarkStart w:id="829" w:name="_Hlk130842193"/>
      <w:bookmarkStart w:id="830" w:name="_Toc25610665"/>
      <w:bookmarkStart w:id="831" w:name="_Toc522499812"/>
      <w:r w:rsidRPr="001C0FC4">
        <w:t>6.2.1</w:t>
      </w:r>
      <w:r w:rsidRPr="001C0FC4">
        <w:tab/>
        <w:t xml:space="preserve">On-network / File Distribution (FD) / FD Using HTTP / One-to-one Standalone FD / Non-Mandatory Download / </w:t>
      </w:r>
      <w:bookmarkStart w:id="832" w:name="_Hlk39050857"/>
      <w:r w:rsidRPr="001C0FC4">
        <w:t xml:space="preserve">FILE DOWNLOAD REQUEST ACCEPTED / FILE DOWNLOAD COMPLETED / FILE DOWNLOAD REQUEST REJECTED / FILE DOWNLOAD DEFERRED / </w:t>
      </w:r>
      <w:bookmarkEnd w:id="832"/>
      <w:r w:rsidRPr="001C0FC4">
        <w:t>Client Originated (CO)</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0C9D580A" w14:textId="77777777" w:rsidR="00296E35" w:rsidRPr="001C0FC4" w:rsidRDefault="00296E35" w:rsidP="00296E35">
      <w:pPr>
        <w:pStyle w:val="H6"/>
      </w:pPr>
      <w:bookmarkStart w:id="833" w:name="_Toc52782396"/>
      <w:bookmarkStart w:id="834" w:name="_Toc52783007"/>
      <w:bookmarkStart w:id="835" w:name="_Toc59042876"/>
      <w:r w:rsidRPr="001C0FC4">
        <w:t>6.2.1.1</w:t>
      </w:r>
      <w:r w:rsidRPr="001C0FC4">
        <w:tab/>
        <w:t>Test Purpose (TP)</w:t>
      </w:r>
      <w:bookmarkEnd w:id="833"/>
      <w:bookmarkEnd w:id="834"/>
      <w:bookmarkEnd w:id="835"/>
    </w:p>
    <w:p w14:paraId="0B4741D1" w14:textId="77777777" w:rsidR="00296E35" w:rsidRPr="001C0FC4" w:rsidRDefault="00296E35" w:rsidP="00296E35">
      <w:pPr>
        <w:pStyle w:val="H6"/>
      </w:pPr>
      <w:r w:rsidRPr="001C0FC4">
        <w:t>(1)</w:t>
      </w:r>
    </w:p>
    <w:p w14:paraId="47B49BA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6C466BA" w14:textId="77777777" w:rsidR="00296E35" w:rsidRPr="001C0FC4" w:rsidRDefault="00296E35" w:rsidP="00296E35">
      <w:pPr>
        <w:pStyle w:val="PL"/>
      </w:pPr>
      <w:r w:rsidRPr="001C0FC4">
        <w:rPr>
          <w:b/>
        </w:rPr>
        <w:t>ensure that</w:t>
      </w:r>
      <w:r w:rsidRPr="001C0FC4">
        <w:t xml:space="preserve"> {</w:t>
      </w:r>
    </w:p>
    <w:p w14:paraId="67A5E095"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rPr>
          <w:b/>
        </w:rPr>
        <w:t>,</w:t>
      </w:r>
      <w:r w:rsidRPr="001C0FC4">
        <w:t xml:space="preserve"> the UE (MCDATA Client) is unaware of the URL of the Media Storage Function }</w:t>
      </w:r>
    </w:p>
    <w:p w14:paraId="61A5AD70"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2BFB7E73" w14:textId="77777777" w:rsidR="00296E35" w:rsidRPr="001C0FC4" w:rsidRDefault="00296E35" w:rsidP="00296E35">
      <w:pPr>
        <w:pStyle w:val="PL"/>
      </w:pPr>
      <w:r w:rsidRPr="001C0FC4">
        <w:t xml:space="preserve">            }</w:t>
      </w:r>
    </w:p>
    <w:p w14:paraId="6A2ED6AB" w14:textId="77777777" w:rsidR="00296E35" w:rsidRPr="001C0FC4" w:rsidRDefault="00296E35" w:rsidP="00296E35">
      <w:pPr>
        <w:pStyle w:val="PL"/>
      </w:pPr>
    </w:p>
    <w:p w14:paraId="21EE569C" w14:textId="77777777" w:rsidR="00296E35" w:rsidRPr="001C0FC4" w:rsidRDefault="00296E35" w:rsidP="00296E35">
      <w:pPr>
        <w:pStyle w:val="H6"/>
      </w:pPr>
      <w:r w:rsidRPr="001C0FC4">
        <w:t>(2)</w:t>
      </w:r>
    </w:p>
    <w:p w14:paraId="4F7D552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638484E" w14:textId="77777777" w:rsidR="00296E35" w:rsidRPr="001C0FC4" w:rsidRDefault="00296E35" w:rsidP="00296E35">
      <w:pPr>
        <w:pStyle w:val="PL"/>
      </w:pPr>
      <w:r w:rsidRPr="001C0FC4">
        <w:rPr>
          <w:b/>
        </w:rPr>
        <w:t>ensure that</w:t>
      </w:r>
      <w:r w:rsidRPr="001C0FC4">
        <w:t xml:space="preserve"> {</w:t>
      </w:r>
    </w:p>
    <w:p w14:paraId="083AA65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4D0C0E74"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293507B" w14:textId="77777777" w:rsidR="00296E35" w:rsidRPr="001C0FC4" w:rsidRDefault="00296E35" w:rsidP="00296E35">
      <w:pPr>
        <w:pStyle w:val="PL"/>
      </w:pPr>
      <w:r w:rsidRPr="001C0FC4">
        <w:t xml:space="preserve">            }</w:t>
      </w:r>
    </w:p>
    <w:p w14:paraId="48835E71" w14:textId="77777777" w:rsidR="00296E35" w:rsidRPr="001C0FC4" w:rsidRDefault="00296E35" w:rsidP="00296E35">
      <w:pPr>
        <w:pStyle w:val="PL"/>
      </w:pPr>
    </w:p>
    <w:p w14:paraId="72CAF422" w14:textId="77777777" w:rsidR="00296E35" w:rsidRPr="001C0FC4" w:rsidRDefault="00296E35" w:rsidP="00296E35">
      <w:pPr>
        <w:pStyle w:val="H6"/>
      </w:pPr>
      <w:r w:rsidRPr="001C0FC4">
        <w:t>(3)</w:t>
      </w:r>
    </w:p>
    <w:p w14:paraId="6F04A972"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20E5663D" w14:textId="77777777" w:rsidR="00296E35" w:rsidRPr="001C0FC4" w:rsidRDefault="00296E35" w:rsidP="00296E35">
      <w:pPr>
        <w:pStyle w:val="PL"/>
      </w:pPr>
      <w:r w:rsidRPr="001C0FC4">
        <w:rPr>
          <w:b/>
        </w:rPr>
        <w:t>ensure that</w:t>
      </w:r>
      <w:r w:rsidRPr="001C0FC4">
        <w:t xml:space="preserve"> {</w:t>
      </w:r>
    </w:p>
    <w:p w14:paraId="1B8FF45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REQUEST REJECTED" }</w:t>
      </w:r>
    </w:p>
    <w:p w14:paraId="7C9CD689"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with a SIP 200 (OK) message </w:t>
      </w:r>
      <w:r w:rsidRPr="001C0FC4">
        <w:rPr>
          <w:b/>
          <w:bCs/>
        </w:rPr>
        <w:t>and</w:t>
      </w:r>
      <w:r w:rsidRPr="001C0FC4">
        <w:t xml:space="preserve"> delivers the notification </w:t>
      </w:r>
      <w:r w:rsidRPr="001C0FC4">
        <w:rPr>
          <w:lang w:eastAsia="ko-KR"/>
        </w:rPr>
        <w:t xml:space="preserve">that the remote Client has not accepted the download </w:t>
      </w:r>
      <w:r w:rsidRPr="001C0FC4">
        <w:t>to the MCDATA User }</w:t>
      </w:r>
    </w:p>
    <w:p w14:paraId="27DF436D" w14:textId="77777777" w:rsidR="00296E35" w:rsidRPr="001C0FC4" w:rsidRDefault="00296E35" w:rsidP="00296E35">
      <w:pPr>
        <w:pStyle w:val="PL"/>
      </w:pPr>
      <w:r w:rsidRPr="001C0FC4">
        <w:t xml:space="preserve">            }</w:t>
      </w:r>
    </w:p>
    <w:p w14:paraId="3B2A779A" w14:textId="77777777" w:rsidR="00296E35" w:rsidRPr="001C0FC4" w:rsidRDefault="00296E35" w:rsidP="00296E35">
      <w:pPr>
        <w:pStyle w:val="PL"/>
      </w:pPr>
    </w:p>
    <w:p w14:paraId="673B21F7" w14:textId="77777777" w:rsidR="00296E35" w:rsidRPr="001C0FC4" w:rsidRDefault="00296E35" w:rsidP="00296E35">
      <w:pPr>
        <w:pStyle w:val="H6"/>
      </w:pPr>
      <w:bookmarkStart w:id="836" w:name="_Toc52782397"/>
      <w:bookmarkStart w:id="837" w:name="_Toc52783008"/>
      <w:r w:rsidRPr="001C0FC4">
        <w:t>(4)</w:t>
      </w:r>
    </w:p>
    <w:p w14:paraId="6292E47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385353A4" w14:textId="77777777" w:rsidR="00296E35" w:rsidRPr="001C0FC4" w:rsidRDefault="00296E35" w:rsidP="00296E35">
      <w:pPr>
        <w:pStyle w:val="PL"/>
      </w:pPr>
      <w:r w:rsidRPr="001C0FC4">
        <w:rPr>
          <w:b/>
        </w:rPr>
        <w:t>ensure that</w:t>
      </w:r>
      <w:r w:rsidRPr="001C0FC4">
        <w:t xml:space="preserve"> {</w:t>
      </w:r>
    </w:p>
    <w:p w14:paraId="6FBC8D12"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2F7CEB38"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66588A99" w14:textId="77777777" w:rsidR="00296E35" w:rsidRPr="001C0FC4" w:rsidRDefault="00296E35" w:rsidP="00296E35">
      <w:pPr>
        <w:pStyle w:val="PL"/>
      </w:pPr>
      <w:r w:rsidRPr="001C0FC4">
        <w:t xml:space="preserve">            }</w:t>
      </w:r>
    </w:p>
    <w:p w14:paraId="6DCA05D1" w14:textId="77777777" w:rsidR="00296E35" w:rsidRPr="001C0FC4" w:rsidRDefault="00296E35" w:rsidP="00296E35">
      <w:pPr>
        <w:pStyle w:val="PL"/>
      </w:pPr>
    </w:p>
    <w:p w14:paraId="7A4E14E3" w14:textId="77777777" w:rsidR="00296E35" w:rsidRPr="001C0FC4" w:rsidRDefault="00296E35" w:rsidP="00296E35">
      <w:pPr>
        <w:pStyle w:val="H6"/>
      </w:pPr>
      <w:bookmarkStart w:id="838" w:name="_Toc59042877"/>
      <w:r w:rsidRPr="001C0FC4">
        <w:t>6.2.1.2</w:t>
      </w:r>
      <w:r w:rsidRPr="001C0FC4">
        <w:tab/>
        <w:t>Conformance requirements</w:t>
      </w:r>
      <w:bookmarkEnd w:id="836"/>
      <w:bookmarkEnd w:id="837"/>
      <w:bookmarkEnd w:id="838"/>
    </w:p>
    <w:p w14:paraId="2084534F"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7CC782" w14:textId="77777777" w:rsidR="00296E35" w:rsidRPr="001C0FC4" w:rsidRDefault="00296E35" w:rsidP="00296E35">
      <w:r w:rsidRPr="001C0FC4">
        <w:t>[TS 24.282, clause 10.2.1.3.2]</w:t>
      </w:r>
    </w:p>
    <w:p w14:paraId="40FE767B" w14:textId="77777777" w:rsidR="00296E35" w:rsidRPr="001C0FC4" w:rsidRDefault="00296E35" w:rsidP="00296E35">
      <w:bookmarkStart w:id="839"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D14259F" w14:textId="77777777" w:rsidR="00296E35" w:rsidRPr="001C0FC4" w:rsidRDefault="00296E35" w:rsidP="00296E35">
      <w:r w:rsidRPr="001C0FC4">
        <w:t>The MCData client:</w:t>
      </w:r>
    </w:p>
    <w:p w14:paraId="08F435E8"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BC4C38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68EA98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A0A6774"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C2F8496"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5FE5837"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8B1B23" w14:textId="77777777" w:rsidR="00296E35" w:rsidRPr="001C0FC4" w:rsidRDefault="00296E35" w:rsidP="00296E35">
      <w:r w:rsidRPr="001C0FC4">
        <w:t>On receipt of a "SIP MESSAGE request for absolute URI discovery response", the MCData client:</w:t>
      </w:r>
    </w:p>
    <w:p w14:paraId="089CC970" w14:textId="77777777" w:rsidR="00296E35" w:rsidRPr="001C0FC4" w:rsidRDefault="00296E35" w:rsidP="00296E35">
      <w:pPr>
        <w:pStyle w:val="B1"/>
      </w:pPr>
      <w:r w:rsidRPr="001C0FC4">
        <w:t>1)</w:t>
      </w:r>
      <w:r w:rsidRPr="001C0FC4">
        <w:tab/>
        <w:t>shall store the absolute URI found in the &lt;mcdata-controller-psi&gt; element;</w:t>
      </w:r>
    </w:p>
    <w:p w14:paraId="01E87840"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4E59E952"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39"/>
    <w:p w14:paraId="6A58BFDD" w14:textId="77777777" w:rsidR="00296E35" w:rsidRPr="001C0FC4" w:rsidRDefault="00296E35" w:rsidP="00296E35">
      <w:r w:rsidRPr="001C0FC4">
        <w:t>[TS 24.282, clause 10.2.2.1]</w:t>
      </w:r>
    </w:p>
    <w:p w14:paraId="69C5604B" w14:textId="77777777" w:rsidR="00296E35" w:rsidRPr="001C0FC4" w:rsidRDefault="00296E35" w:rsidP="00296E35">
      <w:pPr>
        <w:rPr>
          <w:lang w:eastAsia="x-none"/>
        </w:rPr>
      </w:pPr>
      <w:bookmarkStart w:id="840"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40C035F"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BEA4374"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52AA13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F77A05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B4FBA0B"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4CA122E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CC572E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1DD6DAF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569B330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1B00C88B" w14:textId="77777777" w:rsidR="00296E35" w:rsidRPr="001C0FC4" w:rsidRDefault="00296E35" w:rsidP="00296E35">
      <w:pPr>
        <w:pStyle w:val="B2"/>
      </w:pPr>
      <w:r w:rsidRPr="001C0FC4">
        <w:t>a)</w:t>
      </w:r>
      <w:r w:rsidRPr="001C0FC4">
        <w:tab/>
        <w:t>the &lt;request-type&gt; element set to a value of "one-to-one-fd"; and</w:t>
      </w:r>
    </w:p>
    <w:p w14:paraId="081A36CB" w14:textId="77777777" w:rsidR="00296E35" w:rsidRPr="001C0FC4" w:rsidRDefault="00296E35" w:rsidP="00296E35">
      <w:pPr>
        <w:pStyle w:val="B2"/>
      </w:pPr>
      <w:r w:rsidRPr="001C0FC4">
        <w:t>b)</w:t>
      </w:r>
      <w:r w:rsidRPr="001C0FC4">
        <w:tab/>
        <w:t>the &lt;mcdata-calling-user-id&gt; element set to the originating MCData ID;</w:t>
      </w:r>
    </w:p>
    <w:p w14:paraId="70B4C95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29DB06D" w14:textId="77777777" w:rsidR="00296E35" w:rsidRPr="001C0FC4" w:rsidRDefault="00296E35" w:rsidP="00296E35">
      <w:pPr>
        <w:pStyle w:val="B2"/>
      </w:pPr>
      <w:r w:rsidRPr="001C0FC4">
        <w:t>a)</w:t>
      </w:r>
      <w:r w:rsidRPr="001C0FC4">
        <w:tab/>
        <w:t>the &lt;request-type&gt; element set to a value of "group-fd";</w:t>
      </w:r>
    </w:p>
    <w:p w14:paraId="568635EA" w14:textId="77777777" w:rsidR="00296E35" w:rsidRPr="001C0FC4" w:rsidRDefault="00296E35" w:rsidP="00296E35">
      <w:pPr>
        <w:pStyle w:val="B2"/>
      </w:pPr>
      <w:r w:rsidRPr="001C0FC4">
        <w:t>b)</w:t>
      </w:r>
      <w:r w:rsidRPr="001C0FC4">
        <w:tab/>
        <w:t>the &lt;mcdata-request-uri&gt; element set to the MCData group identity; and</w:t>
      </w:r>
    </w:p>
    <w:p w14:paraId="75CF368F" w14:textId="77777777" w:rsidR="00296E35" w:rsidRPr="001C0FC4" w:rsidRDefault="00296E35" w:rsidP="00296E35">
      <w:pPr>
        <w:pStyle w:val="B2"/>
      </w:pPr>
      <w:r w:rsidRPr="001C0FC4">
        <w:t>c)</w:t>
      </w:r>
      <w:r w:rsidRPr="001C0FC4">
        <w:tab/>
        <w:t>the &lt;mcdata-calling-user-id&gt; element set to the originating MCData ID;</w:t>
      </w:r>
    </w:p>
    <w:p w14:paraId="296D0303" w14:textId="77777777" w:rsidR="00296E35" w:rsidRPr="001C0FC4" w:rsidRDefault="00296E35" w:rsidP="00296E35">
      <w:pPr>
        <w:pStyle w:val="B1"/>
        <w:rPr>
          <w:rFonts w:eastAsia="Malgun Gothic"/>
        </w:rPr>
      </w:pPr>
      <w:bookmarkStart w:id="841"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41"/>
    <w:p w14:paraId="561955B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4F94BB5"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ADA2185"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D4498B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BA3CDE4"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561E9831"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40"/>
    <w:p w14:paraId="6EC16D15" w14:textId="77777777" w:rsidR="00296E35" w:rsidRPr="001C0FC4" w:rsidRDefault="00296E35" w:rsidP="00296E35">
      <w:r w:rsidRPr="001C0FC4">
        <w:t>[TS 24.282, clause 10.2.4.2.1]</w:t>
      </w:r>
    </w:p>
    <w:p w14:paraId="0D82C44E" w14:textId="77777777" w:rsidR="00296E35" w:rsidRPr="001C0FC4" w:rsidRDefault="00296E35" w:rsidP="00296E35">
      <w:bookmarkStart w:id="842" w:name="_Hlk34643694"/>
      <w:r w:rsidRPr="001C0FC4">
        <w:t>The MCData client shall generate a SIP MESSAGE request in accordance with 3GPP TS 24.229 [5] and IETF RFC 3428 [6] with the clarifications given below.</w:t>
      </w:r>
    </w:p>
    <w:p w14:paraId="6CB1999C" w14:textId="77777777" w:rsidR="00296E35" w:rsidRPr="001C0FC4" w:rsidRDefault="00296E35" w:rsidP="00296E35">
      <w:r w:rsidRPr="001C0FC4">
        <w:t>The MCData client:</w:t>
      </w:r>
    </w:p>
    <w:p w14:paraId="745ED52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5233CB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3DCF75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2F09D41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271A707E" w14:textId="77777777" w:rsidR="00296E35" w:rsidRPr="001C0FC4" w:rsidRDefault="00296E35" w:rsidP="00296E35">
      <w:pPr>
        <w:pStyle w:val="B3"/>
        <w:ind w:left="0" w:firstLine="0"/>
      </w:pPr>
      <w:r w:rsidRPr="001C0FC4">
        <w:t>…</w:t>
      </w:r>
    </w:p>
    <w:p w14:paraId="3C5A4819" w14:textId="77777777" w:rsidR="00296E35" w:rsidRPr="001C0FC4" w:rsidRDefault="00296E35" w:rsidP="00296E35">
      <w:pPr>
        <w:pStyle w:val="B1"/>
      </w:pPr>
      <w:r w:rsidRPr="001C0FC4">
        <w:t>4)</w:t>
      </w:r>
      <w:r w:rsidRPr="001C0FC4">
        <w:tab/>
        <w:t>shall generate a standalone FD message as specified in subclause 6.2.2.2; and</w:t>
      </w:r>
    </w:p>
    <w:p w14:paraId="6E8CB50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42"/>
    <w:p w14:paraId="2708E3F9" w14:textId="77777777" w:rsidR="00296E35" w:rsidRPr="001C0FC4" w:rsidRDefault="00296E35" w:rsidP="00296E35">
      <w:r w:rsidRPr="001C0FC4">
        <w:t>[TS 24.282, clause 12.2.1.2]</w:t>
      </w:r>
    </w:p>
    <w:p w14:paraId="1B1E7DA2" w14:textId="77777777" w:rsidR="00296E35" w:rsidRPr="001C0FC4" w:rsidRDefault="00296E35" w:rsidP="00296E35">
      <w:pPr>
        <w:rPr>
          <w:rFonts w:eastAsia="SimSun"/>
        </w:rPr>
      </w:pPr>
      <w:r w:rsidRPr="001C0FC4">
        <w:rPr>
          <w:rFonts w:eastAsia="SimSun"/>
        </w:rPr>
        <w:t>Upon receipt of a:</w:t>
      </w:r>
    </w:p>
    <w:p w14:paraId="7BC66FD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6BD6998"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B88A1A5" w14:textId="77777777" w:rsidR="00296E35" w:rsidRPr="001C0FC4" w:rsidRDefault="00296E35" w:rsidP="00296E35">
      <w:pPr>
        <w:rPr>
          <w:rFonts w:eastAsia="SimSun"/>
        </w:rPr>
      </w:pPr>
      <w:r w:rsidRPr="001C0FC4">
        <w:rPr>
          <w:rFonts w:eastAsia="SimSun"/>
        </w:rPr>
        <w:t>the MCData client:</w:t>
      </w:r>
    </w:p>
    <w:p w14:paraId="33ADFDF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4F51AC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A118F59" w14:textId="77777777" w:rsidR="00296E35" w:rsidRPr="001C0FC4" w:rsidRDefault="00296E35" w:rsidP="00296E35">
      <w:pPr>
        <w:pStyle w:val="H6"/>
      </w:pPr>
      <w:bookmarkStart w:id="843" w:name="_Toc52782398"/>
      <w:bookmarkStart w:id="844" w:name="_Toc52783009"/>
      <w:bookmarkStart w:id="845" w:name="_Toc59042878"/>
      <w:r w:rsidRPr="001C0FC4">
        <w:t>6.2.1.3</w:t>
      </w:r>
      <w:r w:rsidRPr="001C0FC4">
        <w:tab/>
        <w:t>Test description</w:t>
      </w:r>
      <w:bookmarkEnd w:id="843"/>
      <w:bookmarkEnd w:id="844"/>
      <w:bookmarkEnd w:id="845"/>
    </w:p>
    <w:p w14:paraId="4EB52C9D" w14:textId="77777777" w:rsidR="00296E35" w:rsidRPr="001C0FC4" w:rsidRDefault="00296E35" w:rsidP="00296E35">
      <w:pPr>
        <w:pStyle w:val="H6"/>
      </w:pPr>
      <w:bookmarkStart w:id="846" w:name="_Toc52782399"/>
      <w:bookmarkStart w:id="847" w:name="_Toc52783010"/>
      <w:bookmarkStart w:id="848" w:name="_Toc59042879"/>
      <w:r w:rsidRPr="001C0FC4">
        <w:t>6.2.1.3.1</w:t>
      </w:r>
      <w:r w:rsidRPr="001C0FC4">
        <w:tab/>
        <w:t>Pre-test conditions</w:t>
      </w:r>
      <w:bookmarkEnd w:id="846"/>
      <w:bookmarkEnd w:id="847"/>
      <w:bookmarkEnd w:id="848"/>
    </w:p>
    <w:p w14:paraId="177D505D" w14:textId="77777777" w:rsidR="00296E35" w:rsidRDefault="00296E35" w:rsidP="00296E35">
      <w:pPr>
        <w:pStyle w:val="H6"/>
      </w:pPr>
      <w:r w:rsidRPr="00102CE5">
        <w:t>Test configuration</w:t>
      </w:r>
      <w:r>
        <w:t>:</w:t>
      </w:r>
    </w:p>
    <w:p w14:paraId="3D80C4A5" w14:textId="030A740D" w:rsidR="00296E35" w:rsidRDefault="00296E35" w:rsidP="00296E35">
      <w:pPr>
        <w:pStyle w:val="B1"/>
      </w:pPr>
      <w:r>
        <w:t>-</w:t>
      </w:r>
      <w:r>
        <w:tab/>
        <w:t>Single cell configuration according to TS 37.579-1 [2] clause 5.2.2.2.1.</w:t>
      </w:r>
    </w:p>
    <w:p w14:paraId="1004C503"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2206BA1E" w14:textId="77777777" w:rsidR="00296E35" w:rsidRDefault="00296E35" w:rsidP="00296E35">
      <w:pPr>
        <w:pStyle w:val="H6"/>
      </w:pPr>
      <w:r>
        <w:t>Preamble:</w:t>
      </w:r>
    </w:p>
    <w:p w14:paraId="771EC2F3" w14:textId="420C41E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229CB00"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485DC067" w14:textId="77777777" w:rsidR="00296E35" w:rsidRDefault="00296E35" w:rsidP="00296E35">
      <w:pPr>
        <w:pStyle w:val="B1"/>
      </w:pPr>
      <w:r>
        <w:t>-</w:t>
      </w:r>
      <w:r>
        <w:tab/>
      </w:r>
      <w:r w:rsidRPr="000573F5">
        <w:t>UE States at the end of the preamble</w:t>
      </w:r>
      <w:r>
        <w:t>:</w:t>
      </w:r>
    </w:p>
    <w:p w14:paraId="4FAAFD91" w14:textId="77777777" w:rsidR="00296E35" w:rsidRDefault="00296E35" w:rsidP="00296E35">
      <w:pPr>
        <w:pStyle w:val="B1"/>
        <w:ind w:left="852"/>
      </w:pPr>
      <w:r>
        <w:t>-</w:t>
      </w:r>
      <w:r>
        <w:tab/>
        <w:t>The UE is in RRC_IDLE state.</w:t>
      </w:r>
    </w:p>
    <w:p w14:paraId="6DCE8ED2" w14:textId="77777777" w:rsidR="00296E35" w:rsidRDefault="00296E35" w:rsidP="00296E35">
      <w:pPr>
        <w:pStyle w:val="B1"/>
        <w:ind w:left="852"/>
      </w:pPr>
      <w:r>
        <w:t>-</w:t>
      </w:r>
      <w:r>
        <w:tab/>
        <w:t>The client is registered for MCData.</w:t>
      </w:r>
    </w:p>
    <w:p w14:paraId="284A04C1" w14:textId="77777777" w:rsidR="00296E35" w:rsidRPr="001C0FC4" w:rsidRDefault="00296E35" w:rsidP="00296E35">
      <w:pPr>
        <w:pStyle w:val="H6"/>
      </w:pPr>
      <w:bookmarkStart w:id="849" w:name="_Toc52782400"/>
      <w:bookmarkStart w:id="850" w:name="_Toc52783011"/>
      <w:bookmarkStart w:id="851" w:name="_Toc59042880"/>
      <w:bookmarkEnd w:id="829"/>
      <w:r w:rsidRPr="001C0FC4">
        <w:t>6.2.1.3.2</w:t>
      </w:r>
      <w:r w:rsidRPr="001C0FC4">
        <w:tab/>
        <w:t>Test procedure sequence</w:t>
      </w:r>
      <w:bookmarkEnd w:id="849"/>
      <w:bookmarkEnd w:id="850"/>
      <w:bookmarkEnd w:id="851"/>
    </w:p>
    <w:p w14:paraId="3AA51A55" w14:textId="77777777" w:rsidR="00296E35" w:rsidRPr="001C0FC4" w:rsidRDefault="00296E35" w:rsidP="00296E35">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E78018" w14:textId="77777777" w:rsidTr="002E3FCC">
        <w:tc>
          <w:tcPr>
            <w:tcW w:w="648" w:type="dxa"/>
            <w:tcBorders>
              <w:top w:val="single" w:sz="4" w:space="0" w:color="auto"/>
              <w:left w:val="single" w:sz="4" w:space="0" w:color="auto"/>
              <w:bottom w:val="nil"/>
              <w:right w:val="single" w:sz="4" w:space="0" w:color="auto"/>
            </w:tcBorders>
            <w:hideMark/>
          </w:tcPr>
          <w:p w14:paraId="6AF00DE3" w14:textId="77777777" w:rsidR="00296E35" w:rsidRPr="001C0FC4" w:rsidRDefault="00296E35" w:rsidP="002E3FCC">
            <w:pPr>
              <w:pStyle w:val="TAH"/>
            </w:pPr>
            <w:bookmarkStart w:id="852" w:name="_Hlk34386951"/>
            <w:r w:rsidRPr="001C0FC4">
              <w:t>St</w:t>
            </w:r>
          </w:p>
        </w:tc>
        <w:tc>
          <w:tcPr>
            <w:tcW w:w="3969" w:type="dxa"/>
            <w:tcBorders>
              <w:top w:val="single" w:sz="4" w:space="0" w:color="auto"/>
              <w:left w:val="single" w:sz="4" w:space="0" w:color="auto"/>
              <w:bottom w:val="nil"/>
              <w:right w:val="single" w:sz="4" w:space="0" w:color="auto"/>
            </w:tcBorders>
            <w:hideMark/>
          </w:tcPr>
          <w:p w14:paraId="1651A398"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C7DF"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6E9A50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C6DEB44" w14:textId="77777777" w:rsidR="00296E35" w:rsidRPr="001C0FC4" w:rsidRDefault="00296E35" w:rsidP="002E3FCC">
            <w:pPr>
              <w:pStyle w:val="TAH"/>
            </w:pPr>
            <w:r w:rsidRPr="001C0FC4">
              <w:t>Verdict</w:t>
            </w:r>
          </w:p>
        </w:tc>
      </w:tr>
      <w:tr w:rsidR="00296E35" w:rsidRPr="001C0FC4" w14:paraId="28ADBB67" w14:textId="77777777" w:rsidTr="002E3FCC">
        <w:tc>
          <w:tcPr>
            <w:tcW w:w="648" w:type="dxa"/>
            <w:tcBorders>
              <w:top w:val="nil"/>
              <w:left w:val="single" w:sz="4" w:space="0" w:color="auto"/>
              <w:bottom w:val="single" w:sz="4" w:space="0" w:color="auto"/>
              <w:right w:val="single" w:sz="4" w:space="0" w:color="auto"/>
            </w:tcBorders>
          </w:tcPr>
          <w:p w14:paraId="7F2A043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9F18B1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723080"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BB5F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5E3D4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662D5B7" w14:textId="77777777" w:rsidR="00296E35" w:rsidRPr="001C0FC4" w:rsidRDefault="00296E35" w:rsidP="002E3FCC">
            <w:pPr>
              <w:pStyle w:val="TAH"/>
            </w:pPr>
          </w:p>
        </w:tc>
      </w:tr>
      <w:tr w:rsidR="00296E35" w:rsidRPr="001C0FC4" w14:paraId="27F208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FB23CE" w14:textId="77777777" w:rsidR="00296E35" w:rsidRPr="001C0FC4" w:rsidRDefault="00296E35" w:rsidP="002E3FCC">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5C9950F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C3868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0D5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1ED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E341C" w14:textId="77777777" w:rsidR="00296E35" w:rsidRPr="001C0FC4" w:rsidRDefault="00296E35" w:rsidP="002E3FCC">
            <w:pPr>
              <w:pStyle w:val="TAC"/>
            </w:pPr>
            <w:r w:rsidRPr="001C0FC4">
              <w:t>-</w:t>
            </w:r>
          </w:p>
        </w:tc>
      </w:tr>
      <w:tr w:rsidR="00296E35" w:rsidRPr="001C0FC4" w14:paraId="6580779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460A16"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8FDB627" w14:textId="7DFAD88A" w:rsidR="00296E35" w:rsidRPr="001C0FC4" w:rsidRDefault="00296E35" w:rsidP="002E3FCC">
            <w:pPr>
              <w:pStyle w:val="TAL"/>
            </w:pPr>
            <w:r w:rsidRPr="001C0FC4">
              <w:t>Make the UE (MCData client) send test file 1 (</w:t>
            </w:r>
            <w:r w:rsidR="0006109B">
              <w:t>Annex</w:t>
            </w:r>
            <w:r w:rsidRPr="001C0FC4">
              <w:t xml:space="preserve"> A.2.1) for CO one-to-one FD over HTTP for non-mandatory download and with disposition request "FILE DOWNLOAD COMPLETED UPDATE".</w:t>
            </w:r>
          </w:p>
          <w:p w14:paraId="5841A692" w14:textId="77777777" w:rsidR="00296E35" w:rsidRPr="001C0FC4" w:rsidRDefault="00296E35" w:rsidP="002E3FCC">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9A015E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759A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49B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8EB348" w14:textId="77777777" w:rsidR="00296E35" w:rsidRPr="001C0FC4" w:rsidRDefault="00296E35" w:rsidP="002E3FCC">
            <w:pPr>
              <w:pStyle w:val="TAC"/>
            </w:pPr>
            <w:r w:rsidRPr="001C0FC4">
              <w:t>-</w:t>
            </w:r>
          </w:p>
        </w:tc>
      </w:tr>
      <w:tr w:rsidR="00296E35" w:rsidRPr="001C0FC4" w14:paraId="14C184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78E308"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14AA5119" w14:textId="62772E8F"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64F5DF7B"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8B62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583D4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9330130" w14:textId="77777777" w:rsidR="00296E35" w:rsidRPr="001C0FC4" w:rsidRDefault="00296E35" w:rsidP="002E3FCC">
            <w:pPr>
              <w:pStyle w:val="TAC"/>
            </w:pPr>
            <w:r w:rsidRPr="001C0FC4">
              <w:t>P</w:t>
            </w:r>
          </w:p>
        </w:tc>
        <w:bookmarkEnd w:id="852"/>
      </w:tr>
      <w:tr w:rsidR="00296E35" w:rsidRPr="001C0FC4" w14:paraId="0A7F8E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EF4AD7C"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BB04D0E" w14:textId="2EB17D87"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6588F83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A71F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7578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ABCA5F" w14:textId="77777777" w:rsidR="00296E35" w:rsidRPr="001C0FC4" w:rsidRDefault="00296E35" w:rsidP="002E3FCC">
            <w:pPr>
              <w:pStyle w:val="TAC"/>
            </w:pPr>
            <w:r w:rsidRPr="001C0FC4">
              <w:t>P</w:t>
            </w:r>
          </w:p>
        </w:tc>
      </w:tr>
      <w:tr w:rsidR="00296E35" w:rsidRPr="001C0FC4" w14:paraId="1E501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9CFF4F"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53FB6884"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6EE582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FD7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8F662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54E77A1" w14:textId="77777777" w:rsidR="00296E35" w:rsidRPr="001C0FC4" w:rsidRDefault="00296E35" w:rsidP="002E3FCC">
            <w:pPr>
              <w:pStyle w:val="TAC"/>
            </w:pPr>
            <w:r w:rsidRPr="001C0FC4">
              <w:t>P</w:t>
            </w:r>
          </w:p>
        </w:tc>
      </w:tr>
      <w:tr w:rsidR="00296E35" w:rsidRPr="001C0FC4" w14:paraId="6EB0B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3611"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4E67E7C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332FE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C0CE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B4CB8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F11B4A" w14:textId="77777777" w:rsidR="00296E35" w:rsidRPr="001C0FC4" w:rsidRDefault="00296E35" w:rsidP="002E3FCC">
            <w:pPr>
              <w:pStyle w:val="TAC"/>
            </w:pPr>
            <w:r w:rsidRPr="001C0FC4">
              <w:t>-</w:t>
            </w:r>
          </w:p>
        </w:tc>
      </w:tr>
      <w:tr w:rsidR="00296E35" w:rsidRPr="001C0FC4" w14:paraId="1C78B0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16F520"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4C68067" w14:textId="50D2A6A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0E38B6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C1FA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14CE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EB0B767" w14:textId="77777777" w:rsidR="00296E35" w:rsidRPr="001C0FC4" w:rsidRDefault="00296E35" w:rsidP="002E3FCC">
            <w:pPr>
              <w:pStyle w:val="TAC"/>
            </w:pPr>
            <w:r w:rsidRPr="001C0FC4">
              <w:t>P</w:t>
            </w:r>
          </w:p>
        </w:tc>
      </w:tr>
      <w:tr w:rsidR="00296E35" w:rsidRPr="001C0FC4" w14:paraId="206D57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1FAB67"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22FF693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74D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2783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3E7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35EA61" w14:textId="77777777" w:rsidR="00296E35" w:rsidRPr="001C0FC4" w:rsidRDefault="00296E35" w:rsidP="002E3FCC">
            <w:pPr>
              <w:pStyle w:val="TAC"/>
            </w:pPr>
            <w:r w:rsidRPr="001C0FC4">
              <w:t>-</w:t>
            </w:r>
          </w:p>
        </w:tc>
      </w:tr>
      <w:tr w:rsidR="00296E35" w:rsidRPr="001C0FC4" w14:paraId="703639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198B4" w14:textId="77777777" w:rsidR="00296E35" w:rsidRPr="001C0FC4" w:rsidRDefault="00296E35" w:rsidP="002E3FCC">
            <w:pPr>
              <w:pStyle w:val="TAC"/>
            </w:pPr>
            <w:bookmarkStart w:id="853"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0CDBE0D3" w14:textId="77777777" w:rsidR="00296E35" w:rsidRPr="001C0FC4" w:rsidRDefault="00296E35" w:rsidP="002E3FCC">
            <w:pPr>
              <w:pStyle w:val="TAL"/>
            </w:pPr>
            <w:r w:rsidRPr="001C0FC4">
              <w:t>Check: Does the UE (MCData client) notify the user that the remote client has rejected the download?</w:t>
            </w:r>
          </w:p>
          <w:p w14:paraId="6A4CB14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3ACF1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2738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20C0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53C194" w14:textId="77777777" w:rsidR="00296E35" w:rsidRPr="001C0FC4" w:rsidRDefault="00296E35" w:rsidP="002E3FCC">
            <w:pPr>
              <w:pStyle w:val="TAC"/>
            </w:pPr>
            <w:r w:rsidRPr="001C0FC4">
              <w:t>P</w:t>
            </w:r>
          </w:p>
        </w:tc>
      </w:tr>
      <w:tr w:rsidR="00296E35" w:rsidRPr="001C0FC4" w14:paraId="1208AC8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4BFBC4" w14:textId="77777777" w:rsidR="00296E35" w:rsidRPr="001C0FC4" w:rsidRDefault="00296E35" w:rsidP="002E3FCC">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5D068B1B" w14:textId="694D1B93" w:rsidR="00296E35" w:rsidRPr="001C0FC4" w:rsidRDefault="00296E35" w:rsidP="002E3FCC">
            <w:pPr>
              <w:pStyle w:val="TAL"/>
            </w:pPr>
            <w:r w:rsidRPr="001C0FC4">
              <w:t>Make the UE (MCData client) send test file 2 (</w:t>
            </w:r>
            <w:r w:rsidR="00AA288B">
              <w:t>Annex</w:t>
            </w:r>
            <w:r w:rsidRPr="001C0FC4">
              <w:t xml:space="preserve"> A.2.2) for CO one-to-one FD over HTTP for non-mandatory download and with disposition request "FILE DOWNLOAD COMPLETED UPDATE".</w:t>
            </w:r>
          </w:p>
          <w:p w14:paraId="5F138337" w14:textId="77777777" w:rsidR="00296E35" w:rsidRPr="001C0FC4" w:rsidRDefault="00296E35" w:rsidP="002E3FCC">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0A9DD137" w14:textId="77777777" w:rsidR="00296E35" w:rsidRPr="001C0FC4" w:rsidRDefault="00296E35" w:rsidP="002E3FCC">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636FE499" w14:textId="77777777" w:rsidR="00296E35" w:rsidRPr="001C0FC4" w:rsidRDefault="00296E35" w:rsidP="002E3FCC">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56A1B592" w14:textId="77777777" w:rsidR="00296E35" w:rsidRPr="001C0FC4" w:rsidRDefault="00296E35" w:rsidP="002E3FCC">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4BF82C6" w14:textId="77777777" w:rsidR="00296E35" w:rsidRPr="001C0FC4" w:rsidRDefault="00296E35" w:rsidP="002E3FCC">
            <w:pPr>
              <w:pStyle w:val="TAC"/>
              <w:rPr>
                <w:highlight w:val="yellow"/>
              </w:rPr>
            </w:pPr>
            <w:r w:rsidRPr="001C0FC4">
              <w:rPr>
                <w:highlight w:val="yellow"/>
              </w:rPr>
              <w:t>-</w:t>
            </w:r>
          </w:p>
        </w:tc>
        <w:bookmarkEnd w:id="853"/>
      </w:tr>
      <w:tr w:rsidR="00296E35" w:rsidRPr="001C0FC4" w14:paraId="200B36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CEFB79"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C9241A7" w14:textId="77777777" w:rsidR="00296E35" w:rsidRPr="001C0FC4" w:rsidRDefault="00296E35" w:rsidP="002E3FCC">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01ED5E5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48EB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86FF6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201C9" w14:textId="77777777" w:rsidR="00296E35" w:rsidRPr="001C0FC4" w:rsidRDefault="00296E35" w:rsidP="002E3FCC">
            <w:pPr>
              <w:pStyle w:val="TAC"/>
            </w:pPr>
            <w:r w:rsidRPr="001C0FC4">
              <w:t>-</w:t>
            </w:r>
          </w:p>
        </w:tc>
      </w:tr>
      <w:tr w:rsidR="00296E35" w:rsidRPr="001C0FC4" w14:paraId="48ACB1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C7075" w14:textId="77777777" w:rsidR="00296E35" w:rsidRPr="001C0FC4" w:rsidRDefault="00296E35" w:rsidP="002E3FCC">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4EB31B25" w14:textId="2A04AF72"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8254C7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3F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335C1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60B27F" w14:textId="77777777" w:rsidR="00296E35" w:rsidRPr="001C0FC4" w:rsidRDefault="00296E35" w:rsidP="002E3FCC">
            <w:pPr>
              <w:pStyle w:val="TAC"/>
            </w:pPr>
            <w:r w:rsidRPr="001C0FC4">
              <w:t>-</w:t>
            </w:r>
          </w:p>
        </w:tc>
      </w:tr>
      <w:tr w:rsidR="00296E35" w:rsidRPr="001C0FC4" w14:paraId="583B00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2B8664" w14:textId="77777777" w:rsidR="00296E35" w:rsidRPr="001C0FC4" w:rsidRDefault="00296E35" w:rsidP="002E3FCC">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34CF5EE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997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87DF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C5B3A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8A646B" w14:textId="77777777" w:rsidR="00296E35" w:rsidRPr="001C0FC4" w:rsidRDefault="00296E35" w:rsidP="002E3FCC">
            <w:pPr>
              <w:pStyle w:val="TAC"/>
            </w:pPr>
            <w:r w:rsidRPr="001C0FC4">
              <w:t>-</w:t>
            </w:r>
          </w:p>
        </w:tc>
      </w:tr>
      <w:tr w:rsidR="00296E35" w:rsidRPr="001C0FC4" w14:paraId="47A3BB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87D3AE" w14:textId="77777777" w:rsidR="00296E35" w:rsidRPr="001C0FC4" w:rsidRDefault="00296E35" w:rsidP="002E3FCC">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77D09E9D" w14:textId="6973733E"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961D62A"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61B6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C545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22B713B" w14:textId="77777777" w:rsidR="00296E35" w:rsidRPr="001C0FC4" w:rsidRDefault="00296E35" w:rsidP="002E3FCC">
            <w:pPr>
              <w:pStyle w:val="TAC"/>
            </w:pPr>
            <w:r w:rsidRPr="001C0FC4">
              <w:t>P</w:t>
            </w:r>
          </w:p>
        </w:tc>
      </w:tr>
      <w:tr w:rsidR="00296E35" w:rsidRPr="001C0FC4" w14:paraId="0CB606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BBAA9" w14:textId="77777777" w:rsidR="00296E35" w:rsidRPr="001C0FC4" w:rsidRDefault="00296E35" w:rsidP="002E3FCC">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4744D68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36E72A6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5262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A21A9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E3D6D9" w14:textId="77777777" w:rsidR="00296E35" w:rsidRPr="001C0FC4" w:rsidRDefault="00296E35" w:rsidP="002E3FCC">
            <w:pPr>
              <w:pStyle w:val="TAC"/>
            </w:pPr>
            <w:r w:rsidRPr="001C0FC4">
              <w:t>P</w:t>
            </w:r>
          </w:p>
        </w:tc>
      </w:tr>
      <w:tr w:rsidR="00296E35" w:rsidRPr="001C0FC4" w14:paraId="035AF6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186AF4" w14:textId="77777777" w:rsidR="00296E35" w:rsidRPr="001C0FC4" w:rsidRDefault="00296E35" w:rsidP="002E3FCC">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49CBF4B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782E2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8E886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468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F266B5" w14:textId="77777777" w:rsidR="00296E35" w:rsidRPr="001C0FC4" w:rsidRDefault="00296E35" w:rsidP="002E3FCC">
            <w:pPr>
              <w:pStyle w:val="TAC"/>
            </w:pPr>
            <w:r w:rsidRPr="001C0FC4">
              <w:t>-</w:t>
            </w:r>
          </w:p>
        </w:tc>
      </w:tr>
      <w:tr w:rsidR="00296E35" w:rsidRPr="001C0FC4" w14:paraId="4CD95F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B2A13F" w14:textId="77777777" w:rsidR="00296E35" w:rsidRPr="001C0FC4" w:rsidRDefault="00296E35" w:rsidP="002E3FCC">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6E0D60A" w14:textId="11886F4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A8003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14B1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D848F6"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73E307" w14:textId="77777777" w:rsidR="00296E35" w:rsidRPr="001C0FC4" w:rsidRDefault="00296E35" w:rsidP="002E3FCC">
            <w:pPr>
              <w:pStyle w:val="TAC"/>
            </w:pPr>
            <w:r w:rsidRPr="001C0FC4">
              <w:t>P</w:t>
            </w:r>
          </w:p>
        </w:tc>
      </w:tr>
      <w:tr w:rsidR="00296E35" w:rsidRPr="001C0FC4" w14:paraId="44C644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2B06E9" w14:textId="77777777" w:rsidR="00296E35" w:rsidRPr="001C0FC4" w:rsidRDefault="00296E35" w:rsidP="002E3FCC">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6FB4F9F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6C3C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1D9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2FEC0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F1E9D" w14:textId="77777777" w:rsidR="00296E35" w:rsidRPr="001C0FC4" w:rsidRDefault="00296E35" w:rsidP="002E3FCC">
            <w:pPr>
              <w:pStyle w:val="TAC"/>
            </w:pPr>
            <w:r w:rsidRPr="001C0FC4">
              <w:t>-</w:t>
            </w:r>
          </w:p>
        </w:tc>
      </w:tr>
      <w:tr w:rsidR="00296E35" w:rsidRPr="001C0FC4" w14:paraId="2C9E1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4C348B" w14:textId="77777777" w:rsidR="00296E35" w:rsidRPr="001C0FC4" w:rsidRDefault="00296E35" w:rsidP="002E3FCC">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578867B3" w14:textId="77777777" w:rsidR="00296E35" w:rsidRPr="001C0FC4" w:rsidRDefault="00296E35" w:rsidP="002E3FCC">
            <w:pPr>
              <w:pStyle w:val="TAL"/>
            </w:pPr>
            <w:r w:rsidRPr="001C0FC4">
              <w:t>Check: Does the UE (MCData client) notify the user that the remote client has deferred the acceptance of the download?</w:t>
            </w:r>
          </w:p>
          <w:p w14:paraId="26FF288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C1949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6F03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5AFF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6BE0DC" w14:textId="77777777" w:rsidR="00296E35" w:rsidRPr="001C0FC4" w:rsidRDefault="00296E35" w:rsidP="002E3FCC">
            <w:pPr>
              <w:pStyle w:val="TAC"/>
            </w:pPr>
            <w:r w:rsidRPr="001C0FC4">
              <w:t>P</w:t>
            </w:r>
          </w:p>
        </w:tc>
      </w:tr>
      <w:tr w:rsidR="00296E35" w:rsidRPr="001C0FC4" w14:paraId="6CF910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755F37" w14:textId="77777777" w:rsidR="00296E35" w:rsidRPr="001C0FC4" w:rsidRDefault="00296E35" w:rsidP="002E3FCC">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59D2998B" w14:textId="1FD7276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F595E2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7E1D9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42FE4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20E4DF" w14:textId="77777777" w:rsidR="00296E35" w:rsidRPr="001C0FC4" w:rsidRDefault="00296E35" w:rsidP="002E3FCC">
            <w:pPr>
              <w:pStyle w:val="TAC"/>
            </w:pPr>
            <w:r w:rsidRPr="001C0FC4">
              <w:t>P</w:t>
            </w:r>
          </w:p>
        </w:tc>
      </w:tr>
      <w:tr w:rsidR="00296E35" w:rsidRPr="001C0FC4" w14:paraId="66D0C8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E80421" w14:textId="77777777" w:rsidR="00296E35" w:rsidRPr="001C0FC4" w:rsidRDefault="00296E35" w:rsidP="002E3FCC">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44F332F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F60F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CE09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4137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90350" w14:textId="77777777" w:rsidR="00296E35" w:rsidRPr="001C0FC4" w:rsidRDefault="00296E35" w:rsidP="002E3FCC">
            <w:pPr>
              <w:pStyle w:val="TAC"/>
            </w:pPr>
            <w:r w:rsidRPr="001C0FC4">
              <w:t>-</w:t>
            </w:r>
          </w:p>
        </w:tc>
      </w:tr>
      <w:tr w:rsidR="00296E35" w:rsidRPr="001C0FC4" w14:paraId="06EE09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A36961" w14:textId="77777777" w:rsidR="00296E35" w:rsidRPr="001C0FC4" w:rsidRDefault="00296E35" w:rsidP="002E3FCC">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020EA707" w14:textId="77777777" w:rsidR="00296E35" w:rsidRPr="001C0FC4" w:rsidRDefault="00296E35" w:rsidP="002E3FCC">
            <w:pPr>
              <w:pStyle w:val="TAL"/>
            </w:pPr>
            <w:r w:rsidRPr="001C0FC4">
              <w:t>Check: Does the UE (MCData client) notify the user that the remote client has accepted the download?</w:t>
            </w:r>
          </w:p>
          <w:p w14:paraId="072A638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038FD6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5EFEB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5F02B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FF8CD6F" w14:textId="77777777" w:rsidR="00296E35" w:rsidRPr="001C0FC4" w:rsidRDefault="00296E35" w:rsidP="002E3FCC">
            <w:pPr>
              <w:pStyle w:val="TAC"/>
            </w:pPr>
            <w:r w:rsidRPr="001C0FC4">
              <w:t>P</w:t>
            </w:r>
          </w:p>
        </w:tc>
      </w:tr>
      <w:tr w:rsidR="00296E35" w:rsidRPr="001C0FC4" w14:paraId="256CC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EE1B07" w14:textId="77777777" w:rsidR="00296E35" w:rsidRPr="001C0FC4" w:rsidRDefault="00296E35" w:rsidP="002E3FCC">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6D8FE4F6" w14:textId="7D9CE8A8"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444F90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5FB93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50FAE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7B71350" w14:textId="77777777" w:rsidR="00296E35" w:rsidRPr="001C0FC4" w:rsidRDefault="00296E35" w:rsidP="002E3FCC">
            <w:pPr>
              <w:pStyle w:val="TAC"/>
            </w:pPr>
            <w:r w:rsidRPr="001C0FC4">
              <w:t>P</w:t>
            </w:r>
          </w:p>
        </w:tc>
      </w:tr>
      <w:tr w:rsidR="00296E35" w:rsidRPr="001C0FC4" w14:paraId="24498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0B5E14" w14:textId="77777777" w:rsidR="00296E35" w:rsidRPr="001C0FC4" w:rsidRDefault="00296E35" w:rsidP="002E3FCC">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0124FDD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2AA2A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FBF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3072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7489C" w14:textId="77777777" w:rsidR="00296E35" w:rsidRPr="001C0FC4" w:rsidRDefault="00296E35" w:rsidP="002E3FCC">
            <w:pPr>
              <w:pStyle w:val="TAC"/>
            </w:pPr>
            <w:r w:rsidRPr="001C0FC4">
              <w:t>-</w:t>
            </w:r>
          </w:p>
        </w:tc>
      </w:tr>
      <w:tr w:rsidR="00296E35" w:rsidRPr="001C0FC4" w14:paraId="3644510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2D39FC" w14:textId="77777777" w:rsidR="00296E35" w:rsidRPr="001C0FC4" w:rsidRDefault="00296E35" w:rsidP="002E3FCC">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61658C1" w14:textId="77777777" w:rsidR="00296E35" w:rsidRPr="001C0FC4" w:rsidRDefault="00296E35" w:rsidP="002E3FCC">
            <w:pPr>
              <w:pStyle w:val="TAL"/>
            </w:pPr>
            <w:r w:rsidRPr="001C0FC4">
              <w:t>Check: Does the UE (MCData client) notify the user that the remote client has completed the download?</w:t>
            </w:r>
          </w:p>
          <w:p w14:paraId="6257C6A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6C7C4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E9D0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AE8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C525B4" w14:textId="77777777" w:rsidR="00296E35" w:rsidRPr="001C0FC4" w:rsidRDefault="00296E35" w:rsidP="002E3FCC">
            <w:pPr>
              <w:pStyle w:val="TAC"/>
            </w:pPr>
            <w:r w:rsidRPr="001C0FC4">
              <w:t>P</w:t>
            </w:r>
          </w:p>
        </w:tc>
      </w:tr>
      <w:tr w:rsidR="00296E35" w:rsidRPr="001C0FC4" w14:paraId="7FD39BF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5E6FD" w14:textId="77777777" w:rsidR="00296E35" w:rsidRPr="001C0FC4" w:rsidRDefault="00296E35" w:rsidP="002E3FCC">
            <w:pPr>
              <w:pStyle w:val="TAN"/>
            </w:pPr>
            <w:r w:rsidRPr="001C0FC4">
              <w:t>NOTE 1:</w:t>
            </w:r>
            <w:r w:rsidRPr="001C0FC4">
              <w:tab/>
              <w:t>This is expected to be done via a suitable implementation dependent MMI.</w:t>
            </w:r>
          </w:p>
          <w:p w14:paraId="0FDB6981" w14:textId="77777777" w:rsidR="00296E35" w:rsidRPr="001C0FC4" w:rsidRDefault="00296E35" w:rsidP="002E3FCC">
            <w:pPr>
              <w:pStyle w:val="TAN"/>
            </w:pPr>
            <w:r w:rsidRPr="001C0FC4">
              <w:t>NOTE 2:</w:t>
            </w:r>
            <w:r w:rsidRPr="001C0FC4">
              <w:tab/>
              <w:t>To avoid unpredicted behaviour at the UE side due to the file upload in the previous steps, the UE shall attempt to upload a different file here.</w:t>
            </w:r>
          </w:p>
          <w:p w14:paraId="6F6B3B6C" w14:textId="77777777" w:rsidR="00296E35" w:rsidRPr="001C0FC4" w:rsidRDefault="00296E35" w:rsidP="002E3FCC">
            <w:pPr>
              <w:pStyle w:val="TAN"/>
            </w:pPr>
            <w:r w:rsidRPr="001C0FC4">
              <w:t>NOTE 3:</w:t>
            </w:r>
            <w:r w:rsidRPr="001C0FC4">
              <w:tab/>
              <w:t>Test file 1 and 2 for CO FD as specified in annex A.2.1 and A.2.2.</w:t>
            </w:r>
          </w:p>
        </w:tc>
      </w:tr>
    </w:tbl>
    <w:p w14:paraId="741324C6" w14:textId="77777777" w:rsidR="00296E35" w:rsidRPr="001C0FC4" w:rsidRDefault="00296E35" w:rsidP="00296E35"/>
    <w:p w14:paraId="1D76BC3D" w14:textId="77777777" w:rsidR="00296E35" w:rsidRPr="001C0FC4" w:rsidRDefault="00296E35" w:rsidP="00296E35">
      <w:pPr>
        <w:pStyle w:val="H6"/>
      </w:pPr>
      <w:bookmarkStart w:id="854" w:name="_Toc52782401"/>
      <w:bookmarkStart w:id="855" w:name="_Toc52783012"/>
      <w:bookmarkStart w:id="856" w:name="_Toc59042881"/>
      <w:r w:rsidRPr="001C0FC4">
        <w:t>6.2.1.3.3</w:t>
      </w:r>
      <w:r w:rsidRPr="001C0FC4">
        <w:tab/>
        <w:t>Specific message contents</w:t>
      </w:r>
      <w:bookmarkEnd w:id="854"/>
      <w:bookmarkEnd w:id="855"/>
      <w:bookmarkEnd w:id="856"/>
    </w:p>
    <w:p w14:paraId="6F2030D2" w14:textId="77777777" w:rsidR="00296E35" w:rsidRPr="001C0FC4" w:rsidRDefault="00296E35" w:rsidP="00296E35">
      <w:pPr>
        <w:pStyle w:val="TH"/>
      </w:pPr>
      <w:r w:rsidRPr="001C0FC4">
        <w:t>Table 6.2.1.3.3-1..6: Void</w:t>
      </w:r>
    </w:p>
    <w:p w14:paraId="40FDDF20" w14:textId="304205F5" w:rsidR="00296E35" w:rsidRPr="001C0FC4" w:rsidRDefault="00296E35" w:rsidP="00296E35">
      <w:pPr>
        <w:pStyle w:val="TH"/>
      </w:pPr>
      <w:r w:rsidRPr="001C0FC4">
        <w:t xml:space="preserve">Table 6.2.1.3.3-7: HTTP POST from the UE (steps 15, 24, Table 6.2.1.3.2-1;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7B293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665ABC2" w14:textId="3485881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507570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8E0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F946D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61FBD1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AA5CF0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60532AA" w14:textId="77777777" w:rsidR="00296E35" w:rsidRPr="001C0FC4" w:rsidRDefault="00296E35" w:rsidP="002E3FCC">
            <w:pPr>
              <w:pStyle w:val="TAH"/>
            </w:pPr>
            <w:r w:rsidRPr="001C0FC4">
              <w:t>Condition</w:t>
            </w:r>
          </w:p>
        </w:tc>
      </w:tr>
      <w:tr w:rsidR="00296E35" w:rsidRPr="001C0FC4" w14:paraId="6E0E01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777E3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32C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05F51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962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73298E" w14:textId="77777777" w:rsidR="00296E35" w:rsidRPr="001C0FC4" w:rsidRDefault="00296E35" w:rsidP="002E3FCC">
            <w:pPr>
              <w:pStyle w:val="TAL"/>
            </w:pPr>
          </w:p>
        </w:tc>
      </w:tr>
      <w:tr w:rsidR="00296E35" w:rsidRPr="001C0FC4" w14:paraId="376FDE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6CDD0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68402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72774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57C2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C6E5F0" w14:textId="77777777" w:rsidR="00296E35" w:rsidRPr="001C0FC4" w:rsidRDefault="00296E35" w:rsidP="002E3FCC">
            <w:pPr>
              <w:pStyle w:val="TAL"/>
            </w:pPr>
          </w:p>
        </w:tc>
      </w:tr>
      <w:tr w:rsidR="00296E35" w:rsidRPr="001C0FC4" w14:paraId="5E76A1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B255C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916B6A"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4AD29D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E653C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289204" w14:textId="77777777" w:rsidR="00296E35" w:rsidRPr="001C0FC4" w:rsidRDefault="00296E35" w:rsidP="002E3FCC">
            <w:pPr>
              <w:pStyle w:val="TAL"/>
            </w:pPr>
          </w:p>
        </w:tc>
      </w:tr>
    </w:tbl>
    <w:p w14:paraId="081AF9A9" w14:textId="77777777" w:rsidR="00296E35" w:rsidRPr="001C0FC4" w:rsidRDefault="00296E35" w:rsidP="00296E35"/>
    <w:p w14:paraId="0DE88AEF" w14:textId="77777777" w:rsidR="00296E35" w:rsidRPr="001C0FC4" w:rsidRDefault="00296E35" w:rsidP="00296E35">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07B95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D26B1B1" w14:textId="2FE1FC9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83C410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5D7B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41E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AEEA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5230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0AED3E" w14:textId="77777777" w:rsidR="00296E35" w:rsidRPr="001C0FC4" w:rsidRDefault="00296E35" w:rsidP="002E3FCC">
            <w:pPr>
              <w:pStyle w:val="TAH"/>
              <w:rPr>
                <w:bCs/>
              </w:rPr>
            </w:pPr>
            <w:r w:rsidRPr="001C0FC4">
              <w:rPr>
                <w:bCs/>
              </w:rPr>
              <w:t>Condition</w:t>
            </w:r>
          </w:p>
        </w:tc>
      </w:tr>
      <w:tr w:rsidR="00296E35" w:rsidRPr="001C0FC4" w14:paraId="6620C7C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97C420"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4BA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8D70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1C0B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CBE63" w14:textId="77777777" w:rsidR="00296E35" w:rsidRPr="001C0FC4" w:rsidRDefault="00296E35" w:rsidP="002E3FCC">
            <w:pPr>
              <w:pStyle w:val="TAL"/>
            </w:pPr>
          </w:p>
        </w:tc>
      </w:tr>
      <w:tr w:rsidR="00296E35" w:rsidRPr="001C0FC4" w14:paraId="38392E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9D527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871A76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EE9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B886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0A4656" w14:textId="77777777" w:rsidR="00296E35" w:rsidRPr="001C0FC4" w:rsidRDefault="00296E35" w:rsidP="002E3FCC">
            <w:pPr>
              <w:pStyle w:val="TAL"/>
            </w:pPr>
          </w:p>
        </w:tc>
      </w:tr>
      <w:tr w:rsidR="00296E35" w:rsidRPr="001C0FC4" w14:paraId="66CE93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B230BE"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304AAA9"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513F3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A1A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F806D" w14:textId="77777777" w:rsidR="00296E35" w:rsidRPr="001C0FC4" w:rsidRDefault="00296E35" w:rsidP="002E3FCC">
            <w:pPr>
              <w:pStyle w:val="TAL"/>
            </w:pPr>
          </w:p>
        </w:tc>
      </w:tr>
      <w:tr w:rsidR="00296E35" w:rsidRPr="001C0FC4" w14:paraId="16FDB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0E3CD3"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3402DF1"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2F2E5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D12D8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10B507" w14:textId="77777777" w:rsidR="00296E35" w:rsidRPr="001C0FC4" w:rsidRDefault="00296E35" w:rsidP="002E3FCC">
            <w:pPr>
              <w:pStyle w:val="TAL"/>
            </w:pPr>
          </w:p>
        </w:tc>
      </w:tr>
    </w:tbl>
    <w:p w14:paraId="1D8F3AD1" w14:textId="77777777" w:rsidR="00296E35" w:rsidRPr="001C0FC4" w:rsidRDefault="00296E35" w:rsidP="00296E35"/>
    <w:p w14:paraId="1AD02A10" w14:textId="77777777" w:rsidR="00296E35" w:rsidRPr="001C0FC4" w:rsidRDefault="00296E35" w:rsidP="00296E35">
      <w:pPr>
        <w:pStyle w:val="TH"/>
      </w:pPr>
      <w:r w:rsidRPr="001C0FC4">
        <w:t>Table 6.2.1.3.3-9..10: Void</w:t>
      </w:r>
    </w:p>
    <w:p w14:paraId="3EEA5BE3" w14:textId="39D0C288" w:rsidR="00296E35" w:rsidRPr="001C0FC4" w:rsidRDefault="00296E35" w:rsidP="00296E35">
      <w:pPr>
        <w:pStyle w:val="TH"/>
      </w:pPr>
      <w:r w:rsidRPr="001C0FC4">
        <w:t xml:space="preserve">Table 6.2.1.3.3-11: HTTP 201 Created from the SS (step 15, Table 6.2.1.3.2-1;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1A52B1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FD3F685" w14:textId="25AB7378" w:rsidR="00296E35" w:rsidRPr="001C0FC4" w:rsidRDefault="00296E35" w:rsidP="002E3FCC">
            <w:pPr>
              <w:pStyle w:val="TAL"/>
            </w:pPr>
            <w:r w:rsidRPr="001C0FC4">
              <w:t xml:space="preserve">Derivation Path: TS </w:t>
            </w:r>
            <w:r>
              <w:t>37.579</w:t>
            </w:r>
            <w:r w:rsidRPr="001C0FC4">
              <w:t>-1 [2], Table 5.5.4.7-1, condition FD_HTTP</w:t>
            </w:r>
          </w:p>
        </w:tc>
      </w:tr>
    </w:tbl>
    <w:p w14:paraId="787355AA" w14:textId="77777777" w:rsidR="00296E35" w:rsidRPr="001C0FC4" w:rsidRDefault="00296E35" w:rsidP="00296E35"/>
    <w:p w14:paraId="7BAA570F" w14:textId="78DB74E3" w:rsidR="00296E35" w:rsidRPr="001C0FC4" w:rsidRDefault="00296E35" w:rsidP="00296E35">
      <w:pPr>
        <w:pStyle w:val="TH"/>
      </w:pPr>
      <w:r w:rsidRPr="001C0FC4">
        <w:t xml:space="preserve">Table 6.2.1.3.3-11A: HTTP 201 Created from the SS (step 24, Table 6.2.1.3.2-1;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FCF3A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DAE7D7" w14:textId="6A54DE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3AFAF7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1C31A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A886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4022E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E88B04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E0110C" w14:textId="77777777" w:rsidR="00296E35" w:rsidRPr="001C0FC4" w:rsidRDefault="00296E35" w:rsidP="002E3FCC">
            <w:pPr>
              <w:pStyle w:val="TAH"/>
              <w:rPr>
                <w:bCs/>
              </w:rPr>
            </w:pPr>
            <w:r w:rsidRPr="001C0FC4">
              <w:rPr>
                <w:bCs/>
              </w:rPr>
              <w:t>Condition</w:t>
            </w:r>
          </w:p>
        </w:tc>
      </w:tr>
      <w:tr w:rsidR="00296E35" w:rsidRPr="001C0FC4" w14:paraId="130BA5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F45EAE"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1E119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AA3FA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57BF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C454F" w14:textId="77777777" w:rsidR="00296E35" w:rsidRPr="001C0FC4" w:rsidRDefault="00296E35" w:rsidP="002E3FCC">
            <w:pPr>
              <w:pStyle w:val="TAL"/>
            </w:pPr>
          </w:p>
        </w:tc>
      </w:tr>
      <w:tr w:rsidR="00296E35" w:rsidRPr="001C0FC4" w14:paraId="310215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7EC87"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1C69C293"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05A38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567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C50949" w14:textId="77777777" w:rsidR="00296E35" w:rsidRPr="001C0FC4" w:rsidRDefault="00296E35" w:rsidP="002E3FCC">
            <w:pPr>
              <w:pStyle w:val="TAL"/>
            </w:pPr>
          </w:p>
        </w:tc>
      </w:tr>
    </w:tbl>
    <w:p w14:paraId="3808631A" w14:textId="77777777" w:rsidR="00296E35" w:rsidRPr="001C0FC4" w:rsidRDefault="00296E35" w:rsidP="00296E35"/>
    <w:p w14:paraId="34CEB0D1" w14:textId="6CE46708" w:rsidR="00296E35" w:rsidRPr="001C0FC4" w:rsidRDefault="00296E35" w:rsidP="00296E35">
      <w:pPr>
        <w:pStyle w:val="TH"/>
      </w:pPr>
      <w:bookmarkStart w:id="857" w:name="_Hlk36193679"/>
      <w:r w:rsidRPr="001C0FC4">
        <w:t xml:space="preserve">Table 6.2.1.3.3-12: SIP MESSAGE from the UE (steps 15, 24, Table 6.2.1.3.2-1;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85F2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6209A1" w14:textId="7EA4FD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51BC79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07F43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1155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0D3E6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205A1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2D5901" w14:textId="77777777" w:rsidR="00296E35" w:rsidRPr="001C0FC4" w:rsidRDefault="00296E35" w:rsidP="002E3FCC">
            <w:pPr>
              <w:pStyle w:val="TAH"/>
              <w:rPr>
                <w:bCs/>
              </w:rPr>
            </w:pPr>
            <w:r w:rsidRPr="001C0FC4">
              <w:rPr>
                <w:bCs/>
              </w:rPr>
              <w:t>Condition</w:t>
            </w:r>
          </w:p>
        </w:tc>
      </w:tr>
      <w:tr w:rsidR="00296E35" w:rsidRPr="001C0FC4" w14:paraId="1A8F8E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7E5F9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26F8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1196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0C3F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FB1633" w14:textId="77777777" w:rsidR="00296E35" w:rsidRPr="001C0FC4" w:rsidRDefault="00296E35" w:rsidP="002E3FCC">
            <w:pPr>
              <w:pStyle w:val="TAL"/>
            </w:pPr>
          </w:p>
        </w:tc>
      </w:tr>
      <w:tr w:rsidR="00296E35" w:rsidRPr="001C0FC4" w14:paraId="136975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4F151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E9EA8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D7139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21733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1E2B22" w14:textId="77777777" w:rsidR="00296E35" w:rsidRPr="001C0FC4" w:rsidRDefault="00296E35" w:rsidP="002E3FCC">
            <w:pPr>
              <w:pStyle w:val="TAL"/>
            </w:pPr>
          </w:p>
        </w:tc>
      </w:tr>
      <w:tr w:rsidR="00296E35" w:rsidRPr="001C0FC4" w14:paraId="06298C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BDE6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29C59" w14:textId="77777777" w:rsidR="00296E35" w:rsidRPr="001C0FC4" w:rsidRDefault="00296E35" w:rsidP="002E3FCC">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5344DD8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F313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95973" w14:textId="77777777" w:rsidR="00296E35" w:rsidRPr="001C0FC4" w:rsidRDefault="00296E35" w:rsidP="002E3FCC">
            <w:pPr>
              <w:pStyle w:val="TAL"/>
            </w:pPr>
          </w:p>
        </w:tc>
      </w:tr>
      <w:tr w:rsidR="00296E35" w:rsidRPr="001C0FC4" w14:paraId="710DD8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F0E76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EA8D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4E9F1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3AB1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A6AB7F" w14:textId="77777777" w:rsidR="00296E35" w:rsidRPr="001C0FC4" w:rsidRDefault="00296E35" w:rsidP="002E3FCC">
            <w:pPr>
              <w:pStyle w:val="TAL"/>
            </w:pPr>
          </w:p>
        </w:tc>
      </w:tr>
      <w:tr w:rsidR="00296E35" w:rsidRPr="001C0FC4" w14:paraId="13956E2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94D8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31018D" w14:textId="77777777" w:rsidR="00296E35" w:rsidRPr="001C0FC4" w:rsidRDefault="00296E35" w:rsidP="002E3FCC">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2115443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671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A6E468" w14:textId="77777777" w:rsidR="00296E35" w:rsidRPr="001C0FC4" w:rsidRDefault="00296E35" w:rsidP="002E3FCC">
            <w:pPr>
              <w:pStyle w:val="TAL"/>
            </w:pPr>
          </w:p>
        </w:tc>
      </w:tr>
    </w:tbl>
    <w:p w14:paraId="66B0B30D" w14:textId="77777777" w:rsidR="00296E35" w:rsidRPr="001C0FC4" w:rsidRDefault="00296E35" w:rsidP="00296E35"/>
    <w:p w14:paraId="23D1D97C" w14:textId="77777777" w:rsidR="00296E35" w:rsidRPr="001C0FC4" w:rsidRDefault="00296E35" w:rsidP="00296E35">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EFA64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49122C5" w14:textId="603CF09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013D3C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CB9D6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636D6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6936E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6CFD8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465526" w14:textId="77777777" w:rsidR="00296E35" w:rsidRPr="001C0FC4" w:rsidRDefault="00296E35" w:rsidP="002E3FCC">
            <w:pPr>
              <w:pStyle w:val="TAH"/>
              <w:rPr>
                <w:bCs/>
              </w:rPr>
            </w:pPr>
            <w:r w:rsidRPr="001C0FC4">
              <w:rPr>
                <w:bCs/>
              </w:rPr>
              <w:t>Condition</w:t>
            </w:r>
          </w:p>
        </w:tc>
      </w:tr>
      <w:tr w:rsidR="00296E35" w:rsidRPr="001C0FC4" w14:paraId="0A9BDC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343B8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D386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C8FAB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47A2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2305A1" w14:textId="77777777" w:rsidR="00296E35" w:rsidRPr="001C0FC4" w:rsidRDefault="00296E35" w:rsidP="002E3FCC">
            <w:pPr>
              <w:pStyle w:val="TAL"/>
            </w:pPr>
          </w:p>
        </w:tc>
      </w:tr>
      <w:tr w:rsidR="00296E35" w:rsidRPr="001C0FC4" w14:paraId="4D9A09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5DCA0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1C90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F30B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1E8B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E8CA00" w14:textId="77777777" w:rsidR="00296E35" w:rsidRPr="001C0FC4" w:rsidRDefault="00296E35" w:rsidP="002E3FCC">
            <w:pPr>
              <w:pStyle w:val="TAL"/>
            </w:pPr>
          </w:p>
        </w:tc>
      </w:tr>
      <w:tr w:rsidR="00296E35" w:rsidRPr="001C0FC4" w14:paraId="737DE7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23013"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6DB0F7C"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CEDE5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ACC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96D533" w14:textId="77777777" w:rsidR="00296E35" w:rsidRPr="001C0FC4" w:rsidRDefault="00296E35" w:rsidP="002E3FCC">
            <w:pPr>
              <w:pStyle w:val="TAL"/>
            </w:pPr>
          </w:p>
        </w:tc>
      </w:tr>
      <w:bookmarkEnd w:id="857"/>
    </w:tbl>
    <w:p w14:paraId="40397BF3" w14:textId="77777777" w:rsidR="00296E35" w:rsidRPr="001C0FC4" w:rsidRDefault="00296E35" w:rsidP="00296E35"/>
    <w:p w14:paraId="7854E52D" w14:textId="77777777" w:rsidR="00296E35" w:rsidRPr="001C0FC4" w:rsidRDefault="00296E35" w:rsidP="00296E35">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3DA5C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BE8EF9F" w14:textId="4CA1656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720D258B" w14:textId="77777777" w:rsidR="00296E35" w:rsidRPr="001C0FC4" w:rsidRDefault="00296E35" w:rsidP="00296E35"/>
    <w:p w14:paraId="7D66416D" w14:textId="6301406E" w:rsidR="00296E35" w:rsidRPr="001C0FC4" w:rsidRDefault="00296E35" w:rsidP="00296E35">
      <w:pPr>
        <w:pStyle w:val="TH"/>
      </w:pPr>
      <w:bookmarkStart w:id="858" w:name="_Hlk38967086"/>
      <w:r w:rsidRPr="001C0FC4">
        <w:t>Table 6.2.1.3.3-14: SIP MESSAGE from the SS (step 19,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7B997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6E8DD38" w14:textId="3833C5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2EB91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BB4831" w14:textId="77777777" w:rsidR="00296E35" w:rsidRPr="001C0FC4" w:rsidRDefault="00296E35" w:rsidP="002E3FCC">
            <w:pPr>
              <w:pStyle w:val="TAH"/>
              <w:rPr>
                <w:bCs/>
              </w:rPr>
            </w:pPr>
            <w:bookmarkStart w:id="859"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CD511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AD08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3EDB1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6864B0" w14:textId="77777777" w:rsidR="00296E35" w:rsidRPr="001C0FC4" w:rsidRDefault="00296E35" w:rsidP="002E3FCC">
            <w:pPr>
              <w:pStyle w:val="TAH"/>
              <w:rPr>
                <w:bCs/>
              </w:rPr>
            </w:pPr>
            <w:r w:rsidRPr="001C0FC4">
              <w:rPr>
                <w:bCs/>
              </w:rPr>
              <w:t>Condition</w:t>
            </w:r>
          </w:p>
        </w:tc>
        <w:bookmarkEnd w:id="859"/>
      </w:tr>
      <w:tr w:rsidR="00296E35" w:rsidRPr="001C0FC4" w14:paraId="3E7618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3A968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CAC77A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F7722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782F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C76B8F" w14:textId="77777777" w:rsidR="00296E35" w:rsidRPr="001C0FC4" w:rsidRDefault="00296E35" w:rsidP="002E3FCC">
            <w:pPr>
              <w:pStyle w:val="TAL"/>
            </w:pPr>
          </w:p>
        </w:tc>
      </w:tr>
      <w:tr w:rsidR="00296E35" w:rsidRPr="001C0FC4" w14:paraId="1442D4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92FDE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22B87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0BA69D"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03B8C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D407FA" w14:textId="77777777" w:rsidR="00296E35" w:rsidRPr="001C0FC4" w:rsidRDefault="00296E35" w:rsidP="002E3FCC">
            <w:pPr>
              <w:pStyle w:val="TAL"/>
            </w:pPr>
          </w:p>
        </w:tc>
      </w:tr>
      <w:tr w:rsidR="00296E35" w:rsidRPr="001C0FC4" w14:paraId="25AF3C9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D800B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A14049" w14:textId="77777777" w:rsidR="00296E35" w:rsidRPr="001C0FC4" w:rsidRDefault="00296E35" w:rsidP="002E3FCC">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2C2BDA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5830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9CFA2" w14:textId="77777777" w:rsidR="00296E35" w:rsidRPr="001C0FC4" w:rsidRDefault="00296E35" w:rsidP="002E3FCC">
            <w:pPr>
              <w:pStyle w:val="TAL"/>
            </w:pPr>
          </w:p>
        </w:tc>
      </w:tr>
    </w:tbl>
    <w:p w14:paraId="4EB526CE" w14:textId="77777777" w:rsidR="00296E35" w:rsidRPr="001C0FC4" w:rsidRDefault="00296E35" w:rsidP="00296E35"/>
    <w:p w14:paraId="169E8986" w14:textId="77777777" w:rsidR="00296E35" w:rsidRPr="001C0FC4" w:rsidRDefault="00296E35" w:rsidP="00296E35">
      <w:pPr>
        <w:pStyle w:val="TH"/>
      </w:pPr>
      <w:r w:rsidRPr="001C0FC4">
        <w:t>Table 6.2.1.3.3-15: Void</w:t>
      </w:r>
    </w:p>
    <w:p w14:paraId="5B0EA79B" w14:textId="77777777" w:rsidR="00296E35" w:rsidRPr="001C0FC4" w:rsidRDefault="00296E35" w:rsidP="00296E35">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67ECA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0BB8D" w14:textId="0C870A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3FEFD4F5" w14:textId="77777777" w:rsidR="00296E35" w:rsidRPr="001C0FC4" w:rsidRDefault="00296E35" w:rsidP="00296E35"/>
    <w:bookmarkEnd w:id="858"/>
    <w:p w14:paraId="6EC99D9B" w14:textId="1AC27865" w:rsidR="00296E35" w:rsidRPr="001C0FC4" w:rsidRDefault="00296E35" w:rsidP="00296E35">
      <w:pPr>
        <w:pStyle w:val="TH"/>
      </w:pPr>
      <w:r w:rsidRPr="001C0FC4">
        <w:t>Table 6.2.1.3.3-17: SIP MESSAGE from the SS (step 28,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447C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7B04502" w14:textId="35FC79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50966C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516B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92931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2453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C6BAC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F85609" w14:textId="77777777" w:rsidR="00296E35" w:rsidRPr="001C0FC4" w:rsidRDefault="00296E35" w:rsidP="002E3FCC">
            <w:pPr>
              <w:pStyle w:val="TAH"/>
              <w:rPr>
                <w:bCs/>
              </w:rPr>
            </w:pPr>
            <w:r w:rsidRPr="001C0FC4">
              <w:rPr>
                <w:bCs/>
              </w:rPr>
              <w:t>Condition</w:t>
            </w:r>
          </w:p>
        </w:tc>
      </w:tr>
      <w:tr w:rsidR="00296E35" w:rsidRPr="001C0FC4" w14:paraId="00EAE4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B879B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4216B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11C119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DBFF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750FD" w14:textId="77777777" w:rsidR="00296E35" w:rsidRPr="001C0FC4" w:rsidRDefault="00296E35" w:rsidP="002E3FCC">
            <w:pPr>
              <w:pStyle w:val="TAL"/>
            </w:pPr>
          </w:p>
        </w:tc>
      </w:tr>
      <w:tr w:rsidR="00296E35" w:rsidRPr="001C0FC4" w14:paraId="28A4C8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9A0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7FDDB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68D80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350A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EBDDB2" w14:textId="77777777" w:rsidR="00296E35" w:rsidRPr="001C0FC4" w:rsidRDefault="00296E35" w:rsidP="002E3FCC">
            <w:pPr>
              <w:pStyle w:val="TAL"/>
            </w:pPr>
          </w:p>
        </w:tc>
      </w:tr>
      <w:tr w:rsidR="00296E35" w:rsidRPr="001C0FC4" w14:paraId="71F2B6C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A286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E96C3" w14:textId="77777777" w:rsidR="00296E35" w:rsidRPr="001C0FC4" w:rsidRDefault="00296E35" w:rsidP="002E3FCC">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36EAAD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0D03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45160" w14:textId="77777777" w:rsidR="00296E35" w:rsidRPr="001C0FC4" w:rsidRDefault="00296E35" w:rsidP="002E3FCC">
            <w:pPr>
              <w:pStyle w:val="TAL"/>
            </w:pPr>
          </w:p>
        </w:tc>
      </w:tr>
    </w:tbl>
    <w:p w14:paraId="0759CCA7" w14:textId="77777777" w:rsidR="00296E35" w:rsidRPr="001C0FC4" w:rsidRDefault="00296E35" w:rsidP="00296E35"/>
    <w:p w14:paraId="1B0CE189" w14:textId="77777777" w:rsidR="00296E35" w:rsidRPr="001C0FC4" w:rsidRDefault="00296E35" w:rsidP="00296E35">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6BE04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8350774" w14:textId="658FBC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1688F125" w14:textId="77777777" w:rsidR="00296E35" w:rsidRPr="001C0FC4" w:rsidRDefault="00296E35" w:rsidP="00296E35"/>
    <w:p w14:paraId="1E97E5FF" w14:textId="23FE8EE5" w:rsidR="00296E35" w:rsidRPr="001C0FC4" w:rsidRDefault="00296E35" w:rsidP="00296E35">
      <w:pPr>
        <w:pStyle w:val="TH"/>
      </w:pPr>
      <w:r w:rsidRPr="001C0FC4">
        <w:t>Table 6.2.1.3.3-19: SIP MESSAGE from the SS (step 31,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9D195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45F1B0A" w14:textId="1A5DFA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78BACD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E1D5C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D21AF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961450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A11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207DEC" w14:textId="77777777" w:rsidR="00296E35" w:rsidRPr="001C0FC4" w:rsidRDefault="00296E35" w:rsidP="002E3FCC">
            <w:pPr>
              <w:pStyle w:val="TAH"/>
              <w:rPr>
                <w:bCs/>
              </w:rPr>
            </w:pPr>
            <w:r w:rsidRPr="001C0FC4">
              <w:rPr>
                <w:bCs/>
              </w:rPr>
              <w:t>Condition</w:t>
            </w:r>
          </w:p>
        </w:tc>
      </w:tr>
      <w:tr w:rsidR="00296E35" w:rsidRPr="001C0FC4" w14:paraId="74973F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47363D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CAFD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6697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D7843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86DC1" w14:textId="77777777" w:rsidR="00296E35" w:rsidRPr="001C0FC4" w:rsidRDefault="00296E35" w:rsidP="002E3FCC">
            <w:pPr>
              <w:pStyle w:val="TAL"/>
            </w:pPr>
          </w:p>
        </w:tc>
      </w:tr>
      <w:tr w:rsidR="00296E35" w:rsidRPr="001C0FC4" w14:paraId="44F6CE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7C7D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F4FF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3026C"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780B5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B1D9A1" w14:textId="77777777" w:rsidR="00296E35" w:rsidRPr="001C0FC4" w:rsidRDefault="00296E35" w:rsidP="002E3FCC">
            <w:pPr>
              <w:pStyle w:val="TAL"/>
            </w:pPr>
          </w:p>
        </w:tc>
      </w:tr>
      <w:tr w:rsidR="00296E35" w:rsidRPr="001C0FC4" w14:paraId="65B984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4E9D42"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F3BB94" w14:textId="77777777" w:rsidR="00296E35" w:rsidRPr="001C0FC4" w:rsidRDefault="00296E35" w:rsidP="002E3FCC">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1E6FE5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B0E8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CF6745" w14:textId="77777777" w:rsidR="00296E35" w:rsidRPr="001C0FC4" w:rsidRDefault="00296E35" w:rsidP="002E3FCC">
            <w:pPr>
              <w:pStyle w:val="TAL"/>
            </w:pPr>
          </w:p>
        </w:tc>
      </w:tr>
    </w:tbl>
    <w:p w14:paraId="192F4C88" w14:textId="77777777" w:rsidR="00296E35" w:rsidRPr="001C0FC4" w:rsidRDefault="00296E35" w:rsidP="00296E35"/>
    <w:p w14:paraId="4697AB7D" w14:textId="77777777" w:rsidR="00296E35" w:rsidRPr="001C0FC4" w:rsidRDefault="00296E35" w:rsidP="00296E35">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F55803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39AA916" w14:textId="7C0138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2E23B16B" w14:textId="77777777" w:rsidR="00296E35" w:rsidRPr="001C0FC4" w:rsidRDefault="00296E35" w:rsidP="00296E35"/>
    <w:p w14:paraId="2A5A12A4" w14:textId="7D08A392" w:rsidR="00296E35" w:rsidRPr="001C0FC4" w:rsidRDefault="00296E35" w:rsidP="00296E35">
      <w:pPr>
        <w:pStyle w:val="TH"/>
      </w:pPr>
      <w:r w:rsidRPr="001C0FC4">
        <w:t>Table 6.2.1.3.3-21: SIP MESSAGE from the SS (step 34,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EEE3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89DCF7" w14:textId="4CE7F89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CA5C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8ECB7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21111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9A60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8334F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939510" w14:textId="77777777" w:rsidR="00296E35" w:rsidRPr="001C0FC4" w:rsidRDefault="00296E35" w:rsidP="002E3FCC">
            <w:pPr>
              <w:pStyle w:val="TAH"/>
              <w:rPr>
                <w:bCs/>
              </w:rPr>
            </w:pPr>
            <w:r w:rsidRPr="001C0FC4">
              <w:rPr>
                <w:bCs/>
              </w:rPr>
              <w:t>Condition</w:t>
            </w:r>
          </w:p>
        </w:tc>
      </w:tr>
      <w:tr w:rsidR="00296E35" w:rsidRPr="001C0FC4" w14:paraId="550480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14C9F7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38DFB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E35B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47E2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C8878A" w14:textId="77777777" w:rsidR="00296E35" w:rsidRPr="001C0FC4" w:rsidRDefault="00296E35" w:rsidP="002E3FCC">
            <w:pPr>
              <w:pStyle w:val="TAL"/>
            </w:pPr>
          </w:p>
        </w:tc>
      </w:tr>
      <w:tr w:rsidR="00296E35" w:rsidRPr="001C0FC4" w14:paraId="37074C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C12C1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C49C6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0406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A2AE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1A53A2" w14:textId="77777777" w:rsidR="00296E35" w:rsidRPr="001C0FC4" w:rsidRDefault="00296E35" w:rsidP="002E3FCC">
            <w:pPr>
              <w:pStyle w:val="TAL"/>
            </w:pPr>
          </w:p>
        </w:tc>
      </w:tr>
      <w:tr w:rsidR="00296E35" w:rsidRPr="001C0FC4" w14:paraId="791F8C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0B3AD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DC92F4" w14:textId="77777777" w:rsidR="00296E35" w:rsidRPr="001C0FC4" w:rsidRDefault="00296E35" w:rsidP="002E3FCC">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BFEA6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530D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3AA6D9" w14:textId="77777777" w:rsidR="00296E35" w:rsidRPr="001C0FC4" w:rsidRDefault="00296E35" w:rsidP="002E3FCC">
            <w:pPr>
              <w:pStyle w:val="TAL"/>
            </w:pPr>
          </w:p>
        </w:tc>
      </w:tr>
    </w:tbl>
    <w:p w14:paraId="4A50A349" w14:textId="77777777" w:rsidR="00296E35" w:rsidRPr="001C0FC4" w:rsidRDefault="00296E35" w:rsidP="00296E35"/>
    <w:p w14:paraId="12950FBF" w14:textId="77777777" w:rsidR="00296E35" w:rsidRPr="001C0FC4" w:rsidRDefault="00296E35" w:rsidP="00296E35">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46F5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89DF43" w14:textId="0946A1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364968" w14:textId="77777777" w:rsidR="00296E35" w:rsidRPr="001C0FC4" w:rsidRDefault="00296E35" w:rsidP="00296E35"/>
    <w:p w14:paraId="31AAD59A" w14:textId="77777777" w:rsidR="00296E35" w:rsidRPr="001C0FC4" w:rsidRDefault="00296E35" w:rsidP="00296E35">
      <w:pPr>
        <w:pStyle w:val="Heading3"/>
      </w:pPr>
      <w:bookmarkStart w:id="860" w:name="_Toc106817840"/>
      <w:bookmarkStart w:id="861" w:name="_Toc106817715"/>
      <w:bookmarkStart w:id="862" w:name="_Toc101286129"/>
      <w:bookmarkStart w:id="863" w:name="_Toc100778798"/>
      <w:bookmarkStart w:id="864" w:name="_Toc90630591"/>
      <w:bookmarkStart w:id="865" w:name="_Toc75459151"/>
      <w:bookmarkStart w:id="866" w:name="_Toc59042882"/>
      <w:bookmarkStart w:id="867" w:name="_Toc52783013"/>
      <w:bookmarkStart w:id="868" w:name="_Toc52782402"/>
      <w:bookmarkStart w:id="869" w:name="_Toc52307890"/>
      <w:bookmarkStart w:id="870" w:name="_Toc42507359"/>
      <w:bookmarkStart w:id="871" w:name="_Toc178186358"/>
      <w:bookmarkStart w:id="872" w:name="_Toc181109099"/>
      <w:bookmarkStart w:id="873" w:name="_Toc25610666"/>
      <w:bookmarkStart w:id="874" w:name="_Toc522499813"/>
      <w:bookmarkEnd w:id="830"/>
      <w:bookmarkEnd w:id="831"/>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875" w:name="_Hlk94174802"/>
      <w:r w:rsidRPr="001C0FC4">
        <w:t xml:space="preserve">FILE DOWNLOAD DEFERRED </w:t>
      </w:r>
      <w:bookmarkEnd w:id="875"/>
      <w:r w:rsidRPr="001C0FC4">
        <w:t>/ FD Client Terminated (CT)</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01D13EFB" w14:textId="77777777" w:rsidR="00296E35" w:rsidRPr="001C0FC4" w:rsidRDefault="00296E35" w:rsidP="00296E35">
      <w:pPr>
        <w:pStyle w:val="H6"/>
      </w:pPr>
      <w:bookmarkStart w:id="876" w:name="_Toc52782403"/>
      <w:bookmarkStart w:id="877" w:name="_Toc52783014"/>
      <w:bookmarkStart w:id="878" w:name="_Toc59042883"/>
      <w:r w:rsidRPr="001C0FC4">
        <w:t>6.2.2.1</w:t>
      </w:r>
      <w:r w:rsidRPr="001C0FC4">
        <w:tab/>
        <w:t>Test Purpose (TP)</w:t>
      </w:r>
      <w:bookmarkEnd w:id="876"/>
      <w:bookmarkEnd w:id="877"/>
      <w:bookmarkEnd w:id="878"/>
    </w:p>
    <w:p w14:paraId="5369C1FA" w14:textId="77777777" w:rsidR="00296E35" w:rsidRPr="001C0FC4" w:rsidRDefault="00296E35" w:rsidP="00296E35">
      <w:pPr>
        <w:pStyle w:val="H6"/>
      </w:pPr>
      <w:r w:rsidRPr="001C0FC4">
        <w:t>(1)</w:t>
      </w:r>
    </w:p>
    <w:p w14:paraId="1B4386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895C9C0" w14:textId="77777777" w:rsidR="00296E35" w:rsidRPr="001C0FC4" w:rsidRDefault="00296E35" w:rsidP="00296E35">
      <w:pPr>
        <w:pStyle w:val="PL"/>
      </w:pPr>
      <w:r w:rsidRPr="001C0FC4">
        <w:rPr>
          <w:b/>
        </w:rPr>
        <w:t>ensure that</w:t>
      </w:r>
      <w:r w:rsidRPr="001C0FC4">
        <w:t xml:space="preserve"> {</w:t>
      </w:r>
    </w:p>
    <w:p w14:paraId="7569753B"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non-mandatory download and with a disposition of "FILE DOWNLOAD COMPLETE UPDATE" }</w:t>
      </w:r>
    </w:p>
    <w:p w14:paraId="69C35842"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061DD7B0" w14:textId="77777777" w:rsidR="00296E35" w:rsidRPr="001C0FC4" w:rsidRDefault="00296E35" w:rsidP="00296E35">
      <w:pPr>
        <w:pStyle w:val="PL"/>
      </w:pPr>
      <w:r w:rsidRPr="001C0FC4">
        <w:t xml:space="preserve">            }</w:t>
      </w:r>
    </w:p>
    <w:p w14:paraId="41E82A24" w14:textId="77777777" w:rsidR="00296E35" w:rsidRPr="001C0FC4" w:rsidRDefault="00296E35" w:rsidP="00296E35">
      <w:pPr>
        <w:pStyle w:val="PL"/>
      </w:pPr>
    </w:p>
    <w:p w14:paraId="02A5918E" w14:textId="77777777" w:rsidR="00296E35" w:rsidRPr="001C0FC4" w:rsidRDefault="00296E35" w:rsidP="00296E35">
      <w:pPr>
        <w:pStyle w:val="H6"/>
      </w:pPr>
      <w:r w:rsidRPr="001C0FC4">
        <w:t>(2)</w:t>
      </w:r>
    </w:p>
    <w:p w14:paraId="24CDAC56"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0159181F" w14:textId="77777777" w:rsidR="00296E35" w:rsidRPr="001C0FC4" w:rsidRDefault="00296E35" w:rsidP="00296E35">
      <w:pPr>
        <w:pStyle w:val="PL"/>
      </w:pPr>
      <w:r w:rsidRPr="001C0FC4">
        <w:rPr>
          <w:b/>
        </w:rPr>
        <w:t>ensure that</w:t>
      </w:r>
      <w:r w:rsidRPr="001C0FC4">
        <w:t xml:space="preserve"> {</w:t>
      </w:r>
    </w:p>
    <w:p w14:paraId="51FEFC35"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3E1E57C5"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2D19EFB1" w14:textId="77777777" w:rsidR="00296E35" w:rsidRPr="001C0FC4" w:rsidRDefault="00296E35" w:rsidP="00296E35">
      <w:pPr>
        <w:pStyle w:val="PL"/>
      </w:pPr>
      <w:r w:rsidRPr="001C0FC4">
        <w:t xml:space="preserve">            }</w:t>
      </w:r>
    </w:p>
    <w:p w14:paraId="570D2BF2" w14:textId="77777777" w:rsidR="00296E35" w:rsidRPr="001C0FC4" w:rsidRDefault="00296E35" w:rsidP="00296E35">
      <w:pPr>
        <w:pStyle w:val="PL"/>
      </w:pPr>
    </w:p>
    <w:p w14:paraId="2F5BCA2B" w14:textId="77777777" w:rsidR="00296E35" w:rsidRPr="001C0FC4" w:rsidRDefault="00296E35" w:rsidP="00296E35">
      <w:pPr>
        <w:pStyle w:val="H6"/>
      </w:pPr>
      <w:r w:rsidRPr="001C0FC4">
        <w:t>(3)</w:t>
      </w:r>
    </w:p>
    <w:p w14:paraId="6F6792A2"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737147D6" w14:textId="77777777" w:rsidR="00296E35" w:rsidRPr="001C0FC4" w:rsidRDefault="00296E35" w:rsidP="00296E35">
      <w:pPr>
        <w:pStyle w:val="PL"/>
      </w:pPr>
      <w:r w:rsidRPr="001C0FC4">
        <w:rPr>
          <w:b/>
        </w:rPr>
        <w:t>ensure that</w:t>
      </w:r>
      <w:r w:rsidRPr="001C0FC4">
        <w:t xml:space="preserve"> {</w:t>
      </w:r>
    </w:p>
    <w:p w14:paraId="5BDDC7A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6641A663"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F9917CD" w14:textId="77777777" w:rsidR="00296E35" w:rsidRPr="001C0FC4" w:rsidRDefault="00296E35" w:rsidP="00296E35">
      <w:pPr>
        <w:pStyle w:val="PL"/>
      </w:pPr>
      <w:r w:rsidRPr="001C0FC4">
        <w:t xml:space="preserve">            }</w:t>
      </w:r>
    </w:p>
    <w:p w14:paraId="2F330CA2" w14:textId="77777777" w:rsidR="00296E35" w:rsidRPr="001C0FC4" w:rsidRDefault="00296E35" w:rsidP="00296E35">
      <w:pPr>
        <w:pStyle w:val="PL"/>
      </w:pPr>
    </w:p>
    <w:p w14:paraId="547871C0" w14:textId="77777777" w:rsidR="00296E35" w:rsidRPr="001C0FC4" w:rsidRDefault="00296E35" w:rsidP="00296E35">
      <w:pPr>
        <w:pStyle w:val="H6"/>
      </w:pPr>
      <w:r w:rsidRPr="001C0FC4">
        <w:t>(4)</w:t>
      </w:r>
    </w:p>
    <w:p w14:paraId="2BB0B6DB"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563BCD0" w14:textId="77777777" w:rsidR="00296E35" w:rsidRPr="001C0FC4" w:rsidRDefault="00296E35" w:rsidP="00296E35">
      <w:pPr>
        <w:pStyle w:val="PL"/>
      </w:pPr>
      <w:r w:rsidRPr="001C0FC4">
        <w:rPr>
          <w:b/>
        </w:rPr>
        <w:t>ensure that</w:t>
      </w:r>
      <w:r w:rsidRPr="001C0FC4">
        <w:t xml:space="preserve"> {</w:t>
      </w:r>
    </w:p>
    <w:p w14:paraId="4E4F3574"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4FC27E54"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73753886" w14:textId="77777777" w:rsidR="00296E35" w:rsidRPr="001C0FC4" w:rsidRDefault="00296E35" w:rsidP="00296E35">
      <w:pPr>
        <w:pStyle w:val="PL"/>
      </w:pPr>
      <w:r w:rsidRPr="001C0FC4">
        <w:t xml:space="preserve">            }</w:t>
      </w:r>
    </w:p>
    <w:p w14:paraId="73066EFA" w14:textId="77777777" w:rsidR="00296E35" w:rsidRPr="001C0FC4" w:rsidRDefault="00296E35" w:rsidP="00296E35">
      <w:pPr>
        <w:pStyle w:val="PL"/>
      </w:pPr>
    </w:p>
    <w:p w14:paraId="58DC683A" w14:textId="77777777" w:rsidR="00296E35" w:rsidRPr="001C0FC4" w:rsidRDefault="00296E35" w:rsidP="00296E35">
      <w:pPr>
        <w:pStyle w:val="H6"/>
        <w:rPr>
          <w:b/>
          <w:bCs/>
        </w:rPr>
      </w:pPr>
      <w:r w:rsidRPr="001C0FC4">
        <w:t>(5)</w:t>
      </w:r>
    </w:p>
    <w:p w14:paraId="1A975935"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B45FB74" w14:textId="77777777" w:rsidR="00296E35" w:rsidRPr="001C0FC4" w:rsidRDefault="00296E35" w:rsidP="00296E35">
      <w:pPr>
        <w:pStyle w:val="PL"/>
      </w:pPr>
      <w:r w:rsidRPr="001C0FC4">
        <w:rPr>
          <w:b/>
        </w:rPr>
        <w:t>ensure that</w:t>
      </w:r>
      <w:r w:rsidRPr="001C0FC4">
        <w:t xml:space="preserve"> {</w:t>
      </w:r>
    </w:p>
    <w:p w14:paraId="06CC69A2" w14:textId="77777777" w:rsidR="00296E35" w:rsidRPr="001C0FC4" w:rsidRDefault="00296E35" w:rsidP="00296E35">
      <w:pPr>
        <w:pStyle w:val="PL"/>
      </w:pPr>
      <w:r w:rsidRPr="001C0FC4">
        <w:t xml:space="preserve">  </w:t>
      </w:r>
      <w:r w:rsidRPr="001C0FC4">
        <w:rPr>
          <w:b/>
        </w:rPr>
        <w:t>when</w:t>
      </w:r>
      <w:r w:rsidRPr="001C0FC4">
        <w:t xml:space="preserve"> { the MCDATA User requests to defer the FD request before the expiration of the TDU2 (FD non-mandatory download timer) timer }</w:t>
      </w:r>
    </w:p>
    <w:p w14:paraId="6AFD332E"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deferral of the FD request }</w:t>
      </w:r>
    </w:p>
    <w:p w14:paraId="0EA168EB" w14:textId="77777777" w:rsidR="00296E35" w:rsidRPr="001C0FC4" w:rsidRDefault="00296E35" w:rsidP="00296E35">
      <w:pPr>
        <w:pStyle w:val="PL"/>
      </w:pPr>
      <w:r w:rsidRPr="001C0FC4">
        <w:t xml:space="preserve">            }</w:t>
      </w:r>
    </w:p>
    <w:p w14:paraId="6142C6ED" w14:textId="77777777" w:rsidR="00296E35" w:rsidRPr="001C0FC4" w:rsidRDefault="00296E35" w:rsidP="00296E35">
      <w:pPr>
        <w:pStyle w:val="PL"/>
      </w:pPr>
    </w:p>
    <w:p w14:paraId="59D65DD8" w14:textId="77777777" w:rsidR="00296E35" w:rsidRPr="001C0FC4" w:rsidRDefault="00296E35" w:rsidP="00296E35">
      <w:pPr>
        <w:pStyle w:val="H6"/>
      </w:pPr>
      <w:bookmarkStart w:id="879" w:name="_Toc52782404"/>
      <w:bookmarkStart w:id="880" w:name="_Toc52783015"/>
      <w:bookmarkStart w:id="881" w:name="_Toc59042884"/>
      <w:r w:rsidRPr="001C0FC4">
        <w:t>6.2.2.2</w:t>
      </w:r>
      <w:r w:rsidRPr="001C0FC4">
        <w:tab/>
        <w:t>Conformance requirements</w:t>
      </w:r>
      <w:bookmarkEnd w:id="879"/>
      <w:bookmarkEnd w:id="880"/>
      <w:bookmarkEnd w:id="881"/>
    </w:p>
    <w:p w14:paraId="0FDB08F4"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F3382E" w14:textId="77777777" w:rsidR="00296E35" w:rsidRPr="001C0FC4" w:rsidRDefault="00296E35" w:rsidP="00296E35">
      <w:r w:rsidRPr="001C0FC4">
        <w:t>[TS 24.282, clause 10.2.4.2.2]</w:t>
      </w:r>
    </w:p>
    <w:p w14:paraId="6DBF17BF" w14:textId="77777777" w:rsidR="00296E35" w:rsidRPr="001C0FC4" w:rsidRDefault="00296E35" w:rsidP="00296E35">
      <w:r w:rsidRPr="001C0FC4">
        <w:t>Upon receipt of a "SIP MESSAGE request for FD using HTTP for terminating MCData client", the MCData client:</w:t>
      </w:r>
    </w:p>
    <w:p w14:paraId="56FEEED3"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0D1CF8F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B88975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3222BC7F"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79A63072"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779D7D39" w14:textId="77777777" w:rsidR="00296E35" w:rsidRPr="001C0FC4" w:rsidRDefault="00296E35" w:rsidP="00296E35">
      <w:r w:rsidRPr="001C0FC4">
        <w:t>[TS 24.282, clause 10.2.1.2.3]</w:t>
      </w:r>
    </w:p>
    <w:p w14:paraId="6FD9DEA1" w14:textId="77777777" w:rsidR="00296E35" w:rsidRPr="001C0FC4" w:rsidRDefault="00296E35" w:rsidP="00296E35">
      <w:r w:rsidRPr="001C0FC4">
        <w:t>The MCData client:</w:t>
      </w:r>
    </w:p>
    <w:p w14:paraId="143EA81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C47A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06A85755" w14:textId="77777777" w:rsidR="00296E35" w:rsidRPr="001C0FC4" w:rsidRDefault="00296E35" w:rsidP="00296E35">
      <w:pPr>
        <w:pStyle w:val="B2"/>
      </w:pPr>
      <w:r w:rsidRPr="001C0FC4">
        <w:t>b)</w:t>
      </w:r>
      <w:r w:rsidRPr="001C0FC4">
        <w:tab/>
        <w:t>shall notify the user about the incoming FD request; and</w:t>
      </w:r>
    </w:p>
    <w:p w14:paraId="032AFC39"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31ACDD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58186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CAD5A6D"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72B8BF"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59267D95"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34ACA342"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5DFFE48E" w14:textId="77777777" w:rsidR="00296E35" w:rsidRPr="001C0FC4" w:rsidRDefault="00296E35" w:rsidP="00296E35">
      <w:pPr>
        <w:pStyle w:val="B1"/>
      </w:pPr>
      <w:r w:rsidRPr="001C0FC4">
        <w:t>3)</w:t>
      </w:r>
      <w:r w:rsidRPr="001C0FC4">
        <w:tab/>
        <w:t>shall start a timer TDU2</w:t>
      </w:r>
      <w:bookmarkStart w:id="882" w:name="_Hlk36454103"/>
      <w:r w:rsidRPr="001C0FC4">
        <w:t xml:space="preserve"> (FD non-mandatory download timer)</w:t>
      </w:r>
      <w:bookmarkEnd w:id="882"/>
      <w:r w:rsidRPr="001C0FC4">
        <w:t xml:space="preserve"> with the timer value as specified in subclause F.2.3;</w:t>
      </w:r>
    </w:p>
    <w:p w14:paraId="3CF003A9"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5EC94FB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6C034FA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5614B541"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737A5FF1"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38BF9EE1"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2A3F012B" w14:textId="77777777" w:rsidR="00296E35" w:rsidRPr="001C0FC4" w:rsidRDefault="00296E35" w:rsidP="00296E35">
      <w:pPr>
        <w:pStyle w:val="B1"/>
      </w:pPr>
      <w:r w:rsidRPr="001C0FC4">
        <w:t>8)</w:t>
      </w:r>
      <w:r w:rsidRPr="001C0FC4">
        <w:tab/>
        <w:t>if the user accepts the FD request:</w:t>
      </w:r>
    </w:p>
    <w:p w14:paraId="4E1CA9E2" w14:textId="77777777" w:rsidR="00296E35" w:rsidRPr="001C0FC4" w:rsidRDefault="00296E35" w:rsidP="00296E35">
      <w:pPr>
        <w:pStyle w:val="B2"/>
      </w:pPr>
      <w:r w:rsidRPr="001C0FC4">
        <w:t>a)</w:t>
      </w:r>
      <w:r w:rsidRPr="001C0FC4">
        <w:tab/>
        <w:t>shall</w:t>
      </w:r>
      <w:bookmarkStart w:id="883" w:name="_Hlk36453074"/>
      <w:r w:rsidRPr="001C0FC4">
        <w:t xml:space="preserve"> generate an FD NOTIFICATION indicating acceptance of the FD request</w:t>
      </w:r>
      <w:bookmarkEnd w:id="883"/>
      <w:r w:rsidRPr="001C0FC4">
        <w:t xml:space="preserve"> as specified in subclause 12.2.1.1;</w:t>
      </w:r>
    </w:p>
    <w:p w14:paraId="3CAE2615"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FF7CB71" w14:textId="77777777" w:rsidR="00296E35" w:rsidRPr="001C0FC4" w:rsidRDefault="00296E35" w:rsidP="00296E35">
      <w:pPr>
        <w:pStyle w:val="B2"/>
      </w:pPr>
      <w:r w:rsidRPr="001C0FC4">
        <w:t>c)</w:t>
      </w:r>
      <w:r w:rsidRPr="001C0FC4">
        <w:tab/>
        <w:t>if the FD SIGNALLING PAYLOAD message contains an existing Conversation ID and:</w:t>
      </w:r>
    </w:p>
    <w:p w14:paraId="6044A9C1"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5314D1F"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F686958"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39E089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0BC8ED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CC02C29" w14:textId="77777777" w:rsidR="00296E35" w:rsidRPr="001C0FC4" w:rsidRDefault="00296E35" w:rsidP="00296E35">
      <w:r w:rsidRPr="001C0FC4">
        <w:t>[TS 24.282, clause 12.2.1.1]</w:t>
      </w:r>
    </w:p>
    <w:p w14:paraId="236B163C" w14:textId="77777777" w:rsidR="00296E35" w:rsidRPr="001C0FC4" w:rsidRDefault="00296E35" w:rsidP="00296E35">
      <w:r w:rsidRPr="001C0FC4">
        <w:t>The MCData client shall follow the procedures in this subclause to:</w:t>
      </w:r>
    </w:p>
    <w:p w14:paraId="5E40C0A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2BC41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B0ECF78" w14:textId="77777777" w:rsidR="00296E35" w:rsidRPr="001C0FC4" w:rsidRDefault="00296E35" w:rsidP="00296E35">
      <w:pPr>
        <w:pStyle w:val="B1"/>
      </w:pPr>
      <w:r w:rsidRPr="001C0FC4">
        <w:t>-</w:t>
      </w:r>
      <w:r w:rsidRPr="001C0FC4">
        <w:tab/>
        <w:t>indicate to an MCData client that a request for FD was accepted, deferred or rejected; or</w:t>
      </w:r>
    </w:p>
    <w:p w14:paraId="723A0715" w14:textId="77777777" w:rsidR="00296E35" w:rsidRPr="001C0FC4" w:rsidRDefault="00296E35" w:rsidP="00296E35">
      <w:pPr>
        <w:pStyle w:val="B1"/>
      </w:pPr>
      <w:r w:rsidRPr="001C0FC4">
        <w:t>-</w:t>
      </w:r>
      <w:r w:rsidRPr="001C0FC4">
        <w:tab/>
        <w:t>indicate to an MCData client that a file download has been completed;</w:t>
      </w:r>
    </w:p>
    <w:p w14:paraId="372E9E53" w14:textId="77777777" w:rsidR="00296E35" w:rsidRPr="001C0FC4" w:rsidRDefault="00296E35" w:rsidP="00296E35">
      <w:r w:rsidRPr="001C0FC4">
        <w:t>Before sending a disposition notification the MCData client needs to determine:</w:t>
      </w:r>
    </w:p>
    <w:p w14:paraId="127CACF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4057A1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12AB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E889374" w14:textId="77777777" w:rsidR="00296E35" w:rsidRPr="001C0FC4" w:rsidRDefault="00296E35" w:rsidP="00296E35">
      <w:r w:rsidRPr="001C0FC4">
        <w:t>The MCData client:</w:t>
      </w:r>
    </w:p>
    <w:p w14:paraId="288D884F" w14:textId="77777777" w:rsidR="00296E35" w:rsidRPr="001C0FC4" w:rsidRDefault="00296E35" w:rsidP="00296E35">
      <w:pPr>
        <w:pStyle w:val="B1"/>
      </w:pPr>
      <w:r w:rsidRPr="001C0FC4">
        <w:t>1)</w:t>
      </w:r>
      <w:r w:rsidRPr="001C0FC4">
        <w:tab/>
        <w:t>shall build the SIP MESSAGE request as specified in subclause 6.2.4.1;</w:t>
      </w:r>
    </w:p>
    <w:p w14:paraId="58B2F6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4B691DF" w14:textId="77777777" w:rsidR="00296E35" w:rsidRPr="001C0FC4" w:rsidRDefault="00296E35" w:rsidP="00296E35">
      <w:pPr>
        <w:pStyle w:val="B1"/>
        <w:rPr>
          <w:lang w:eastAsia="ko-KR"/>
        </w:rPr>
      </w:pPr>
      <w:r w:rsidRPr="001C0FC4">
        <w:rPr>
          <w:lang w:eastAsia="ko-KR"/>
        </w:rPr>
        <w:t>3)</w:t>
      </w:r>
      <w:r w:rsidRPr="001C0FC4">
        <w:rPr>
          <w:lang w:eastAsia="ko-KR"/>
        </w:rPr>
        <w:tab/>
        <w:t>shall insert in the SIP MESSAGE request an</w:t>
      </w:r>
      <w:bookmarkStart w:id="884" w:name="_Hlk36193841"/>
      <w:r w:rsidRPr="001C0FC4">
        <w:rPr>
          <w:lang w:eastAsia="ko-KR"/>
        </w:rPr>
        <w:t xml:space="preserve"> </w:t>
      </w:r>
      <w:r w:rsidRPr="001C0FC4">
        <w:t>application/resource-lists+xml</w:t>
      </w:r>
      <w:bookmarkEnd w:id="884"/>
      <w:r w:rsidRPr="001C0FC4">
        <w:t xml:space="preserve"> </w:t>
      </w:r>
      <w:r w:rsidRPr="001C0FC4">
        <w:rPr>
          <w:lang w:eastAsia="ko-KR"/>
        </w:rPr>
        <w:t>MIME body containing the MCData ID of the targeted MCData user, according to rules and procedures of IETF RFC 5366 [18];</w:t>
      </w:r>
    </w:p>
    <w:p w14:paraId="4B06FA5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65BDDB4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F9120A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D9FABC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18D885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DB57C41" w14:textId="77777777" w:rsidR="00296E35" w:rsidRPr="001C0FC4" w:rsidRDefault="00296E35" w:rsidP="00296E35">
      <w:r w:rsidRPr="001C0FC4">
        <w:t>[TS 24.282, clause 10.2.3.1]</w:t>
      </w:r>
    </w:p>
    <w:p w14:paraId="566C97FD"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F0F9E9A"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5443D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5FF1DD8"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7728B4F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6FB27AB5"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2D1A6705"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68EEE8A1" w14:textId="77777777" w:rsidR="00296E35" w:rsidRPr="001C0FC4" w:rsidRDefault="00296E35" w:rsidP="00296E35">
      <w:pPr>
        <w:pStyle w:val="H6"/>
      </w:pPr>
      <w:bookmarkStart w:id="885" w:name="_Toc52782405"/>
      <w:bookmarkStart w:id="886" w:name="_Toc52783016"/>
      <w:bookmarkStart w:id="887" w:name="_Toc59042885"/>
      <w:r w:rsidRPr="001C0FC4">
        <w:t>6.2.2.3</w:t>
      </w:r>
      <w:r w:rsidRPr="001C0FC4">
        <w:tab/>
        <w:t>Test description</w:t>
      </w:r>
      <w:bookmarkEnd w:id="885"/>
      <w:bookmarkEnd w:id="886"/>
      <w:bookmarkEnd w:id="887"/>
    </w:p>
    <w:p w14:paraId="305F6312" w14:textId="77777777" w:rsidR="00296E35" w:rsidRPr="001C0FC4" w:rsidRDefault="00296E35" w:rsidP="00296E35">
      <w:pPr>
        <w:pStyle w:val="H6"/>
      </w:pPr>
      <w:bookmarkStart w:id="888" w:name="_Toc52782406"/>
      <w:bookmarkStart w:id="889" w:name="_Toc52783017"/>
      <w:bookmarkStart w:id="890" w:name="_Toc59042886"/>
      <w:r w:rsidRPr="001C0FC4">
        <w:t>6.2.2.3.1</w:t>
      </w:r>
      <w:r w:rsidRPr="001C0FC4">
        <w:tab/>
        <w:t>Pre-test conditions</w:t>
      </w:r>
      <w:bookmarkEnd w:id="888"/>
      <w:bookmarkEnd w:id="889"/>
      <w:bookmarkEnd w:id="890"/>
    </w:p>
    <w:p w14:paraId="566889AC" w14:textId="77777777" w:rsidR="00296E35" w:rsidRDefault="00296E35" w:rsidP="00296E35">
      <w:pPr>
        <w:pStyle w:val="H6"/>
      </w:pPr>
      <w:r w:rsidRPr="00102CE5">
        <w:t>Test configuration</w:t>
      </w:r>
      <w:r>
        <w:t>:</w:t>
      </w:r>
    </w:p>
    <w:p w14:paraId="0376670D" w14:textId="1191DD1A" w:rsidR="00296E35" w:rsidRDefault="00296E35" w:rsidP="00296E35">
      <w:pPr>
        <w:pStyle w:val="B1"/>
      </w:pPr>
      <w:r>
        <w:t>-</w:t>
      </w:r>
      <w:r>
        <w:tab/>
        <w:t>Single cell configuration according to TS 37.579-1 [2] clause 5.2.2.2.1.</w:t>
      </w:r>
    </w:p>
    <w:p w14:paraId="705C0FD9" w14:textId="77777777" w:rsidR="00296E35" w:rsidRPr="001C0FC4" w:rsidRDefault="00296E35" w:rsidP="00296E35">
      <w:pPr>
        <w:pStyle w:val="B1"/>
      </w:pPr>
      <w:r w:rsidRPr="001C0FC4">
        <w:t>-</w:t>
      </w:r>
      <w:r w:rsidRPr="001C0FC4">
        <w:tab/>
        <w:t>Test files downloaded or received at previous test runs are deleted.</w:t>
      </w:r>
    </w:p>
    <w:p w14:paraId="16D8E588" w14:textId="77777777" w:rsidR="00296E35" w:rsidRDefault="00296E35" w:rsidP="00296E35">
      <w:pPr>
        <w:pStyle w:val="H6"/>
      </w:pPr>
      <w:r>
        <w:t>Preamble:</w:t>
      </w:r>
    </w:p>
    <w:p w14:paraId="19EA42E3" w14:textId="47B5D28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B14C5F2"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6FAB9B1" w14:textId="77777777" w:rsidR="00296E35" w:rsidRDefault="00296E35" w:rsidP="00296E35">
      <w:pPr>
        <w:pStyle w:val="B1"/>
        <w:ind w:left="852"/>
      </w:pPr>
      <w:r>
        <w:t>-</w:t>
      </w:r>
      <w:r>
        <w:tab/>
      </w:r>
      <w:r w:rsidRPr="002E7822">
        <w:t>TDU2 (FD non-mandatory download timer) is set to the default value of 60 seconds.</w:t>
      </w:r>
    </w:p>
    <w:p w14:paraId="0BB2A0E8" w14:textId="77777777" w:rsidR="00296E35" w:rsidRDefault="00296E35" w:rsidP="00296E35">
      <w:pPr>
        <w:pStyle w:val="B1"/>
      </w:pPr>
      <w:r>
        <w:t>-</w:t>
      </w:r>
      <w:r>
        <w:tab/>
      </w:r>
      <w:r w:rsidRPr="000573F5">
        <w:t>UE States at the end of the preamble</w:t>
      </w:r>
      <w:r>
        <w:t>:</w:t>
      </w:r>
    </w:p>
    <w:p w14:paraId="5ED3A372" w14:textId="77777777" w:rsidR="00296E35" w:rsidRDefault="00296E35" w:rsidP="00296E35">
      <w:pPr>
        <w:pStyle w:val="B1"/>
        <w:ind w:left="852"/>
      </w:pPr>
      <w:r>
        <w:t>-</w:t>
      </w:r>
      <w:r>
        <w:tab/>
        <w:t>The UE is in RRC_IDLE state.</w:t>
      </w:r>
    </w:p>
    <w:p w14:paraId="78322AF8" w14:textId="77777777" w:rsidR="00296E35" w:rsidRDefault="00296E35" w:rsidP="00296E35">
      <w:pPr>
        <w:pStyle w:val="B1"/>
        <w:ind w:left="852"/>
      </w:pPr>
      <w:r>
        <w:t>-</w:t>
      </w:r>
      <w:r>
        <w:tab/>
        <w:t>The client is registered for MCData.</w:t>
      </w:r>
    </w:p>
    <w:p w14:paraId="37A77523" w14:textId="77777777" w:rsidR="00296E35" w:rsidRPr="001C0FC4" w:rsidRDefault="00296E35" w:rsidP="00296E35">
      <w:pPr>
        <w:pStyle w:val="H6"/>
      </w:pPr>
      <w:bookmarkStart w:id="891" w:name="_Toc52782407"/>
      <w:bookmarkStart w:id="892" w:name="_Toc52783018"/>
      <w:bookmarkStart w:id="893" w:name="_Toc59042887"/>
      <w:r w:rsidRPr="001C0FC4">
        <w:t>6.2.2.3.2</w:t>
      </w:r>
      <w:r w:rsidRPr="001C0FC4">
        <w:tab/>
        <w:t>Test procedure sequence</w:t>
      </w:r>
      <w:bookmarkEnd w:id="891"/>
      <w:bookmarkEnd w:id="892"/>
      <w:bookmarkEnd w:id="893"/>
    </w:p>
    <w:p w14:paraId="2E45A219" w14:textId="77777777" w:rsidR="00296E35" w:rsidRPr="001C0FC4" w:rsidRDefault="00296E35" w:rsidP="00296E35">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7F2CC80" w14:textId="77777777" w:rsidTr="002E3FCC">
        <w:tc>
          <w:tcPr>
            <w:tcW w:w="649" w:type="dxa"/>
            <w:tcBorders>
              <w:top w:val="single" w:sz="4" w:space="0" w:color="auto"/>
              <w:left w:val="single" w:sz="4" w:space="0" w:color="auto"/>
              <w:bottom w:val="nil"/>
              <w:right w:val="single" w:sz="4" w:space="0" w:color="auto"/>
            </w:tcBorders>
            <w:hideMark/>
          </w:tcPr>
          <w:p w14:paraId="40685F84" w14:textId="77777777" w:rsidR="00296E35" w:rsidRPr="001C0FC4" w:rsidRDefault="00296E35" w:rsidP="002E3FCC">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7F251AE6" w14:textId="77777777" w:rsidR="00296E35" w:rsidRPr="001C0FC4" w:rsidRDefault="00296E35" w:rsidP="002E3FCC">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85E27D" w14:textId="77777777" w:rsidR="00296E35" w:rsidRPr="001C0FC4" w:rsidRDefault="00296E35" w:rsidP="002E3FCC">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44EB5D8" w14:textId="77777777" w:rsidR="00296E35" w:rsidRPr="001C0FC4" w:rsidRDefault="00296E35" w:rsidP="002E3FCC">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7AA2F08A" w14:textId="77777777" w:rsidR="00296E35" w:rsidRPr="001C0FC4" w:rsidRDefault="00296E35" w:rsidP="002E3FCC">
            <w:pPr>
              <w:pStyle w:val="TAH"/>
              <w:spacing w:line="254" w:lineRule="auto"/>
            </w:pPr>
            <w:r w:rsidRPr="001C0FC4">
              <w:t>Verdict</w:t>
            </w:r>
          </w:p>
        </w:tc>
      </w:tr>
      <w:tr w:rsidR="00296E35" w:rsidRPr="001C0FC4" w14:paraId="0387C4B4" w14:textId="77777777" w:rsidTr="002E3FCC">
        <w:tc>
          <w:tcPr>
            <w:tcW w:w="649" w:type="dxa"/>
            <w:tcBorders>
              <w:top w:val="nil"/>
              <w:left w:val="single" w:sz="4" w:space="0" w:color="auto"/>
              <w:bottom w:val="single" w:sz="4" w:space="0" w:color="auto"/>
              <w:right w:val="single" w:sz="4" w:space="0" w:color="auto"/>
            </w:tcBorders>
          </w:tcPr>
          <w:p w14:paraId="189C39C5" w14:textId="77777777" w:rsidR="00296E35" w:rsidRPr="001C0FC4" w:rsidRDefault="00296E35"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C610A4A" w14:textId="77777777" w:rsidR="00296E35" w:rsidRPr="001C0FC4" w:rsidRDefault="00296E35"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1D49CE9" w14:textId="77777777" w:rsidR="00296E35" w:rsidRPr="001C0FC4" w:rsidRDefault="00296E35" w:rsidP="002E3FCC">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494834B" w14:textId="77777777" w:rsidR="00296E35" w:rsidRPr="001C0FC4" w:rsidRDefault="00296E35" w:rsidP="002E3FCC">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507D9668" w14:textId="77777777" w:rsidR="00296E35" w:rsidRPr="001C0FC4" w:rsidRDefault="00296E35"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7CFFFC87" w14:textId="77777777" w:rsidR="00296E35" w:rsidRPr="001C0FC4" w:rsidRDefault="00296E35" w:rsidP="002E3FCC">
            <w:pPr>
              <w:pStyle w:val="TAH"/>
              <w:spacing w:line="254" w:lineRule="auto"/>
            </w:pPr>
          </w:p>
        </w:tc>
      </w:tr>
      <w:tr w:rsidR="00296E35" w:rsidRPr="001C0FC4" w14:paraId="2B2C62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91D209" w14:textId="77777777" w:rsidR="00296E35" w:rsidRPr="001C0FC4" w:rsidRDefault="00296E35" w:rsidP="002E3FCC">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7334FEE" w14:textId="2B1BADC4"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268E1AD4"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A807C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3FA2E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586B0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40FBF58" w14:textId="77777777" w:rsidR="00296E35" w:rsidRPr="001C0FC4" w:rsidRDefault="00296E35" w:rsidP="002E3FCC">
            <w:pPr>
              <w:pStyle w:val="TAC"/>
              <w:spacing w:line="254" w:lineRule="auto"/>
            </w:pPr>
            <w:r w:rsidRPr="001C0FC4">
              <w:t>P</w:t>
            </w:r>
          </w:p>
        </w:tc>
      </w:tr>
      <w:tr w:rsidR="00296E35" w:rsidRPr="001C0FC4" w14:paraId="7493D1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DBA3F1" w14:textId="77777777" w:rsidR="00296E35" w:rsidRPr="001C0FC4" w:rsidRDefault="00296E35" w:rsidP="002E3FCC">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52D34D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0B8E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15FFD"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5C34F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9C414" w14:textId="77777777" w:rsidR="00296E35" w:rsidRPr="001C0FC4" w:rsidRDefault="00296E35" w:rsidP="002E3FCC">
            <w:pPr>
              <w:pStyle w:val="TAC"/>
              <w:spacing w:line="254" w:lineRule="auto"/>
            </w:pPr>
            <w:r w:rsidRPr="001C0FC4">
              <w:t>-</w:t>
            </w:r>
          </w:p>
        </w:tc>
      </w:tr>
      <w:tr w:rsidR="00296E35" w:rsidRPr="001C0FC4" w14:paraId="1FC2E6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5DA5D4B" w14:textId="77777777" w:rsidR="00296E35" w:rsidRPr="001C0FC4" w:rsidRDefault="00296E35" w:rsidP="002E3FCC">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0539FD76" w14:textId="77777777" w:rsidR="00296E35" w:rsidRPr="001C0FC4" w:rsidRDefault="00296E35" w:rsidP="002E3FCC">
            <w:pPr>
              <w:pStyle w:val="TAL"/>
            </w:pPr>
            <w:r w:rsidRPr="001C0FC4">
              <w:t>Check: Does the UE (MCData client) notify the user of the incoming FD request?</w:t>
            </w:r>
          </w:p>
          <w:p w14:paraId="1CBD4AF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4F1E1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5C9B8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6E34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60B04C5" w14:textId="77777777" w:rsidR="00296E35" w:rsidRPr="001C0FC4" w:rsidRDefault="00296E35" w:rsidP="002E3FCC">
            <w:pPr>
              <w:pStyle w:val="TAC"/>
              <w:spacing w:line="254" w:lineRule="auto"/>
            </w:pPr>
            <w:r w:rsidRPr="001C0FC4">
              <w:t>P</w:t>
            </w:r>
          </w:p>
        </w:tc>
      </w:tr>
      <w:tr w:rsidR="00296E35" w:rsidRPr="001C0FC4" w14:paraId="6A8848E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3206CE8" w14:textId="77777777" w:rsidR="00296E35" w:rsidRPr="001C0FC4" w:rsidRDefault="00296E35" w:rsidP="002E3FCC">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DFEBCF9" w14:textId="77777777" w:rsidR="00296E35" w:rsidRPr="001C0FC4" w:rsidRDefault="00296E35" w:rsidP="002E3FCC">
            <w:pPr>
              <w:pStyle w:val="TAL"/>
            </w:pPr>
            <w:r w:rsidRPr="001C0FC4">
              <w:t>Make the UE (MCData client) accept the FD request and download the file before timer TDU2 expires.</w:t>
            </w:r>
          </w:p>
          <w:p w14:paraId="10A47B3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18CAC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26D75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9878"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28FD40" w14:textId="77777777" w:rsidR="00296E35" w:rsidRPr="001C0FC4" w:rsidRDefault="00296E35" w:rsidP="002E3FCC">
            <w:pPr>
              <w:pStyle w:val="TAC"/>
              <w:spacing w:line="254" w:lineRule="auto"/>
            </w:pPr>
            <w:r w:rsidRPr="001C0FC4">
              <w:t>-</w:t>
            </w:r>
          </w:p>
        </w:tc>
      </w:tr>
      <w:tr w:rsidR="00296E35" w:rsidRPr="001C0FC4" w14:paraId="37FD8E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62B3A6" w14:textId="77777777" w:rsidR="00296E35" w:rsidRPr="001C0FC4" w:rsidRDefault="00296E35" w:rsidP="002E3FCC">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A928AF9" w14:textId="1421B1C8"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52EA379D"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E6474F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E866B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B9A132"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4069DAD9" w14:textId="77777777" w:rsidR="00296E35" w:rsidRPr="001C0FC4" w:rsidRDefault="00296E35" w:rsidP="002E3FCC">
            <w:pPr>
              <w:pStyle w:val="TAC"/>
              <w:spacing w:line="254" w:lineRule="auto"/>
            </w:pPr>
            <w:r w:rsidRPr="001C0FC4">
              <w:t>P</w:t>
            </w:r>
          </w:p>
        </w:tc>
      </w:tr>
      <w:tr w:rsidR="00296E35" w:rsidRPr="001C0FC4" w14:paraId="54F996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61CB22" w14:textId="77777777" w:rsidR="00296E35" w:rsidRPr="001C0FC4" w:rsidRDefault="00296E35" w:rsidP="002E3FCC">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63BA9C6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103A4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E9945A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113164"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A0A57D" w14:textId="77777777" w:rsidR="00296E35" w:rsidRPr="001C0FC4" w:rsidRDefault="00296E35" w:rsidP="002E3FCC">
            <w:pPr>
              <w:pStyle w:val="TAC"/>
              <w:spacing w:line="254" w:lineRule="auto"/>
            </w:pPr>
            <w:r w:rsidRPr="001C0FC4">
              <w:t>-</w:t>
            </w:r>
          </w:p>
        </w:tc>
      </w:tr>
      <w:tr w:rsidR="00296E35" w:rsidRPr="001C0FC4" w14:paraId="32264B6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073B40" w14:textId="77777777" w:rsidR="00296E35" w:rsidRPr="001C0FC4" w:rsidRDefault="00296E35" w:rsidP="002E3FCC">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E78B9B9" w14:textId="77777777" w:rsidR="00296E35" w:rsidRPr="001C0FC4" w:rsidRDefault="00296E35" w:rsidP="002E3FCC">
            <w:pPr>
              <w:pStyle w:val="TAL"/>
            </w:pPr>
            <w:r w:rsidRPr="001C0FC4">
              <w:t>Check: Does the UE (MCData client) notify the user of the file download?</w:t>
            </w:r>
          </w:p>
          <w:p w14:paraId="5879E63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82B1E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02C3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DDC58C"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F07E32" w14:textId="77777777" w:rsidR="00296E35" w:rsidRPr="001C0FC4" w:rsidRDefault="00296E35" w:rsidP="002E3FCC">
            <w:pPr>
              <w:pStyle w:val="TAC"/>
              <w:spacing w:line="254" w:lineRule="auto"/>
            </w:pPr>
            <w:r w:rsidRPr="001C0FC4">
              <w:t>P</w:t>
            </w:r>
          </w:p>
        </w:tc>
      </w:tr>
      <w:tr w:rsidR="00296E35" w:rsidRPr="001C0FC4" w14:paraId="188767B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7CFBE"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C596245" w14:textId="4FB8DB17" w:rsidR="00296E35" w:rsidRPr="001C0FC4" w:rsidRDefault="00296E35" w:rsidP="002E3FCC">
            <w:pPr>
              <w:pStyle w:val="TAL"/>
            </w:pPr>
            <w:r w:rsidRPr="001C0FC4">
              <w:t>Check: Has the UE (MCData client) downloaded test file 1 (</w:t>
            </w:r>
            <w:r w:rsidR="004A7FF5">
              <w:t>Annex</w:t>
            </w:r>
            <w:r w:rsidRPr="001C0FC4">
              <w:t xml:space="preserve"> A.3.1)?</w:t>
            </w:r>
          </w:p>
          <w:p w14:paraId="1C1BDE6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42F6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8228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67E34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7384C" w14:textId="77777777" w:rsidR="00296E35" w:rsidRPr="001C0FC4" w:rsidRDefault="00296E35" w:rsidP="002E3FCC">
            <w:pPr>
              <w:pStyle w:val="TAC"/>
            </w:pPr>
            <w:r w:rsidRPr="001C0FC4">
              <w:t>P</w:t>
            </w:r>
          </w:p>
        </w:tc>
      </w:tr>
      <w:tr w:rsidR="00296E35" w:rsidRPr="001C0FC4" w14:paraId="4FF61E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A3BD58" w14:textId="77777777" w:rsidR="00296E35" w:rsidRPr="001C0FC4" w:rsidRDefault="00296E35" w:rsidP="002E3FCC">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DA390D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6F95B7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3663EE"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485CA"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AD788A" w14:textId="77777777" w:rsidR="00296E35" w:rsidRPr="001C0FC4" w:rsidRDefault="00296E35" w:rsidP="002E3FCC">
            <w:pPr>
              <w:pStyle w:val="TAC"/>
              <w:spacing w:line="254" w:lineRule="auto"/>
            </w:pPr>
            <w:r w:rsidRPr="001C0FC4">
              <w:t>-</w:t>
            </w:r>
          </w:p>
        </w:tc>
      </w:tr>
      <w:tr w:rsidR="00296E35" w:rsidRPr="001C0FC4" w14:paraId="2DF0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EAA87E" w14:textId="77777777" w:rsidR="00296E35" w:rsidRPr="001C0FC4" w:rsidRDefault="00296E35" w:rsidP="002E3FCC">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4EBB38" w14:textId="747B83FD"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5F713E3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66BB86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8D9EF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7F38B"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AE713D5" w14:textId="77777777" w:rsidR="00296E35" w:rsidRPr="001C0FC4" w:rsidRDefault="00296E35" w:rsidP="002E3FCC">
            <w:pPr>
              <w:pStyle w:val="TAC"/>
              <w:spacing w:line="254" w:lineRule="auto"/>
            </w:pPr>
            <w:r w:rsidRPr="001C0FC4">
              <w:t>P</w:t>
            </w:r>
          </w:p>
        </w:tc>
      </w:tr>
      <w:tr w:rsidR="00296E35" w:rsidRPr="001C0FC4" w14:paraId="2D48BAF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36DC4A4" w14:textId="77777777" w:rsidR="00296E35" w:rsidRPr="001C0FC4" w:rsidRDefault="00296E35" w:rsidP="002E3FCC">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251D8C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9A73B7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A24B4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2EE26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B02359" w14:textId="77777777" w:rsidR="00296E35" w:rsidRPr="001C0FC4" w:rsidRDefault="00296E35" w:rsidP="002E3FCC">
            <w:pPr>
              <w:pStyle w:val="TAC"/>
              <w:spacing w:line="254" w:lineRule="auto"/>
            </w:pPr>
            <w:r w:rsidRPr="001C0FC4">
              <w:t>-</w:t>
            </w:r>
          </w:p>
        </w:tc>
      </w:tr>
      <w:tr w:rsidR="00296E35" w:rsidRPr="001C0FC4" w14:paraId="7823AA6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3960F5" w14:textId="77777777" w:rsidR="00296E35" w:rsidRPr="001C0FC4" w:rsidRDefault="00296E35" w:rsidP="002E3FCC">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6497EED" w14:textId="77777777" w:rsidR="00296E35" w:rsidRPr="001C0FC4" w:rsidRDefault="00296E35" w:rsidP="002E3FCC">
            <w:pPr>
              <w:pStyle w:val="TAL"/>
            </w:pPr>
            <w:r w:rsidRPr="001C0FC4">
              <w:t>Check: Does the UE (MCData client) notify the user of the incoming FD request?</w:t>
            </w:r>
          </w:p>
          <w:p w14:paraId="2C9747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AB61E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815F0"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CE8069"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4212F63" w14:textId="77777777" w:rsidR="00296E35" w:rsidRPr="001C0FC4" w:rsidRDefault="00296E35" w:rsidP="002E3FCC">
            <w:pPr>
              <w:pStyle w:val="TAC"/>
              <w:spacing w:line="254" w:lineRule="auto"/>
            </w:pPr>
            <w:r w:rsidRPr="001C0FC4">
              <w:t>P</w:t>
            </w:r>
          </w:p>
        </w:tc>
      </w:tr>
      <w:tr w:rsidR="00296E35" w:rsidRPr="001C0FC4" w14:paraId="5156581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C14AC" w14:textId="77777777" w:rsidR="00296E35" w:rsidRPr="001C0FC4" w:rsidRDefault="00296E35" w:rsidP="002E3FCC">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00C1BE44" w14:textId="77777777" w:rsidR="00296E35" w:rsidRPr="001C0FC4" w:rsidRDefault="00296E35" w:rsidP="002E3FCC">
            <w:pPr>
              <w:pStyle w:val="TAL"/>
            </w:pPr>
            <w:r w:rsidRPr="001C0FC4">
              <w:t>Make the UE (MCData client) reject the FD request before timer TDU2 expires.</w:t>
            </w:r>
          </w:p>
          <w:p w14:paraId="23ACD7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4F89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516DB7"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EAF820"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3D93A8" w14:textId="77777777" w:rsidR="00296E35" w:rsidRPr="001C0FC4" w:rsidRDefault="00296E35" w:rsidP="002E3FCC">
            <w:pPr>
              <w:pStyle w:val="TAC"/>
              <w:spacing w:line="254" w:lineRule="auto"/>
            </w:pPr>
            <w:r w:rsidRPr="001C0FC4">
              <w:t>-</w:t>
            </w:r>
          </w:p>
        </w:tc>
      </w:tr>
      <w:tr w:rsidR="00296E35" w:rsidRPr="001C0FC4" w14:paraId="162B701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7D5B50" w14:textId="77777777" w:rsidR="00296E35" w:rsidRPr="001C0FC4" w:rsidRDefault="00296E35" w:rsidP="002E3FCC">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C2515C7" w14:textId="6D19C5F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35C16E1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9AA3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F31654" w14:textId="77777777" w:rsidR="00296E35" w:rsidRPr="001C0FC4" w:rsidRDefault="00296E35" w:rsidP="002E3FCC">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BAC9060" w14:textId="77777777" w:rsidR="00296E35" w:rsidRPr="001C0FC4" w:rsidRDefault="00296E35" w:rsidP="002E3FCC">
            <w:pPr>
              <w:pStyle w:val="TAC"/>
              <w:spacing w:line="254" w:lineRule="auto"/>
            </w:pPr>
            <w:r w:rsidRPr="001C0FC4">
              <w:t>P</w:t>
            </w:r>
          </w:p>
        </w:tc>
      </w:tr>
      <w:tr w:rsidR="00296E35" w:rsidRPr="001C0FC4" w14:paraId="335472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80B8F" w14:textId="77777777" w:rsidR="00296E35" w:rsidRPr="001C0FC4" w:rsidRDefault="00296E35" w:rsidP="002E3FCC">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6760215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EB45B7"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DE722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DC83C"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879B0E" w14:textId="77777777" w:rsidR="00296E35" w:rsidRPr="001C0FC4" w:rsidRDefault="00296E35" w:rsidP="002E3FCC">
            <w:pPr>
              <w:pStyle w:val="TAC"/>
              <w:spacing w:line="254" w:lineRule="auto"/>
            </w:pPr>
            <w:r w:rsidRPr="001C0FC4">
              <w:t>-</w:t>
            </w:r>
          </w:p>
        </w:tc>
      </w:tr>
      <w:tr w:rsidR="00296E35" w:rsidRPr="001C0FC4" w14:paraId="12FC57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BE5EC8" w14:textId="77777777" w:rsidR="00296E35" w:rsidRPr="001C0FC4" w:rsidRDefault="00296E35" w:rsidP="002E3FCC">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274705C2" w14:textId="30C5F51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6AB4BAEA"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273A23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23C1F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D52FB2"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C938906" w14:textId="77777777" w:rsidR="00296E35" w:rsidRPr="001C0FC4" w:rsidRDefault="00296E35" w:rsidP="002E3FCC">
            <w:pPr>
              <w:pStyle w:val="TAC"/>
              <w:spacing w:line="254" w:lineRule="auto"/>
            </w:pPr>
            <w:r w:rsidRPr="001C0FC4">
              <w:t>P</w:t>
            </w:r>
          </w:p>
        </w:tc>
      </w:tr>
      <w:tr w:rsidR="00296E35" w:rsidRPr="001C0FC4" w14:paraId="6D66AB0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5C85036" w14:textId="77777777" w:rsidR="00296E35" w:rsidRPr="001C0FC4" w:rsidRDefault="00296E35" w:rsidP="002E3FCC">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20BA168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FE72D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884E0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5B3D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71F8E7" w14:textId="77777777" w:rsidR="00296E35" w:rsidRPr="001C0FC4" w:rsidRDefault="00296E35" w:rsidP="002E3FCC">
            <w:pPr>
              <w:pStyle w:val="TAC"/>
              <w:spacing w:line="254" w:lineRule="auto"/>
            </w:pPr>
            <w:r w:rsidRPr="001C0FC4">
              <w:t>-</w:t>
            </w:r>
          </w:p>
        </w:tc>
      </w:tr>
      <w:tr w:rsidR="00296E35" w:rsidRPr="001C0FC4" w14:paraId="57891C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6BC2814" w14:textId="77777777" w:rsidR="00296E35" w:rsidRPr="001C0FC4" w:rsidRDefault="00296E35" w:rsidP="002E3FCC">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4B5A368C" w14:textId="77777777" w:rsidR="00296E35" w:rsidRPr="001C0FC4" w:rsidRDefault="00296E35" w:rsidP="002E3FCC">
            <w:pPr>
              <w:pStyle w:val="TAL"/>
            </w:pPr>
            <w:r w:rsidRPr="001C0FC4">
              <w:t>Check: Does the UE (MCData client) notify the user of the incoming FD request?</w:t>
            </w:r>
          </w:p>
          <w:p w14:paraId="5EEB63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65C82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BD45F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319928"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7CD3C25" w14:textId="77777777" w:rsidR="00296E35" w:rsidRPr="001C0FC4" w:rsidRDefault="00296E35" w:rsidP="002E3FCC">
            <w:pPr>
              <w:pStyle w:val="TAC"/>
              <w:spacing w:line="254" w:lineRule="auto"/>
            </w:pPr>
            <w:r w:rsidRPr="001C0FC4">
              <w:t>P</w:t>
            </w:r>
          </w:p>
        </w:tc>
      </w:tr>
      <w:tr w:rsidR="00296E35" w:rsidRPr="001C0FC4" w14:paraId="409A5F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09CD4C" w14:textId="77777777" w:rsidR="00296E35" w:rsidRPr="001C0FC4" w:rsidRDefault="00296E35" w:rsidP="002E3FCC">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0D15C13E" w14:textId="77777777" w:rsidR="00296E35" w:rsidRPr="001C0FC4" w:rsidRDefault="00296E35" w:rsidP="002E3FCC">
            <w:pPr>
              <w:pStyle w:val="TAL"/>
            </w:pPr>
            <w:r w:rsidRPr="001C0FC4">
              <w:t>Make the UE (MCData client) defer the FD request before timer TDU2 expires.</w:t>
            </w:r>
          </w:p>
          <w:p w14:paraId="16A318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9FC446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D9C10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CFACB9"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21F3FF" w14:textId="77777777" w:rsidR="00296E35" w:rsidRPr="001C0FC4" w:rsidRDefault="00296E35" w:rsidP="002E3FCC">
            <w:pPr>
              <w:pStyle w:val="TAC"/>
              <w:spacing w:line="254" w:lineRule="auto"/>
            </w:pPr>
            <w:r w:rsidRPr="001C0FC4">
              <w:t>-</w:t>
            </w:r>
          </w:p>
        </w:tc>
      </w:tr>
      <w:tr w:rsidR="00296E35" w:rsidRPr="001C0FC4" w14:paraId="55F805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D56E6C3" w14:textId="77777777" w:rsidR="00296E35" w:rsidRPr="001C0FC4" w:rsidRDefault="00296E35" w:rsidP="002E3FCC">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09DFCDA4" w14:textId="10413D4A"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9E0B75C"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739C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9FB28C" w14:textId="77777777" w:rsidR="00296E35" w:rsidRPr="001C0FC4" w:rsidRDefault="00296E35" w:rsidP="002E3FCC">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7291946D" w14:textId="77777777" w:rsidR="00296E35" w:rsidRPr="001C0FC4" w:rsidRDefault="00296E35" w:rsidP="002E3FCC">
            <w:pPr>
              <w:pStyle w:val="TAC"/>
              <w:spacing w:line="254" w:lineRule="auto"/>
            </w:pPr>
            <w:r w:rsidRPr="001C0FC4">
              <w:t>P</w:t>
            </w:r>
          </w:p>
        </w:tc>
      </w:tr>
      <w:tr w:rsidR="00296E35" w:rsidRPr="001C0FC4" w14:paraId="570E39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EF02A8" w14:textId="77777777" w:rsidR="00296E35" w:rsidRPr="001C0FC4" w:rsidRDefault="00296E35" w:rsidP="002E3FCC">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3A45B1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BD76F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A72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819ECB"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B5B5D9" w14:textId="77777777" w:rsidR="00296E35" w:rsidRPr="001C0FC4" w:rsidRDefault="00296E35" w:rsidP="002E3FCC">
            <w:pPr>
              <w:pStyle w:val="TAC"/>
              <w:spacing w:line="254" w:lineRule="auto"/>
            </w:pPr>
            <w:r w:rsidRPr="001C0FC4">
              <w:t>-</w:t>
            </w:r>
          </w:p>
        </w:tc>
      </w:tr>
      <w:tr w:rsidR="00296E35" w:rsidRPr="001C0FC4" w14:paraId="775646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BEAEBE" w14:textId="77777777" w:rsidR="00296E35" w:rsidRPr="001C0FC4" w:rsidRDefault="00296E35" w:rsidP="002E3FCC">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4942912E" w14:textId="77777777" w:rsidR="00296E35" w:rsidRPr="001C0FC4" w:rsidRDefault="00296E35" w:rsidP="002E3FCC">
            <w:pPr>
              <w:pStyle w:val="TAL"/>
            </w:pPr>
            <w:r w:rsidRPr="001C0FC4">
              <w:t>Make the UE (MCData client) accept the deferred FD request and download the file.</w:t>
            </w:r>
          </w:p>
          <w:p w14:paraId="19C8699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88154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A4566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45815"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03F838" w14:textId="77777777" w:rsidR="00296E35" w:rsidRPr="001C0FC4" w:rsidRDefault="00296E35" w:rsidP="002E3FCC">
            <w:pPr>
              <w:pStyle w:val="TAC"/>
              <w:spacing w:line="254" w:lineRule="auto"/>
            </w:pPr>
            <w:r w:rsidRPr="001C0FC4">
              <w:t>-</w:t>
            </w:r>
          </w:p>
        </w:tc>
      </w:tr>
      <w:tr w:rsidR="00296E35" w:rsidRPr="001C0FC4" w14:paraId="24D027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ED9500" w14:textId="77777777" w:rsidR="00296E35" w:rsidRPr="001C0FC4" w:rsidRDefault="00296E35" w:rsidP="002E3FCC">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0C79F30D" w14:textId="6BC3392B"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2?</w:t>
            </w:r>
          </w:p>
          <w:p w14:paraId="3D6DE93A"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3C99360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BB84B6"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DF1ADA"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A15E3C8" w14:textId="77777777" w:rsidR="00296E35" w:rsidRPr="001C0FC4" w:rsidRDefault="00296E35" w:rsidP="002E3FCC">
            <w:pPr>
              <w:pStyle w:val="TAC"/>
              <w:spacing w:line="254" w:lineRule="auto"/>
            </w:pPr>
            <w:r w:rsidRPr="001C0FC4">
              <w:t>P</w:t>
            </w:r>
          </w:p>
        </w:tc>
      </w:tr>
      <w:tr w:rsidR="00296E35" w:rsidRPr="001C0FC4" w14:paraId="722907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7BDA0A" w14:textId="77777777" w:rsidR="00296E35" w:rsidRPr="001C0FC4" w:rsidRDefault="00296E35" w:rsidP="002E3FCC">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0A6892A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CF663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91196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87906F"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BC9EE8" w14:textId="77777777" w:rsidR="00296E35" w:rsidRPr="001C0FC4" w:rsidRDefault="00296E35" w:rsidP="002E3FCC">
            <w:pPr>
              <w:pStyle w:val="TAC"/>
              <w:spacing w:line="254" w:lineRule="auto"/>
            </w:pPr>
            <w:r w:rsidRPr="001C0FC4">
              <w:t>-</w:t>
            </w:r>
          </w:p>
        </w:tc>
      </w:tr>
      <w:tr w:rsidR="00296E35" w:rsidRPr="001C0FC4" w14:paraId="399F96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0005E4" w14:textId="77777777" w:rsidR="00296E35" w:rsidRPr="001C0FC4" w:rsidRDefault="00296E35" w:rsidP="002E3FCC">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3AEECE06" w14:textId="77777777" w:rsidR="00296E35" w:rsidRPr="001C0FC4" w:rsidRDefault="00296E35" w:rsidP="002E3FCC">
            <w:pPr>
              <w:pStyle w:val="TAL"/>
            </w:pPr>
            <w:r w:rsidRPr="001C0FC4">
              <w:t>Check: Does the UE (MCData client) notify the user of the file download?</w:t>
            </w:r>
          </w:p>
          <w:p w14:paraId="76629FF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0A05E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4E0B5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59C89"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C2319C0" w14:textId="77777777" w:rsidR="00296E35" w:rsidRPr="001C0FC4" w:rsidRDefault="00296E35" w:rsidP="002E3FCC">
            <w:pPr>
              <w:pStyle w:val="TAC"/>
              <w:spacing w:line="254" w:lineRule="auto"/>
            </w:pPr>
            <w:r w:rsidRPr="001C0FC4">
              <w:t>P</w:t>
            </w:r>
          </w:p>
        </w:tc>
      </w:tr>
      <w:tr w:rsidR="00296E35" w:rsidRPr="001C0FC4" w14:paraId="231BFEF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596AA5" w14:textId="77777777" w:rsidR="00296E35" w:rsidRPr="001C0FC4" w:rsidRDefault="00296E35" w:rsidP="002E3FCC">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135D2080" w14:textId="233571BE" w:rsidR="00296E35" w:rsidRPr="001C0FC4" w:rsidRDefault="00296E35" w:rsidP="002E3FCC">
            <w:pPr>
              <w:pStyle w:val="TAL"/>
            </w:pPr>
            <w:r w:rsidRPr="001C0FC4">
              <w:t>Check: Has the UE (MCData client) downloaded test file 2 (</w:t>
            </w:r>
            <w:r w:rsidR="00D34D34">
              <w:t>Annex</w:t>
            </w:r>
            <w:r w:rsidRPr="001C0FC4">
              <w:t xml:space="preserve"> A.3.3)?</w:t>
            </w:r>
          </w:p>
          <w:p w14:paraId="76B478D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48C75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7BB5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EEDC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975EC9" w14:textId="77777777" w:rsidR="00296E35" w:rsidRPr="001C0FC4" w:rsidRDefault="00296E35" w:rsidP="002E3FCC">
            <w:pPr>
              <w:pStyle w:val="TAC"/>
            </w:pPr>
            <w:r w:rsidRPr="001C0FC4">
              <w:t>P</w:t>
            </w:r>
          </w:p>
        </w:tc>
      </w:tr>
      <w:tr w:rsidR="00296E35" w:rsidRPr="001C0FC4" w14:paraId="314D385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1026B1" w14:textId="77777777" w:rsidR="00296E35" w:rsidRPr="001C0FC4" w:rsidRDefault="00296E35" w:rsidP="002E3FCC">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7AA8FE2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2C3F85"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DA14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70804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F5DDDC" w14:textId="77777777" w:rsidR="00296E35" w:rsidRPr="001C0FC4" w:rsidRDefault="00296E35" w:rsidP="002E3FCC">
            <w:pPr>
              <w:pStyle w:val="TAC"/>
              <w:spacing w:line="254" w:lineRule="auto"/>
            </w:pPr>
            <w:r w:rsidRPr="001C0FC4">
              <w:t>-</w:t>
            </w:r>
          </w:p>
        </w:tc>
      </w:tr>
      <w:tr w:rsidR="00296E35" w:rsidRPr="001C0FC4" w14:paraId="2217E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A77E96D" w14:textId="77777777" w:rsidR="00296E35" w:rsidRPr="001C0FC4" w:rsidRDefault="00296E35" w:rsidP="002E3FCC">
            <w:pPr>
              <w:pStyle w:val="TAN"/>
            </w:pPr>
            <w:r w:rsidRPr="001C0FC4">
              <w:t>NOTE 1:</w:t>
            </w:r>
            <w:r w:rsidRPr="001C0FC4">
              <w:tab/>
              <w:t>This is expected to be done via a suitable implementation dependent MMI.</w:t>
            </w:r>
          </w:p>
          <w:p w14:paraId="6542E9CA"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530FD980" w14:textId="77777777" w:rsidR="00296E35" w:rsidRPr="001C0FC4" w:rsidRDefault="00296E35" w:rsidP="002E3FCC">
            <w:pPr>
              <w:pStyle w:val="TAN"/>
            </w:pPr>
            <w:r w:rsidRPr="001C0FC4">
              <w:t>NOTE 3:</w:t>
            </w:r>
            <w:r w:rsidRPr="001C0FC4">
              <w:tab/>
              <w:t>Test file 1 and 2 for CT FD as specified in annex A.3.1 and A.3.2.</w:t>
            </w:r>
          </w:p>
        </w:tc>
      </w:tr>
    </w:tbl>
    <w:p w14:paraId="0AB82B94" w14:textId="77777777" w:rsidR="00296E35" w:rsidRPr="001C0FC4" w:rsidRDefault="00296E35" w:rsidP="00296E35"/>
    <w:p w14:paraId="566C924C" w14:textId="77777777" w:rsidR="00296E35" w:rsidRPr="001C0FC4" w:rsidRDefault="00296E35" w:rsidP="00296E35">
      <w:pPr>
        <w:pStyle w:val="H6"/>
      </w:pPr>
      <w:bookmarkStart w:id="894" w:name="_Toc52782408"/>
      <w:bookmarkStart w:id="895" w:name="_Toc52783019"/>
      <w:bookmarkStart w:id="896" w:name="_Toc59042888"/>
      <w:r w:rsidRPr="001C0FC4">
        <w:t>6.2.2.3.3</w:t>
      </w:r>
      <w:r w:rsidRPr="001C0FC4">
        <w:tab/>
        <w:t>Specific message contents</w:t>
      </w:r>
      <w:bookmarkEnd w:id="894"/>
      <w:bookmarkEnd w:id="895"/>
      <w:bookmarkEnd w:id="896"/>
    </w:p>
    <w:p w14:paraId="1E355D08" w14:textId="7A91AD80" w:rsidR="00296E35" w:rsidRPr="001C0FC4" w:rsidRDefault="00296E35" w:rsidP="00296E35">
      <w:pPr>
        <w:pStyle w:val="TH"/>
      </w:pPr>
      <w:r w:rsidRPr="001C0FC4">
        <w:t>Table 6.2.2.3.3-1: SIP MESSAGE from the SS (steps 1, 12, 18, Table 6.2.2.3.2-1;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DADA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03EB335" w14:textId="1650D263"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7C3F2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ACB33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5413B"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D843C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506E445"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00030" w14:textId="77777777" w:rsidR="00296E35" w:rsidRPr="001C0FC4" w:rsidRDefault="00296E35" w:rsidP="002E3FCC">
            <w:pPr>
              <w:pStyle w:val="TAH"/>
            </w:pPr>
            <w:r w:rsidRPr="001C0FC4">
              <w:t>Condition</w:t>
            </w:r>
          </w:p>
        </w:tc>
      </w:tr>
      <w:tr w:rsidR="00296E35" w:rsidRPr="001C0FC4" w14:paraId="5BC89E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32B9FE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BA2D75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2CA7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3068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2CB92B" w14:textId="77777777" w:rsidR="00296E35" w:rsidRPr="001C0FC4" w:rsidRDefault="00296E35" w:rsidP="002E3FCC">
            <w:pPr>
              <w:pStyle w:val="TAL"/>
            </w:pPr>
          </w:p>
        </w:tc>
      </w:tr>
      <w:tr w:rsidR="00296E35" w:rsidRPr="001C0FC4" w14:paraId="72BE74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6D0D2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9E07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A1087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5CFCE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226660" w14:textId="77777777" w:rsidR="00296E35" w:rsidRPr="001C0FC4" w:rsidRDefault="00296E35" w:rsidP="002E3FCC">
            <w:pPr>
              <w:pStyle w:val="TAL"/>
            </w:pPr>
          </w:p>
        </w:tc>
      </w:tr>
      <w:tr w:rsidR="00296E35" w:rsidRPr="001C0FC4" w14:paraId="6530C4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7AB8A3"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0A0F2B" w14:textId="77777777" w:rsidR="00296E35" w:rsidRPr="001C0FC4" w:rsidRDefault="00296E35" w:rsidP="002E3FCC">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06F4C9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694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001BA0" w14:textId="77777777" w:rsidR="00296E35" w:rsidRPr="001C0FC4" w:rsidRDefault="00296E35" w:rsidP="002E3FCC">
            <w:pPr>
              <w:pStyle w:val="TAL"/>
            </w:pPr>
          </w:p>
        </w:tc>
      </w:tr>
      <w:tr w:rsidR="00296E35" w:rsidRPr="001C0FC4" w14:paraId="29582B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FBF506"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F3B24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A67F6"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8434E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130C1" w14:textId="77777777" w:rsidR="00296E35" w:rsidRPr="001C0FC4" w:rsidRDefault="00296E35" w:rsidP="002E3FCC">
            <w:pPr>
              <w:pStyle w:val="TAL"/>
            </w:pPr>
          </w:p>
        </w:tc>
      </w:tr>
      <w:tr w:rsidR="00296E35" w:rsidRPr="001C0FC4" w14:paraId="1090209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79D6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6134D" w14:textId="77777777" w:rsidR="00296E35" w:rsidRPr="001C0FC4" w:rsidRDefault="00296E35" w:rsidP="002E3FCC">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18EF7B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38A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41256" w14:textId="77777777" w:rsidR="00296E35" w:rsidRPr="001C0FC4" w:rsidRDefault="00296E35" w:rsidP="002E3FCC">
            <w:pPr>
              <w:pStyle w:val="TAL"/>
            </w:pPr>
          </w:p>
        </w:tc>
      </w:tr>
    </w:tbl>
    <w:p w14:paraId="043E44C7" w14:textId="77777777" w:rsidR="00296E35" w:rsidRPr="001C0FC4" w:rsidRDefault="00296E35" w:rsidP="00296E35"/>
    <w:p w14:paraId="63E1418F" w14:textId="77777777" w:rsidR="00296E35" w:rsidRPr="001C0FC4" w:rsidRDefault="00296E35" w:rsidP="00296E35">
      <w:pPr>
        <w:pStyle w:val="TH"/>
      </w:pPr>
      <w:r w:rsidRPr="001C0FC4">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E75E2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9CFECA" w14:textId="6BE765B5"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20FABC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14D98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A39E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BC4AB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B8BAC6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8625F9B" w14:textId="77777777" w:rsidR="00296E35" w:rsidRPr="001C0FC4" w:rsidRDefault="00296E35" w:rsidP="002E3FCC">
            <w:pPr>
              <w:pStyle w:val="TAH"/>
            </w:pPr>
            <w:r w:rsidRPr="001C0FC4">
              <w:t>Condition</w:t>
            </w:r>
          </w:p>
        </w:tc>
      </w:tr>
      <w:tr w:rsidR="00296E35" w:rsidRPr="001C0FC4" w14:paraId="460D030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71E5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7F371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5543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1B45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4F6CC8" w14:textId="77777777" w:rsidR="00296E35" w:rsidRPr="001C0FC4" w:rsidRDefault="00296E35" w:rsidP="002E3FCC">
            <w:pPr>
              <w:pStyle w:val="TAL"/>
            </w:pPr>
          </w:p>
        </w:tc>
      </w:tr>
      <w:tr w:rsidR="00296E35" w:rsidRPr="001C0FC4" w14:paraId="4B74CB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C3A239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D74685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D2CD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185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BA7E5" w14:textId="77777777" w:rsidR="00296E35" w:rsidRPr="001C0FC4" w:rsidRDefault="00296E35" w:rsidP="002E3FCC">
            <w:pPr>
              <w:pStyle w:val="TAL"/>
            </w:pPr>
          </w:p>
        </w:tc>
      </w:tr>
      <w:tr w:rsidR="00296E35" w:rsidRPr="001C0FC4" w14:paraId="5D601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9D359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C1DB33A"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A719B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7897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6B8F29" w14:textId="77777777" w:rsidR="00296E35" w:rsidRPr="001C0FC4" w:rsidRDefault="00296E35" w:rsidP="002E3FCC">
            <w:pPr>
              <w:pStyle w:val="TAL"/>
            </w:pPr>
          </w:p>
        </w:tc>
      </w:tr>
    </w:tbl>
    <w:p w14:paraId="4A94C850" w14:textId="77777777" w:rsidR="00296E35" w:rsidRPr="001C0FC4" w:rsidRDefault="00296E35" w:rsidP="00296E35"/>
    <w:p w14:paraId="48D574F0" w14:textId="77777777" w:rsidR="00296E35" w:rsidRPr="001C0FC4" w:rsidRDefault="00296E35" w:rsidP="00296E35">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E9B7C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FF3E6CA" w14:textId="551A0A22" w:rsidR="00296E35" w:rsidRPr="001C0FC4" w:rsidRDefault="00296E35" w:rsidP="002E3FCC">
            <w:pPr>
              <w:pStyle w:val="TAL"/>
            </w:pPr>
            <w:r w:rsidRPr="001C0FC4">
              <w:t xml:space="preserve">Derivation Path: TS </w:t>
            </w:r>
            <w:r>
              <w:t>37.579</w:t>
            </w:r>
            <w:r w:rsidRPr="001C0FC4">
              <w:t>-1 [2], Table 5.5.3.8.6-1, condition FD_HTTP</w:t>
            </w:r>
          </w:p>
        </w:tc>
      </w:tr>
    </w:tbl>
    <w:p w14:paraId="433C8325" w14:textId="77777777" w:rsidR="00296E35" w:rsidRPr="001C0FC4" w:rsidRDefault="00296E35" w:rsidP="00296E35"/>
    <w:p w14:paraId="037FF637" w14:textId="77777777" w:rsidR="00296E35" w:rsidRPr="001C0FC4" w:rsidRDefault="00296E35" w:rsidP="00296E35">
      <w:pPr>
        <w:pStyle w:val="TH"/>
      </w:pPr>
      <w:r w:rsidRPr="001C0FC4">
        <w:t>Table 6.2.2.3.3-3: Void</w:t>
      </w:r>
    </w:p>
    <w:p w14:paraId="5F15524D" w14:textId="1E2A6D04" w:rsidR="00296E35" w:rsidRPr="001C0FC4" w:rsidRDefault="00296E35" w:rsidP="00296E35">
      <w:pPr>
        <w:pStyle w:val="TH"/>
      </w:pPr>
      <w:r w:rsidRPr="001C0FC4">
        <w:t>Table 6.2.2.3.3-4: SIP MESSAGE from the UE (steps 5, 25, Table 6.2.2.3.2-1;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8F8089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0034843" w14:textId="3D3B0B74"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DF39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6E1897" w14:textId="77777777" w:rsidR="00296E35" w:rsidRPr="001C0FC4" w:rsidRDefault="00296E35" w:rsidP="002E3FCC">
            <w:pPr>
              <w:pStyle w:val="TAH"/>
            </w:pPr>
            <w:bookmarkStart w:id="897"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B2383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0245EC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E54608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087815" w14:textId="77777777" w:rsidR="00296E35" w:rsidRPr="001C0FC4" w:rsidRDefault="00296E35" w:rsidP="002E3FCC">
            <w:pPr>
              <w:pStyle w:val="TAH"/>
            </w:pPr>
            <w:r w:rsidRPr="001C0FC4">
              <w:t>Condition</w:t>
            </w:r>
          </w:p>
        </w:tc>
        <w:bookmarkEnd w:id="897"/>
      </w:tr>
      <w:tr w:rsidR="00296E35" w:rsidRPr="001C0FC4" w14:paraId="6B4544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42221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222AF8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B5EDA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6BA8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AB3EB" w14:textId="77777777" w:rsidR="00296E35" w:rsidRPr="001C0FC4" w:rsidRDefault="00296E35" w:rsidP="002E3FCC">
            <w:pPr>
              <w:pStyle w:val="TAL"/>
            </w:pPr>
          </w:p>
        </w:tc>
      </w:tr>
      <w:tr w:rsidR="00296E35" w:rsidRPr="001C0FC4" w14:paraId="06FE38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67349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9B68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9BB8CC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B1418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FC52B8" w14:textId="77777777" w:rsidR="00296E35" w:rsidRPr="001C0FC4" w:rsidRDefault="00296E35" w:rsidP="002E3FCC">
            <w:pPr>
              <w:pStyle w:val="TAL"/>
            </w:pPr>
          </w:p>
        </w:tc>
      </w:tr>
      <w:tr w:rsidR="00296E35" w:rsidRPr="001C0FC4" w14:paraId="4DF193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9A624"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F79C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4189E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538D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655EC5" w14:textId="77777777" w:rsidR="00296E35" w:rsidRPr="001C0FC4" w:rsidRDefault="00296E35" w:rsidP="002E3FCC">
            <w:pPr>
              <w:pStyle w:val="TAL"/>
            </w:pPr>
          </w:p>
        </w:tc>
      </w:tr>
      <w:tr w:rsidR="00296E35" w:rsidRPr="001C0FC4" w14:paraId="34962B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A2E0E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9B5BA1" w14:textId="77777777" w:rsidR="00296E35" w:rsidRPr="001C0FC4" w:rsidRDefault="00296E35" w:rsidP="002E3FCC">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39171B8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882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06741" w14:textId="77777777" w:rsidR="00296E35" w:rsidRPr="001C0FC4" w:rsidRDefault="00296E35" w:rsidP="002E3FCC">
            <w:pPr>
              <w:pStyle w:val="TAL"/>
            </w:pPr>
          </w:p>
        </w:tc>
      </w:tr>
    </w:tbl>
    <w:p w14:paraId="00102705" w14:textId="77777777" w:rsidR="00296E35" w:rsidRPr="001C0FC4" w:rsidRDefault="00296E35" w:rsidP="00296E35"/>
    <w:p w14:paraId="06B5A9E9" w14:textId="77777777" w:rsidR="00296E35" w:rsidRPr="001C0FC4" w:rsidRDefault="00296E35" w:rsidP="00296E35">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E25F7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24400E1" w14:textId="4F11BBE2" w:rsidR="00296E35" w:rsidRPr="001C0FC4" w:rsidRDefault="00296E35" w:rsidP="002E3FCC">
            <w:pPr>
              <w:pStyle w:val="TAL"/>
            </w:pPr>
            <w:r w:rsidRPr="001C0FC4">
              <w:t xml:space="preserve">Derivation Path: TS </w:t>
            </w:r>
            <w:r>
              <w:t>37.579</w:t>
            </w:r>
            <w:r w:rsidRPr="001C0FC4">
              <w:t>-1 [2], Table 5.5.3.8.7-1, condition FD_ACCEPTED</w:t>
            </w:r>
          </w:p>
        </w:tc>
      </w:tr>
    </w:tbl>
    <w:p w14:paraId="58755AED" w14:textId="77777777" w:rsidR="00296E35" w:rsidRPr="001C0FC4" w:rsidRDefault="00296E35" w:rsidP="00296E35"/>
    <w:p w14:paraId="292E16B1" w14:textId="1DD50020" w:rsidR="00296E35" w:rsidRPr="001C0FC4" w:rsidRDefault="00296E35" w:rsidP="00296E35">
      <w:pPr>
        <w:pStyle w:val="TH"/>
      </w:pPr>
      <w:r w:rsidRPr="001C0FC4">
        <w:t>Table 6.2.2.3.3-6: HTTP GET from the UE (steps 5, 25, Table 6.2.2.3.2-1;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5E5BA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68294C3B" w14:textId="3B3A23CD" w:rsidR="00296E35" w:rsidRPr="001C0FC4" w:rsidRDefault="00296E35" w:rsidP="002E3FCC">
            <w:pPr>
              <w:pStyle w:val="TAL"/>
            </w:pPr>
            <w:r w:rsidRPr="001C0FC4">
              <w:t xml:space="preserve">Derivation Path: TS </w:t>
            </w:r>
            <w:r>
              <w:t>37.579</w:t>
            </w:r>
            <w:r w:rsidRPr="001C0FC4">
              <w:t>-1 [2], Table 5.5.4.2-1, condition FD_HTTP</w:t>
            </w:r>
          </w:p>
        </w:tc>
      </w:tr>
    </w:tbl>
    <w:p w14:paraId="25EF2F46" w14:textId="77777777" w:rsidR="00296E35" w:rsidRPr="001C0FC4" w:rsidRDefault="00296E35" w:rsidP="00296E35"/>
    <w:p w14:paraId="63F551D7" w14:textId="7A579C44" w:rsidR="00296E35" w:rsidRPr="001C0FC4" w:rsidRDefault="00296E35" w:rsidP="00296E35">
      <w:pPr>
        <w:pStyle w:val="TH"/>
      </w:pPr>
      <w:r w:rsidRPr="001C0FC4">
        <w:t>Table 6.2.2.3.3-7: HTTP 200 (OK) from the SS (steps 5, 25, Table 6.2.2.3.2-1;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CA15B2"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55194E6" w14:textId="05247CDC" w:rsidR="00296E35" w:rsidRPr="001C0FC4" w:rsidRDefault="00296E35" w:rsidP="002E3FCC">
            <w:pPr>
              <w:pStyle w:val="TAL"/>
            </w:pPr>
            <w:r w:rsidRPr="001C0FC4">
              <w:t xml:space="preserve">Derivation Path: TS </w:t>
            </w:r>
            <w:r>
              <w:t>37.579</w:t>
            </w:r>
            <w:r w:rsidRPr="001C0FC4">
              <w:t>-1 [2], Table 5.5.4.6-1, condition FD_HTTP</w:t>
            </w:r>
          </w:p>
        </w:tc>
      </w:tr>
    </w:tbl>
    <w:p w14:paraId="24AF14D9" w14:textId="77777777" w:rsidR="00296E35" w:rsidRPr="001C0FC4" w:rsidRDefault="00296E35" w:rsidP="00296E35"/>
    <w:p w14:paraId="6BBF91BC" w14:textId="77777777" w:rsidR="00296E35" w:rsidRPr="001C0FC4" w:rsidRDefault="00296E35" w:rsidP="00296E35">
      <w:pPr>
        <w:pStyle w:val="TH"/>
      </w:pPr>
      <w:r w:rsidRPr="001C0FC4">
        <w:t>Table 6.2.2.3.3-8..9: Void</w:t>
      </w:r>
    </w:p>
    <w:p w14:paraId="2F46CF63" w14:textId="3E8BBE22" w:rsidR="00296E35" w:rsidRPr="001C0FC4" w:rsidRDefault="00296E35" w:rsidP="00296E35">
      <w:pPr>
        <w:pStyle w:val="TH"/>
      </w:pPr>
      <w:r w:rsidRPr="001C0FC4">
        <w:t>Table 6.2.2.3.3-10: SIP MESSAGE from the UE (steps 5, 25, Table 6.2.2.3.2-1;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66FB2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A8EC6A1" w14:textId="235823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35A05F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BD2FBB"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DCCD6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C0082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04F0E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29A5449" w14:textId="77777777" w:rsidR="00296E35" w:rsidRPr="001C0FC4" w:rsidRDefault="00296E35" w:rsidP="002E3FCC">
            <w:pPr>
              <w:pStyle w:val="TAH"/>
            </w:pPr>
            <w:r w:rsidRPr="001C0FC4">
              <w:t>Condition</w:t>
            </w:r>
          </w:p>
        </w:tc>
      </w:tr>
      <w:tr w:rsidR="00296E35" w:rsidRPr="001C0FC4" w14:paraId="5645F2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7493D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597A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B9713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396D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F211B" w14:textId="77777777" w:rsidR="00296E35" w:rsidRPr="001C0FC4" w:rsidRDefault="00296E35" w:rsidP="002E3FCC">
            <w:pPr>
              <w:pStyle w:val="TAL"/>
            </w:pPr>
          </w:p>
        </w:tc>
      </w:tr>
      <w:tr w:rsidR="00296E35" w:rsidRPr="001C0FC4" w14:paraId="78A8E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621177"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44DACC"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98A926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1F98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384481" w14:textId="77777777" w:rsidR="00296E35" w:rsidRPr="001C0FC4" w:rsidRDefault="00296E35" w:rsidP="002E3FCC">
            <w:pPr>
              <w:pStyle w:val="TAL"/>
            </w:pPr>
          </w:p>
        </w:tc>
      </w:tr>
      <w:tr w:rsidR="00296E35" w:rsidRPr="001C0FC4" w14:paraId="421F8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2A784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546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782D10"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4659A1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D4ADE1" w14:textId="77777777" w:rsidR="00296E35" w:rsidRPr="001C0FC4" w:rsidRDefault="00296E35" w:rsidP="002E3FCC">
            <w:pPr>
              <w:pStyle w:val="TAL"/>
            </w:pPr>
          </w:p>
        </w:tc>
      </w:tr>
      <w:tr w:rsidR="00296E35" w:rsidRPr="001C0FC4" w14:paraId="24B0BB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BAA2B7"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011C0C" w14:textId="77777777" w:rsidR="00296E35" w:rsidRPr="001C0FC4" w:rsidRDefault="00296E35" w:rsidP="002E3FCC">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339DE2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13E3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0B11A5" w14:textId="77777777" w:rsidR="00296E35" w:rsidRPr="001C0FC4" w:rsidRDefault="00296E35" w:rsidP="002E3FCC">
            <w:pPr>
              <w:pStyle w:val="TAL"/>
            </w:pPr>
          </w:p>
        </w:tc>
      </w:tr>
    </w:tbl>
    <w:p w14:paraId="2B1A3341" w14:textId="77777777" w:rsidR="00296E35" w:rsidRPr="001C0FC4" w:rsidRDefault="00296E35" w:rsidP="00296E35"/>
    <w:p w14:paraId="272D0773" w14:textId="77777777" w:rsidR="00296E35" w:rsidRPr="001C0FC4" w:rsidRDefault="00296E35" w:rsidP="00296E35">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5D81D8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83A185" w14:textId="252FA985" w:rsidR="00296E35" w:rsidRPr="001C0FC4" w:rsidRDefault="00296E35" w:rsidP="002E3FCC">
            <w:pPr>
              <w:pStyle w:val="TAL"/>
            </w:pPr>
            <w:r w:rsidRPr="001C0FC4">
              <w:t xml:space="preserve">Derivation Path: TS </w:t>
            </w:r>
            <w:r>
              <w:t>37.579</w:t>
            </w:r>
            <w:r w:rsidRPr="001C0FC4">
              <w:t>-1 [2], Table 5.5.3.8.7-1, condition FD_COMPLETED</w:t>
            </w:r>
          </w:p>
        </w:tc>
      </w:tr>
    </w:tbl>
    <w:p w14:paraId="6EF1459D" w14:textId="77777777" w:rsidR="00296E35" w:rsidRPr="001C0FC4" w:rsidRDefault="00296E35" w:rsidP="00296E35"/>
    <w:p w14:paraId="3908911F" w14:textId="472ACAC5" w:rsidR="00296E35" w:rsidRPr="001C0FC4" w:rsidRDefault="00296E35" w:rsidP="00296E35">
      <w:pPr>
        <w:pStyle w:val="TH"/>
      </w:pPr>
      <w:r w:rsidRPr="001C0FC4">
        <w:t>Table 6.2.2.3.3-12: SIP MESSAGE from the UE (step 16,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AD2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B41A1F" w14:textId="73ED869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2A1B3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3D1987" w14:textId="77777777" w:rsidR="00296E35" w:rsidRPr="001C0FC4" w:rsidRDefault="00296E35" w:rsidP="002E3FCC">
            <w:pPr>
              <w:pStyle w:val="TAH"/>
            </w:pPr>
            <w:bookmarkStart w:id="898"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E09377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2A0DD5E"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59278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74E51B7" w14:textId="77777777" w:rsidR="00296E35" w:rsidRPr="001C0FC4" w:rsidRDefault="00296E35" w:rsidP="002E3FCC">
            <w:pPr>
              <w:pStyle w:val="TAH"/>
            </w:pPr>
            <w:r w:rsidRPr="001C0FC4">
              <w:t>Condition</w:t>
            </w:r>
          </w:p>
        </w:tc>
        <w:bookmarkEnd w:id="898"/>
      </w:tr>
      <w:tr w:rsidR="00296E35" w:rsidRPr="001C0FC4" w14:paraId="74A4EC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83014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D59B4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B29E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6544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38A13" w14:textId="77777777" w:rsidR="00296E35" w:rsidRPr="001C0FC4" w:rsidRDefault="00296E35" w:rsidP="002E3FCC">
            <w:pPr>
              <w:pStyle w:val="TAL"/>
            </w:pPr>
          </w:p>
        </w:tc>
      </w:tr>
      <w:tr w:rsidR="00296E35" w:rsidRPr="001C0FC4" w14:paraId="428B318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17457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CFCF3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04EA3F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3F418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576A05" w14:textId="77777777" w:rsidR="00296E35" w:rsidRPr="001C0FC4" w:rsidRDefault="00296E35" w:rsidP="002E3FCC">
            <w:pPr>
              <w:pStyle w:val="TAL"/>
            </w:pPr>
          </w:p>
        </w:tc>
      </w:tr>
      <w:tr w:rsidR="00296E35" w:rsidRPr="001C0FC4" w14:paraId="456722D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F827F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2113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3812A"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7F02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9189FB" w14:textId="77777777" w:rsidR="00296E35" w:rsidRPr="001C0FC4" w:rsidRDefault="00296E35" w:rsidP="002E3FCC">
            <w:pPr>
              <w:pStyle w:val="TAL"/>
            </w:pPr>
          </w:p>
        </w:tc>
      </w:tr>
      <w:tr w:rsidR="00296E35" w:rsidRPr="001C0FC4" w14:paraId="3F8E90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B0AF4F"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422053" w14:textId="77777777" w:rsidR="00296E35" w:rsidRPr="001C0FC4" w:rsidRDefault="00296E35" w:rsidP="002E3FCC">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4DED3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80D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DF1DFF" w14:textId="77777777" w:rsidR="00296E35" w:rsidRPr="001C0FC4" w:rsidRDefault="00296E35" w:rsidP="002E3FCC">
            <w:pPr>
              <w:pStyle w:val="TAL"/>
            </w:pPr>
          </w:p>
        </w:tc>
      </w:tr>
    </w:tbl>
    <w:p w14:paraId="5B5AFDBC" w14:textId="77777777" w:rsidR="00296E35" w:rsidRPr="001C0FC4" w:rsidRDefault="00296E35" w:rsidP="00296E35"/>
    <w:p w14:paraId="4CC4F820" w14:textId="77777777" w:rsidR="00296E35" w:rsidRPr="001C0FC4" w:rsidRDefault="00296E35" w:rsidP="00296E35">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1FC93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B6FD3DE" w14:textId="0653A179" w:rsidR="00296E35" w:rsidRPr="001C0FC4" w:rsidRDefault="00296E35" w:rsidP="002E3FCC">
            <w:pPr>
              <w:pStyle w:val="TAL"/>
            </w:pPr>
            <w:r w:rsidRPr="001C0FC4">
              <w:t xml:space="preserve">Derivation Path: TS </w:t>
            </w:r>
            <w:r>
              <w:t>37.579</w:t>
            </w:r>
            <w:r w:rsidRPr="001C0FC4">
              <w:t>-1 [2], Table 5.5.3.8.7-1, condition FD_REJECTED</w:t>
            </w:r>
          </w:p>
        </w:tc>
      </w:tr>
    </w:tbl>
    <w:p w14:paraId="7A77D79D" w14:textId="77777777" w:rsidR="00296E35" w:rsidRPr="001C0FC4" w:rsidRDefault="00296E35" w:rsidP="00296E35"/>
    <w:p w14:paraId="6297938D" w14:textId="5FEDA18B" w:rsidR="00296E35" w:rsidRPr="001C0FC4" w:rsidRDefault="00296E35" w:rsidP="00296E35">
      <w:pPr>
        <w:pStyle w:val="TH"/>
      </w:pPr>
      <w:r w:rsidRPr="001C0FC4">
        <w:t>Table 6.2.2.3.3-14: SIP MESSAGE from the UE (step 22,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46C5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046941" w14:textId="58A57C60"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878A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3111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3791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63A735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B681C6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16C461" w14:textId="77777777" w:rsidR="00296E35" w:rsidRPr="001C0FC4" w:rsidRDefault="00296E35" w:rsidP="002E3FCC">
            <w:pPr>
              <w:pStyle w:val="TAH"/>
            </w:pPr>
            <w:r w:rsidRPr="001C0FC4">
              <w:t>Condition</w:t>
            </w:r>
          </w:p>
        </w:tc>
      </w:tr>
      <w:tr w:rsidR="00296E35" w:rsidRPr="001C0FC4" w14:paraId="4CB538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E041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055E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DC4D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93CF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301B5" w14:textId="77777777" w:rsidR="00296E35" w:rsidRPr="001C0FC4" w:rsidRDefault="00296E35" w:rsidP="002E3FCC">
            <w:pPr>
              <w:pStyle w:val="TAL"/>
            </w:pPr>
          </w:p>
        </w:tc>
      </w:tr>
      <w:tr w:rsidR="00296E35" w:rsidRPr="001C0FC4" w14:paraId="42993F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4FCA5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1321BD"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01FBDE"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7285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28BAF5" w14:textId="77777777" w:rsidR="00296E35" w:rsidRPr="001C0FC4" w:rsidRDefault="00296E35" w:rsidP="002E3FCC">
            <w:pPr>
              <w:pStyle w:val="TAL"/>
            </w:pPr>
          </w:p>
        </w:tc>
      </w:tr>
      <w:tr w:rsidR="00296E35" w:rsidRPr="001C0FC4" w14:paraId="3AD56D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588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9416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2A619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7EE0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D0A6B" w14:textId="77777777" w:rsidR="00296E35" w:rsidRPr="001C0FC4" w:rsidRDefault="00296E35" w:rsidP="002E3FCC">
            <w:pPr>
              <w:pStyle w:val="TAL"/>
            </w:pPr>
          </w:p>
        </w:tc>
      </w:tr>
      <w:tr w:rsidR="00296E35" w:rsidRPr="001C0FC4" w14:paraId="5102EE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D8D3C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04D8F" w14:textId="77777777" w:rsidR="00296E35" w:rsidRPr="001C0FC4" w:rsidRDefault="00296E35" w:rsidP="002E3FCC">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3AEC34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6E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2B769" w14:textId="77777777" w:rsidR="00296E35" w:rsidRPr="001C0FC4" w:rsidRDefault="00296E35" w:rsidP="002E3FCC">
            <w:pPr>
              <w:pStyle w:val="TAL"/>
            </w:pPr>
          </w:p>
        </w:tc>
      </w:tr>
    </w:tbl>
    <w:p w14:paraId="787C8118" w14:textId="77777777" w:rsidR="00296E35" w:rsidRPr="001C0FC4" w:rsidRDefault="00296E35" w:rsidP="00296E35"/>
    <w:p w14:paraId="5B716B5B" w14:textId="77777777" w:rsidR="00296E35" w:rsidRPr="001C0FC4" w:rsidRDefault="00296E35" w:rsidP="00296E35">
      <w:pPr>
        <w:pStyle w:val="TH"/>
      </w:pPr>
      <w:r w:rsidRPr="001C0FC4">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4ACC54"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93062CB" w14:textId="4BF3492F" w:rsidR="00296E35" w:rsidRPr="001C0FC4" w:rsidRDefault="00296E35" w:rsidP="002E3FCC">
            <w:pPr>
              <w:pStyle w:val="TAL"/>
            </w:pPr>
            <w:r w:rsidRPr="001C0FC4">
              <w:t xml:space="preserve">Derivation Path: TS </w:t>
            </w:r>
            <w:r>
              <w:t>37.579</w:t>
            </w:r>
            <w:r w:rsidRPr="001C0FC4">
              <w:t>-1 [2], Table 5.5.3.8.7-1, condition FD_DEFERRED</w:t>
            </w:r>
          </w:p>
        </w:tc>
      </w:tr>
    </w:tbl>
    <w:p w14:paraId="108D9067" w14:textId="77777777" w:rsidR="00296E35" w:rsidRPr="001C0FC4" w:rsidRDefault="00296E35" w:rsidP="00296E35"/>
    <w:p w14:paraId="21E989C0" w14:textId="77777777" w:rsidR="00296E35" w:rsidRPr="001C0FC4" w:rsidRDefault="00296E35" w:rsidP="00296E35">
      <w:pPr>
        <w:pStyle w:val="Heading3"/>
      </w:pPr>
      <w:bookmarkStart w:id="899" w:name="_Toc42507360"/>
      <w:bookmarkStart w:id="900" w:name="_Toc52307891"/>
      <w:bookmarkStart w:id="901" w:name="_Toc52782409"/>
      <w:bookmarkStart w:id="902" w:name="_Toc52783020"/>
      <w:bookmarkStart w:id="903" w:name="_Toc59042889"/>
      <w:bookmarkStart w:id="904" w:name="_Toc75459152"/>
      <w:bookmarkStart w:id="905" w:name="_Toc90630592"/>
      <w:bookmarkStart w:id="906" w:name="_Toc100778799"/>
      <w:bookmarkStart w:id="907" w:name="_Toc101286130"/>
      <w:bookmarkStart w:id="908" w:name="_Toc106817716"/>
      <w:bookmarkStart w:id="909" w:name="_Toc106817841"/>
      <w:bookmarkStart w:id="910" w:name="_Toc178186359"/>
      <w:bookmarkStart w:id="911" w:name="_Toc181109100"/>
      <w:bookmarkStart w:id="912" w:name="_Toc522499814"/>
      <w:bookmarkStart w:id="913" w:name="_Toc25610667"/>
      <w:bookmarkEnd w:id="873"/>
      <w:bookmarkEnd w:id="874"/>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899"/>
      <w:bookmarkEnd w:id="900"/>
      <w:bookmarkEnd w:id="901"/>
      <w:bookmarkEnd w:id="902"/>
      <w:bookmarkEnd w:id="903"/>
      <w:bookmarkEnd w:id="904"/>
      <w:bookmarkEnd w:id="905"/>
      <w:bookmarkEnd w:id="906"/>
      <w:bookmarkEnd w:id="907"/>
      <w:bookmarkEnd w:id="908"/>
      <w:bookmarkEnd w:id="909"/>
      <w:bookmarkEnd w:id="910"/>
      <w:bookmarkEnd w:id="911"/>
    </w:p>
    <w:p w14:paraId="1756456C" w14:textId="77777777" w:rsidR="00296E35" w:rsidRPr="001C0FC4" w:rsidRDefault="00296E35" w:rsidP="00296E35">
      <w:pPr>
        <w:pStyle w:val="H6"/>
      </w:pPr>
      <w:bookmarkStart w:id="914" w:name="_Toc52782410"/>
      <w:bookmarkStart w:id="915" w:name="_Toc52783021"/>
      <w:bookmarkStart w:id="916" w:name="_Toc59042890"/>
      <w:r w:rsidRPr="001C0FC4">
        <w:t>6.2.3.1</w:t>
      </w:r>
      <w:r w:rsidRPr="001C0FC4">
        <w:tab/>
        <w:t>Test Purpose (TP)</w:t>
      </w:r>
      <w:bookmarkEnd w:id="914"/>
      <w:bookmarkEnd w:id="915"/>
      <w:bookmarkEnd w:id="916"/>
    </w:p>
    <w:p w14:paraId="63B1FC53" w14:textId="77777777" w:rsidR="00296E35" w:rsidRPr="001C0FC4" w:rsidRDefault="00296E35" w:rsidP="00296E35">
      <w:pPr>
        <w:pStyle w:val="H6"/>
      </w:pPr>
      <w:r w:rsidRPr="001C0FC4">
        <w:t>(1)</w:t>
      </w:r>
    </w:p>
    <w:p w14:paraId="3E29EF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9E5D632" w14:textId="77777777" w:rsidR="00296E35" w:rsidRPr="001C0FC4" w:rsidRDefault="00296E35" w:rsidP="00296E35">
      <w:pPr>
        <w:pStyle w:val="PL"/>
      </w:pPr>
      <w:r w:rsidRPr="001C0FC4">
        <w:rPr>
          <w:b/>
        </w:rPr>
        <w:t>ensure that</w:t>
      </w:r>
      <w:r w:rsidRPr="001C0FC4">
        <w:t xml:space="preserve"> {</w:t>
      </w:r>
    </w:p>
    <w:p w14:paraId="3157357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79AB3FB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39B84ABD" w14:textId="77777777" w:rsidR="00296E35" w:rsidRPr="001C0FC4" w:rsidRDefault="00296E35" w:rsidP="00296E35">
      <w:pPr>
        <w:pStyle w:val="PL"/>
      </w:pPr>
      <w:r w:rsidRPr="001C0FC4">
        <w:t xml:space="preserve">            }</w:t>
      </w:r>
    </w:p>
    <w:p w14:paraId="6E1806DB" w14:textId="77777777" w:rsidR="00296E35" w:rsidRPr="001C0FC4" w:rsidRDefault="00296E35" w:rsidP="00296E35">
      <w:pPr>
        <w:pStyle w:val="PL"/>
      </w:pPr>
    </w:p>
    <w:p w14:paraId="2ACBE35D" w14:textId="77777777" w:rsidR="00296E35" w:rsidRPr="001C0FC4" w:rsidRDefault="00296E35" w:rsidP="00296E35">
      <w:pPr>
        <w:pStyle w:val="H6"/>
      </w:pPr>
      <w:r w:rsidRPr="001C0FC4">
        <w:t>(2)</w:t>
      </w:r>
    </w:p>
    <w:p w14:paraId="6ADE3E8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B118F6A" w14:textId="77777777" w:rsidR="00296E35" w:rsidRPr="001C0FC4" w:rsidRDefault="00296E35" w:rsidP="00296E35">
      <w:pPr>
        <w:pStyle w:val="PL"/>
      </w:pPr>
      <w:r w:rsidRPr="001C0FC4">
        <w:rPr>
          <w:b/>
        </w:rPr>
        <w:t>ensure that</w:t>
      </w:r>
      <w:r w:rsidRPr="001C0FC4">
        <w:t xml:space="preserve"> {</w:t>
      </w:r>
    </w:p>
    <w:p w14:paraId="1BB7D5B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768E78DC"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52BF96A4" w14:textId="77777777" w:rsidR="00296E35" w:rsidRPr="001C0FC4" w:rsidRDefault="00296E35" w:rsidP="00296E35">
      <w:pPr>
        <w:pStyle w:val="PL"/>
      </w:pPr>
      <w:r w:rsidRPr="001C0FC4">
        <w:t xml:space="preserve">            }</w:t>
      </w:r>
    </w:p>
    <w:p w14:paraId="1B030233" w14:textId="77777777" w:rsidR="00296E35" w:rsidRPr="001C0FC4" w:rsidRDefault="00296E35" w:rsidP="00296E35">
      <w:pPr>
        <w:pStyle w:val="PL"/>
      </w:pPr>
    </w:p>
    <w:p w14:paraId="5D78123A" w14:textId="77777777" w:rsidR="00296E35" w:rsidRPr="001C0FC4" w:rsidRDefault="00296E35" w:rsidP="00296E35">
      <w:pPr>
        <w:pStyle w:val="H6"/>
      </w:pPr>
      <w:r w:rsidRPr="001C0FC4">
        <w:t>(3)</w:t>
      </w:r>
    </w:p>
    <w:p w14:paraId="626021A5"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1CF7AA55" w14:textId="77777777" w:rsidR="00296E35" w:rsidRPr="001C0FC4" w:rsidRDefault="00296E35" w:rsidP="00296E35">
      <w:pPr>
        <w:pStyle w:val="PL"/>
      </w:pPr>
      <w:r w:rsidRPr="001C0FC4">
        <w:rPr>
          <w:b/>
        </w:rPr>
        <w:t>ensure that</w:t>
      </w:r>
      <w:r w:rsidRPr="001C0FC4">
        <w:t xml:space="preserve"> {</w:t>
      </w:r>
    </w:p>
    <w:p w14:paraId="644E4E3A"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2B1BEE9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99E24A6" w14:textId="77777777" w:rsidR="00296E35" w:rsidRPr="001C0FC4" w:rsidRDefault="00296E35" w:rsidP="00296E35">
      <w:pPr>
        <w:pStyle w:val="PL"/>
      </w:pPr>
      <w:r w:rsidRPr="001C0FC4">
        <w:t xml:space="preserve">            }</w:t>
      </w:r>
    </w:p>
    <w:p w14:paraId="72F0DACE" w14:textId="77777777" w:rsidR="00296E35" w:rsidRPr="001C0FC4" w:rsidRDefault="00296E35" w:rsidP="00296E35">
      <w:pPr>
        <w:pStyle w:val="PL"/>
      </w:pPr>
    </w:p>
    <w:p w14:paraId="1D06FD42" w14:textId="77777777" w:rsidR="00296E35" w:rsidRPr="001C0FC4" w:rsidRDefault="00296E35" w:rsidP="00296E35">
      <w:pPr>
        <w:pStyle w:val="H6"/>
      </w:pPr>
      <w:bookmarkStart w:id="917" w:name="_Toc52782411"/>
      <w:bookmarkStart w:id="918" w:name="_Toc52783022"/>
      <w:bookmarkStart w:id="919" w:name="_Toc59042891"/>
      <w:r w:rsidRPr="001C0FC4">
        <w:t>6.2.3.2</w:t>
      </w:r>
      <w:r w:rsidRPr="001C0FC4">
        <w:tab/>
        <w:t>Conformance requirements</w:t>
      </w:r>
      <w:bookmarkEnd w:id="917"/>
      <w:bookmarkEnd w:id="918"/>
      <w:bookmarkEnd w:id="919"/>
    </w:p>
    <w:p w14:paraId="302EA086"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D0FC77" w14:textId="77777777" w:rsidR="00296E35" w:rsidRPr="001C0FC4" w:rsidRDefault="00296E35" w:rsidP="00296E35">
      <w:r w:rsidRPr="001C0FC4">
        <w:t>[TS 24.282, clause 10.2.1.3.2]</w:t>
      </w:r>
    </w:p>
    <w:p w14:paraId="77721527"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EA274A6" w14:textId="77777777" w:rsidR="00296E35" w:rsidRPr="001C0FC4" w:rsidRDefault="00296E35" w:rsidP="00296E35">
      <w:r w:rsidRPr="001C0FC4">
        <w:t>The MCData client:</w:t>
      </w:r>
    </w:p>
    <w:p w14:paraId="6961EB54"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C8DEC6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BB3F58E"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1E0080C"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A1AECA"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7BB73F1"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D5BC85B" w14:textId="77777777" w:rsidR="00296E35" w:rsidRPr="001C0FC4" w:rsidRDefault="00296E35" w:rsidP="00296E35">
      <w:r w:rsidRPr="001C0FC4">
        <w:t>On receipt of a "SIP MESSAGE request for absolute URI discovery response", the MCData client:</w:t>
      </w:r>
    </w:p>
    <w:p w14:paraId="552222CC" w14:textId="77777777" w:rsidR="00296E35" w:rsidRPr="001C0FC4" w:rsidRDefault="00296E35" w:rsidP="00296E35">
      <w:pPr>
        <w:pStyle w:val="B1"/>
      </w:pPr>
      <w:r w:rsidRPr="001C0FC4">
        <w:t>1)</w:t>
      </w:r>
      <w:r w:rsidRPr="001C0FC4">
        <w:tab/>
        <w:t>shall store the absolute URI found in the &lt;mcdata-controller-psi&gt; element;</w:t>
      </w:r>
    </w:p>
    <w:p w14:paraId="199DE0DA"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58C7BE85"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01E4DE6B" w14:textId="77777777" w:rsidR="00296E35" w:rsidRPr="001C0FC4" w:rsidRDefault="00296E35" w:rsidP="00296E35">
      <w:r w:rsidRPr="001C0FC4">
        <w:t>[TS 24.282, clause 10.2.2.1]</w:t>
      </w:r>
    </w:p>
    <w:p w14:paraId="44356A24"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035B48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375C9563"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5DBBCB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9E3E32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068EBA12"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C850906"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6B805C6"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CC22132"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1E8051B5"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CB5EBA" w14:textId="77777777" w:rsidR="00296E35" w:rsidRPr="001C0FC4" w:rsidRDefault="00296E35" w:rsidP="00296E35">
      <w:pPr>
        <w:pStyle w:val="B2"/>
      </w:pPr>
      <w:r w:rsidRPr="001C0FC4">
        <w:t>a)</w:t>
      </w:r>
      <w:r w:rsidRPr="001C0FC4">
        <w:tab/>
        <w:t>the &lt;request-type&gt; element set to a value of "one-to-one-fd"; and</w:t>
      </w:r>
    </w:p>
    <w:p w14:paraId="03FDD479" w14:textId="77777777" w:rsidR="00296E35" w:rsidRPr="001C0FC4" w:rsidRDefault="00296E35" w:rsidP="00296E35">
      <w:pPr>
        <w:pStyle w:val="B2"/>
      </w:pPr>
      <w:r w:rsidRPr="001C0FC4">
        <w:t>b)</w:t>
      </w:r>
      <w:r w:rsidRPr="001C0FC4">
        <w:tab/>
        <w:t>the &lt;mcdata-calling-user-id&gt; element set to the originating MCData ID;</w:t>
      </w:r>
    </w:p>
    <w:p w14:paraId="3BCCE3B3"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E481747" w14:textId="77777777" w:rsidR="00296E35" w:rsidRPr="001C0FC4" w:rsidRDefault="00296E35" w:rsidP="00296E35">
      <w:pPr>
        <w:pStyle w:val="B2"/>
      </w:pPr>
      <w:r w:rsidRPr="001C0FC4">
        <w:t>a)</w:t>
      </w:r>
      <w:r w:rsidRPr="001C0FC4">
        <w:tab/>
        <w:t>the &lt;request-type&gt; element set to a value of "group-fd";</w:t>
      </w:r>
    </w:p>
    <w:p w14:paraId="6EB1E30B" w14:textId="77777777" w:rsidR="00296E35" w:rsidRPr="001C0FC4" w:rsidRDefault="00296E35" w:rsidP="00296E35">
      <w:pPr>
        <w:pStyle w:val="B2"/>
      </w:pPr>
      <w:r w:rsidRPr="001C0FC4">
        <w:t>b)</w:t>
      </w:r>
      <w:r w:rsidRPr="001C0FC4">
        <w:tab/>
        <w:t>the &lt;mcdata-request-uri&gt; element set to the MCData group identity; and</w:t>
      </w:r>
    </w:p>
    <w:p w14:paraId="39601E8C" w14:textId="77777777" w:rsidR="00296E35" w:rsidRPr="001C0FC4" w:rsidRDefault="00296E35" w:rsidP="00296E35">
      <w:pPr>
        <w:pStyle w:val="B2"/>
      </w:pPr>
      <w:r w:rsidRPr="001C0FC4">
        <w:t>c)</w:t>
      </w:r>
      <w:r w:rsidRPr="001C0FC4">
        <w:tab/>
        <w:t>the &lt;mcdata-calling-user-id&gt; element set to the originating MCData ID;</w:t>
      </w:r>
    </w:p>
    <w:p w14:paraId="3780BCF2"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0DD72D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A8AB323"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071F2E"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43FCE7"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D4A17E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E84385C"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172FEC8" w14:textId="77777777" w:rsidR="00296E35" w:rsidRPr="001C0FC4" w:rsidRDefault="00296E35" w:rsidP="00296E35">
      <w:r w:rsidRPr="001C0FC4">
        <w:t>[TS 24.282, clause 10.2.4.2.1]</w:t>
      </w:r>
    </w:p>
    <w:p w14:paraId="63A524EE" w14:textId="77777777" w:rsidR="00296E35" w:rsidRPr="001C0FC4" w:rsidRDefault="00296E35" w:rsidP="00296E35">
      <w:r w:rsidRPr="001C0FC4">
        <w:t>The MCData client shall generate a SIP MESSAGE request in accordance with 3GPP TS 24.229 [5] and IETF RFC 3428 [6] with the clarifications given below.</w:t>
      </w:r>
    </w:p>
    <w:p w14:paraId="5186BC6A" w14:textId="77777777" w:rsidR="00296E35" w:rsidRPr="001C0FC4" w:rsidRDefault="00296E35" w:rsidP="00296E35">
      <w:r w:rsidRPr="001C0FC4">
        <w:t>The MCData client:</w:t>
      </w:r>
    </w:p>
    <w:p w14:paraId="38F7154F"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9F959A1"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DF05ED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39732091"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10B53904" w14:textId="77777777" w:rsidR="00296E35" w:rsidRPr="001C0FC4" w:rsidRDefault="00296E35" w:rsidP="00296E35">
      <w:pPr>
        <w:pStyle w:val="B3"/>
        <w:ind w:left="0" w:firstLine="0"/>
      </w:pPr>
      <w:r w:rsidRPr="001C0FC4">
        <w:t>…</w:t>
      </w:r>
    </w:p>
    <w:p w14:paraId="1358F5DE" w14:textId="77777777" w:rsidR="00296E35" w:rsidRPr="001C0FC4" w:rsidRDefault="00296E35" w:rsidP="00296E35">
      <w:pPr>
        <w:pStyle w:val="B1"/>
      </w:pPr>
      <w:r w:rsidRPr="001C0FC4">
        <w:t>4)</w:t>
      </w:r>
      <w:r w:rsidRPr="001C0FC4">
        <w:tab/>
        <w:t>shall generate a standalone FD message as specified in subclause 6.2.2.2; and</w:t>
      </w:r>
    </w:p>
    <w:p w14:paraId="56DD0DF4"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96D2E57" w14:textId="77777777" w:rsidR="00296E35" w:rsidRPr="001C0FC4" w:rsidRDefault="00296E35" w:rsidP="00296E35">
      <w:r w:rsidRPr="001C0FC4">
        <w:t>[TS 24.282, clause 12.2.1.2]</w:t>
      </w:r>
    </w:p>
    <w:p w14:paraId="6C97C49A" w14:textId="77777777" w:rsidR="00296E35" w:rsidRPr="001C0FC4" w:rsidRDefault="00296E35" w:rsidP="00296E35">
      <w:pPr>
        <w:rPr>
          <w:rFonts w:eastAsia="SimSun"/>
        </w:rPr>
      </w:pPr>
      <w:r w:rsidRPr="001C0FC4">
        <w:rPr>
          <w:rFonts w:eastAsia="SimSun"/>
        </w:rPr>
        <w:t>Upon receipt of a:</w:t>
      </w:r>
    </w:p>
    <w:p w14:paraId="155E31A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A4525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FF80962" w14:textId="77777777" w:rsidR="00296E35" w:rsidRPr="001C0FC4" w:rsidRDefault="00296E35" w:rsidP="00296E35">
      <w:pPr>
        <w:rPr>
          <w:rFonts w:eastAsia="SimSun"/>
        </w:rPr>
      </w:pPr>
      <w:r w:rsidRPr="001C0FC4">
        <w:rPr>
          <w:rFonts w:eastAsia="SimSun"/>
        </w:rPr>
        <w:t>the MCData client:</w:t>
      </w:r>
    </w:p>
    <w:p w14:paraId="398CC16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7E46D3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13F179F" w14:textId="77777777" w:rsidR="00296E35" w:rsidRPr="001C0FC4" w:rsidRDefault="00296E35" w:rsidP="00296E35">
      <w:pPr>
        <w:pStyle w:val="H6"/>
      </w:pPr>
      <w:bookmarkStart w:id="920" w:name="_Toc52782412"/>
      <w:bookmarkStart w:id="921" w:name="_Toc52783023"/>
      <w:bookmarkStart w:id="922" w:name="_Toc59042892"/>
      <w:r w:rsidRPr="001C0FC4">
        <w:t>6.2.3.3</w:t>
      </w:r>
      <w:r w:rsidRPr="001C0FC4">
        <w:tab/>
        <w:t>Test description</w:t>
      </w:r>
      <w:bookmarkEnd w:id="920"/>
      <w:bookmarkEnd w:id="921"/>
      <w:bookmarkEnd w:id="922"/>
    </w:p>
    <w:p w14:paraId="2C7A0887" w14:textId="77777777" w:rsidR="00296E35" w:rsidRPr="001C0FC4" w:rsidRDefault="00296E35" w:rsidP="00296E35">
      <w:pPr>
        <w:pStyle w:val="H6"/>
      </w:pPr>
      <w:bookmarkStart w:id="923" w:name="_Toc52782413"/>
      <w:bookmarkStart w:id="924" w:name="_Toc52783024"/>
      <w:bookmarkStart w:id="925" w:name="_Toc59042893"/>
      <w:r w:rsidRPr="001C0FC4">
        <w:t>6.2.3.3.1</w:t>
      </w:r>
      <w:r w:rsidRPr="001C0FC4">
        <w:tab/>
        <w:t>Pre-test conditions</w:t>
      </w:r>
      <w:bookmarkEnd w:id="923"/>
      <w:bookmarkEnd w:id="924"/>
      <w:bookmarkEnd w:id="925"/>
    </w:p>
    <w:p w14:paraId="60A5EDBF" w14:textId="77777777" w:rsidR="00296E35" w:rsidRDefault="00296E35" w:rsidP="00296E35">
      <w:pPr>
        <w:pStyle w:val="H6"/>
      </w:pPr>
      <w:r w:rsidRPr="00102CE5">
        <w:t>Test configuration</w:t>
      </w:r>
      <w:r>
        <w:t>:</w:t>
      </w:r>
    </w:p>
    <w:p w14:paraId="589E95E5" w14:textId="1ABDCC99" w:rsidR="00296E35" w:rsidRDefault="00296E35" w:rsidP="00296E35">
      <w:pPr>
        <w:pStyle w:val="B1"/>
      </w:pPr>
      <w:r>
        <w:t>-</w:t>
      </w:r>
      <w:r>
        <w:tab/>
        <w:t>Single cell configuration according to TS 37.579-1 [2] clause 5.2.2.2.1.</w:t>
      </w:r>
    </w:p>
    <w:p w14:paraId="56E96667"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530A730E" w14:textId="77777777" w:rsidR="00296E35" w:rsidRDefault="00296E35" w:rsidP="00296E35">
      <w:pPr>
        <w:pStyle w:val="H6"/>
      </w:pPr>
      <w:r>
        <w:t>Preamble:</w:t>
      </w:r>
    </w:p>
    <w:p w14:paraId="52ECC0AB" w14:textId="13EF3578"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FA83F21"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548ABB1D" w14:textId="77777777" w:rsidR="00296E35" w:rsidRDefault="00296E35" w:rsidP="00296E35">
      <w:pPr>
        <w:pStyle w:val="B1"/>
      </w:pPr>
      <w:r>
        <w:t>-</w:t>
      </w:r>
      <w:r>
        <w:tab/>
      </w:r>
      <w:r w:rsidRPr="000573F5">
        <w:t>UE States at the end of the preamble</w:t>
      </w:r>
      <w:r>
        <w:t>:</w:t>
      </w:r>
    </w:p>
    <w:p w14:paraId="6939377A" w14:textId="77777777" w:rsidR="00296E35" w:rsidRDefault="00296E35" w:rsidP="00296E35">
      <w:pPr>
        <w:pStyle w:val="B1"/>
        <w:ind w:left="852"/>
      </w:pPr>
      <w:r>
        <w:t>-</w:t>
      </w:r>
      <w:r>
        <w:tab/>
        <w:t>The UE is in RRC_IDLE state.</w:t>
      </w:r>
    </w:p>
    <w:p w14:paraId="53122B65" w14:textId="77777777" w:rsidR="00296E35" w:rsidRDefault="00296E35" w:rsidP="00296E35">
      <w:pPr>
        <w:pStyle w:val="B1"/>
        <w:ind w:left="852"/>
      </w:pPr>
      <w:r>
        <w:t>-</w:t>
      </w:r>
      <w:r>
        <w:tab/>
        <w:t>The client is registered for MCData.</w:t>
      </w:r>
    </w:p>
    <w:p w14:paraId="7B17A6FE" w14:textId="77777777" w:rsidR="00296E35" w:rsidRPr="001C0FC4" w:rsidRDefault="00296E35" w:rsidP="00296E35">
      <w:pPr>
        <w:pStyle w:val="H6"/>
      </w:pPr>
      <w:bookmarkStart w:id="926" w:name="_Toc52782414"/>
      <w:bookmarkStart w:id="927" w:name="_Toc52783025"/>
      <w:bookmarkStart w:id="928" w:name="_Toc59042894"/>
      <w:r w:rsidRPr="001C0FC4">
        <w:t>6.2.3.3.2</w:t>
      </w:r>
      <w:r w:rsidRPr="001C0FC4">
        <w:tab/>
        <w:t>Test procedure sequence</w:t>
      </w:r>
      <w:bookmarkEnd w:id="926"/>
      <w:bookmarkEnd w:id="927"/>
      <w:bookmarkEnd w:id="928"/>
    </w:p>
    <w:p w14:paraId="556E4E4A" w14:textId="77777777" w:rsidR="00296E35" w:rsidRPr="001C0FC4" w:rsidRDefault="00296E35" w:rsidP="00296E35">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CA383B3" w14:textId="77777777" w:rsidTr="002E3FCC">
        <w:tc>
          <w:tcPr>
            <w:tcW w:w="648" w:type="dxa"/>
            <w:tcBorders>
              <w:top w:val="single" w:sz="4" w:space="0" w:color="auto"/>
              <w:left w:val="single" w:sz="4" w:space="0" w:color="auto"/>
              <w:bottom w:val="nil"/>
              <w:right w:val="single" w:sz="4" w:space="0" w:color="auto"/>
            </w:tcBorders>
            <w:hideMark/>
          </w:tcPr>
          <w:p w14:paraId="03BE5C01"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8DC5427"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795221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F491EC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2F6788" w14:textId="77777777" w:rsidR="00296E35" w:rsidRPr="001C0FC4" w:rsidRDefault="00296E35" w:rsidP="002E3FCC">
            <w:pPr>
              <w:pStyle w:val="TAH"/>
            </w:pPr>
            <w:r w:rsidRPr="001C0FC4">
              <w:t>Verdict</w:t>
            </w:r>
          </w:p>
        </w:tc>
      </w:tr>
      <w:tr w:rsidR="00296E35" w:rsidRPr="001C0FC4" w14:paraId="175BDEAC" w14:textId="77777777" w:rsidTr="002E3FCC">
        <w:tc>
          <w:tcPr>
            <w:tcW w:w="648" w:type="dxa"/>
            <w:tcBorders>
              <w:top w:val="nil"/>
              <w:left w:val="single" w:sz="4" w:space="0" w:color="auto"/>
              <w:bottom w:val="single" w:sz="4" w:space="0" w:color="auto"/>
              <w:right w:val="single" w:sz="4" w:space="0" w:color="auto"/>
            </w:tcBorders>
          </w:tcPr>
          <w:p w14:paraId="58006C2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342E7D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C4253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D4F5E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FEAF5A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3DF44B7" w14:textId="77777777" w:rsidR="00296E35" w:rsidRPr="001C0FC4" w:rsidRDefault="00296E35" w:rsidP="002E3FCC">
            <w:pPr>
              <w:pStyle w:val="TAH"/>
            </w:pPr>
          </w:p>
        </w:tc>
      </w:tr>
      <w:tr w:rsidR="00296E35" w:rsidRPr="001C0FC4" w14:paraId="1753FD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7A3D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E89FF99" w14:textId="71123CCD" w:rsidR="00296E35" w:rsidRPr="001C0FC4" w:rsidRDefault="00296E35" w:rsidP="002E3FCC">
            <w:pPr>
              <w:pStyle w:val="TAL"/>
            </w:pPr>
            <w:r w:rsidRPr="001C0FC4">
              <w:t>Make the UE (MCData client) send test file 1 (</w:t>
            </w:r>
            <w:r w:rsidR="00930987">
              <w:t>Annex</w:t>
            </w:r>
            <w:r w:rsidRPr="001C0FC4">
              <w:t xml:space="preserve"> A.2.1) for CO group FD over HTTP for non-mandatory download and with disposition request "FILE DOWNLOAD COMPLETED UPDATE".</w:t>
            </w:r>
          </w:p>
          <w:p w14:paraId="0F1F946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98C3A8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AF5A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88B2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6F13B6" w14:textId="77777777" w:rsidR="00296E35" w:rsidRPr="001C0FC4" w:rsidRDefault="00296E35" w:rsidP="002E3FCC">
            <w:pPr>
              <w:pStyle w:val="TAC"/>
            </w:pPr>
            <w:r w:rsidRPr="001C0FC4">
              <w:t>-</w:t>
            </w:r>
          </w:p>
        </w:tc>
      </w:tr>
      <w:tr w:rsidR="00296E35" w:rsidRPr="001C0FC4" w14:paraId="3A214BBB"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C42C633" w14:textId="77777777" w:rsidR="00296E35" w:rsidRPr="001C0FC4" w:rsidRDefault="00296E35" w:rsidP="002E3FCC">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78BA415B" w14:textId="721408ED"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C6A2E0E"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759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D8F50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03DB3A3" w14:textId="77777777" w:rsidR="00296E35" w:rsidRPr="001C0FC4" w:rsidRDefault="00296E35" w:rsidP="002E3FCC">
            <w:pPr>
              <w:pStyle w:val="TAC"/>
            </w:pPr>
            <w:r w:rsidRPr="001C0FC4">
              <w:t>P</w:t>
            </w:r>
          </w:p>
        </w:tc>
      </w:tr>
      <w:tr w:rsidR="00296E35" w:rsidRPr="001C0FC4" w14:paraId="13DBF6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6324C5"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38865942" w14:textId="018E27C3"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51AFB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3295B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A565D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41C2D3" w14:textId="77777777" w:rsidR="00296E35" w:rsidRPr="001C0FC4" w:rsidRDefault="00296E35" w:rsidP="002E3FCC">
            <w:pPr>
              <w:pStyle w:val="TAC"/>
            </w:pPr>
            <w:r w:rsidRPr="001C0FC4">
              <w:t>P</w:t>
            </w:r>
          </w:p>
        </w:tc>
      </w:tr>
      <w:tr w:rsidR="00296E35" w:rsidRPr="001C0FC4" w14:paraId="616417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7C973C"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5EC2D28E"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31471D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613B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26F10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BFA6E3E" w14:textId="77777777" w:rsidR="00296E35" w:rsidRPr="001C0FC4" w:rsidRDefault="00296E35" w:rsidP="002E3FCC">
            <w:pPr>
              <w:pStyle w:val="TAC"/>
            </w:pPr>
            <w:r w:rsidRPr="001C0FC4">
              <w:t>P</w:t>
            </w:r>
          </w:p>
        </w:tc>
      </w:tr>
      <w:tr w:rsidR="00296E35" w:rsidRPr="001C0FC4" w14:paraId="4AFF94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DE58C2"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07FFF36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1288F1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06C18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9F1F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037080" w14:textId="77777777" w:rsidR="00296E35" w:rsidRPr="001C0FC4" w:rsidRDefault="00296E35" w:rsidP="002E3FCC">
            <w:pPr>
              <w:pStyle w:val="TAC"/>
            </w:pPr>
            <w:r w:rsidRPr="001C0FC4">
              <w:t>-</w:t>
            </w:r>
          </w:p>
        </w:tc>
      </w:tr>
      <w:tr w:rsidR="00296E35" w:rsidRPr="001C0FC4" w14:paraId="47E8EA7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9EBF15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B96F8A9" w14:textId="73D511D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9CE6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10FD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DE0E7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DD6E9B" w14:textId="77777777" w:rsidR="00296E35" w:rsidRPr="001C0FC4" w:rsidRDefault="00296E35" w:rsidP="002E3FCC">
            <w:pPr>
              <w:pStyle w:val="TAC"/>
            </w:pPr>
            <w:r w:rsidRPr="001C0FC4">
              <w:t>P</w:t>
            </w:r>
          </w:p>
        </w:tc>
      </w:tr>
      <w:tr w:rsidR="00296E35" w:rsidRPr="001C0FC4" w14:paraId="3DDBBC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773C2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24C9A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FE198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A704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6C94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91AE62" w14:textId="77777777" w:rsidR="00296E35" w:rsidRPr="001C0FC4" w:rsidRDefault="00296E35" w:rsidP="002E3FCC">
            <w:pPr>
              <w:pStyle w:val="TAC"/>
            </w:pPr>
            <w:r w:rsidRPr="001C0FC4">
              <w:t>-</w:t>
            </w:r>
          </w:p>
        </w:tc>
      </w:tr>
      <w:tr w:rsidR="00296E35" w:rsidRPr="001C0FC4" w14:paraId="4C170363"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1CDA96A"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9E91668" w14:textId="77777777" w:rsidR="00296E35" w:rsidRPr="001C0FC4" w:rsidRDefault="00296E35" w:rsidP="002E3FCC">
            <w:pPr>
              <w:pStyle w:val="TAL"/>
            </w:pPr>
            <w:r w:rsidRPr="001C0FC4">
              <w:t>Check: Does the UE (MCData client) notify the user that the remote client has accepted the download?</w:t>
            </w:r>
          </w:p>
          <w:p w14:paraId="3E0D77E3"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BD0CB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9DAC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F8837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D90810" w14:textId="77777777" w:rsidR="00296E35" w:rsidRPr="001C0FC4" w:rsidRDefault="00296E35" w:rsidP="002E3FCC">
            <w:pPr>
              <w:pStyle w:val="TAC"/>
            </w:pPr>
            <w:r w:rsidRPr="001C0FC4">
              <w:t>P</w:t>
            </w:r>
          </w:p>
        </w:tc>
      </w:tr>
      <w:tr w:rsidR="00296E35" w:rsidRPr="001C0FC4" w14:paraId="65F5C81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9E9C1EF"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7C1C6EB" w14:textId="2D09FF8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FF8D7B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78B0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15CF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4D54CF2" w14:textId="77777777" w:rsidR="00296E35" w:rsidRPr="001C0FC4" w:rsidRDefault="00296E35" w:rsidP="002E3FCC">
            <w:pPr>
              <w:pStyle w:val="TAC"/>
            </w:pPr>
            <w:r w:rsidRPr="001C0FC4">
              <w:t>P</w:t>
            </w:r>
          </w:p>
        </w:tc>
      </w:tr>
      <w:tr w:rsidR="00296E35" w:rsidRPr="001C0FC4" w14:paraId="58E94D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08FA16"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06EE38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91B7B1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E4B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BF73A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C5C37C" w14:textId="77777777" w:rsidR="00296E35" w:rsidRPr="001C0FC4" w:rsidRDefault="00296E35" w:rsidP="002E3FCC">
            <w:pPr>
              <w:pStyle w:val="TAC"/>
            </w:pPr>
            <w:r w:rsidRPr="001C0FC4">
              <w:t>-</w:t>
            </w:r>
          </w:p>
        </w:tc>
      </w:tr>
      <w:tr w:rsidR="00296E35" w:rsidRPr="001C0FC4" w14:paraId="0E65B6F6"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95B996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A19DB84" w14:textId="77777777" w:rsidR="00296E35" w:rsidRPr="001C0FC4" w:rsidRDefault="00296E35" w:rsidP="002E3FCC">
            <w:pPr>
              <w:pStyle w:val="TAL"/>
            </w:pPr>
            <w:r w:rsidRPr="001C0FC4">
              <w:t>Check: Does the UE (MCData client) notify the user that the remote client has completed the download?</w:t>
            </w:r>
          </w:p>
          <w:p w14:paraId="6D0726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5DDF2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4610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ECBB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0E7F9C4" w14:textId="77777777" w:rsidR="00296E35" w:rsidRPr="001C0FC4" w:rsidRDefault="00296E35" w:rsidP="002E3FCC">
            <w:pPr>
              <w:pStyle w:val="TAC"/>
            </w:pPr>
            <w:r w:rsidRPr="001C0FC4">
              <w:t>P</w:t>
            </w:r>
          </w:p>
        </w:tc>
      </w:tr>
      <w:tr w:rsidR="00296E35" w:rsidRPr="001C0FC4" w14:paraId="17C432F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F28BE6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091E4B3F" w14:textId="30C4C0D5" w:rsidR="00296E35" w:rsidRPr="001C0FC4" w:rsidRDefault="00296E35" w:rsidP="002E3FCC">
            <w:pPr>
              <w:pStyle w:val="TAL"/>
            </w:pPr>
            <w:r w:rsidRPr="001C0FC4">
              <w:t>Make the UE (MCData client) send test file 2 (</w:t>
            </w:r>
            <w:r w:rsidR="00020115">
              <w:t>Annex</w:t>
            </w:r>
            <w:r w:rsidRPr="001C0FC4">
              <w:t xml:space="preserve"> A.2.2) for CO group FD over HTTP for non-mandatory download and with disposition request "FILE DOWNLOAD COMPLETED UPDATE".</w:t>
            </w:r>
          </w:p>
          <w:p w14:paraId="6A3955E0"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34A04FB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C59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B6FE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316A35" w14:textId="77777777" w:rsidR="00296E35" w:rsidRPr="001C0FC4" w:rsidRDefault="00296E35" w:rsidP="002E3FCC">
            <w:pPr>
              <w:pStyle w:val="TAC"/>
            </w:pPr>
            <w:r w:rsidRPr="001C0FC4">
              <w:t>-</w:t>
            </w:r>
          </w:p>
        </w:tc>
      </w:tr>
      <w:tr w:rsidR="00296E35" w:rsidRPr="001C0FC4" w14:paraId="70762A3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CE33086"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2C970E1" w14:textId="77777777" w:rsidR="00296E35" w:rsidRPr="001C0FC4" w:rsidRDefault="00296E35" w:rsidP="002E3FCC">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54FC26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564B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9BBD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D019AF" w14:textId="77777777" w:rsidR="00296E35" w:rsidRPr="001C0FC4" w:rsidRDefault="00296E35" w:rsidP="002E3FCC">
            <w:pPr>
              <w:pStyle w:val="TAC"/>
            </w:pPr>
            <w:r w:rsidRPr="001C0FC4">
              <w:t>-</w:t>
            </w:r>
          </w:p>
        </w:tc>
      </w:tr>
      <w:tr w:rsidR="00296E35" w:rsidRPr="001C0FC4" w14:paraId="3AE180E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03E3914" w14:textId="77777777" w:rsidR="00296E35" w:rsidRPr="001C0FC4" w:rsidRDefault="00296E35" w:rsidP="002E3FCC">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6E2077A0" w14:textId="64E27D1E"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6E9A1A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8EF064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D004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4B17EB" w14:textId="77777777" w:rsidR="00296E35" w:rsidRPr="001C0FC4" w:rsidRDefault="00296E35" w:rsidP="002E3FCC">
            <w:pPr>
              <w:pStyle w:val="TAC"/>
            </w:pPr>
            <w:r w:rsidRPr="001C0FC4">
              <w:t>-</w:t>
            </w:r>
          </w:p>
        </w:tc>
      </w:tr>
      <w:tr w:rsidR="00296E35" w:rsidRPr="001C0FC4" w14:paraId="750F958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81A81AB" w14:textId="77777777" w:rsidR="00296E35" w:rsidRPr="001C0FC4" w:rsidRDefault="00296E35" w:rsidP="002E3FCC">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2BED6A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2D6AA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61A2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A6985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2E8776" w14:textId="77777777" w:rsidR="00296E35" w:rsidRPr="001C0FC4" w:rsidRDefault="00296E35" w:rsidP="002E3FCC">
            <w:pPr>
              <w:pStyle w:val="TAC"/>
            </w:pPr>
            <w:r w:rsidRPr="001C0FC4">
              <w:t>-</w:t>
            </w:r>
          </w:p>
        </w:tc>
      </w:tr>
      <w:tr w:rsidR="00296E35" w:rsidRPr="001C0FC4" w14:paraId="3B31B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E75552"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2C11483" w14:textId="37632AA1"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543CCA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3D9CF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BBEF9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48791" w14:textId="77777777" w:rsidR="00296E35" w:rsidRPr="001C0FC4" w:rsidRDefault="00296E35" w:rsidP="002E3FCC">
            <w:pPr>
              <w:pStyle w:val="TAC"/>
            </w:pPr>
            <w:r w:rsidRPr="001C0FC4">
              <w:t>P</w:t>
            </w:r>
          </w:p>
        </w:tc>
      </w:tr>
      <w:tr w:rsidR="00296E35" w:rsidRPr="001C0FC4" w14:paraId="7E7846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A9AF9E"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71C33176"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684D7FD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2D49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75CF6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A2CBFC" w14:textId="77777777" w:rsidR="00296E35" w:rsidRPr="001C0FC4" w:rsidRDefault="00296E35" w:rsidP="002E3FCC">
            <w:pPr>
              <w:pStyle w:val="TAC"/>
            </w:pPr>
            <w:r w:rsidRPr="001C0FC4">
              <w:t>P</w:t>
            </w:r>
          </w:p>
        </w:tc>
      </w:tr>
      <w:tr w:rsidR="00296E35" w:rsidRPr="001C0FC4" w14:paraId="4A47A7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32D987"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4CFFBB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F875F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D37B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2DED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F46806" w14:textId="77777777" w:rsidR="00296E35" w:rsidRPr="001C0FC4" w:rsidRDefault="00296E35" w:rsidP="002E3FCC">
            <w:pPr>
              <w:pStyle w:val="TAC"/>
            </w:pPr>
            <w:r w:rsidRPr="001C0FC4">
              <w:t>-</w:t>
            </w:r>
          </w:p>
        </w:tc>
      </w:tr>
      <w:tr w:rsidR="00296E35" w:rsidRPr="001C0FC4" w14:paraId="37A187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003F3"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62044888" w14:textId="7AEA320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595F7FA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B0A8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3EC0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7B20AE" w14:textId="77777777" w:rsidR="00296E35" w:rsidRPr="001C0FC4" w:rsidRDefault="00296E35" w:rsidP="002E3FCC">
            <w:pPr>
              <w:pStyle w:val="TAC"/>
            </w:pPr>
            <w:r w:rsidRPr="001C0FC4">
              <w:t>P</w:t>
            </w:r>
          </w:p>
        </w:tc>
      </w:tr>
      <w:tr w:rsidR="00296E35" w:rsidRPr="001C0FC4" w14:paraId="599822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C707BD"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5080CDD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6514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D563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22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7C3208" w14:textId="77777777" w:rsidR="00296E35" w:rsidRPr="001C0FC4" w:rsidRDefault="00296E35" w:rsidP="002E3FCC">
            <w:pPr>
              <w:pStyle w:val="TAC"/>
            </w:pPr>
            <w:r w:rsidRPr="001C0FC4">
              <w:t>-</w:t>
            </w:r>
          </w:p>
        </w:tc>
      </w:tr>
      <w:tr w:rsidR="00296E35" w:rsidRPr="001C0FC4" w14:paraId="2C65DD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70F1FA" w14:textId="77777777" w:rsidR="00296E35" w:rsidRPr="001C0FC4" w:rsidRDefault="00296E35" w:rsidP="002E3FCC">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3FFDD5C" w14:textId="77777777" w:rsidR="00296E35" w:rsidRPr="001C0FC4" w:rsidRDefault="00296E35" w:rsidP="002E3FCC">
            <w:pPr>
              <w:pStyle w:val="TAL"/>
            </w:pPr>
            <w:r w:rsidRPr="001C0FC4">
              <w:t>Check: Does the UE (MCData client) notify the user that the remote client has rejected the download?</w:t>
            </w:r>
          </w:p>
          <w:p w14:paraId="19DBEE9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55CB40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7257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83E73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493AE8" w14:textId="77777777" w:rsidR="00296E35" w:rsidRPr="001C0FC4" w:rsidRDefault="00296E35" w:rsidP="002E3FCC">
            <w:pPr>
              <w:pStyle w:val="TAC"/>
            </w:pPr>
            <w:r w:rsidRPr="001C0FC4">
              <w:t>P</w:t>
            </w:r>
          </w:p>
        </w:tc>
      </w:tr>
      <w:tr w:rsidR="00296E35" w:rsidRPr="001C0FC4" w14:paraId="6C7147C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ADF1969" w14:textId="77777777" w:rsidR="00296E35" w:rsidRPr="001C0FC4" w:rsidRDefault="00296E35" w:rsidP="002E3FCC">
            <w:pPr>
              <w:pStyle w:val="TAN"/>
            </w:pPr>
            <w:r w:rsidRPr="001C0FC4">
              <w:t>NOTE 1:</w:t>
            </w:r>
            <w:r w:rsidRPr="001C0FC4">
              <w:tab/>
              <w:t>This is expected to be done via a suitable implementation dependent MMI.</w:t>
            </w:r>
          </w:p>
          <w:p w14:paraId="3BDEC67C" w14:textId="77777777" w:rsidR="00296E35" w:rsidRPr="001C0FC4" w:rsidRDefault="00296E35" w:rsidP="002E3FCC">
            <w:pPr>
              <w:pStyle w:val="TAN"/>
            </w:pPr>
            <w:r w:rsidRPr="001C0FC4">
              <w:t>NOTE 2:</w:t>
            </w:r>
            <w:r w:rsidRPr="001C0FC4">
              <w:tab/>
              <w:t>Test file 1 and 2 for CO FD as specified in annex A.2.1 and A.2.2.</w:t>
            </w:r>
          </w:p>
        </w:tc>
      </w:tr>
    </w:tbl>
    <w:p w14:paraId="50DAA69B" w14:textId="77777777" w:rsidR="00296E35" w:rsidRPr="001C0FC4" w:rsidRDefault="00296E35" w:rsidP="00296E35"/>
    <w:p w14:paraId="6F366CEF" w14:textId="77777777" w:rsidR="00296E35" w:rsidRPr="001C0FC4" w:rsidRDefault="00296E35" w:rsidP="00296E35">
      <w:pPr>
        <w:pStyle w:val="H6"/>
      </w:pPr>
      <w:bookmarkStart w:id="929" w:name="_Toc52782415"/>
      <w:bookmarkStart w:id="930" w:name="_Toc52783026"/>
      <w:bookmarkStart w:id="931" w:name="_Toc59042895"/>
      <w:r w:rsidRPr="001C0FC4">
        <w:t>6.2.3.3.3</w:t>
      </w:r>
      <w:r w:rsidRPr="001C0FC4">
        <w:tab/>
        <w:t>Specific message contents</w:t>
      </w:r>
      <w:bookmarkEnd w:id="929"/>
      <w:bookmarkEnd w:id="930"/>
      <w:bookmarkEnd w:id="931"/>
    </w:p>
    <w:p w14:paraId="15FE0ADB" w14:textId="77777777" w:rsidR="00296E35" w:rsidRPr="001C0FC4" w:rsidRDefault="00296E35" w:rsidP="00296E35">
      <w:pPr>
        <w:pStyle w:val="TH"/>
      </w:pPr>
      <w:r w:rsidRPr="001C0FC4">
        <w:t>Table 6.2.1.3.3-1..6: Void</w:t>
      </w:r>
    </w:p>
    <w:p w14:paraId="4DF33B1D" w14:textId="68B58A58" w:rsidR="00296E35" w:rsidRPr="001C0FC4" w:rsidRDefault="00296E35" w:rsidP="00296E35">
      <w:pPr>
        <w:pStyle w:val="TH"/>
      </w:pPr>
      <w:r w:rsidRPr="001C0FC4">
        <w:t xml:space="preserve">Table 6.2.3.3.3-7: HTTP POST from the UE (steps 3, 15, Table 6.2.3.3.2-1;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FDB2A3"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2FB349" w14:textId="09A0D97B"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47477A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BAFD1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8D42F0"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44DBF44"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5AF518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D72F89" w14:textId="77777777" w:rsidR="00296E35" w:rsidRPr="001C0FC4" w:rsidRDefault="00296E35" w:rsidP="002E3FCC">
            <w:pPr>
              <w:pStyle w:val="TAH"/>
            </w:pPr>
            <w:r w:rsidRPr="001C0FC4">
              <w:t>Condition</w:t>
            </w:r>
          </w:p>
        </w:tc>
      </w:tr>
      <w:tr w:rsidR="00296E35" w:rsidRPr="001C0FC4" w14:paraId="786738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42CB7C"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8506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F4AB3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DBF1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B6D91" w14:textId="77777777" w:rsidR="00296E35" w:rsidRPr="001C0FC4" w:rsidRDefault="00296E35" w:rsidP="002E3FCC">
            <w:pPr>
              <w:pStyle w:val="TAL"/>
            </w:pPr>
          </w:p>
        </w:tc>
      </w:tr>
      <w:tr w:rsidR="00296E35" w:rsidRPr="001C0FC4" w14:paraId="19526B1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ED9FD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9190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5B468B"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BAE216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5581E" w14:textId="77777777" w:rsidR="00296E35" w:rsidRPr="001C0FC4" w:rsidRDefault="00296E35" w:rsidP="002E3FCC">
            <w:pPr>
              <w:pStyle w:val="TAL"/>
            </w:pPr>
          </w:p>
        </w:tc>
      </w:tr>
      <w:tr w:rsidR="00296E35" w:rsidRPr="001C0FC4" w14:paraId="512FB1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9E406D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E613C9" w14:textId="77777777" w:rsidR="00296E35" w:rsidRPr="001C0FC4" w:rsidRDefault="00296E35" w:rsidP="002E3FCC">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1491BEA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4C65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ED7F0C" w14:textId="77777777" w:rsidR="00296E35" w:rsidRPr="001C0FC4" w:rsidRDefault="00296E35" w:rsidP="002E3FCC">
            <w:pPr>
              <w:pStyle w:val="TAL"/>
            </w:pPr>
          </w:p>
        </w:tc>
      </w:tr>
    </w:tbl>
    <w:p w14:paraId="2DA8E4D8" w14:textId="77777777" w:rsidR="00296E35" w:rsidRPr="001C0FC4" w:rsidRDefault="00296E35" w:rsidP="00296E35"/>
    <w:p w14:paraId="435FFC20" w14:textId="77777777" w:rsidR="00296E35" w:rsidRPr="001C0FC4" w:rsidRDefault="00296E35" w:rsidP="00296E35">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C318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458204E" w14:textId="49E81D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21EA45C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6485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5C6C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BAEA5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BD4A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E3A97E" w14:textId="77777777" w:rsidR="00296E35" w:rsidRPr="001C0FC4" w:rsidRDefault="00296E35" w:rsidP="002E3FCC">
            <w:pPr>
              <w:pStyle w:val="TAH"/>
              <w:rPr>
                <w:bCs/>
              </w:rPr>
            </w:pPr>
            <w:r w:rsidRPr="001C0FC4">
              <w:rPr>
                <w:bCs/>
              </w:rPr>
              <w:t>Condition</w:t>
            </w:r>
          </w:p>
        </w:tc>
      </w:tr>
      <w:tr w:rsidR="00296E35" w:rsidRPr="001C0FC4" w14:paraId="045B572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3B8A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F4F1A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C3552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5B1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87EB52" w14:textId="77777777" w:rsidR="00296E35" w:rsidRPr="001C0FC4" w:rsidRDefault="00296E35" w:rsidP="002E3FCC">
            <w:pPr>
              <w:pStyle w:val="TAL"/>
            </w:pPr>
          </w:p>
        </w:tc>
      </w:tr>
      <w:tr w:rsidR="00296E35" w:rsidRPr="001C0FC4" w14:paraId="418740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2BF72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B61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D1DB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D0C9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C08A52" w14:textId="77777777" w:rsidR="00296E35" w:rsidRPr="001C0FC4" w:rsidRDefault="00296E35" w:rsidP="002E3FCC">
            <w:pPr>
              <w:pStyle w:val="TAL"/>
            </w:pPr>
          </w:p>
        </w:tc>
      </w:tr>
      <w:tr w:rsidR="00296E35" w:rsidRPr="001C0FC4" w14:paraId="4EE06A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BDCC36"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85020F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50C71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6FEA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77C57F" w14:textId="77777777" w:rsidR="00296E35" w:rsidRPr="001C0FC4" w:rsidRDefault="00296E35" w:rsidP="002E3FCC">
            <w:pPr>
              <w:pStyle w:val="TAL"/>
            </w:pPr>
          </w:p>
        </w:tc>
      </w:tr>
      <w:tr w:rsidR="00296E35" w:rsidRPr="001C0FC4" w14:paraId="66B910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5D215E"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9D5D3BD" w14:textId="77777777" w:rsidR="00296E35" w:rsidRPr="001C0FC4" w:rsidRDefault="00296E35" w:rsidP="002E3FCC">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B28C32A"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D403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1F035" w14:textId="77777777" w:rsidR="00296E35" w:rsidRPr="001C0FC4" w:rsidRDefault="00296E35" w:rsidP="002E3FCC">
            <w:pPr>
              <w:pStyle w:val="TAL"/>
            </w:pPr>
          </w:p>
        </w:tc>
      </w:tr>
      <w:tr w:rsidR="00296E35" w:rsidRPr="001C0FC4" w14:paraId="7BF57A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CA13C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764C8E7" w14:textId="77777777" w:rsidR="00296E35" w:rsidRPr="001C0FC4" w:rsidRDefault="00296E35" w:rsidP="002E3FCC">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7C0E1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234C5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9017FF" w14:textId="77777777" w:rsidR="00296E35" w:rsidRPr="001C0FC4" w:rsidRDefault="00296E35" w:rsidP="002E3FCC">
            <w:pPr>
              <w:pStyle w:val="TAL"/>
            </w:pPr>
          </w:p>
        </w:tc>
      </w:tr>
    </w:tbl>
    <w:p w14:paraId="136ABF00" w14:textId="77777777" w:rsidR="00296E35" w:rsidRPr="001C0FC4" w:rsidRDefault="00296E35" w:rsidP="00296E35"/>
    <w:p w14:paraId="012E25C4" w14:textId="77777777" w:rsidR="00296E35" w:rsidRPr="001C0FC4" w:rsidRDefault="00296E35" w:rsidP="00296E35">
      <w:pPr>
        <w:pStyle w:val="TH"/>
      </w:pPr>
      <w:r w:rsidRPr="001C0FC4">
        <w:t>Table 6.2.3.3.3-9: Void</w:t>
      </w:r>
    </w:p>
    <w:p w14:paraId="626B7D9C" w14:textId="4BC674D2" w:rsidR="00296E35" w:rsidRPr="001C0FC4" w:rsidRDefault="00296E35" w:rsidP="00296E35">
      <w:pPr>
        <w:pStyle w:val="TH"/>
      </w:pPr>
      <w:r w:rsidRPr="001C0FC4">
        <w:t xml:space="preserve">Table 6.2.3.3.3-10: HTTP 201 Created from the SS (step 3,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D00F0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0BEA65C" w14:textId="1C1A69AE" w:rsidR="00296E35" w:rsidRPr="001C0FC4" w:rsidRDefault="00296E35" w:rsidP="002E3FCC">
            <w:pPr>
              <w:pStyle w:val="TAL"/>
            </w:pPr>
            <w:r w:rsidRPr="001C0FC4">
              <w:t xml:space="preserve">Derivation Path: TS </w:t>
            </w:r>
            <w:r>
              <w:t>37.579</w:t>
            </w:r>
            <w:r w:rsidRPr="001C0FC4">
              <w:t>-1 [2], Table 5.5.4.7-1, condition FD_HTTP</w:t>
            </w:r>
          </w:p>
        </w:tc>
      </w:tr>
    </w:tbl>
    <w:p w14:paraId="682329C9" w14:textId="77777777" w:rsidR="00296E35" w:rsidRPr="001C0FC4" w:rsidRDefault="00296E35" w:rsidP="00296E35"/>
    <w:p w14:paraId="2806F623" w14:textId="249CE5AD" w:rsidR="00296E35" w:rsidRPr="001C0FC4" w:rsidRDefault="00296E35" w:rsidP="00296E35">
      <w:pPr>
        <w:pStyle w:val="TH"/>
      </w:pPr>
      <w:r w:rsidRPr="001C0FC4">
        <w:t xml:space="preserve">Table 6.2.3.3.3-10A: HTTP 201 Created from the SS (step 15,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462F2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1D68B2" w14:textId="24FF595C" w:rsidR="00296E35" w:rsidRPr="001C0FC4" w:rsidRDefault="00296E35" w:rsidP="002E3FCC">
            <w:pPr>
              <w:pStyle w:val="TAL"/>
            </w:pPr>
            <w:r w:rsidRPr="001C0FC4">
              <w:t xml:space="preserve">Derivation Path: TS </w:t>
            </w:r>
            <w:r>
              <w:t>37.579</w:t>
            </w:r>
            <w:r w:rsidRPr="001C0FC4">
              <w:t>-1 [2], Table 5.5.4.7-1, condition FD_HTTP</w:t>
            </w:r>
          </w:p>
        </w:tc>
      </w:tr>
      <w:tr w:rsidR="00296E35" w:rsidRPr="001C0FC4" w14:paraId="009CC24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8CF29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386D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F99975D"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250A4C7"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CE1F89" w14:textId="77777777" w:rsidR="00296E35" w:rsidRPr="001C0FC4" w:rsidRDefault="00296E35" w:rsidP="002E3FCC">
            <w:pPr>
              <w:pStyle w:val="TAH"/>
            </w:pPr>
            <w:r w:rsidRPr="001C0FC4">
              <w:t>Condition</w:t>
            </w:r>
          </w:p>
        </w:tc>
      </w:tr>
      <w:tr w:rsidR="00296E35" w:rsidRPr="001C0FC4" w14:paraId="6C510A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D62A23"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B1B3C5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E76AE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FC06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997CAF" w14:textId="77777777" w:rsidR="00296E35" w:rsidRPr="001C0FC4" w:rsidRDefault="00296E35" w:rsidP="002E3FCC">
            <w:pPr>
              <w:pStyle w:val="TAL"/>
            </w:pPr>
          </w:p>
        </w:tc>
      </w:tr>
      <w:tr w:rsidR="00296E35" w:rsidRPr="001C0FC4" w14:paraId="3A6DD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C1B5A9D" w14:textId="77777777" w:rsidR="00296E35" w:rsidRPr="001C0FC4" w:rsidRDefault="00296E35" w:rsidP="002E3FCC">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4070230F" w14:textId="77777777" w:rsidR="00296E35" w:rsidRPr="001C0FC4" w:rsidRDefault="00296E35" w:rsidP="002E3FCC">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8FDD1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EF7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66AFA9" w14:textId="77777777" w:rsidR="00296E35" w:rsidRPr="001C0FC4" w:rsidRDefault="00296E35" w:rsidP="002E3FCC">
            <w:pPr>
              <w:pStyle w:val="TAL"/>
            </w:pPr>
          </w:p>
        </w:tc>
      </w:tr>
    </w:tbl>
    <w:p w14:paraId="2423398B" w14:textId="77777777" w:rsidR="00296E35" w:rsidRPr="001C0FC4" w:rsidRDefault="00296E35" w:rsidP="00296E35"/>
    <w:p w14:paraId="76634463" w14:textId="5B4E2BE1" w:rsidR="00296E35" w:rsidRPr="001C0FC4" w:rsidRDefault="00296E35" w:rsidP="00296E35">
      <w:pPr>
        <w:pStyle w:val="TH"/>
      </w:pPr>
      <w:r w:rsidRPr="001C0FC4">
        <w:t xml:space="preserve">Table 6.2.3.3.3-11: SIP MESSAGE from the UE (steps 3, 15, Table 6.2.3.3.2-1;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C534A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9438153" w14:textId="61FCD50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5E78D32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80D86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FAF86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1873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12733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B2720" w14:textId="77777777" w:rsidR="00296E35" w:rsidRPr="001C0FC4" w:rsidRDefault="00296E35" w:rsidP="002E3FCC">
            <w:pPr>
              <w:pStyle w:val="TAH"/>
              <w:rPr>
                <w:bCs/>
              </w:rPr>
            </w:pPr>
            <w:r w:rsidRPr="001C0FC4">
              <w:rPr>
                <w:bCs/>
              </w:rPr>
              <w:t>Condition</w:t>
            </w:r>
          </w:p>
        </w:tc>
      </w:tr>
      <w:tr w:rsidR="00296E35" w:rsidRPr="001C0FC4" w14:paraId="7FC0F94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9B23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47F9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68D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D4AA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FBFE2" w14:textId="77777777" w:rsidR="00296E35" w:rsidRPr="001C0FC4" w:rsidRDefault="00296E35" w:rsidP="002E3FCC">
            <w:pPr>
              <w:pStyle w:val="TAL"/>
            </w:pPr>
          </w:p>
        </w:tc>
      </w:tr>
      <w:tr w:rsidR="00296E35" w:rsidRPr="001C0FC4" w14:paraId="3E034B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28BB4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A5E8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9CC3F2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B9EF1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A9D953" w14:textId="77777777" w:rsidR="00296E35" w:rsidRPr="001C0FC4" w:rsidRDefault="00296E35" w:rsidP="002E3FCC">
            <w:pPr>
              <w:pStyle w:val="TAL"/>
            </w:pPr>
          </w:p>
        </w:tc>
      </w:tr>
      <w:tr w:rsidR="00296E35" w:rsidRPr="001C0FC4" w14:paraId="1397069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7FBAB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29A2CB" w14:textId="77777777" w:rsidR="00296E35" w:rsidRPr="001C0FC4" w:rsidRDefault="00296E35" w:rsidP="002E3FCC">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125709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1C34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276694" w14:textId="77777777" w:rsidR="00296E35" w:rsidRPr="001C0FC4" w:rsidRDefault="00296E35" w:rsidP="002E3FCC">
            <w:pPr>
              <w:pStyle w:val="TAL"/>
            </w:pPr>
          </w:p>
        </w:tc>
      </w:tr>
      <w:tr w:rsidR="00296E35" w:rsidRPr="001C0FC4" w14:paraId="6C72F5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E5C6D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0A387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24171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960D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8E8436" w14:textId="77777777" w:rsidR="00296E35" w:rsidRPr="001C0FC4" w:rsidRDefault="00296E35" w:rsidP="002E3FCC">
            <w:pPr>
              <w:pStyle w:val="TAL"/>
            </w:pPr>
          </w:p>
        </w:tc>
      </w:tr>
      <w:tr w:rsidR="00296E35" w:rsidRPr="001C0FC4" w14:paraId="41A3530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40AF9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9C7B48" w14:textId="77777777" w:rsidR="00296E35" w:rsidRPr="001C0FC4" w:rsidRDefault="00296E35" w:rsidP="002E3FCC">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033274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A79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2B63DF" w14:textId="77777777" w:rsidR="00296E35" w:rsidRPr="001C0FC4" w:rsidRDefault="00296E35" w:rsidP="002E3FCC">
            <w:pPr>
              <w:pStyle w:val="TAL"/>
            </w:pPr>
          </w:p>
        </w:tc>
      </w:tr>
    </w:tbl>
    <w:p w14:paraId="31B423E8" w14:textId="77777777" w:rsidR="00296E35" w:rsidRPr="001C0FC4" w:rsidRDefault="00296E35" w:rsidP="00296E35"/>
    <w:p w14:paraId="66D24D40" w14:textId="77777777" w:rsidR="00296E35" w:rsidRPr="001C0FC4" w:rsidRDefault="00296E35" w:rsidP="00296E35">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C10D6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EA8584" w14:textId="2BBBB7D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169D4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0937E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2F044"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815A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477C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14A0CE" w14:textId="77777777" w:rsidR="00296E35" w:rsidRPr="001C0FC4" w:rsidRDefault="00296E35" w:rsidP="002E3FCC">
            <w:pPr>
              <w:pStyle w:val="TAH"/>
              <w:rPr>
                <w:bCs/>
              </w:rPr>
            </w:pPr>
            <w:r w:rsidRPr="001C0FC4">
              <w:rPr>
                <w:bCs/>
              </w:rPr>
              <w:t>Condition</w:t>
            </w:r>
          </w:p>
        </w:tc>
      </w:tr>
      <w:tr w:rsidR="00296E35" w:rsidRPr="001C0FC4" w14:paraId="424250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C1DA3"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9A5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BA43B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C3F3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628984" w14:textId="77777777" w:rsidR="00296E35" w:rsidRPr="001C0FC4" w:rsidRDefault="00296E35" w:rsidP="002E3FCC">
            <w:pPr>
              <w:pStyle w:val="TAL"/>
            </w:pPr>
          </w:p>
        </w:tc>
      </w:tr>
      <w:tr w:rsidR="00296E35" w:rsidRPr="001C0FC4" w14:paraId="1AA6D31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0472BD"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B2628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7997E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C6274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DCBF61" w14:textId="77777777" w:rsidR="00296E35" w:rsidRPr="001C0FC4" w:rsidRDefault="00296E35" w:rsidP="002E3FCC">
            <w:pPr>
              <w:pStyle w:val="TAL"/>
            </w:pPr>
          </w:p>
        </w:tc>
      </w:tr>
      <w:tr w:rsidR="00296E35" w:rsidRPr="001C0FC4" w14:paraId="478B3B1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FDE87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CACF8E"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16893D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007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517F3D" w14:textId="77777777" w:rsidR="00296E35" w:rsidRPr="001C0FC4" w:rsidRDefault="00296E35" w:rsidP="002E3FCC">
            <w:pPr>
              <w:pStyle w:val="TAL"/>
            </w:pPr>
          </w:p>
        </w:tc>
      </w:tr>
    </w:tbl>
    <w:p w14:paraId="436621BE" w14:textId="77777777" w:rsidR="00296E35" w:rsidRPr="001C0FC4" w:rsidRDefault="00296E35" w:rsidP="00296E35"/>
    <w:p w14:paraId="402947B2" w14:textId="77777777" w:rsidR="00296E35" w:rsidRPr="001C0FC4" w:rsidRDefault="00296E35" w:rsidP="00296E35">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22545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B0510F" w14:textId="3708EE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25094CD1" w14:textId="77777777" w:rsidR="00296E35" w:rsidRPr="001C0FC4" w:rsidRDefault="00296E35" w:rsidP="00296E35"/>
    <w:p w14:paraId="70D4B9E7" w14:textId="159DA1DD" w:rsidR="00296E35" w:rsidRPr="001C0FC4" w:rsidRDefault="00296E35" w:rsidP="00296E35">
      <w:pPr>
        <w:pStyle w:val="TH"/>
      </w:pPr>
      <w:r w:rsidRPr="001C0FC4">
        <w:t>Table 6.2.3.3.3-13: SIP MESSAGE from the SS (step 7,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BA941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BECB3CD" w14:textId="3FAEDD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B80763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CF2CC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F6085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ACBF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5FC52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1C589F" w14:textId="77777777" w:rsidR="00296E35" w:rsidRPr="001C0FC4" w:rsidRDefault="00296E35" w:rsidP="002E3FCC">
            <w:pPr>
              <w:pStyle w:val="TAH"/>
              <w:rPr>
                <w:bCs/>
              </w:rPr>
            </w:pPr>
            <w:r w:rsidRPr="001C0FC4">
              <w:rPr>
                <w:bCs/>
              </w:rPr>
              <w:t>Condition</w:t>
            </w:r>
          </w:p>
        </w:tc>
      </w:tr>
      <w:tr w:rsidR="00296E35" w:rsidRPr="001C0FC4" w14:paraId="34F9A1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4528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29DA0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9E87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B59A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E1D01D" w14:textId="77777777" w:rsidR="00296E35" w:rsidRPr="001C0FC4" w:rsidRDefault="00296E35" w:rsidP="002E3FCC">
            <w:pPr>
              <w:pStyle w:val="TAL"/>
            </w:pPr>
          </w:p>
        </w:tc>
      </w:tr>
      <w:tr w:rsidR="00296E35" w:rsidRPr="001C0FC4" w14:paraId="365ABFC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B1E77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090A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DF2E43"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4FE74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D0690B" w14:textId="77777777" w:rsidR="00296E35" w:rsidRPr="001C0FC4" w:rsidRDefault="00296E35" w:rsidP="002E3FCC">
            <w:pPr>
              <w:pStyle w:val="TAL"/>
            </w:pPr>
          </w:p>
        </w:tc>
      </w:tr>
      <w:tr w:rsidR="00296E35" w:rsidRPr="001C0FC4" w14:paraId="60F738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7D48D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60DF8A"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E6C6C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95D8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95CD70" w14:textId="77777777" w:rsidR="00296E35" w:rsidRPr="001C0FC4" w:rsidRDefault="00296E35" w:rsidP="002E3FCC">
            <w:pPr>
              <w:pStyle w:val="TAL"/>
            </w:pPr>
          </w:p>
        </w:tc>
      </w:tr>
      <w:tr w:rsidR="00296E35" w:rsidRPr="001C0FC4" w14:paraId="15786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48E95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2D061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4FD635"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D983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459DD" w14:textId="77777777" w:rsidR="00296E35" w:rsidRPr="001C0FC4" w:rsidRDefault="00296E35" w:rsidP="002E3FCC">
            <w:pPr>
              <w:pStyle w:val="TAL"/>
            </w:pPr>
          </w:p>
        </w:tc>
      </w:tr>
      <w:tr w:rsidR="00296E35" w:rsidRPr="001C0FC4" w14:paraId="4C7986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2A48A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1BE67" w14:textId="77777777" w:rsidR="00296E35" w:rsidRPr="001C0FC4" w:rsidRDefault="00296E35" w:rsidP="002E3FCC">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5B6254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5C1F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211D9A" w14:textId="77777777" w:rsidR="00296E35" w:rsidRPr="001C0FC4" w:rsidRDefault="00296E35" w:rsidP="002E3FCC">
            <w:pPr>
              <w:pStyle w:val="TAL"/>
            </w:pPr>
          </w:p>
        </w:tc>
      </w:tr>
    </w:tbl>
    <w:p w14:paraId="6D38D309" w14:textId="77777777" w:rsidR="00296E35" w:rsidRPr="001C0FC4" w:rsidRDefault="00296E35" w:rsidP="00296E35"/>
    <w:p w14:paraId="3804E3ED" w14:textId="77777777" w:rsidR="00296E35" w:rsidRPr="001C0FC4" w:rsidRDefault="00296E35" w:rsidP="00296E35">
      <w:pPr>
        <w:pStyle w:val="TH"/>
      </w:pPr>
      <w:r w:rsidRPr="001C0FC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9C684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EA8C50E" w14:textId="251961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684816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93C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72794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A45C6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79EF0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D3B2F0" w14:textId="77777777" w:rsidR="00296E35" w:rsidRPr="001C0FC4" w:rsidRDefault="00296E35" w:rsidP="002E3FCC">
            <w:pPr>
              <w:pStyle w:val="TAH"/>
              <w:rPr>
                <w:bCs/>
              </w:rPr>
            </w:pPr>
            <w:r w:rsidRPr="001C0FC4">
              <w:rPr>
                <w:bCs/>
              </w:rPr>
              <w:t>Condition</w:t>
            </w:r>
          </w:p>
        </w:tc>
      </w:tr>
      <w:tr w:rsidR="00296E35" w:rsidRPr="001C0FC4" w14:paraId="4F3F89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64E239"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47791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CBBF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C41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113589" w14:textId="77777777" w:rsidR="00296E35" w:rsidRPr="001C0FC4" w:rsidRDefault="00296E35" w:rsidP="002E3FCC">
            <w:pPr>
              <w:pStyle w:val="TAL"/>
            </w:pPr>
          </w:p>
        </w:tc>
      </w:tr>
      <w:tr w:rsidR="00296E35" w:rsidRPr="001C0FC4" w14:paraId="70A574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7CB850"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2B7C2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AEC3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96CA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333C" w14:textId="77777777" w:rsidR="00296E35" w:rsidRPr="001C0FC4" w:rsidRDefault="00296E35" w:rsidP="002E3FCC">
            <w:pPr>
              <w:pStyle w:val="TAL"/>
            </w:pPr>
          </w:p>
        </w:tc>
      </w:tr>
      <w:tr w:rsidR="00296E35" w:rsidRPr="001C0FC4" w14:paraId="2CBB7E7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84FE6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15539"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4CF12F9" w14:textId="3E8E4DA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371794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B54F9A" w14:textId="77777777" w:rsidR="00296E35" w:rsidRPr="001C0FC4" w:rsidRDefault="00296E35" w:rsidP="002E3FCC">
            <w:pPr>
              <w:pStyle w:val="TAL"/>
            </w:pPr>
          </w:p>
        </w:tc>
      </w:tr>
    </w:tbl>
    <w:p w14:paraId="2FEF8BED" w14:textId="77777777" w:rsidR="00296E35" w:rsidRPr="001C0FC4" w:rsidRDefault="00296E35" w:rsidP="00296E35"/>
    <w:p w14:paraId="13D7BDC5" w14:textId="77777777" w:rsidR="00296E35" w:rsidRPr="001C0FC4" w:rsidRDefault="00296E35" w:rsidP="00296E35">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1222C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697EAA8" w14:textId="432152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5BCDB7EF" w14:textId="77777777" w:rsidR="00296E35" w:rsidRPr="001C0FC4" w:rsidRDefault="00296E35" w:rsidP="00296E35"/>
    <w:p w14:paraId="7E164521" w14:textId="4B508B66" w:rsidR="00296E35" w:rsidRPr="001C0FC4" w:rsidRDefault="00296E35" w:rsidP="00296E35">
      <w:pPr>
        <w:pStyle w:val="TH"/>
      </w:pPr>
      <w:r w:rsidRPr="001C0FC4">
        <w:t>Table 6.2.3.3.3-16: SIP MESSAGE from the SS (step 10,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6625B9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767061D" w14:textId="6FF0989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66F47A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601C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3E9F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7010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35C57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E4F3F1" w14:textId="77777777" w:rsidR="00296E35" w:rsidRPr="001C0FC4" w:rsidRDefault="00296E35" w:rsidP="002E3FCC">
            <w:pPr>
              <w:pStyle w:val="TAH"/>
              <w:rPr>
                <w:bCs/>
              </w:rPr>
            </w:pPr>
            <w:r w:rsidRPr="001C0FC4">
              <w:rPr>
                <w:bCs/>
              </w:rPr>
              <w:t>Condition</w:t>
            </w:r>
          </w:p>
        </w:tc>
      </w:tr>
      <w:tr w:rsidR="00296E35" w:rsidRPr="001C0FC4" w14:paraId="58F52D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1DC3F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EF3A7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7A6C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ABAC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F3D9BE" w14:textId="77777777" w:rsidR="00296E35" w:rsidRPr="001C0FC4" w:rsidRDefault="00296E35" w:rsidP="002E3FCC">
            <w:pPr>
              <w:pStyle w:val="TAL"/>
            </w:pPr>
          </w:p>
        </w:tc>
      </w:tr>
      <w:tr w:rsidR="00296E35" w:rsidRPr="001C0FC4" w14:paraId="7BCE87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D611A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6FCA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B93984"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2E057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90F9DD" w14:textId="77777777" w:rsidR="00296E35" w:rsidRPr="001C0FC4" w:rsidRDefault="00296E35" w:rsidP="002E3FCC">
            <w:pPr>
              <w:pStyle w:val="TAL"/>
            </w:pPr>
          </w:p>
        </w:tc>
      </w:tr>
      <w:tr w:rsidR="00296E35" w:rsidRPr="001C0FC4" w14:paraId="4C4A67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2480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EFD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48E85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B073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C0C23" w14:textId="77777777" w:rsidR="00296E35" w:rsidRPr="001C0FC4" w:rsidRDefault="00296E35" w:rsidP="002E3FCC">
            <w:pPr>
              <w:pStyle w:val="TAL"/>
            </w:pPr>
          </w:p>
        </w:tc>
      </w:tr>
      <w:tr w:rsidR="00296E35" w:rsidRPr="001C0FC4" w14:paraId="21A0BB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7D38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9C1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748F8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B1E5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1308F" w14:textId="77777777" w:rsidR="00296E35" w:rsidRPr="001C0FC4" w:rsidRDefault="00296E35" w:rsidP="002E3FCC">
            <w:pPr>
              <w:pStyle w:val="TAL"/>
            </w:pPr>
          </w:p>
        </w:tc>
      </w:tr>
      <w:tr w:rsidR="00296E35" w:rsidRPr="001C0FC4" w14:paraId="0C04E3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49C7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636AA8" w14:textId="77777777" w:rsidR="00296E35" w:rsidRPr="001C0FC4" w:rsidRDefault="00296E35" w:rsidP="002E3FCC">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07FF78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B761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B3D21" w14:textId="77777777" w:rsidR="00296E35" w:rsidRPr="001C0FC4" w:rsidRDefault="00296E35" w:rsidP="002E3FCC">
            <w:pPr>
              <w:pStyle w:val="TAL"/>
            </w:pPr>
          </w:p>
        </w:tc>
      </w:tr>
    </w:tbl>
    <w:p w14:paraId="328AD936" w14:textId="77777777" w:rsidR="00296E35" w:rsidRPr="001C0FC4" w:rsidRDefault="00296E35" w:rsidP="00296E35"/>
    <w:p w14:paraId="13BBAD22" w14:textId="77777777" w:rsidR="00296E35" w:rsidRPr="001C0FC4" w:rsidRDefault="00296E35" w:rsidP="00296E35">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1AF0B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1EDB3E4" w14:textId="5521983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1F909F5A" w14:textId="77777777" w:rsidR="00296E35" w:rsidRPr="001C0FC4" w:rsidRDefault="00296E35" w:rsidP="00296E35"/>
    <w:p w14:paraId="0A3E0C80" w14:textId="4ABC8EF0" w:rsidR="00296E35" w:rsidRPr="001C0FC4" w:rsidRDefault="00296E35" w:rsidP="00296E35">
      <w:pPr>
        <w:pStyle w:val="TH"/>
      </w:pPr>
      <w:r w:rsidRPr="001C0FC4">
        <w:t>Table 6.2.3.3.3-18: SIP MESSAGE from the SS (step 19,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CBC57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97244F3" w14:textId="0D9AA1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A62E98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633FF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9AE47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3C7AD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420F8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5AA46F" w14:textId="77777777" w:rsidR="00296E35" w:rsidRPr="001C0FC4" w:rsidRDefault="00296E35" w:rsidP="002E3FCC">
            <w:pPr>
              <w:pStyle w:val="TAH"/>
              <w:rPr>
                <w:bCs/>
              </w:rPr>
            </w:pPr>
            <w:r w:rsidRPr="001C0FC4">
              <w:rPr>
                <w:bCs/>
              </w:rPr>
              <w:t>Condition</w:t>
            </w:r>
          </w:p>
        </w:tc>
      </w:tr>
      <w:tr w:rsidR="00296E35" w:rsidRPr="001C0FC4" w14:paraId="163326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A4AF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F3D0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89B3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C62C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731ED" w14:textId="77777777" w:rsidR="00296E35" w:rsidRPr="001C0FC4" w:rsidRDefault="00296E35" w:rsidP="002E3FCC">
            <w:pPr>
              <w:pStyle w:val="TAL"/>
            </w:pPr>
          </w:p>
        </w:tc>
      </w:tr>
      <w:tr w:rsidR="00296E35" w:rsidRPr="001C0FC4" w14:paraId="0BDB31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36212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45D497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706E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31CFF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04526E" w14:textId="77777777" w:rsidR="00296E35" w:rsidRPr="001C0FC4" w:rsidRDefault="00296E35" w:rsidP="002E3FCC">
            <w:pPr>
              <w:pStyle w:val="TAL"/>
            </w:pPr>
          </w:p>
        </w:tc>
      </w:tr>
      <w:tr w:rsidR="00296E35" w:rsidRPr="001C0FC4" w14:paraId="5781A6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2F4EF6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00AF"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AD411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A91E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0F7829" w14:textId="77777777" w:rsidR="00296E35" w:rsidRPr="001C0FC4" w:rsidRDefault="00296E35" w:rsidP="002E3FCC">
            <w:pPr>
              <w:pStyle w:val="TAL"/>
            </w:pPr>
          </w:p>
        </w:tc>
      </w:tr>
      <w:tr w:rsidR="00296E35" w:rsidRPr="001C0FC4" w14:paraId="7636621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03FE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D07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C0946"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89C91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7D47C0" w14:textId="77777777" w:rsidR="00296E35" w:rsidRPr="001C0FC4" w:rsidRDefault="00296E35" w:rsidP="002E3FCC">
            <w:pPr>
              <w:pStyle w:val="TAL"/>
            </w:pPr>
          </w:p>
        </w:tc>
      </w:tr>
      <w:tr w:rsidR="00296E35" w:rsidRPr="001C0FC4" w14:paraId="54A926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5F232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D3FADD" w14:textId="77777777" w:rsidR="00296E35" w:rsidRPr="001C0FC4" w:rsidRDefault="00296E35" w:rsidP="002E3FCC">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224BC1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B6E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CE4E93" w14:textId="77777777" w:rsidR="00296E35" w:rsidRPr="001C0FC4" w:rsidRDefault="00296E35" w:rsidP="002E3FCC">
            <w:pPr>
              <w:pStyle w:val="TAL"/>
            </w:pPr>
          </w:p>
        </w:tc>
      </w:tr>
    </w:tbl>
    <w:p w14:paraId="78467363" w14:textId="77777777" w:rsidR="00296E35" w:rsidRPr="001C0FC4" w:rsidRDefault="00296E35" w:rsidP="00296E35"/>
    <w:p w14:paraId="41C58664" w14:textId="77777777" w:rsidR="00296E35" w:rsidRPr="001C0FC4" w:rsidRDefault="00296E35" w:rsidP="00296E35">
      <w:pPr>
        <w:pStyle w:val="TH"/>
      </w:pPr>
      <w:r w:rsidRPr="001C0FC4">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FD3C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C173AF" w14:textId="59D371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13EB11B1" w14:textId="77777777" w:rsidR="00296E35" w:rsidRPr="001C0FC4" w:rsidRDefault="00296E35" w:rsidP="00296E35"/>
    <w:p w14:paraId="3C127BD5" w14:textId="77777777" w:rsidR="00296E35" w:rsidRPr="001C0FC4" w:rsidRDefault="00296E35" w:rsidP="00296E35">
      <w:pPr>
        <w:pStyle w:val="Heading3"/>
      </w:pPr>
      <w:bookmarkStart w:id="932" w:name="_Toc42507361"/>
      <w:bookmarkStart w:id="933" w:name="_Toc52307892"/>
      <w:bookmarkStart w:id="934" w:name="_Toc52782416"/>
      <w:bookmarkStart w:id="935" w:name="_Toc52783027"/>
      <w:bookmarkStart w:id="936" w:name="_Toc59042896"/>
      <w:bookmarkStart w:id="937" w:name="_Toc75459153"/>
      <w:bookmarkStart w:id="938" w:name="_Toc90630593"/>
      <w:bookmarkStart w:id="939" w:name="_Toc100778800"/>
      <w:bookmarkStart w:id="940" w:name="_Toc101286131"/>
      <w:bookmarkStart w:id="941" w:name="_Toc106817717"/>
      <w:bookmarkStart w:id="942" w:name="_Toc106817842"/>
      <w:bookmarkStart w:id="943" w:name="_Toc178186360"/>
      <w:bookmarkStart w:id="944" w:name="_Toc181109101"/>
      <w:bookmarkStart w:id="945" w:name="_Toc522499815"/>
      <w:bookmarkStart w:id="946" w:name="_Toc25610668"/>
      <w:bookmarkEnd w:id="912"/>
      <w:bookmarkEnd w:id="913"/>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32"/>
      <w:bookmarkEnd w:id="933"/>
      <w:bookmarkEnd w:id="934"/>
      <w:bookmarkEnd w:id="935"/>
      <w:bookmarkEnd w:id="936"/>
      <w:bookmarkEnd w:id="937"/>
      <w:bookmarkEnd w:id="938"/>
      <w:bookmarkEnd w:id="939"/>
      <w:bookmarkEnd w:id="940"/>
      <w:bookmarkEnd w:id="941"/>
      <w:bookmarkEnd w:id="942"/>
      <w:bookmarkEnd w:id="943"/>
      <w:bookmarkEnd w:id="944"/>
    </w:p>
    <w:p w14:paraId="2C256DA0" w14:textId="77777777" w:rsidR="00296E35" w:rsidRPr="001C0FC4" w:rsidRDefault="00296E35" w:rsidP="00296E35">
      <w:pPr>
        <w:pStyle w:val="H6"/>
      </w:pPr>
      <w:bookmarkStart w:id="947" w:name="_Toc52782417"/>
      <w:bookmarkStart w:id="948" w:name="_Toc52783028"/>
      <w:bookmarkStart w:id="949" w:name="_Toc59042897"/>
      <w:r w:rsidRPr="001C0FC4">
        <w:t>6.2.4.1</w:t>
      </w:r>
      <w:r w:rsidRPr="001C0FC4">
        <w:tab/>
        <w:t>Test Purpose (TP)</w:t>
      </w:r>
      <w:bookmarkEnd w:id="947"/>
      <w:bookmarkEnd w:id="948"/>
      <w:bookmarkEnd w:id="949"/>
    </w:p>
    <w:p w14:paraId="32EB6566" w14:textId="77777777" w:rsidR="00296E35" w:rsidRPr="001C0FC4" w:rsidRDefault="00296E35" w:rsidP="00296E35">
      <w:pPr>
        <w:pStyle w:val="H6"/>
      </w:pPr>
      <w:r w:rsidRPr="001C0FC4">
        <w:t>(1)</w:t>
      </w:r>
    </w:p>
    <w:p w14:paraId="0B9DBE7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DA0AEDA" w14:textId="77777777" w:rsidR="00296E35" w:rsidRPr="001C0FC4" w:rsidRDefault="00296E35" w:rsidP="00296E35">
      <w:pPr>
        <w:pStyle w:val="PL"/>
      </w:pPr>
      <w:r w:rsidRPr="001C0FC4">
        <w:rPr>
          <w:b/>
        </w:rPr>
        <w:t>ensure that</w:t>
      </w:r>
      <w:r w:rsidRPr="001C0FC4">
        <w:t xml:space="preserve"> {</w:t>
      </w:r>
    </w:p>
    <w:p w14:paraId="5860AFF2"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non-mandatory download and with a disposition of "FILE DOWNLOAD COMPLETE UPDATE" }</w:t>
      </w:r>
    </w:p>
    <w:p w14:paraId="104AAD16"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1BDED420" w14:textId="77777777" w:rsidR="00296E35" w:rsidRPr="001C0FC4" w:rsidRDefault="00296E35" w:rsidP="00296E35">
      <w:pPr>
        <w:pStyle w:val="PL"/>
      </w:pPr>
      <w:r w:rsidRPr="001C0FC4">
        <w:t xml:space="preserve">            }</w:t>
      </w:r>
    </w:p>
    <w:p w14:paraId="4E7C8CC4" w14:textId="77777777" w:rsidR="00296E35" w:rsidRPr="001C0FC4" w:rsidRDefault="00296E35" w:rsidP="00296E35">
      <w:pPr>
        <w:pStyle w:val="PL"/>
      </w:pPr>
    </w:p>
    <w:p w14:paraId="1B311D70" w14:textId="77777777" w:rsidR="00296E35" w:rsidRPr="001C0FC4" w:rsidRDefault="00296E35" w:rsidP="00296E35">
      <w:pPr>
        <w:pStyle w:val="H6"/>
      </w:pPr>
      <w:r w:rsidRPr="001C0FC4">
        <w:t>(2)</w:t>
      </w:r>
    </w:p>
    <w:p w14:paraId="46430A2F"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14EA8545" w14:textId="77777777" w:rsidR="00296E35" w:rsidRPr="001C0FC4" w:rsidRDefault="00296E35" w:rsidP="00296E35">
      <w:pPr>
        <w:pStyle w:val="PL"/>
      </w:pPr>
      <w:r w:rsidRPr="001C0FC4">
        <w:rPr>
          <w:b/>
        </w:rPr>
        <w:t>ensure that</w:t>
      </w:r>
      <w:r w:rsidRPr="001C0FC4">
        <w:t xml:space="preserve"> {</w:t>
      </w:r>
    </w:p>
    <w:p w14:paraId="04075387"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281C2302"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5A77C9B5" w14:textId="77777777" w:rsidR="00296E35" w:rsidRPr="001C0FC4" w:rsidRDefault="00296E35" w:rsidP="00296E35">
      <w:pPr>
        <w:pStyle w:val="PL"/>
      </w:pPr>
      <w:r w:rsidRPr="001C0FC4">
        <w:t xml:space="preserve">            }</w:t>
      </w:r>
    </w:p>
    <w:p w14:paraId="4082179F" w14:textId="77777777" w:rsidR="00296E35" w:rsidRPr="001C0FC4" w:rsidRDefault="00296E35" w:rsidP="00296E35">
      <w:pPr>
        <w:pStyle w:val="PL"/>
      </w:pPr>
    </w:p>
    <w:p w14:paraId="59D0F3B2" w14:textId="77777777" w:rsidR="00296E35" w:rsidRPr="001C0FC4" w:rsidRDefault="00296E35" w:rsidP="00296E35">
      <w:pPr>
        <w:pStyle w:val="H6"/>
      </w:pPr>
      <w:r w:rsidRPr="001C0FC4">
        <w:t>(3)</w:t>
      </w:r>
    </w:p>
    <w:p w14:paraId="4021D1B3"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6C76984A" w14:textId="77777777" w:rsidR="00296E35" w:rsidRPr="001C0FC4" w:rsidRDefault="00296E35" w:rsidP="00296E35">
      <w:pPr>
        <w:pStyle w:val="PL"/>
      </w:pPr>
      <w:r w:rsidRPr="001C0FC4">
        <w:rPr>
          <w:b/>
        </w:rPr>
        <w:t>ensure that</w:t>
      </w:r>
      <w:r w:rsidRPr="001C0FC4">
        <w:t xml:space="preserve"> {</w:t>
      </w:r>
    </w:p>
    <w:p w14:paraId="1CBD4E0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567928D"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116DF88D" w14:textId="77777777" w:rsidR="00296E35" w:rsidRPr="001C0FC4" w:rsidRDefault="00296E35" w:rsidP="00296E35">
      <w:pPr>
        <w:pStyle w:val="PL"/>
      </w:pPr>
      <w:r w:rsidRPr="001C0FC4">
        <w:t xml:space="preserve">            }</w:t>
      </w:r>
    </w:p>
    <w:p w14:paraId="42E4FE15" w14:textId="77777777" w:rsidR="00296E35" w:rsidRPr="001C0FC4" w:rsidRDefault="00296E35" w:rsidP="00296E35">
      <w:pPr>
        <w:pStyle w:val="PL"/>
      </w:pPr>
    </w:p>
    <w:p w14:paraId="65F442B2" w14:textId="77777777" w:rsidR="00296E35" w:rsidRPr="001C0FC4" w:rsidRDefault="00296E35" w:rsidP="00296E35">
      <w:pPr>
        <w:pStyle w:val="H6"/>
      </w:pPr>
      <w:r w:rsidRPr="001C0FC4">
        <w:t>(4)</w:t>
      </w:r>
    </w:p>
    <w:p w14:paraId="66AF830C"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76436223" w14:textId="77777777" w:rsidR="00296E35" w:rsidRPr="001C0FC4" w:rsidRDefault="00296E35" w:rsidP="00296E35">
      <w:pPr>
        <w:pStyle w:val="PL"/>
      </w:pPr>
      <w:r w:rsidRPr="001C0FC4">
        <w:rPr>
          <w:b/>
        </w:rPr>
        <w:t>ensure that</w:t>
      </w:r>
      <w:r w:rsidRPr="001C0FC4">
        <w:t xml:space="preserve"> {</w:t>
      </w:r>
    </w:p>
    <w:p w14:paraId="1218BF72"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5A752D16"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5C4F996E" w14:textId="77777777" w:rsidR="00296E35" w:rsidRPr="001C0FC4" w:rsidRDefault="00296E35" w:rsidP="00296E35">
      <w:pPr>
        <w:pStyle w:val="PL"/>
      </w:pPr>
      <w:r w:rsidRPr="001C0FC4">
        <w:t xml:space="preserve">            }</w:t>
      </w:r>
    </w:p>
    <w:p w14:paraId="74BDF523" w14:textId="77777777" w:rsidR="00296E35" w:rsidRPr="001C0FC4" w:rsidRDefault="00296E35" w:rsidP="00296E35">
      <w:pPr>
        <w:pStyle w:val="PL"/>
      </w:pPr>
    </w:p>
    <w:p w14:paraId="36723A4C" w14:textId="77777777" w:rsidR="00296E35" w:rsidRPr="001C0FC4" w:rsidRDefault="00296E35" w:rsidP="00296E35">
      <w:pPr>
        <w:pStyle w:val="H6"/>
        <w:rPr>
          <w:b/>
          <w:bCs/>
        </w:rPr>
      </w:pPr>
      <w:r w:rsidRPr="001C0FC4">
        <w:t>(5)</w:t>
      </w:r>
    </w:p>
    <w:p w14:paraId="573355BE" w14:textId="77777777" w:rsidR="00296E35" w:rsidRPr="001C0FC4" w:rsidRDefault="00296E35" w:rsidP="00296E35">
      <w:pPr>
        <w:pStyle w:val="PL"/>
      </w:pPr>
      <w:r w:rsidRPr="001C0FC4">
        <w:t>Void</w:t>
      </w:r>
    </w:p>
    <w:p w14:paraId="676D3595" w14:textId="77777777" w:rsidR="00296E35" w:rsidRPr="001C0FC4" w:rsidRDefault="00296E35" w:rsidP="00296E35">
      <w:pPr>
        <w:pStyle w:val="PL"/>
      </w:pPr>
    </w:p>
    <w:p w14:paraId="63AD93FB" w14:textId="77777777" w:rsidR="00296E35" w:rsidRPr="001C0FC4" w:rsidRDefault="00296E35" w:rsidP="00296E35">
      <w:pPr>
        <w:pStyle w:val="H6"/>
      </w:pPr>
      <w:bookmarkStart w:id="950" w:name="_Toc52782418"/>
      <w:bookmarkStart w:id="951" w:name="_Toc52783029"/>
      <w:bookmarkStart w:id="952" w:name="_Toc59042898"/>
      <w:r w:rsidRPr="001C0FC4">
        <w:t>6.2.4.2</w:t>
      </w:r>
      <w:r w:rsidRPr="001C0FC4">
        <w:tab/>
        <w:t>Conformance requirements</w:t>
      </w:r>
      <w:bookmarkEnd w:id="950"/>
      <w:bookmarkEnd w:id="951"/>
      <w:bookmarkEnd w:id="952"/>
    </w:p>
    <w:p w14:paraId="1512F1E2"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D61B95" w14:textId="77777777" w:rsidR="00296E35" w:rsidRPr="001C0FC4" w:rsidRDefault="00296E35" w:rsidP="00296E35">
      <w:r w:rsidRPr="001C0FC4">
        <w:t>[TS 24.282, clause 10.2.4.2.2]</w:t>
      </w:r>
    </w:p>
    <w:p w14:paraId="3AECEA9C" w14:textId="77777777" w:rsidR="00296E35" w:rsidRPr="001C0FC4" w:rsidRDefault="00296E35" w:rsidP="00296E35">
      <w:r w:rsidRPr="001C0FC4">
        <w:t>Upon receipt of a "SIP MESSAGE request for FD using HTTP for terminating MCData client", the MCData client:</w:t>
      </w:r>
    </w:p>
    <w:p w14:paraId="2DF1477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1C4EEC62"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ACF2AC5"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8A87FC4"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133A3E86"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3C7D569F" w14:textId="77777777" w:rsidR="00296E35" w:rsidRPr="001C0FC4" w:rsidRDefault="00296E35" w:rsidP="00296E35">
      <w:r w:rsidRPr="001C0FC4">
        <w:t>[TS 24.282, clause 10.2.1.2.3]</w:t>
      </w:r>
    </w:p>
    <w:p w14:paraId="2F70F797" w14:textId="77777777" w:rsidR="00296E35" w:rsidRPr="001C0FC4" w:rsidRDefault="00296E35" w:rsidP="00296E35">
      <w:r w:rsidRPr="001C0FC4">
        <w:t>The MCData client:</w:t>
      </w:r>
    </w:p>
    <w:p w14:paraId="1BD72FE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95669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7312460C" w14:textId="77777777" w:rsidR="00296E35" w:rsidRPr="001C0FC4" w:rsidRDefault="00296E35" w:rsidP="00296E35">
      <w:pPr>
        <w:pStyle w:val="B2"/>
      </w:pPr>
      <w:r w:rsidRPr="001C0FC4">
        <w:t>b)</w:t>
      </w:r>
      <w:r w:rsidRPr="001C0FC4">
        <w:tab/>
        <w:t>shall notify the user about the incoming FD request; and</w:t>
      </w:r>
    </w:p>
    <w:p w14:paraId="1F163877"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3280FBA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194422D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5FA84A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56BED021"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143724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4384FEE4"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03341AD"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296B6350"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7CDC94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4CAEB09C"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4BA1D0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52F84C8A"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1A9D306A"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1B5703AA" w14:textId="77777777" w:rsidR="00296E35" w:rsidRPr="001C0FC4" w:rsidRDefault="00296E35" w:rsidP="00296E35">
      <w:pPr>
        <w:pStyle w:val="B1"/>
      </w:pPr>
      <w:r w:rsidRPr="001C0FC4">
        <w:t>8)</w:t>
      </w:r>
      <w:r w:rsidRPr="001C0FC4">
        <w:tab/>
        <w:t>if the user accepts the FD request:</w:t>
      </w:r>
    </w:p>
    <w:p w14:paraId="74344A3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15107920"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34038363" w14:textId="77777777" w:rsidR="00296E35" w:rsidRPr="001C0FC4" w:rsidRDefault="00296E35" w:rsidP="00296E35">
      <w:pPr>
        <w:pStyle w:val="B2"/>
      </w:pPr>
      <w:r w:rsidRPr="001C0FC4">
        <w:t>c)</w:t>
      </w:r>
      <w:r w:rsidRPr="001C0FC4">
        <w:tab/>
        <w:t>if the FD SIGNALLING PAYLOAD message contains an existing Conversation ID and:</w:t>
      </w:r>
    </w:p>
    <w:p w14:paraId="05D440BD"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AC448F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1730B97A"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43482D33"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42FAD9FD"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2C899E4C" w14:textId="77777777" w:rsidR="00296E35" w:rsidRPr="001C0FC4" w:rsidRDefault="00296E35" w:rsidP="00296E35">
      <w:r w:rsidRPr="001C0FC4">
        <w:t>[TS 24.282, clause 12.2.1.1]</w:t>
      </w:r>
    </w:p>
    <w:p w14:paraId="368A85DA" w14:textId="77777777" w:rsidR="00296E35" w:rsidRPr="001C0FC4" w:rsidRDefault="00296E35" w:rsidP="00296E35">
      <w:r w:rsidRPr="001C0FC4">
        <w:t>The MCData client shall follow the procedures in this subclause to:</w:t>
      </w:r>
    </w:p>
    <w:p w14:paraId="7B3DD78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E82665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B9D84E7" w14:textId="77777777" w:rsidR="00296E35" w:rsidRPr="001C0FC4" w:rsidRDefault="00296E35" w:rsidP="00296E35">
      <w:pPr>
        <w:pStyle w:val="B1"/>
      </w:pPr>
      <w:r w:rsidRPr="001C0FC4">
        <w:t>-</w:t>
      </w:r>
      <w:r w:rsidRPr="001C0FC4">
        <w:tab/>
        <w:t>indicate to an MCData client that a request for FD was accepted, deferred or rejected; or</w:t>
      </w:r>
    </w:p>
    <w:p w14:paraId="25007593" w14:textId="77777777" w:rsidR="00296E35" w:rsidRPr="001C0FC4" w:rsidRDefault="00296E35" w:rsidP="00296E35">
      <w:pPr>
        <w:pStyle w:val="B1"/>
      </w:pPr>
      <w:r w:rsidRPr="001C0FC4">
        <w:t>-</w:t>
      </w:r>
      <w:r w:rsidRPr="001C0FC4">
        <w:tab/>
        <w:t>indicate to an MCData client that a file download has been completed;</w:t>
      </w:r>
    </w:p>
    <w:p w14:paraId="1DAB5236" w14:textId="77777777" w:rsidR="00296E35" w:rsidRPr="001C0FC4" w:rsidRDefault="00296E35" w:rsidP="00296E35">
      <w:r w:rsidRPr="001C0FC4">
        <w:t>Before sending a disposition notification the MCData client needs to determine:</w:t>
      </w:r>
    </w:p>
    <w:p w14:paraId="507D91D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C51F0F3"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958B6B" w14:textId="77777777" w:rsidR="00296E35" w:rsidRPr="001C0FC4" w:rsidRDefault="00296E35" w:rsidP="00296E35">
      <w:r w:rsidRPr="001C0FC4">
        <w:t>The MCData client shall generate a SIP MESSAGE request in accordance with 3GPP TS 24.229 [5] and IETF RFC 3428 [6] with the clarifications given below.</w:t>
      </w:r>
    </w:p>
    <w:p w14:paraId="7A126C7F" w14:textId="77777777" w:rsidR="00296E35" w:rsidRPr="001C0FC4" w:rsidRDefault="00296E35" w:rsidP="00296E35">
      <w:r w:rsidRPr="001C0FC4">
        <w:t>The MCData client:</w:t>
      </w:r>
    </w:p>
    <w:p w14:paraId="2FD9423E" w14:textId="77777777" w:rsidR="00296E35" w:rsidRPr="001C0FC4" w:rsidRDefault="00296E35" w:rsidP="00296E35">
      <w:pPr>
        <w:pStyle w:val="B1"/>
      </w:pPr>
      <w:r w:rsidRPr="001C0FC4">
        <w:t>1)</w:t>
      </w:r>
      <w:r w:rsidRPr="001C0FC4">
        <w:tab/>
        <w:t>shall build the SIP MESSAGE request as specified in subclause 6.2.4.1;</w:t>
      </w:r>
    </w:p>
    <w:p w14:paraId="3CCF12F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F17BB1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C722D82"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348DCAC"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D46837B"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52EED1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44A31F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D6AD95F" w14:textId="77777777" w:rsidR="00296E35" w:rsidRPr="001C0FC4" w:rsidRDefault="00296E35" w:rsidP="00296E35">
      <w:r w:rsidRPr="001C0FC4">
        <w:t>[TS 24.282, clause 10.2.3.1]</w:t>
      </w:r>
    </w:p>
    <w:p w14:paraId="1721DDCB"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4664C7"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C94EA53"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27EE6FA9"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013E637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17A8121"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63B8B1F8"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3F905A60" w14:textId="77777777" w:rsidR="00296E35" w:rsidRPr="001C0FC4" w:rsidRDefault="00296E35" w:rsidP="00296E35">
      <w:pPr>
        <w:pStyle w:val="H6"/>
      </w:pPr>
      <w:bookmarkStart w:id="953" w:name="_Toc52782419"/>
      <w:bookmarkStart w:id="954" w:name="_Toc52783030"/>
      <w:bookmarkStart w:id="955" w:name="_Toc59042899"/>
      <w:r w:rsidRPr="001C0FC4">
        <w:t>6.2.4.3</w:t>
      </w:r>
      <w:r w:rsidRPr="001C0FC4">
        <w:tab/>
        <w:t>Test description</w:t>
      </w:r>
      <w:bookmarkEnd w:id="953"/>
      <w:bookmarkEnd w:id="954"/>
      <w:bookmarkEnd w:id="955"/>
    </w:p>
    <w:p w14:paraId="1FE7E234" w14:textId="77777777" w:rsidR="00296E35" w:rsidRPr="001C0FC4" w:rsidRDefault="00296E35" w:rsidP="00296E35">
      <w:pPr>
        <w:pStyle w:val="H6"/>
      </w:pPr>
      <w:bookmarkStart w:id="956" w:name="_Toc52782420"/>
      <w:bookmarkStart w:id="957" w:name="_Toc52783031"/>
      <w:bookmarkStart w:id="958" w:name="_Toc59042900"/>
      <w:r w:rsidRPr="001C0FC4">
        <w:t>6.2.4.3.1</w:t>
      </w:r>
      <w:r w:rsidRPr="001C0FC4">
        <w:tab/>
        <w:t>Pre-test conditions</w:t>
      </w:r>
      <w:bookmarkEnd w:id="956"/>
      <w:bookmarkEnd w:id="957"/>
      <w:bookmarkEnd w:id="958"/>
    </w:p>
    <w:p w14:paraId="1DDDA9C1" w14:textId="77777777" w:rsidR="00296E35" w:rsidRDefault="00296E35" w:rsidP="00296E35">
      <w:pPr>
        <w:pStyle w:val="H6"/>
      </w:pPr>
      <w:r w:rsidRPr="00102CE5">
        <w:t>Test configuration</w:t>
      </w:r>
      <w:r>
        <w:t>:</w:t>
      </w:r>
    </w:p>
    <w:p w14:paraId="5BC601D1" w14:textId="684DEC45" w:rsidR="00296E35" w:rsidRDefault="00296E35" w:rsidP="00296E35">
      <w:pPr>
        <w:pStyle w:val="B1"/>
      </w:pPr>
      <w:r>
        <w:t>-</w:t>
      </w:r>
      <w:r>
        <w:tab/>
        <w:t>Single cell configuration according to TS 37.579-1 [2] clause 5.2.2.2.1.</w:t>
      </w:r>
    </w:p>
    <w:p w14:paraId="56408B50" w14:textId="77777777" w:rsidR="00296E35" w:rsidRPr="001C0FC4" w:rsidRDefault="00296E35" w:rsidP="00296E35">
      <w:pPr>
        <w:pStyle w:val="B1"/>
      </w:pPr>
      <w:r w:rsidRPr="001C0FC4">
        <w:t>-</w:t>
      </w:r>
      <w:r w:rsidRPr="001C0FC4">
        <w:tab/>
        <w:t>Test files downloaded or received at previous test runs are deleted.</w:t>
      </w:r>
    </w:p>
    <w:p w14:paraId="052D547B" w14:textId="77777777" w:rsidR="00296E35" w:rsidRDefault="00296E35" w:rsidP="00296E35">
      <w:pPr>
        <w:pStyle w:val="H6"/>
      </w:pPr>
      <w:r>
        <w:t>Preamble:</w:t>
      </w:r>
    </w:p>
    <w:p w14:paraId="370EB30C" w14:textId="69C3914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9F7AE52"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3DE76D42" w14:textId="77777777" w:rsidR="00296E35" w:rsidRDefault="00296E35" w:rsidP="00296E35">
      <w:pPr>
        <w:pStyle w:val="B1"/>
        <w:ind w:left="852"/>
      </w:pPr>
      <w:r>
        <w:t>-</w:t>
      </w:r>
      <w:r>
        <w:tab/>
      </w:r>
      <w:r w:rsidRPr="002E7822">
        <w:t>Timer TDU2 (FD non-mandatory download timer) is configured to be 15 seconds.</w:t>
      </w:r>
    </w:p>
    <w:p w14:paraId="72576546" w14:textId="77777777" w:rsidR="00296E35" w:rsidRDefault="00296E35" w:rsidP="00296E35">
      <w:pPr>
        <w:pStyle w:val="B1"/>
      </w:pPr>
      <w:r>
        <w:t>-</w:t>
      </w:r>
      <w:r>
        <w:tab/>
      </w:r>
      <w:r w:rsidRPr="000573F5">
        <w:t>UE States at the end of the preamble</w:t>
      </w:r>
      <w:r>
        <w:t>:</w:t>
      </w:r>
    </w:p>
    <w:p w14:paraId="1DD528A4" w14:textId="77777777" w:rsidR="00296E35" w:rsidRDefault="00296E35" w:rsidP="00296E35">
      <w:pPr>
        <w:pStyle w:val="B1"/>
        <w:ind w:left="852"/>
      </w:pPr>
      <w:r>
        <w:t>-</w:t>
      </w:r>
      <w:r>
        <w:tab/>
        <w:t>The UE is in RRC_IDLE state.</w:t>
      </w:r>
    </w:p>
    <w:p w14:paraId="1584D8F3" w14:textId="77777777" w:rsidR="00296E35" w:rsidRDefault="00296E35" w:rsidP="00296E35">
      <w:pPr>
        <w:pStyle w:val="B1"/>
        <w:ind w:left="852"/>
      </w:pPr>
      <w:r>
        <w:t>-</w:t>
      </w:r>
      <w:r>
        <w:tab/>
        <w:t>The client is registered for MCData.</w:t>
      </w:r>
    </w:p>
    <w:p w14:paraId="24838CB0" w14:textId="77777777" w:rsidR="00296E35" w:rsidRPr="001C0FC4" w:rsidRDefault="00296E35" w:rsidP="00296E35">
      <w:pPr>
        <w:pStyle w:val="H6"/>
      </w:pPr>
      <w:bookmarkStart w:id="959" w:name="_Toc52782421"/>
      <w:bookmarkStart w:id="960" w:name="_Toc52783032"/>
      <w:bookmarkStart w:id="961" w:name="_Toc59042901"/>
      <w:r w:rsidRPr="001C0FC4">
        <w:t>6.2.4.3.2</w:t>
      </w:r>
      <w:r w:rsidRPr="001C0FC4">
        <w:tab/>
        <w:t>Test procedure sequence</w:t>
      </w:r>
      <w:bookmarkEnd w:id="959"/>
      <w:bookmarkEnd w:id="960"/>
      <w:bookmarkEnd w:id="961"/>
    </w:p>
    <w:p w14:paraId="65B90E6E" w14:textId="77777777" w:rsidR="00296E35" w:rsidRPr="001C0FC4" w:rsidRDefault="00296E35" w:rsidP="00296E35">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30C296A" w14:textId="77777777" w:rsidTr="002E3FCC">
        <w:tc>
          <w:tcPr>
            <w:tcW w:w="649" w:type="dxa"/>
            <w:tcBorders>
              <w:top w:val="single" w:sz="4" w:space="0" w:color="auto"/>
              <w:left w:val="single" w:sz="4" w:space="0" w:color="auto"/>
              <w:bottom w:val="nil"/>
              <w:right w:val="single" w:sz="4" w:space="0" w:color="auto"/>
            </w:tcBorders>
            <w:hideMark/>
          </w:tcPr>
          <w:p w14:paraId="076B91A4"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4BF07D6"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9C6C9D"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EFFB500"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2CFA57B" w14:textId="77777777" w:rsidR="00296E35" w:rsidRPr="001C0FC4" w:rsidRDefault="00296E35" w:rsidP="002E3FCC">
            <w:pPr>
              <w:pStyle w:val="TAH"/>
              <w:spacing w:line="252" w:lineRule="auto"/>
            </w:pPr>
            <w:r w:rsidRPr="001C0FC4">
              <w:t>Verdict</w:t>
            </w:r>
          </w:p>
        </w:tc>
      </w:tr>
      <w:tr w:rsidR="00296E35" w:rsidRPr="001C0FC4" w14:paraId="51D35522" w14:textId="77777777" w:rsidTr="002E3FCC">
        <w:tc>
          <w:tcPr>
            <w:tcW w:w="649" w:type="dxa"/>
            <w:tcBorders>
              <w:top w:val="nil"/>
              <w:left w:val="single" w:sz="4" w:space="0" w:color="auto"/>
              <w:bottom w:val="single" w:sz="4" w:space="0" w:color="auto"/>
              <w:right w:val="single" w:sz="4" w:space="0" w:color="auto"/>
            </w:tcBorders>
          </w:tcPr>
          <w:p w14:paraId="449D9728"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6CBCB697"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EB5AFA0"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B1F4ED6"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B204D0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61388F03" w14:textId="77777777" w:rsidR="00296E35" w:rsidRPr="001C0FC4" w:rsidRDefault="00296E35" w:rsidP="002E3FCC">
            <w:pPr>
              <w:pStyle w:val="TAH"/>
              <w:spacing w:line="252" w:lineRule="auto"/>
            </w:pPr>
          </w:p>
        </w:tc>
      </w:tr>
      <w:tr w:rsidR="00296E35" w:rsidRPr="001C0FC4" w14:paraId="22DF72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75DA89" w14:textId="77777777" w:rsidR="00296E35" w:rsidRPr="001C0FC4" w:rsidRDefault="00296E35" w:rsidP="002E3FCC">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B4D83CC" w14:textId="1DACC184"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7C614A1"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512576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B0E30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01D1F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CDFDAF3" w14:textId="77777777" w:rsidR="00296E35" w:rsidRPr="001C0FC4" w:rsidRDefault="00296E35" w:rsidP="002E3FCC">
            <w:pPr>
              <w:pStyle w:val="TAC"/>
              <w:spacing w:line="252" w:lineRule="auto"/>
            </w:pPr>
            <w:r w:rsidRPr="001C0FC4">
              <w:t>P</w:t>
            </w:r>
          </w:p>
        </w:tc>
      </w:tr>
      <w:tr w:rsidR="00296E35" w:rsidRPr="001C0FC4" w14:paraId="2526ABB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30952A" w14:textId="77777777" w:rsidR="00296E35" w:rsidRPr="001C0FC4" w:rsidRDefault="00296E35" w:rsidP="002E3FCC">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FD75801"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357FFF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04A7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EB634"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F0B398" w14:textId="77777777" w:rsidR="00296E35" w:rsidRPr="001C0FC4" w:rsidRDefault="00296E35" w:rsidP="002E3FCC">
            <w:pPr>
              <w:pStyle w:val="TAC"/>
              <w:spacing w:line="252" w:lineRule="auto"/>
            </w:pPr>
            <w:r w:rsidRPr="001C0FC4">
              <w:t>-</w:t>
            </w:r>
          </w:p>
        </w:tc>
      </w:tr>
      <w:tr w:rsidR="00296E35" w:rsidRPr="001C0FC4" w14:paraId="512619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96F2C8" w14:textId="77777777" w:rsidR="00296E35" w:rsidRPr="001C0FC4" w:rsidRDefault="00296E35" w:rsidP="002E3FCC">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4ECD84B" w14:textId="77777777" w:rsidR="00296E35" w:rsidRPr="001C0FC4" w:rsidRDefault="00296E35" w:rsidP="002E3FCC">
            <w:pPr>
              <w:pStyle w:val="TAL"/>
              <w:spacing w:line="252" w:lineRule="auto"/>
            </w:pPr>
            <w:r w:rsidRPr="001C0FC4">
              <w:t>Check: Does the UE (MCData client) notify the user of the incoming FD request?</w:t>
            </w:r>
          </w:p>
          <w:p w14:paraId="1D3295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AAC507"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555D5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96948"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078B0DF" w14:textId="77777777" w:rsidR="00296E35" w:rsidRPr="001C0FC4" w:rsidRDefault="00296E35" w:rsidP="002E3FCC">
            <w:pPr>
              <w:pStyle w:val="TAC"/>
              <w:spacing w:line="252" w:lineRule="auto"/>
            </w:pPr>
            <w:r w:rsidRPr="001C0FC4">
              <w:t>P</w:t>
            </w:r>
          </w:p>
        </w:tc>
      </w:tr>
      <w:tr w:rsidR="00296E35" w:rsidRPr="001C0FC4" w14:paraId="606929C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BE6F4C"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DC07F4A"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CE01B1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7B253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F276A"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A7DA29" w14:textId="77777777" w:rsidR="00296E35" w:rsidRPr="001C0FC4" w:rsidRDefault="00296E35" w:rsidP="002E3FCC">
            <w:pPr>
              <w:pStyle w:val="TAC"/>
              <w:spacing w:line="252" w:lineRule="auto"/>
            </w:pPr>
            <w:r w:rsidRPr="001C0FC4">
              <w:t>-</w:t>
            </w:r>
          </w:p>
        </w:tc>
      </w:tr>
      <w:tr w:rsidR="00296E35" w:rsidRPr="001C0FC4" w14:paraId="2CED8F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7419FF" w14:textId="77777777" w:rsidR="00296E35" w:rsidRPr="001C0FC4" w:rsidRDefault="00296E35" w:rsidP="002E3FCC">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2A1624A7" w14:textId="77777777" w:rsidR="00296E35" w:rsidRPr="001C0FC4" w:rsidRDefault="00296E35" w:rsidP="002E3FCC">
            <w:pPr>
              <w:pStyle w:val="TAL"/>
              <w:spacing w:line="252" w:lineRule="auto"/>
            </w:pPr>
            <w:r w:rsidRPr="001C0FC4">
              <w:t>Make the UE (MCData client) accept the FD request and download the file.</w:t>
            </w:r>
          </w:p>
          <w:p w14:paraId="2E88EC6B"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E27ED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9D4C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3BC3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E95EFA" w14:textId="77777777" w:rsidR="00296E35" w:rsidRPr="001C0FC4" w:rsidRDefault="00296E35" w:rsidP="002E3FCC">
            <w:pPr>
              <w:pStyle w:val="TAC"/>
              <w:spacing w:line="252" w:lineRule="auto"/>
            </w:pPr>
            <w:r w:rsidRPr="001C0FC4">
              <w:t>-</w:t>
            </w:r>
          </w:p>
        </w:tc>
      </w:tr>
      <w:tr w:rsidR="00296E35" w:rsidRPr="001C0FC4" w14:paraId="1512186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A85835" w14:textId="77777777" w:rsidR="00296E35" w:rsidRPr="001C0FC4" w:rsidRDefault="00296E35" w:rsidP="002E3FCC">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54CB023" w14:textId="22855502" w:rsidR="00296E35" w:rsidRPr="001C0FC4" w:rsidRDefault="00296E35" w:rsidP="002E3FCC">
            <w:pPr>
              <w:pStyle w:val="TAL"/>
              <w:spacing w:line="252" w:lineRule="auto"/>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2A0E021D" w14:textId="77777777" w:rsidR="00296E35" w:rsidRPr="001C0FC4" w:rsidRDefault="00296E35" w:rsidP="002E3FCC">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673CC6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7487C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896503" w14:textId="77777777" w:rsidR="00296E35" w:rsidRPr="001C0FC4" w:rsidRDefault="00296E35" w:rsidP="002E3FCC">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9F4F2C5" w14:textId="77777777" w:rsidR="00296E35" w:rsidRPr="001C0FC4" w:rsidRDefault="00296E35" w:rsidP="002E3FCC">
            <w:pPr>
              <w:pStyle w:val="TAC"/>
              <w:spacing w:line="252" w:lineRule="auto"/>
            </w:pPr>
            <w:r w:rsidRPr="001C0FC4">
              <w:t>P</w:t>
            </w:r>
          </w:p>
        </w:tc>
      </w:tr>
      <w:tr w:rsidR="00296E35" w:rsidRPr="001C0FC4" w14:paraId="4B3F18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3F0108" w14:textId="77777777" w:rsidR="00296E35" w:rsidRPr="001C0FC4" w:rsidRDefault="00296E35" w:rsidP="002E3FCC">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76177309"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A50618"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7C13A"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ECA750"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DB685A" w14:textId="77777777" w:rsidR="00296E35" w:rsidRPr="001C0FC4" w:rsidRDefault="00296E35" w:rsidP="002E3FCC">
            <w:pPr>
              <w:pStyle w:val="TAC"/>
              <w:spacing w:line="252" w:lineRule="auto"/>
            </w:pPr>
            <w:r w:rsidRPr="001C0FC4">
              <w:t>-</w:t>
            </w:r>
          </w:p>
        </w:tc>
      </w:tr>
      <w:tr w:rsidR="00296E35" w:rsidRPr="001C0FC4" w14:paraId="4AD38C5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A30987" w14:textId="77777777" w:rsidR="00296E35" w:rsidRPr="001C0FC4" w:rsidRDefault="00296E35" w:rsidP="002E3FCC">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B167F8" w14:textId="77777777" w:rsidR="00296E35" w:rsidRPr="001C0FC4" w:rsidRDefault="00296E35" w:rsidP="002E3FCC">
            <w:pPr>
              <w:pStyle w:val="TAL"/>
              <w:spacing w:line="252" w:lineRule="auto"/>
            </w:pPr>
            <w:r w:rsidRPr="001C0FC4">
              <w:t>Check: Does the UE (MCData client) notify the user of the file download?</w:t>
            </w:r>
          </w:p>
          <w:p w14:paraId="33EE6C76"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C3BCC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2D732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A6C793" w14:textId="77777777" w:rsidR="00296E35" w:rsidRPr="001C0FC4" w:rsidRDefault="00296E35" w:rsidP="002E3FCC">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4345A4" w14:textId="77777777" w:rsidR="00296E35" w:rsidRPr="001C0FC4" w:rsidRDefault="00296E35" w:rsidP="002E3FCC">
            <w:pPr>
              <w:pStyle w:val="TAC"/>
              <w:spacing w:line="252" w:lineRule="auto"/>
            </w:pPr>
            <w:r w:rsidRPr="001C0FC4">
              <w:t>P</w:t>
            </w:r>
          </w:p>
        </w:tc>
      </w:tr>
      <w:tr w:rsidR="00296E35" w:rsidRPr="001C0FC4" w14:paraId="0B69841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BC487D"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235BD8D" w14:textId="6FE912C7" w:rsidR="00296E35" w:rsidRPr="001C0FC4" w:rsidRDefault="00296E35" w:rsidP="002E3FCC">
            <w:pPr>
              <w:pStyle w:val="TAL"/>
            </w:pPr>
            <w:r w:rsidRPr="001C0FC4">
              <w:t>Check: Has the UE (MCData client) downloaded test file 1 (</w:t>
            </w:r>
            <w:r w:rsidR="00D62136">
              <w:t>Annex</w:t>
            </w:r>
            <w:r w:rsidRPr="001C0FC4">
              <w:t xml:space="preserve"> A.3.1)?</w:t>
            </w:r>
          </w:p>
          <w:p w14:paraId="22B5916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A980BB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052E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DBED6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3034E2" w14:textId="77777777" w:rsidR="00296E35" w:rsidRPr="001C0FC4" w:rsidRDefault="00296E35" w:rsidP="002E3FCC">
            <w:pPr>
              <w:pStyle w:val="TAC"/>
            </w:pPr>
            <w:r w:rsidRPr="001C0FC4">
              <w:t>P</w:t>
            </w:r>
          </w:p>
        </w:tc>
      </w:tr>
      <w:tr w:rsidR="00296E35" w:rsidRPr="001C0FC4" w14:paraId="34C089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FE2759" w14:textId="77777777" w:rsidR="00296E35" w:rsidRPr="001C0FC4" w:rsidRDefault="00296E35" w:rsidP="002E3FCC">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563860D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E8EED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1F0E1C"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D32D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4561AA" w14:textId="77777777" w:rsidR="00296E35" w:rsidRPr="001C0FC4" w:rsidRDefault="00296E35" w:rsidP="002E3FCC">
            <w:pPr>
              <w:pStyle w:val="TAC"/>
              <w:spacing w:line="252" w:lineRule="auto"/>
            </w:pPr>
            <w:r w:rsidRPr="001C0FC4">
              <w:t>-</w:t>
            </w:r>
          </w:p>
        </w:tc>
      </w:tr>
      <w:tr w:rsidR="00296E35" w:rsidRPr="001C0FC4" w14:paraId="7C7A3B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6CBB48" w14:textId="77777777" w:rsidR="00296E35" w:rsidRPr="001C0FC4" w:rsidRDefault="00296E35" w:rsidP="002E3FCC">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B59922C" w14:textId="05B81FAB"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64973BA"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AE9AD4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A9E07F"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1668A4"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FB922D5" w14:textId="77777777" w:rsidR="00296E35" w:rsidRPr="001C0FC4" w:rsidRDefault="00296E35" w:rsidP="002E3FCC">
            <w:pPr>
              <w:pStyle w:val="TAC"/>
              <w:spacing w:line="252" w:lineRule="auto"/>
            </w:pPr>
            <w:r w:rsidRPr="001C0FC4">
              <w:t>P</w:t>
            </w:r>
          </w:p>
        </w:tc>
      </w:tr>
      <w:tr w:rsidR="00296E35" w:rsidRPr="001C0FC4" w14:paraId="38FCA1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4DE826" w14:textId="77777777" w:rsidR="00296E35" w:rsidRPr="001C0FC4" w:rsidRDefault="00296E35" w:rsidP="002E3FCC">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5FCFEC3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A6084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98166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A1723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7A7BCA4" w14:textId="77777777" w:rsidR="00296E35" w:rsidRPr="001C0FC4" w:rsidRDefault="00296E35" w:rsidP="002E3FCC">
            <w:pPr>
              <w:pStyle w:val="TAC"/>
              <w:spacing w:line="252" w:lineRule="auto"/>
            </w:pPr>
            <w:r w:rsidRPr="001C0FC4">
              <w:t>-</w:t>
            </w:r>
          </w:p>
        </w:tc>
      </w:tr>
      <w:tr w:rsidR="00296E35" w:rsidRPr="001C0FC4" w14:paraId="550E3D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CA38ED" w14:textId="77777777" w:rsidR="00296E35" w:rsidRPr="001C0FC4" w:rsidRDefault="00296E35" w:rsidP="002E3FCC">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F6C3E0" w14:textId="77777777" w:rsidR="00296E35" w:rsidRPr="001C0FC4" w:rsidRDefault="00296E35" w:rsidP="002E3FCC">
            <w:pPr>
              <w:pStyle w:val="TAL"/>
              <w:spacing w:line="252" w:lineRule="auto"/>
            </w:pPr>
            <w:r w:rsidRPr="001C0FC4">
              <w:t>Check: Does the UE (MCData client) notify the user of the incoming FD request?</w:t>
            </w:r>
          </w:p>
          <w:p w14:paraId="1BC531CF"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1485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648F0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CEE26B"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D10089" w14:textId="77777777" w:rsidR="00296E35" w:rsidRPr="001C0FC4" w:rsidRDefault="00296E35" w:rsidP="002E3FCC">
            <w:pPr>
              <w:pStyle w:val="TAC"/>
              <w:spacing w:line="252" w:lineRule="auto"/>
            </w:pPr>
            <w:r w:rsidRPr="001C0FC4">
              <w:t>P</w:t>
            </w:r>
          </w:p>
        </w:tc>
      </w:tr>
      <w:tr w:rsidR="00296E35" w:rsidRPr="001C0FC4" w14:paraId="0E7B0A9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4E6E33" w14:textId="77777777" w:rsidR="00296E35" w:rsidRPr="001C0FC4" w:rsidRDefault="00296E35" w:rsidP="002E3FCC">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1E6557F"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3C6AC11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EE5B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3FDDE6"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30856B" w14:textId="77777777" w:rsidR="00296E35" w:rsidRPr="001C0FC4" w:rsidRDefault="00296E35" w:rsidP="002E3FCC">
            <w:pPr>
              <w:pStyle w:val="TAC"/>
              <w:spacing w:line="252" w:lineRule="auto"/>
            </w:pPr>
            <w:r w:rsidRPr="001C0FC4">
              <w:t>-</w:t>
            </w:r>
          </w:p>
        </w:tc>
      </w:tr>
      <w:tr w:rsidR="00296E35" w:rsidRPr="001C0FC4" w14:paraId="48CDAB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5185CB" w14:textId="77777777" w:rsidR="00296E35" w:rsidRPr="001C0FC4" w:rsidRDefault="00296E35" w:rsidP="002E3FCC">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4F866ECC" w14:textId="77777777" w:rsidR="00296E35" w:rsidRPr="001C0FC4" w:rsidRDefault="00296E35" w:rsidP="002E3FCC">
            <w:pPr>
              <w:pStyle w:val="TAL"/>
              <w:spacing w:line="252" w:lineRule="auto"/>
            </w:pPr>
            <w:r w:rsidRPr="001C0FC4">
              <w:t>Make the UE (MCData client) reject the FD request.</w:t>
            </w:r>
          </w:p>
          <w:p w14:paraId="73556E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F89E2B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CB010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F29FF7"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EF9255" w14:textId="77777777" w:rsidR="00296E35" w:rsidRPr="001C0FC4" w:rsidRDefault="00296E35" w:rsidP="002E3FCC">
            <w:pPr>
              <w:pStyle w:val="TAC"/>
              <w:spacing w:line="252" w:lineRule="auto"/>
            </w:pPr>
            <w:r w:rsidRPr="001C0FC4">
              <w:t>-</w:t>
            </w:r>
          </w:p>
        </w:tc>
      </w:tr>
      <w:tr w:rsidR="00296E35" w:rsidRPr="001C0FC4" w14:paraId="730962A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30D249" w14:textId="77777777" w:rsidR="00296E35" w:rsidRPr="001C0FC4" w:rsidRDefault="00296E35" w:rsidP="002E3FCC">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CFFE7EE" w14:textId="33349B84" w:rsidR="00296E35" w:rsidRPr="001C0FC4" w:rsidRDefault="00296E35" w:rsidP="002E3FCC">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0714BC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752BF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3B929" w14:textId="77777777" w:rsidR="00296E35" w:rsidRPr="001C0FC4" w:rsidRDefault="00296E35" w:rsidP="002E3FCC">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4830FFE" w14:textId="77777777" w:rsidR="00296E35" w:rsidRPr="001C0FC4" w:rsidRDefault="00296E35" w:rsidP="002E3FCC">
            <w:pPr>
              <w:pStyle w:val="TAC"/>
              <w:spacing w:line="252" w:lineRule="auto"/>
            </w:pPr>
            <w:r w:rsidRPr="001C0FC4">
              <w:t>P</w:t>
            </w:r>
          </w:p>
        </w:tc>
      </w:tr>
      <w:tr w:rsidR="00296E35" w:rsidRPr="001C0FC4" w14:paraId="0857CA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1AA9A3" w14:textId="77777777" w:rsidR="00296E35" w:rsidRPr="001C0FC4" w:rsidRDefault="00296E35" w:rsidP="002E3FCC">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7BEAAD8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10E42B"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E3FD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38BB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4EF28" w14:textId="77777777" w:rsidR="00296E35" w:rsidRPr="001C0FC4" w:rsidRDefault="00296E35" w:rsidP="002E3FCC">
            <w:pPr>
              <w:pStyle w:val="TAC"/>
              <w:spacing w:line="252" w:lineRule="auto"/>
            </w:pPr>
            <w:r w:rsidRPr="001C0FC4">
              <w:t>-</w:t>
            </w:r>
          </w:p>
        </w:tc>
      </w:tr>
      <w:tr w:rsidR="00296E35" w:rsidRPr="001C0FC4" w14:paraId="74A30B3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AFC37B8" w14:textId="77777777" w:rsidR="00296E35" w:rsidRPr="001C0FC4" w:rsidRDefault="00296E35" w:rsidP="002E3FCC">
            <w:pPr>
              <w:pStyle w:val="TAN"/>
            </w:pPr>
            <w:r w:rsidRPr="001C0FC4">
              <w:t>NOTE 1:</w:t>
            </w:r>
            <w:r w:rsidRPr="001C0FC4">
              <w:tab/>
              <w:t>This is expected to be done via a suitable implementation dependent MMI.</w:t>
            </w:r>
          </w:p>
          <w:p w14:paraId="28F25C12"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74C2EA4A" w14:textId="77777777" w:rsidR="00296E35" w:rsidRPr="001C0FC4" w:rsidRDefault="00296E35" w:rsidP="002E3FCC">
            <w:pPr>
              <w:pStyle w:val="TAN"/>
            </w:pPr>
            <w:r w:rsidRPr="001C0FC4">
              <w:t>NOTE 3:</w:t>
            </w:r>
            <w:r w:rsidRPr="001C0FC4">
              <w:tab/>
              <w:t>Test file 1 for CT FD as specified in annex A.3.1.</w:t>
            </w:r>
          </w:p>
        </w:tc>
      </w:tr>
    </w:tbl>
    <w:p w14:paraId="2DF26ABE" w14:textId="77777777" w:rsidR="00296E35" w:rsidRPr="001C0FC4" w:rsidRDefault="00296E35" w:rsidP="00296E35"/>
    <w:p w14:paraId="47F5B731" w14:textId="77777777" w:rsidR="00296E35" w:rsidRPr="001C0FC4" w:rsidRDefault="00296E35" w:rsidP="00296E35">
      <w:pPr>
        <w:pStyle w:val="H6"/>
      </w:pPr>
      <w:bookmarkStart w:id="962" w:name="_Toc52782422"/>
      <w:bookmarkStart w:id="963" w:name="_Toc52783033"/>
      <w:bookmarkStart w:id="964" w:name="_Toc59042902"/>
      <w:r w:rsidRPr="001C0FC4">
        <w:t>6.2.4.3.3</w:t>
      </w:r>
      <w:r w:rsidRPr="001C0FC4">
        <w:tab/>
        <w:t>Specific message contents</w:t>
      </w:r>
      <w:bookmarkEnd w:id="962"/>
      <w:bookmarkEnd w:id="963"/>
      <w:bookmarkEnd w:id="964"/>
    </w:p>
    <w:p w14:paraId="3881A72C" w14:textId="7E606523" w:rsidR="00296E35" w:rsidRPr="001C0FC4" w:rsidRDefault="00296E35" w:rsidP="00296E35">
      <w:pPr>
        <w:pStyle w:val="TH"/>
      </w:pPr>
      <w:r w:rsidRPr="001C0FC4">
        <w:t>Table 6.2.4.3.3-1: SIP MESSAGE from the SS (steps 1, 12, Table 6.2.4.3.2-1;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1FBA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F70AB0" w14:textId="65EB949D"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90557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FEDC0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AD2A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80330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7334027"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310E7A" w14:textId="77777777" w:rsidR="00296E35" w:rsidRPr="001C0FC4" w:rsidRDefault="00296E35" w:rsidP="002E3FCC">
            <w:pPr>
              <w:pStyle w:val="TAH"/>
            </w:pPr>
            <w:r w:rsidRPr="001C0FC4">
              <w:t>Condition</w:t>
            </w:r>
          </w:p>
        </w:tc>
      </w:tr>
      <w:tr w:rsidR="00296E35" w:rsidRPr="001C0FC4" w14:paraId="592DB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F138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D2092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A860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CC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166501" w14:textId="77777777" w:rsidR="00296E35" w:rsidRPr="001C0FC4" w:rsidRDefault="00296E35" w:rsidP="002E3FCC">
            <w:pPr>
              <w:pStyle w:val="TAL"/>
            </w:pPr>
          </w:p>
        </w:tc>
      </w:tr>
      <w:tr w:rsidR="00296E35" w:rsidRPr="001C0FC4" w14:paraId="2962484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E8130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300B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3CD4E7"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2C048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A4ABDE" w14:textId="77777777" w:rsidR="00296E35" w:rsidRPr="001C0FC4" w:rsidRDefault="00296E35" w:rsidP="002E3FCC">
            <w:pPr>
              <w:pStyle w:val="TAL"/>
            </w:pPr>
          </w:p>
        </w:tc>
      </w:tr>
      <w:tr w:rsidR="00296E35" w:rsidRPr="001C0FC4" w14:paraId="51FDA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BA37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AAD46" w14:textId="77777777" w:rsidR="00296E35" w:rsidRPr="001C0FC4" w:rsidRDefault="00296E35" w:rsidP="002E3FCC">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4A163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DEF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F25042" w14:textId="77777777" w:rsidR="00296E35" w:rsidRPr="001C0FC4" w:rsidRDefault="00296E35" w:rsidP="002E3FCC">
            <w:pPr>
              <w:pStyle w:val="TAL"/>
            </w:pPr>
          </w:p>
        </w:tc>
      </w:tr>
      <w:tr w:rsidR="00296E35" w:rsidRPr="001C0FC4" w14:paraId="17D813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A109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06B2A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5A972B"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0663A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1EB2D" w14:textId="77777777" w:rsidR="00296E35" w:rsidRPr="001C0FC4" w:rsidRDefault="00296E35" w:rsidP="002E3FCC">
            <w:pPr>
              <w:pStyle w:val="TAL"/>
            </w:pPr>
          </w:p>
        </w:tc>
      </w:tr>
      <w:tr w:rsidR="00296E35" w:rsidRPr="001C0FC4" w14:paraId="32F254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6E7BB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8DE983" w14:textId="77777777" w:rsidR="00296E35" w:rsidRPr="001C0FC4" w:rsidRDefault="00296E35" w:rsidP="002E3FCC">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134416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2BD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AD1B04" w14:textId="77777777" w:rsidR="00296E35" w:rsidRPr="001C0FC4" w:rsidRDefault="00296E35" w:rsidP="002E3FCC">
            <w:pPr>
              <w:pStyle w:val="TAL"/>
            </w:pPr>
          </w:p>
        </w:tc>
      </w:tr>
    </w:tbl>
    <w:p w14:paraId="15950A03" w14:textId="77777777" w:rsidR="00296E35" w:rsidRPr="001C0FC4" w:rsidRDefault="00296E35" w:rsidP="00296E35"/>
    <w:p w14:paraId="11ADD4A2" w14:textId="77777777" w:rsidR="00296E35" w:rsidRPr="001C0FC4" w:rsidRDefault="00296E35" w:rsidP="00296E35">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1AC1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4C2FF86" w14:textId="414718D7"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4965C5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C4DF14"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ED67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667332F"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23474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47220EC" w14:textId="77777777" w:rsidR="00296E35" w:rsidRPr="001C0FC4" w:rsidRDefault="00296E35" w:rsidP="002E3FCC">
            <w:pPr>
              <w:pStyle w:val="TAH"/>
            </w:pPr>
            <w:r w:rsidRPr="001C0FC4">
              <w:t>Condition</w:t>
            </w:r>
          </w:p>
        </w:tc>
      </w:tr>
      <w:tr w:rsidR="00296E35" w:rsidRPr="001C0FC4" w14:paraId="668C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5F404"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76AF2B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1CE7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E5A6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6CE14" w14:textId="77777777" w:rsidR="00296E35" w:rsidRPr="001C0FC4" w:rsidRDefault="00296E35" w:rsidP="002E3FCC">
            <w:pPr>
              <w:pStyle w:val="TAL"/>
            </w:pPr>
          </w:p>
        </w:tc>
      </w:tr>
      <w:tr w:rsidR="00296E35" w:rsidRPr="001C0FC4" w14:paraId="2A02C40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7DB1A9"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9157F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BCD8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DB1E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382C27" w14:textId="77777777" w:rsidR="00296E35" w:rsidRPr="001C0FC4" w:rsidRDefault="00296E35" w:rsidP="002E3FCC">
            <w:pPr>
              <w:pStyle w:val="TAL"/>
            </w:pPr>
          </w:p>
        </w:tc>
      </w:tr>
      <w:tr w:rsidR="00296E35" w:rsidRPr="001C0FC4" w14:paraId="14C2568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276E74"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EC5222B"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7BBCB7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CAD3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E32DF" w14:textId="77777777" w:rsidR="00296E35" w:rsidRPr="001C0FC4" w:rsidRDefault="00296E35" w:rsidP="002E3FCC">
            <w:pPr>
              <w:pStyle w:val="TAL"/>
            </w:pPr>
          </w:p>
        </w:tc>
      </w:tr>
    </w:tbl>
    <w:p w14:paraId="7E7D3CE5" w14:textId="77777777" w:rsidR="00296E35" w:rsidRPr="001C0FC4" w:rsidRDefault="00296E35" w:rsidP="00296E35"/>
    <w:p w14:paraId="25961993" w14:textId="77777777" w:rsidR="00296E35" w:rsidRPr="001C0FC4" w:rsidRDefault="00296E35" w:rsidP="00296E35">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919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5FE3F6" w14:textId="5274A581" w:rsidR="00296E35" w:rsidRPr="001C0FC4" w:rsidRDefault="00296E35" w:rsidP="002E3FCC">
            <w:pPr>
              <w:pStyle w:val="TAL"/>
            </w:pPr>
            <w:r w:rsidRPr="001C0FC4">
              <w:t xml:space="preserve">Derivation Path: TS </w:t>
            </w:r>
            <w:r>
              <w:t>37.579</w:t>
            </w:r>
            <w:r w:rsidRPr="001C0FC4">
              <w:t>-1 [2], Table 5.5.3.8.6-1, condition FD_HTTP</w:t>
            </w:r>
          </w:p>
        </w:tc>
      </w:tr>
    </w:tbl>
    <w:p w14:paraId="271DBC3C" w14:textId="77777777" w:rsidR="00296E35" w:rsidRPr="001C0FC4" w:rsidRDefault="00296E35" w:rsidP="00296E35"/>
    <w:p w14:paraId="3ACB0956" w14:textId="77777777" w:rsidR="00296E35" w:rsidRPr="001C0FC4" w:rsidRDefault="00296E35" w:rsidP="00296E35">
      <w:pPr>
        <w:pStyle w:val="TH"/>
      </w:pPr>
      <w:r w:rsidRPr="001C0FC4">
        <w:t>Table 6.2.4.3.3-3: Void</w:t>
      </w:r>
    </w:p>
    <w:p w14:paraId="1A320348" w14:textId="35D34E61" w:rsidR="00296E35" w:rsidRPr="001C0FC4" w:rsidRDefault="00296E35" w:rsidP="00296E35">
      <w:pPr>
        <w:pStyle w:val="TH"/>
      </w:pPr>
      <w:r w:rsidRPr="001C0FC4">
        <w:t>Table 6.2.4.3.3-4: SIP MESSAGE from the UE (step 5, Table 6.2.4.3.2-1;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B34E9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BB4AF3C" w14:textId="784D3BC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635B2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DBB14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2BEAB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CD97CF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9B4EC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729A2E7" w14:textId="77777777" w:rsidR="00296E35" w:rsidRPr="001C0FC4" w:rsidRDefault="00296E35" w:rsidP="002E3FCC">
            <w:pPr>
              <w:pStyle w:val="TAH"/>
            </w:pPr>
            <w:r w:rsidRPr="001C0FC4">
              <w:t>Condition</w:t>
            </w:r>
          </w:p>
        </w:tc>
      </w:tr>
      <w:tr w:rsidR="00296E35" w:rsidRPr="001C0FC4" w14:paraId="3F3A2E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9988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CDA4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2E747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36B86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CD954" w14:textId="77777777" w:rsidR="00296E35" w:rsidRPr="001C0FC4" w:rsidRDefault="00296E35" w:rsidP="002E3FCC">
            <w:pPr>
              <w:pStyle w:val="TAL"/>
            </w:pPr>
          </w:p>
        </w:tc>
      </w:tr>
      <w:tr w:rsidR="00296E35" w:rsidRPr="001C0FC4" w14:paraId="00D38FC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252C8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B2A19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12B18D"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D3228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409652" w14:textId="77777777" w:rsidR="00296E35" w:rsidRPr="001C0FC4" w:rsidRDefault="00296E35" w:rsidP="002E3FCC">
            <w:pPr>
              <w:pStyle w:val="TAL"/>
            </w:pPr>
          </w:p>
        </w:tc>
      </w:tr>
      <w:tr w:rsidR="00296E35" w:rsidRPr="001C0FC4" w14:paraId="720D551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404D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FADF4E"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355A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F29C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EC877" w14:textId="77777777" w:rsidR="00296E35" w:rsidRPr="001C0FC4" w:rsidRDefault="00296E35" w:rsidP="002E3FCC">
            <w:pPr>
              <w:pStyle w:val="TAL"/>
            </w:pPr>
          </w:p>
        </w:tc>
      </w:tr>
      <w:tr w:rsidR="00296E35" w:rsidRPr="001C0FC4" w14:paraId="3A1DA4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87629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DD72D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8BD9AE"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2AC2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7FFD1A" w14:textId="77777777" w:rsidR="00296E35" w:rsidRPr="001C0FC4" w:rsidRDefault="00296E35" w:rsidP="002E3FCC">
            <w:pPr>
              <w:pStyle w:val="TAL"/>
            </w:pPr>
          </w:p>
        </w:tc>
      </w:tr>
      <w:tr w:rsidR="00296E35" w:rsidRPr="001C0FC4" w14:paraId="63CFC0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F4FE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B86000" w14:textId="77777777" w:rsidR="00296E35" w:rsidRPr="001C0FC4" w:rsidRDefault="00296E35" w:rsidP="002E3FCC">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3347C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3B0D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70DCB3" w14:textId="77777777" w:rsidR="00296E35" w:rsidRPr="001C0FC4" w:rsidRDefault="00296E35" w:rsidP="002E3FCC">
            <w:pPr>
              <w:pStyle w:val="TAL"/>
            </w:pPr>
          </w:p>
        </w:tc>
      </w:tr>
    </w:tbl>
    <w:p w14:paraId="341BC9DB" w14:textId="77777777" w:rsidR="00296E35" w:rsidRPr="001C0FC4" w:rsidRDefault="00296E35" w:rsidP="00296E35"/>
    <w:p w14:paraId="291B931A" w14:textId="77777777" w:rsidR="00296E35" w:rsidRPr="001C0FC4" w:rsidRDefault="00296E35" w:rsidP="00296E35">
      <w:pPr>
        <w:pStyle w:val="TH"/>
      </w:pPr>
      <w:r w:rsidRPr="001C0FC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A5B9FB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1E71D4C" w14:textId="651D86B9" w:rsidR="00296E35" w:rsidRPr="001C0FC4" w:rsidRDefault="00296E35" w:rsidP="002E3FCC">
            <w:pPr>
              <w:pStyle w:val="TAL"/>
            </w:pPr>
            <w:r w:rsidRPr="001C0FC4">
              <w:t xml:space="preserve">Derivation Path: TS </w:t>
            </w:r>
            <w:r>
              <w:t>37.579</w:t>
            </w:r>
            <w:r w:rsidRPr="001C0FC4">
              <w:t>-1 [2], Table 5.5.3.2.1-3</w:t>
            </w:r>
          </w:p>
        </w:tc>
      </w:tr>
      <w:tr w:rsidR="00296E35" w:rsidRPr="001C0FC4" w14:paraId="1CE389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0ADE4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FF6AB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8ACFB0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F26A5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8B402FE" w14:textId="77777777" w:rsidR="00296E35" w:rsidRPr="001C0FC4" w:rsidRDefault="00296E35" w:rsidP="002E3FCC">
            <w:pPr>
              <w:pStyle w:val="TAH"/>
            </w:pPr>
            <w:r w:rsidRPr="001C0FC4">
              <w:t>Condition</w:t>
            </w:r>
          </w:p>
        </w:tc>
      </w:tr>
      <w:tr w:rsidR="00296E35" w:rsidRPr="001C0FC4" w14:paraId="2E86A7F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198C60"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F2B25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513F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089E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BAE241" w14:textId="77777777" w:rsidR="00296E35" w:rsidRPr="001C0FC4" w:rsidRDefault="00296E35" w:rsidP="002E3FCC">
            <w:pPr>
              <w:pStyle w:val="TAL"/>
            </w:pPr>
          </w:p>
        </w:tc>
      </w:tr>
      <w:tr w:rsidR="00296E35" w:rsidRPr="001C0FC4" w14:paraId="3FB9E9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E5713C"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335FC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3189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6BC2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09100F" w14:textId="77777777" w:rsidR="00296E35" w:rsidRPr="001C0FC4" w:rsidRDefault="00296E35" w:rsidP="002E3FCC">
            <w:pPr>
              <w:pStyle w:val="TAL"/>
            </w:pPr>
          </w:p>
        </w:tc>
      </w:tr>
      <w:tr w:rsidR="00296E35" w:rsidRPr="001C0FC4" w14:paraId="190DB0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3A6D6D"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E84C3DF"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5AEA40" w14:textId="2991D155"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8D961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7D896C" w14:textId="77777777" w:rsidR="00296E35" w:rsidRPr="001C0FC4" w:rsidRDefault="00296E35" w:rsidP="002E3FCC">
            <w:pPr>
              <w:pStyle w:val="TAL"/>
            </w:pPr>
          </w:p>
        </w:tc>
      </w:tr>
    </w:tbl>
    <w:p w14:paraId="3D3DD366" w14:textId="77777777" w:rsidR="00296E35" w:rsidRPr="001C0FC4" w:rsidRDefault="00296E35" w:rsidP="00296E35"/>
    <w:p w14:paraId="07E3D1C4" w14:textId="77777777" w:rsidR="00296E35" w:rsidRPr="001C0FC4" w:rsidRDefault="00296E35" w:rsidP="00296E35">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978913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9F2FA49" w14:textId="791D600A" w:rsidR="00296E35" w:rsidRPr="001C0FC4" w:rsidRDefault="00296E35" w:rsidP="002E3FCC">
            <w:pPr>
              <w:pStyle w:val="TAL"/>
            </w:pPr>
            <w:r w:rsidRPr="001C0FC4">
              <w:t xml:space="preserve">Derivation Path: TS </w:t>
            </w:r>
            <w:r>
              <w:t>37.579</w:t>
            </w:r>
            <w:r w:rsidRPr="001C0FC4">
              <w:t>-1 [2], Table 5.5.3.8.7-1, condition FD_ACCEPTED</w:t>
            </w:r>
          </w:p>
        </w:tc>
      </w:tr>
    </w:tbl>
    <w:p w14:paraId="7166FA5C" w14:textId="77777777" w:rsidR="00296E35" w:rsidRPr="001C0FC4" w:rsidRDefault="00296E35" w:rsidP="00296E35"/>
    <w:p w14:paraId="169F9B67" w14:textId="7CC8973E" w:rsidR="00296E35" w:rsidRPr="001C0FC4" w:rsidRDefault="00296E35" w:rsidP="00296E35">
      <w:pPr>
        <w:pStyle w:val="TH"/>
      </w:pPr>
      <w:r w:rsidRPr="001C0FC4">
        <w:t>Table 6.2.4.3.3-7: HTTP GET from the UE (step 5, Table 6.2.4.3.2-1;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979FD3"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4197B30" w14:textId="7C6D9459" w:rsidR="00296E35" w:rsidRPr="001C0FC4" w:rsidRDefault="00296E35" w:rsidP="002E3FCC">
            <w:pPr>
              <w:pStyle w:val="TAL"/>
            </w:pPr>
            <w:r w:rsidRPr="001C0FC4">
              <w:t xml:space="preserve">Derivation Path: TS </w:t>
            </w:r>
            <w:r>
              <w:t>37.579</w:t>
            </w:r>
            <w:r w:rsidRPr="001C0FC4">
              <w:t>-1 [2], Table 5.5.4.2-1, condition FD_HTTP</w:t>
            </w:r>
          </w:p>
        </w:tc>
      </w:tr>
    </w:tbl>
    <w:p w14:paraId="33DB551E" w14:textId="77777777" w:rsidR="00296E35" w:rsidRPr="001C0FC4" w:rsidRDefault="00296E35" w:rsidP="00296E35"/>
    <w:p w14:paraId="005D3638" w14:textId="5E48882C" w:rsidR="00296E35" w:rsidRPr="001C0FC4" w:rsidRDefault="00296E35" w:rsidP="00296E35">
      <w:pPr>
        <w:pStyle w:val="TH"/>
      </w:pPr>
      <w:r w:rsidRPr="001C0FC4">
        <w:t>Table 6.2.4.3.3-8: HTTP 200 (OK) from the SS (step 5, Table 6.2.4.3.2-1;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BCFA6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2F5BF6A" w14:textId="5FE45F3F" w:rsidR="00296E35" w:rsidRPr="001C0FC4" w:rsidRDefault="00296E35" w:rsidP="002E3FCC">
            <w:pPr>
              <w:pStyle w:val="TAL"/>
            </w:pPr>
            <w:r w:rsidRPr="001C0FC4">
              <w:t xml:space="preserve">Derivation Path: TS </w:t>
            </w:r>
            <w:r>
              <w:t>37.579</w:t>
            </w:r>
            <w:r w:rsidRPr="001C0FC4">
              <w:t>-1 [2], Table 5.5.4.6-1, condition FD_HTTP</w:t>
            </w:r>
          </w:p>
        </w:tc>
      </w:tr>
    </w:tbl>
    <w:p w14:paraId="04DF5922" w14:textId="77777777" w:rsidR="00296E35" w:rsidRPr="001C0FC4" w:rsidRDefault="00296E35" w:rsidP="00296E35"/>
    <w:p w14:paraId="076B21E1" w14:textId="77777777" w:rsidR="00296E35" w:rsidRPr="001C0FC4" w:rsidRDefault="00296E35" w:rsidP="00296E35">
      <w:pPr>
        <w:pStyle w:val="TH"/>
      </w:pPr>
      <w:r w:rsidRPr="001C0FC4">
        <w:t>Table 6.2.4.3.3-9: Void</w:t>
      </w:r>
    </w:p>
    <w:p w14:paraId="33FF74E1" w14:textId="06560E41" w:rsidR="00296E35" w:rsidRPr="001C0FC4" w:rsidRDefault="00296E35" w:rsidP="00296E35">
      <w:pPr>
        <w:pStyle w:val="TH"/>
      </w:pPr>
      <w:r w:rsidRPr="001C0FC4">
        <w:t>Table 6.2.4.3.3-10: SIP MESSAGE from the UE (step 5, Table 6.2.4.3.2-1;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D2E29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33A1CB" w14:textId="3CB8D9F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CC5A7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4B2E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4B1F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3BFF1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B6BFB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E5E66C" w14:textId="77777777" w:rsidR="00296E35" w:rsidRPr="001C0FC4" w:rsidRDefault="00296E35" w:rsidP="002E3FCC">
            <w:pPr>
              <w:pStyle w:val="TAH"/>
            </w:pPr>
            <w:r w:rsidRPr="001C0FC4">
              <w:t>Condition</w:t>
            </w:r>
          </w:p>
        </w:tc>
      </w:tr>
      <w:tr w:rsidR="00296E35" w:rsidRPr="001C0FC4" w14:paraId="0A18BA0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8A9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8AB66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8412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C153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A0B3A6" w14:textId="77777777" w:rsidR="00296E35" w:rsidRPr="001C0FC4" w:rsidRDefault="00296E35" w:rsidP="002E3FCC">
            <w:pPr>
              <w:pStyle w:val="TAL"/>
            </w:pPr>
          </w:p>
        </w:tc>
      </w:tr>
      <w:tr w:rsidR="00296E35" w:rsidRPr="001C0FC4" w14:paraId="6190B0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A5666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15638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3BB2636"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B5B4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0CFCD" w14:textId="77777777" w:rsidR="00296E35" w:rsidRPr="001C0FC4" w:rsidRDefault="00296E35" w:rsidP="002E3FCC">
            <w:pPr>
              <w:pStyle w:val="TAL"/>
            </w:pPr>
          </w:p>
        </w:tc>
      </w:tr>
      <w:tr w:rsidR="00296E35" w:rsidRPr="001C0FC4" w14:paraId="6D4EA2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CF43B1"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8648B15"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4387D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3EB4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9CB813" w14:textId="77777777" w:rsidR="00296E35" w:rsidRPr="001C0FC4" w:rsidRDefault="00296E35" w:rsidP="002E3FCC">
            <w:pPr>
              <w:pStyle w:val="TAL"/>
            </w:pPr>
          </w:p>
        </w:tc>
      </w:tr>
      <w:tr w:rsidR="00296E35" w:rsidRPr="001C0FC4" w14:paraId="37C724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AE445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80D0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BBE06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9C34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9A8401" w14:textId="77777777" w:rsidR="00296E35" w:rsidRPr="001C0FC4" w:rsidRDefault="00296E35" w:rsidP="002E3FCC">
            <w:pPr>
              <w:pStyle w:val="TAL"/>
            </w:pPr>
          </w:p>
        </w:tc>
      </w:tr>
      <w:tr w:rsidR="00296E35" w:rsidRPr="001C0FC4" w14:paraId="19CC46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BD2E2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9F73D2" w14:textId="77777777" w:rsidR="00296E35" w:rsidRPr="001C0FC4" w:rsidRDefault="00296E35" w:rsidP="002E3FCC">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392AEB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A7A6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B5CED3" w14:textId="77777777" w:rsidR="00296E35" w:rsidRPr="001C0FC4" w:rsidRDefault="00296E35" w:rsidP="002E3FCC">
            <w:pPr>
              <w:pStyle w:val="TAL"/>
            </w:pPr>
          </w:p>
        </w:tc>
      </w:tr>
    </w:tbl>
    <w:p w14:paraId="4CC3F6C4" w14:textId="77777777" w:rsidR="00296E35" w:rsidRPr="001C0FC4" w:rsidRDefault="00296E35" w:rsidP="00296E35"/>
    <w:p w14:paraId="14DE9911" w14:textId="77777777" w:rsidR="00296E35" w:rsidRPr="001C0FC4" w:rsidRDefault="00296E35" w:rsidP="00296E35">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BE6E90"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AA2EF2D" w14:textId="5566E819" w:rsidR="00296E35" w:rsidRPr="001C0FC4" w:rsidRDefault="00296E35" w:rsidP="002E3FCC">
            <w:pPr>
              <w:pStyle w:val="TAL"/>
            </w:pPr>
            <w:r w:rsidRPr="001C0FC4">
              <w:t xml:space="preserve">Derivation Path: TS </w:t>
            </w:r>
            <w:r>
              <w:t>37.579</w:t>
            </w:r>
            <w:r w:rsidRPr="001C0FC4">
              <w:t>-1 [2], Table 5.5.3.8.7-1, condition FD_COMPLETED</w:t>
            </w:r>
          </w:p>
        </w:tc>
      </w:tr>
    </w:tbl>
    <w:p w14:paraId="7FA43C49" w14:textId="77777777" w:rsidR="00296E35" w:rsidRPr="001C0FC4" w:rsidRDefault="00296E35" w:rsidP="00296E35"/>
    <w:p w14:paraId="5AA9C2A4" w14:textId="09B5830D" w:rsidR="00296E35" w:rsidRPr="001C0FC4" w:rsidRDefault="00296E35" w:rsidP="00296E35">
      <w:pPr>
        <w:pStyle w:val="TH"/>
      </w:pPr>
      <w:r w:rsidRPr="001C0FC4">
        <w:t>Table 6.2.4.3.3-12: SIP MESSAGE from the UE (step 16, Table 6.2.4.3.2-1;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35BC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9CECD0" w14:textId="7B1775C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4821D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083070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B0E74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6A5DCA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40D985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8999CD1" w14:textId="77777777" w:rsidR="00296E35" w:rsidRPr="001C0FC4" w:rsidRDefault="00296E35" w:rsidP="002E3FCC">
            <w:pPr>
              <w:pStyle w:val="TAH"/>
            </w:pPr>
            <w:r w:rsidRPr="001C0FC4">
              <w:t>Condition</w:t>
            </w:r>
          </w:p>
        </w:tc>
      </w:tr>
      <w:tr w:rsidR="00296E35" w:rsidRPr="001C0FC4" w14:paraId="4DA8AB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51180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3C8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EE1F5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363D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1454" w14:textId="77777777" w:rsidR="00296E35" w:rsidRPr="001C0FC4" w:rsidRDefault="00296E35" w:rsidP="002E3FCC">
            <w:pPr>
              <w:pStyle w:val="TAL"/>
            </w:pPr>
          </w:p>
        </w:tc>
      </w:tr>
      <w:tr w:rsidR="00296E35" w:rsidRPr="001C0FC4" w14:paraId="3BE003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D4277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FB2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52244"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E041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4DF5EB" w14:textId="77777777" w:rsidR="00296E35" w:rsidRPr="001C0FC4" w:rsidRDefault="00296E35" w:rsidP="002E3FCC">
            <w:pPr>
              <w:pStyle w:val="TAL"/>
            </w:pPr>
          </w:p>
        </w:tc>
      </w:tr>
      <w:tr w:rsidR="00296E35" w:rsidRPr="001C0FC4" w14:paraId="55AB91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F40CA4"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7C95A4B3"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13DC5E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3202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953F57" w14:textId="77777777" w:rsidR="00296E35" w:rsidRPr="001C0FC4" w:rsidRDefault="00296E35" w:rsidP="002E3FCC">
            <w:pPr>
              <w:pStyle w:val="TAL"/>
            </w:pPr>
          </w:p>
        </w:tc>
      </w:tr>
      <w:tr w:rsidR="00296E35" w:rsidRPr="001C0FC4" w14:paraId="26A992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EFF0E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F9E3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98881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BA929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98C425" w14:textId="77777777" w:rsidR="00296E35" w:rsidRPr="001C0FC4" w:rsidRDefault="00296E35" w:rsidP="002E3FCC">
            <w:pPr>
              <w:pStyle w:val="TAL"/>
            </w:pPr>
          </w:p>
        </w:tc>
      </w:tr>
      <w:tr w:rsidR="00296E35" w:rsidRPr="001C0FC4" w14:paraId="5E867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78BBB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C54F96" w14:textId="77777777" w:rsidR="00296E35" w:rsidRPr="001C0FC4" w:rsidRDefault="00296E35" w:rsidP="002E3FCC">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388B28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AFBF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51C885" w14:textId="77777777" w:rsidR="00296E35" w:rsidRPr="001C0FC4" w:rsidRDefault="00296E35" w:rsidP="002E3FCC">
            <w:pPr>
              <w:pStyle w:val="TAL"/>
            </w:pPr>
          </w:p>
        </w:tc>
      </w:tr>
    </w:tbl>
    <w:p w14:paraId="67023AC5" w14:textId="77777777" w:rsidR="00296E35" w:rsidRPr="001C0FC4" w:rsidRDefault="00296E35" w:rsidP="00296E35"/>
    <w:p w14:paraId="5B9583B0" w14:textId="77777777" w:rsidR="00296E35" w:rsidRPr="001C0FC4" w:rsidRDefault="00296E35" w:rsidP="00296E35">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994CD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1E9D4E7" w14:textId="74FF248C" w:rsidR="00296E35" w:rsidRPr="001C0FC4" w:rsidRDefault="00296E35" w:rsidP="002E3FCC">
            <w:pPr>
              <w:pStyle w:val="TAL"/>
            </w:pPr>
            <w:r w:rsidRPr="001C0FC4">
              <w:t xml:space="preserve">Derivation Path: TS </w:t>
            </w:r>
            <w:r>
              <w:t>37.579</w:t>
            </w:r>
            <w:r w:rsidRPr="001C0FC4">
              <w:t>-1 [2], Table 5.5.3.8.7-1, condition FD_REJECTED</w:t>
            </w:r>
          </w:p>
        </w:tc>
      </w:tr>
    </w:tbl>
    <w:p w14:paraId="5E26241B" w14:textId="77777777" w:rsidR="00296E35" w:rsidRPr="001C0FC4" w:rsidRDefault="00296E35" w:rsidP="00296E35"/>
    <w:p w14:paraId="784402A3" w14:textId="77777777" w:rsidR="00296E35" w:rsidRPr="001C0FC4" w:rsidRDefault="00296E35" w:rsidP="00296E35">
      <w:pPr>
        <w:pStyle w:val="Heading3"/>
      </w:pPr>
      <w:bookmarkStart w:id="965" w:name="_Toc42507362"/>
      <w:bookmarkStart w:id="966" w:name="_Toc52307893"/>
      <w:bookmarkStart w:id="967" w:name="_Toc52782423"/>
      <w:bookmarkStart w:id="968" w:name="_Toc52783034"/>
      <w:bookmarkStart w:id="969" w:name="_Toc59042903"/>
      <w:bookmarkStart w:id="970" w:name="_Toc75459154"/>
      <w:bookmarkStart w:id="971" w:name="_Toc90630594"/>
      <w:bookmarkStart w:id="972" w:name="_Toc100778801"/>
      <w:bookmarkStart w:id="973" w:name="_Toc101286132"/>
      <w:bookmarkStart w:id="974" w:name="_Toc106817718"/>
      <w:bookmarkStart w:id="975" w:name="_Toc106817843"/>
      <w:bookmarkStart w:id="976" w:name="_Toc178186361"/>
      <w:bookmarkStart w:id="977" w:name="_Toc181109102"/>
      <w:bookmarkStart w:id="978" w:name="_Toc522499816"/>
      <w:bookmarkStart w:id="979" w:name="_Toc25610669"/>
      <w:bookmarkEnd w:id="945"/>
      <w:bookmarkEnd w:id="946"/>
      <w:r w:rsidRPr="001C0FC4">
        <w:t>6.2.5</w:t>
      </w:r>
      <w:r w:rsidRPr="001C0FC4">
        <w:tab/>
        <w:t>On-network / File Distribution (FD) / FD Using HTTP / One-to-one Standalone FD / Mandatory Download / With Disposition Request / Client Originated (CO)</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64261775" w14:textId="77777777" w:rsidR="00296E35" w:rsidRPr="001C0FC4" w:rsidRDefault="00296E35" w:rsidP="00296E35">
      <w:pPr>
        <w:pStyle w:val="H6"/>
      </w:pPr>
      <w:bookmarkStart w:id="980" w:name="_Toc52782424"/>
      <w:bookmarkStart w:id="981" w:name="_Toc52783035"/>
      <w:bookmarkStart w:id="982" w:name="_Toc59042904"/>
      <w:r w:rsidRPr="001C0FC4">
        <w:t>6.2.5.1</w:t>
      </w:r>
      <w:r w:rsidRPr="001C0FC4">
        <w:tab/>
        <w:t>Test Purpose (TP)</w:t>
      </w:r>
      <w:bookmarkEnd w:id="980"/>
      <w:bookmarkEnd w:id="981"/>
      <w:bookmarkEnd w:id="982"/>
    </w:p>
    <w:p w14:paraId="245EC13E" w14:textId="77777777" w:rsidR="00296E35" w:rsidRPr="001C0FC4" w:rsidRDefault="00296E35" w:rsidP="00296E35">
      <w:pPr>
        <w:pStyle w:val="H6"/>
      </w:pPr>
      <w:r w:rsidRPr="001C0FC4">
        <w:t>(1)</w:t>
      </w:r>
    </w:p>
    <w:p w14:paraId="622823E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8F6B148" w14:textId="77777777" w:rsidR="00296E35" w:rsidRPr="001C0FC4" w:rsidRDefault="00296E35" w:rsidP="00296E35">
      <w:pPr>
        <w:pStyle w:val="PL"/>
      </w:pPr>
      <w:r w:rsidRPr="001C0FC4">
        <w:rPr>
          <w:b/>
        </w:rPr>
        <w:t>ensure that</w:t>
      </w:r>
      <w:r w:rsidRPr="001C0FC4">
        <w:t xml:space="preserve"> {</w:t>
      </w:r>
    </w:p>
    <w:p w14:paraId="6AFBF8D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unaware of the URL of the Media Storage Function }</w:t>
      </w:r>
    </w:p>
    <w:p w14:paraId="5F870ABA"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B376AF" w14:textId="77777777" w:rsidR="00296E35" w:rsidRPr="001C0FC4" w:rsidRDefault="00296E35" w:rsidP="00296E35">
      <w:pPr>
        <w:pStyle w:val="PL"/>
      </w:pPr>
      <w:r w:rsidRPr="001C0FC4">
        <w:t xml:space="preserve">            }</w:t>
      </w:r>
    </w:p>
    <w:p w14:paraId="31DCEDBE" w14:textId="77777777" w:rsidR="00296E35" w:rsidRPr="001C0FC4" w:rsidRDefault="00296E35" w:rsidP="00296E35">
      <w:pPr>
        <w:pStyle w:val="PL"/>
      </w:pPr>
    </w:p>
    <w:p w14:paraId="03996785" w14:textId="77777777" w:rsidR="00296E35" w:rsidRPr="001C0FC4" w:rsidRDefault="00296E35" w:rsidP="00296E35">
      <w:pPr>
        <w:pStyle w:val="H6"/>
      </w:pPr>
      <w:r w:rsidRPr="001C0FC4">
        <w:t>(2)</w:t>
      </w:r>
    </w:p>
    <w:p w14:paraId="2F25167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DB68BC" w14:textId="77777777" w:rsidR="00296E35" w:rsidRPr="001C0FC4" w:rsidRDefault="00296E35" w:rsidP="00296E35">
      <w:pPr>
        <w:pStyle w:val="PL"/>
      </w:pPr>
      <w:r w:rsidRPr="001C0FC4">
        <w:rPr>
          <w:b/>
        </w:rPr>
        <w:t>ensure that</w:t>
      </w:r>
      <w:r w:rsidRPr="001C0FC4">
        <w:t xml:space="preserve"> {</w:t>
      </w:r>
    </w:p>
    <w:p w14:paraId="484DD32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aware of the URL of the Media Storage Function }</w:t>
      </w:r>
    </w:p>
    <w:p w14:paraId="6CAA7DB8"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3A5F407" w14:textId="77777777" w:rsidR="00296E35" w:rsidRPr="001C0FC4" w:rsidRDefault="00296E35" w:rsidP="00296E35">
      <w:pPr>
        <w:pStyle w:val="PL"/>
      </w:pPr>
      <w:r w:rsidRPr="001C0FC4">
        <w:t xml:space="preserve">            }</w:t>
      </w:r>
    </w:p>
    <w:p w14:paraId="708F97DE" w14:textId="77777777" w:rsidR="00296E35" w:rsidRPr="001C0FC4" w:rsidRDefault="00296E35" w:rsidP="00296E35">
      <w:pPr>
        <w:pStyle w:val="PL"/>
      </w:pPr>
    </w:p>
    <w:p w14:paraId="4FC20BFE" w14:textId="77777777" w:rsidR="00296E35" w:rsidRPr="001C0FC4" w:rsidRDefault="00296E35" w:rsidP="00296E35">
      <w:pPr>
        <w:pStyle w:val="H6"/>
      </w:pPr>
      <w:r w:rsidRPr="001C0FC4">
        <w:t>(3)</w:t>
      </w:r>
    </w:p>
    <w:p w14:paraId="62530249"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258BA3C1" w14:textId="77777777" w:rsidR="00296E35" w:rsidRPr="001C0FC4" w:rsidRDefault="00296E35" w:rsidP="00296E35">
      <w:pPr>
        <w:pStyle w:val="PL"/>
      </w:pPr>
      <w:r w:rsidRPr="001C0FC4">
        <w:rPr>
          <w:b/>
        </w:rPr>
        <w:t>ensure that</w:t>
      </w:r>
      <w:r w:rsidRPr="001C0FC4">
        <w:t xml:space="preserve"> {</w:t>
      </w:r>
    </w:p>
    <w:p w14:paraId="7915F8E7"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5AFAB5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5F09F65B" w14:textId="77777777" w:rsidR="00296E35" w:rsidRPr="001C0FC4" w:rsidRDefault="00296E35" w:rsidP="00296E35">
      <w:pPr>
        <w:pStyle w:val="PL"/>
      </w:pPr>
      <w:r w:rsidRPr="001C0FC4">
        <w:t xml:space="preserve">            }</w:t>
      </w:r>
    </w:p>
    <w:p w14:paraId="1C3CE16B" w14:textId="77777777" w:rsidR="00296E35" w:rsidRPr="001C0FC4" w:rsidRDefault="00296E35" w:rsidP="00296E35">
      <w:pPr>
        <w:pStyle w:val="PL"/>
      </w:pPr>
    </w:p>
    <w:p w14:paraId="66A08FF9" w14:textId="77777777" w:rsidR="00296E35" w:rsidRPr="001C0FC4" w:rsidRDefault="00296E35" w:rsidP="00296E35">
      <w:pPr>
        <w:pStyle w:val="H6"/>
      </w:pPr>
      <w:bookmarkStart w:id="983" w:name="_Toc52782425"/>
      <w:bookmarkStart w:id="984" w:name="_Toc52783036"/>
      <w:bookmarkStart w:id="985" w:name="_Toc59042905"/>
      <w:r w:rsidRPr="001C0FC4">
        <w:t>6.2.5.2</w:t>
      </w:r>
      <w:r w:rsidRPr="001C0FC4">
        <w:tab/>
        <w:t>Conformance requirements</w:t>
      </w:r>
      <w:bookmarkEnd w:id="983"/>
      <w:bookmarkEnd w:id="984"/>
      <w:bookmarkEnd w:id="985"/>
    </w:p>
    <w:p w14:paraId="38C035F3"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E273BC" w14:textId="77777777" w:rsidR="00296E35" w:rsidRPr="001C0FC4" w:rsidRDefault="00296E35" w:rsidP="00296E35">
      <w:r w:rsidRPr="001C0FC4">
        <w:t>[TS 24.282, clause 10.2.1.3.2]</w:t>
      </w:r>
    </w:p>
    <w:p w14:paraId="4A7EBF93"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B8840CB" w14:textId="77777777" w:rsidR="00296E35" w:rsidRPr="001C0FC4" w:rsidRDefault="00296E35" w:rsidP="00296E35">
      <w:r w:rsidRPr="001C0FC4">
        <w:t>The MCData client:</w:t>
      </w:r>
    </w:p>
    <w:p w14:paraId="352A9625"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3DCEE09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48A977C"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3E24458"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64A4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20F8B3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5BD608" w14:textId="77777777" w:rsidR="00296E35" w:rsidRPr="001C0FC4" w:rsidRDefault="00296E35" w:rsidP="00296E35">
      <w:r w:rsidRPr="001C0FC4">
        <w:t>On receipt of a "SIP MESSAGE request for absolute URI discovery response", the MCData client:</w:t>
      </w:r>
    </w:p>
    <w:p w14:paraId="732EB4B7" w14:textId="77777777" w:rsidR="00296E35" w:rsidRPr="001C0FC4" w:rsidRDefault="00296E35" w:rsidP="00296E35">
      <w:pPr>
        <w:pStyle w:val="B1"/>
      </w:pPr>
      <w:r w:rsidRPr="001C0FC4">
        <w:t>1)</w:t>
      </w:r>
      <w:r w:rsidRPr="001C0FC4">
        <w:tab/>
        <w:t>shall store the absolute URI found in the &lt;mcdata-controller-psi&gt; element;</w:t>
      </w:r>
    </w:p>
    <w:p w14:paraId="61D7B914"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2BE423FC"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6A454DB7" w14:textId="77777777" w:rsidR="00296E35" w:rsidRPr="001C0FC4" w:rsidRDefault="00296E35" w:rsidP="00296E35">
      <w:r w:rsidRPr="001C0FC4">
        <w:t>[TS 24.282, clause 10.2.2.1]</w:t>
      </w:r>
    </w:p>
    <w:p w14:paraId="7FC35725"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03F31557"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F86577D"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FD728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7C4085FB"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5260E83E"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ABA6850"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C40C47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BBCF4CD"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0B081679"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052C3B2" w14:textId="77777777" w:rsidR="00296E35" w:rsidRPr="001C0FC4" w:rsidRDefault="00296E35" w:rsidP="00296E35">
      <w:pPr>
        <w:pStyle w:val="B2"/>
      </w:pPr>
      <w:r w:rsidRPr="001C0FC4">
        <w:t>a)</w:t>
      </w:r>
      <w:r w:rsidRPr="001C0FC4">
        <w:tab/>
        <w:t>the &lt;request-type&gt; element set to a value of "one-to-one-fd"; and</w:t>
      </w:r>
    </w:p>
    <w:p w14:paraId="122A7628" w14:textId="77777777" w:rsidR="00296E35" w:rsidRPr="001C0FC4" w:rsidRDefault="00296E35" w:rsidP="00296E35">
      <w:pPr>
        <w:pStyle w:val="B2"/>
      </w:pPr>
      <w:r w:rsidRPr="001C0FC4">
        <w:t>b)</w:t>
      </w:r>
      <w:r w:rsidRPr="001C0FC4">
        <w:tab/>
        <w:t>the &lt;mcdata-calling-user-id&gt; element set to the originating MCData ID;</w:t>
      </w:r>
    </w:p>
    <w:p w14:paraId="0203A4F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0DD4A2F" w14:textId="77777777" w:rsidR="00296E35" w:rsidRPr="001C0FC4" w:rsidRDefault="00296E35" w:rsidP="00296E35">
      <w:pPr>
        <w:pStyle w:val="B2"/>
      </w:pPr>
      <w:r w:rsidRPr="001C0FC4">
        <w:t>a)</w:t>
      </w:r>
      <w:r w:rsidRPr="001C0FC4">
        <w:tab/>
        <w:t>the &lt;request-type&gt; element set to a value of "group-fd";</w:t>
      </w:r>
    </w:p>
    <w:p w14:paraId="2473E9D6" w14:textId="77777777" w:rsidR="00296E35" w:rsidRPr="001C0FC4" w:rsidRDefault="00296E35" w:rsidP="00296E35">
      <w:pPr>
        <w:pStyle w:val="B2"/>
      </w:pPr>
      <w:r w:rsidRPr="001C0FC4">
        <w:t>b)</w:t>
      </w:r>
      <w:r w:rsidRPr="001C0FC4">
        <w:tab/>
        <w:t>the &lt;mcdata-request-uri&gt; element set to the MCData group identity; and</w:t>
      </w:r>
    </w:p>
    <w:p w14:paraId="0DDE6B6C" w14:textId="77777777" w:rsidR="00296E35" w:rsidRPr="001C0FC4" w:rsidRDefault="00296E35" w:rsidP="00296E35">
      <w:pPr>
        <w:pStyle w:val="B2"/>
      </w:pPr>
      <w:r w:rsidRPr="001C0FC4">
        <w:t>c)</w:t>
      </w:r>
      <w:r w:rsidRPr="001C0FC4">
        <w:tab/>
        <w:t>the &lt;mcdata-calling-user-id&gt; element set to the originating MCData ID;</w:t>
      </w:r>
    </w:p>
    <w:p w14:paraId="28CBB5F3"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A0FE918"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F6E11F0"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7CB30451"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B99959"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D3CEA56"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4F6BA9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860E20F" w14:textId="77777777" w:rsidR="00296E35" w:rsidRPr="001C0FC4" w:rsidRDefault="00296E35" w:rsidP="00296E35">
      <w:r w:rsidRPr="001C0FC4">
        <w:t>[TS 24.282, clause 10.2.4.2.1]</w:t>
      </w:r>
    </w:p>
    <w:p w14:paraId="67CD43EC" w14:textId="77777777" w:rsidR="00296E35" w:rsidRPr="001C0FC4" w:rsidRDefault="00296E35" w:rsidP="00296E35">
      <w:r w:rsidRPr="001C0FC4">
        <w:t>The MCData client shall generate a SIP MESSAGE request in accordance with 3GPP TS 24.229 [5] and IETF RFC 3428 [6] with the clarifications given below.</w:t>
      </w:r>
    </w:p>
    <w:p w14:paraId="48B392D8" w14:textId="77777777" w:rsidR="00296E35" w:rsidRPr="001C0FC4" w:rsidRDefault="00296E35" w:rsidP="00296E35">
      <w:r w:rsidRPr="001C0FC4">
        <w:t>The MCData client:</w:t>
      </w:r>
    </w:p>
    <w:p w14:paraId="2C1547B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476C990F"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C38B80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16F8CD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61F9CCC3" w14:textId="77777777" w:rsidR="00296E35" w:rsidRPr="001C0FC4" w:rsidRDefault="00296E35" w:rsidP="00296E35">
      <w:pPr>
        <w:pStyle w:val="B3"/>
        <w:ind w:left="0" w:firstLine="0"/>
      </w:pPr>
      <w:r w:rsidRPr="001C0FC4">
        <w:t>…</w:t>
      </w:r>
    </w:p>
    <w:p w14:paraId="47312D68" w14:textId="77777777" w:rsidR="00296E35" w:rsidRPr="001C0FC4" w:rsidRDefault="00296E35" w:rsidP="00296E35">
      <w:pPr>
        <w:pStyle w:val="B1"/>
      </w:pPr>
      <w:r w:rsidRPr="001C0FC4">
        <w:t>4)</w:t>
      </w:r>
      <w:r w:rsidRPr="001C0FC4">
        <w:tab/>
        <w:t>shall generate a standalone FD message as specified in subclause 6.2.2.2; and</w:t>
      </w:r>
    </w:p>
    <w:p w14:paraId="44A7BD15"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20DA159" w14:textId="77777777" w:rsidR="00296E35" w:rsidRPr="001C0FC4" w:rsidRDefault="00296E35" w:rsidP="00296E35">
      <w:r w:rsidRPr="001C0FC4">
        <w:t>[TS 24.282, clause 12.2.1.2]</w:t>
      </w:r>
    </w:p>
    <w:p w14:paraId="0FF3C18E" w14:textId="77777777" w:rsidR="00296E35" w:rsidRPr="001C0FC4" w:rsidRDefault="00296E35" w:rsidP="00296E35">
      <w:pPr>
        <w:rPr>
          <w:rFonts w:eastAsia="SimSun"/>
        </w:rPr>
      </w:pPr>
      <w:r w:rsidRPr="001C0FC4">
        <w:rPr>
          <w:rFonts w:eastAsia="SimSun"/>
        </w:rPr>
        <w:t>Upon receipt of a:</w:t>
      </w:r>
    </w:p>
    <w:p w14:paraId="15551F8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DA8628C"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FD99E81" w14:textId="77777777" w:rsidR="00296E35" w:rsidRPr="001C0FC4" w:rsidRDefault="00296E35" w:rsidP="00296E35">
      <w:pPr>
        <w:rPr>
          <w:rFonts w:eastAsia="SimSun"/>
        </w:rPr>
      </w:pPr>
      <w:r w:rsidRPr="001C0FC4">
        <w:rPr>
          <w:rFonts w:eastAsia="SimSun"/>
        </w:rPr>
        <w:t>the MCData client:</w:t>
      </w:r>
    </w:p>
    <w:p w14:paraId="1AA28844"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852648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BE7885A" w14:textId="77777777" w:rsidR="00296E35" w:rsidRPr="001C0FC4" w:rsidRDefault="00296E35" w:rsidP="00296E35">
      <w:pPr>
        <w:pStyle w:val="H6"/>
      </w:pPr>
      <w:bookmarkStart w:id="986" w:name="_Toc52782426"/>
      <w:bookmarkStart w:id="987" w:name="_Toc52783037"/>
      <w:bookmarkStart w:id="988" w:name="_Toc59042906"/>
      <w:r w:rsidRPr="001C0FC4">
        <w:t>6.2.5.3</w:t>
      </w:r>
      <w:r w:rsidRPr="001C0FC4">
        <w:tab/>
        <w:t>Test description</w:t>
      </w:r>
      <w:bookmarkEnd w:id="986"/>
      <w:bookmarkEnd w:id="987"/>
      <w:bookmarkEnd w:id="988"/>
    </w:p>
    <w:p w14:paraId="3C66C175" w14:textId="77777777" w:rsidR="00296E35" w:rsidRPr="001C0FC4" w:rsidRDefault="00296E35" w:rsidP="00296E35">
      <w:pPr>
        <w:pStyle w:val="H6"/>
      </w:pPr>
      <w:bookmarkStart w:id="989" w:name="_Toc52782427"/>
      <w:bookmarkStart w:id="990" w:name="_Toc52783038"/>
      <w:bookmarkStart w:id="991" w:name="_Toc59042907"/>
      <w:r w:rsidRPr="001C0FC4">
        <w:t>6.2.5.3.1</w:t>
      </w:r>
      <w:r w:rsidRPr="001C0FC4">
        <w:tab/>
        <w:t>Pre-test conditions</w:t>
      </w:r>
      <w:bookmarkEnd w:id="989"/>
      <w:bookmarkEnd w:id="990"/>
      <w:bookmarkEnd w:id="991"/>
    </w:p>
    <w:p w14:paraId="4D187A66" w14:textId="77777777" w:rsidR="00296E35" w:rsidRDefault="00296E35" w:rsidP="00296E35">
      <w:pPr>
        <w:pStyle w:val="H6"/>
      </w:pPr>
      <w:r w:rsidRPr="00102CE5">
        <w:t>Test configuration</w:t>
      </w:r>
      <w:r>
        <w:t>:</w:t>
      </w:r>
    </w:p>
    <w:p w14:paraId="3F1C6D2D" w14:textId="1382F953" w:rsidR="00296E35" w:rsidRDefault="00296E35" w:rsidP="00296E35">
      <w:pPr>
        <w:pStyle w:val="B1"/>
      </w:pPr>
      <w:r>
        <w:t>-</w:t>
      </w:r>
      <w:r>
        <w:tab/>
        <w:t>Single cell configuration according to TS 37.579-1 [2] clause 5.2.2.2.1.</w:t>
      </w:r>
    </w:p>
    <w:p w14:paraId="4095342F" w14:textId="77777777" w:rsidR="00296E35" w:rsidRPr="001C0FC4" w:rsidRDefault="00296E35" w:rsidP="00296E35">
      <w:pPr>
        <w:pStyle w:val="B1"/>
      </w:pPr>
      <w:r w:rsidRPr="001C0FC4">
        <w:t>-</w:t>
      </w:r>
      <w:r w:rsidRPr="001C0FC4">
        <w:tab/>
        <w:t>Test File 1 for CO FD as specified in annex A.2.1 is available at the UE for upload.</w:t>
      </w:r>
    </w:p>
    <w:p w14:paraId="36FFCAF0" w14:textId="77777777" w:rsidR="00296E35" w:rsidRDefault="00296E35" w:rsidP="00296E35">
      <w:pPr>
        <w:pStyle w:val="H6"/>
      </w:pPr>
      <w:r>
        <w:t>Preamble:</w:t>
      </w:r>
    </w:p>
    <w:p w14:paraId="0E192731" w14:textId="79E6A15D" w:rsidR="00296E35" w:rsidRDefault="00296E35" w:rsidP="00296E35">
      <w:pPr>
        <w:pStyle w:val="B1"/>
      </w:pPr>
      <w:r>
        <w:t>-</w:t>
      </w:r>
      <w:r>
        <w:tab/>
        <w:t>The UE has performed procedure 'Initial registration' as described in TS 37.579-1 [2] clause 5.4.2.</w:t>
      </w:r>
    </w:p>
    <w:p w14:paraId="760139A5" w14:textId="77777777" w:rsidR="00296E35" w:rsidRDefault="00296E35" w:rsidP="00296E35">
      <w:pPr>
        <w:pStyle w:val="B1"/>
      </w:pPr>
      <w:r>
        <w:t>-</w:t>
      </w:r>
      <w:r>
        <w:tab/>
      </w:r>
      <w:r w:rsidRPr="000573F5">
        <w:t>UE States at the end of the preamble</w:t>
      </w:r>
      <w:r>
        <w:t>:</w:t>
      </w:r>
    </w:p>
    <w:p w14:paraId="280D6DA6" w14:textId="77777777" w:rsidR="00296E35" w:rsidRDefault="00296E35" w:rsidP="00296E35">
      <w:pPr>
        <w:pStyle w:val="B1"/>
        <w:ind w:left="852"/>
      </w:pPr>
      <w:r>
        <w:t>-</w:t>
      </w:r>
      <w:r>
        <w:tab/>
        <w:t>The UE is in RRC_IDLE state.</w:t>
      </w:r>
    </w:p>
    <w:p w14:paraId="263432C7" w14:textId="77777777" w:rsidR="00296E35" w:rsidRDefault="00296E35" w:rsidP="00296E35">
      <w:pPr>
        <w:pStyle w:val="B1"/>
        <w:ind w:left="852"/>
      </w:pPr>
      <w:r>
        <w:t>-</w:t>
      </w:r>
      <w:r>
        <w:tab/>
        <w:t>The client is registered for MCData.</w:t>
      </w:r>
    </w:p>
    <w:p w14:paraId="3B8CBBFC" w14:textId="77777777" w:rsidR="00296E35" w:rsidRPr="001C0FC4" w:rsidRDefault="00296E35" w:rsidP="00296E35">
      <w:pPr>
        <w:pStyle w:val="H6"/>
      </w:pPr>
      <w:bookmarkStart w:id="992" w:name="_Toc52782428"/>
      <w:bookmarkStart w:id="993" w:name="_Toc52783039"/>
      <w:bookmarkStart w:id="994" w:name="_Toc59042908"/>
      <w:r w:rsidRPr="001C0FC4">
        <w:t>6.2.5.3.2</w:t>
      </w:r>
      <w:r w:rsidRPr="001C0FC4">
        <w:tab/>
        <w:t>Test procedure sequence</w:t>
      </w:r>
      <w:bookmarkEnd w:id="992"/>
      <w:bookmarkEnd w:id="993"/>
      <w:bookmarkEnd w:id="994"/>
    </w:p>
    <w:p w14:paraId="21147529" w14:textId="77777777" w:rsidR="00296E35" w:rsidRPr="001C0FC4" w:rsidRDefault="00296E35" w:rsidP="00296E35">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337E08" w14:textId="77777777" w:rsidTr="002E3FCC">
        <w:tc>
          <w:tcPr>
            <w:tcW w:w="649" w:type="dxa"/>
            <w:tcBorders>
              <w:top w:val="single" w:sz="4" w:space="0" w:color="auto"/>
              <w:left w:val="single" w:sz="4" w:space="0" w:color="auto"/>
              <w:bottom w:val="nil"/>
              <w:right w:val="single" w:sz="4" w:space="0" w:color="auto"/>
            </w:tcBorders>
            <w:hideMark/>
          </w:tcPr>
          <w:p w14:paraId="28DF6B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E34A38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7132A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B1F42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EF9BA8" w14:textId="77777777" w:rsidR="00296E35" w:rsidRPr="001C0FC4" w:rsidRDefault="00296E35" w:rsidP="002E3FCC">
            <w:pPr>
              <w:pStyle w:val="TAH"/>
            </w:pPr>
            <w:r w:rsidRPr="001C0FC4">
              <w:t>Verdict</w:t>
            </w:r>
          </w:p>
        </w:tc>
      </w:tr>
      <w:tr w:rsidR="00296E35" w:rsidRPr="001C0FC4" w14:paraId="750CD8A2" w14:textId="77777777" w:rsidTr="002E3FCC">
        <w:tc>
          <w:tcPr>
            <w:tcW w:w="649" w:type="dxa"/>
            <w:tcBorders>
              <w:top w:val="nil"/>
              <w:left w:val="single" w:sz="4" w:space="0" w:color="auto"/>
              <w:bottom w:val="single" w:sz="4" w:space="0" w:color="auto"/>
              <w:right w:val="single" w:sz="4" w:space="0" w:color="auto"/>
            </w:tcBorders>
          </w:tcPr>
          <w:p w14:paraId="0F76D8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D5A313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81F7787"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A3960B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4125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C4F30B8" w14:textId="77777777" w:rsidR="00296E35" w:rsidRPr="001C0FC4" w:rsidRDefault="00296E35" w:rsidP="002E3FCC">
            <w:pPr>
              <w:pStyle w:val="TAH"/>
            </w:pPr>
          </w:p>
        </w:tc>
      </w:tr>
      <w:tr w:rsidR="00296E35" w:rsidRPr="001C0FC4" w14:paraId="2B93BD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8DFBE3C"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91AF2F" w14:textId="636304FD" w:rsidR="00296E35" w:rsidRPr="001C0FC4" w:rsidRDefault="00296E35" w:rsidP="002E3FCC">
            <w:pPr>
              <w:pStyle w:val="TAL"/>
            </w:pPr>
            <w:r w:rsidRPr="001C0FC4">
              <w:t>Make the UE (MCData client) send test file 1 (</w:t>
            </w:r>
            <w:r w:rsidR="00374873">
              <w:t>Annex</w:t>
            </w:r>
            <w:r w:rsidRPr="001C0FC4">
              <w:t xml:space="preserve"> A.2.1) for CO one-to-one FD over HTTP for mandatory download and with disposition request "FILE DOWNLOAD COMPLETED UPDATE".</w:t>
            </w:r>
          </w:p>
          <w:p w14:paraId="11FA581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C1174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B4AA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ED3CF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CEE9" w14:textId="77777777" w:rsidR="00296E35" w:rsidRPr="001C0FC4" w:rsidRDefault="00296E35" w:rsidP="002E3FCC">
            <w:pPr>
              <w:pStyle w:val="TAC"/>
            </w:pPr>
            <w:r w:rsidRPr="001C0FC4">
              <w:t>-</w:t>
            </w:r>
          </w:p>
        </w:tc>
      </w:tr>
      <w:tr w:rsidR="00296E35" w:rsidRPr="001C0FC4" w14:paraId="34A1F4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DD5DC87"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707A0526" w14:textId="5AC4AD9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14248868"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891AC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68B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FA05321" w14:textId="77777777" w:rsidR="00296E35" w:rsidRPr="001C0FC4" w:rsidRDefault="00296E35" w:rsidP="002E3FCC">
            <w:pPr>
              <w:pStyle w:val="TAC"/>
            </w:pPr>
            <w:r w:rsidRPr="001C0FC4">
              <w:t>P</w:t>
            </w:r>
          </w:p>
        </w:tc>
      </w:tr>
      <w:tr w:rsidR="00296E35" w:rsidRPr="001C0FC4" w14:paraId="7F3300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1E5E7D"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C1BC178" w14:textId="3DC307A0"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FD9ED3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66D27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7FE4A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4C193" w14:textId="77777777" w:rsidR="00296E35" w:rsidRPr="001C0FC4" w:rsidRDefault="00296E35" w:rsidP="002E3FCC">
            <w:pPr>
              <w:pStyle w:val="TAC"/>
            </w:pPr>
            <w:r w:rsidRPr="001C0FC4">
              <w:t>P</w:t>
            </w:r>
          </w:p>
        </w:tc>
      </w:tr>
      <w:tr w:rsidR="00296E35" w:rsidRPr="001C0FC4" w14:paraId="60251A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A69E50"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2D145A46"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0D808E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ADA0E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66B39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104CC78" w14:textId="77777777" w:rsidR="00296E35" w:rsidRPr="001C0FC4" w:rsidRDefault="00296E35" w:rsidP="002E3FCC">
            <w:pPr>
              <w:pStyle w:val="TAC"/>
            </w:pPr>
            <w:r w:rsidRPr="001C0FC4">
              <w:t>P</w:t>
            </w:r>
          </w:p>
        </w:tc>
      </w:tr>
      <w:tr w:rsidR="00296E35" w:rsidRPr="001C0FC4" w14:paraId="6E585F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6D9A84"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29CD7E7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78694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6B936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6CC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70E043" w14:textId="77777777" w:rsidR="00296E35" w:rsidRPr="001C0FC4" w:rsidRDefault="00296E35" w:rsidP="002E3FCC">
            <w:pPr>
              <w:pStyle w:val="TAC"/>
            </w:pPr>
            <w:r w:rsidRPr="001C0FC4">
              <w:t>-</w:t>
            </w:r>
          </w:p>
        </w:tc>
      </w:tr>
      <w:tr w:rsidR="00296E35" w:rsidRPr="001C0FC4" w14:paraId="381A986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F5E3ADD"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522B3" w14:textId="200DD3F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91114E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5ACC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BF08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281781" w14:textId="77777777" w:rsidR="00296E35" w:rsidRPr="001C0FC4" w:rsidRDefault="00296E35" w:rsidP="002E3FCC">
            <w:pPr>
              <w:pStyle w:val="TAC"/>
            </w:pPr>
            <w:r w:rsidRPr="001C0FC4">
              <w:t>P</w:t>
            </w:r>
          </w:p>
        </w:tc>
      </w:tr>
      <w:tr w:rsidR="00296E35" w:rsidRPr="001C0FC4" w14:paraId="513D41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54F6B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989A1C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0FF3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0DEA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F744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0294C" w14:textId="77777777" w:rsidR="00296E35" w:rsidRPr="001C0FC4" w:rsidRDefault="00296E35" w:rsidP="002E3FCC">
            <w:pPr>
              <w:pStyle w:val="TAC"/>
            </w:pPr>
            <w:r w:rsidRPr="001C0FC4">
              <w:t>-</w:t>
            </w:r>
          </w:p>
        </w:tc>
      </w:tr>
      <w:tr w:rsidR="00296E35" w:rsidRPr="001C0FC4" w14:paraId="638E8F91"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360B31B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67F728D" w14:textId="77777777" w:rsidR="00296E35" w:rsidRPr="001C0FC4" w:rsidRDefault="00296E35" w:rsidP="002E3FCC">
            <w:pPr>
              <w:pStyle w:val="TAL"/>
            </w:pPr>
            <w:r w:rsidRPr="001C0FC4">
              <w:t>Check: Does the UE (MCData client) notify the user that the remote client has accepted the download?</w:t>
            </w:r>
          </w:p>
          <w:p w14:paraId="425A7E1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A3FD4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38DD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A658A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A33E00" w14:textId="77777777" w:rsidR="00296E35" w:rsidRPr="001C0FC4" w:rsidRDefault="00296E35" w:rsidP="002E3FCC">
            <w:pPr>
              <w:pStyle w:val="TAC"/>
            </w:pPr>
            <w:r w:rsidRPr="001C0FC4">
              <w:t>P</w:t>
            </w:r>
          </w:p>
        </w:tc>
      </w:tr>
      <w:tr w:rsidR="00296E35" w:rsidRPr="001C0FC4" w14:paraId="21F459C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6F269A65"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6FE0409" w14:textId="3D7987E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9EDA4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BDB4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AFE23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86D708" w14:textId="77777777" w:rsidR="00296E35" w:rsidRPr="001C0FC4" w:rsidRDefault="00296E35" w:rsidP="002E3FCC">
            <w:pPr>
              <w:pStyle w:val="TAC"/>
            </w:pPr>
            <w:r w:rsidRPr="001C0FC4">
              <w:t>P</w:t>
            </w:r>
          </w:p>
        </w:tc>
      </w:tr>
      <w:tr w:rsidR="00296E35" w:rsidRPr="001C0FC4" w14:paraId="49B759D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25C5BF"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621FF3A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D3EB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04E5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E71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BCC3FC" w14:textId="77777777" w:rsidR="00296E35" w:rsidRPr="001C0FC4" w:rsidRDefault="00296E35" w:rsidP="002E3FCC">
            <w:pPr>
              <w:pStyle w:val="TAC"/>
            </w:pPr>
            <w:r w:rsidRPr="001C0FC4">
              <w:t>-</w:t>
            </w:r>
          </w:p>
        </w:tc>
      </w:tr>
      <w:tr w:rsidR="00296E35" w:rsidRPr="001C0FC4" w14:paraId="41651CB8"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19FF396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F4A984F" w14:textId="77777777" w:rsidR="00296E35" w:rsidRPr="001C0FC4" w:rsidRDefault="00296E35" w:rsidP="002E3FCC">
            <w:pPr>
              <w:pStyle w:val="TAL"/>
            </w:pPr>
            <w:r w:rsidRPr="001C0FC4">
              <w:t>Check: Does the UE (MCData client) notify the user that the remote client has completed the download?</w:t>
            </w:r>
          </w:p>
          <w:p w14:paraId="1BC1F1C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A64580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2A38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7F32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A5887F8" w14:textId="77777777" w:rsidR="00296E35" w:rsidRPr="001C0FC4" w:rsidRDefault="00296E35" w:rsidP="002E3FCC">
            <w:pPr>
              <w:pStyle w:val="TAC"/>
            </w:pPr>
            <w:r w:rsidRPr="001C0FC4">
              <w:t>P</w:t>
            </w:r>
          </w:p>
        </w:tc>
      </w:tr>
      <w:tr w:rsidR="00296E35" w:rsidRPr="001C0FC4" w14:paraId="72A7E39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0BA0B3" w14:textId="77777777" w:rsidR="00296E35" w:rsidRPr="001C0FC4" w:rsidRDefault="00296E35" w:rsidP="002E3FCC">
            <w:pPr>
              <w:pStyle w:val="TAN"/>
            </w:pPr>
            <w:r w:rsidRPr="001C0FC4">
              <w:t>NOTE 1:</w:t>
            </w:r>
            <w:r w:rsidRPr="001C0FC4">
              <w:tab/>
              <w:t>This is expected to be done via a suitable implementation dependent MMI.</w:t>
            </w:r>
          </w:p>
          <w:p w14:paraId="5C20D568" w14:textId="77777777" w:rsidR="00296E35" w:rsidRPr="001C0FC4" w:rsidRDefault="00296E35" w:rsidP="002E3FCC">
            <w:pPr>
              <w:pStyle w:val="TAN"/>
            </w:pPr>
            <w:r w:rsidRPr="001C0FC4">
              <w:t>NOTE 2:</w:t>
            </w:r>
            <w:r w:rsidRPr="001C0FC4">
              <w:tab/>
              <w:t>Test file 1 for CO FD as specified in annex A.2.1.</w:t>
            </w:r>
          </w:p>
        </w:tc>
      </w:tr>
    </w:tbl>
    <w:p w14:paraId="2DD274B7" w14:textId="77777777" w:rsidR="00296E35" w:rsidRPr="001C0FC4" w:rsidRDefault="00296E35" w:rsidP="00296E35"/>
    <w:p w14:paraId="7DD4631F" w14:textId="77777777" w:rsidR="00296E35" w:rsidRPr="001C0FC4" w:rsidRDefault="00296E35" w:rsidP="00296E35">
      <w:pPr>
        <w:pStyle w:val="H6"/>
      </w:pPr>
      <w:bookmarkStart w:id="995" w:name="_Toc52782429"/>
      <w:bookmarkStart w:id="996" w:name="_Toc52783040"/>
      <w:bookmarkStart w:id="997" w:name="_Toc59042909"/>
      <w:r w:rsidRPr="001C0FC4">
        <w:t>6.2.5.3.3</w:t>
      </w:r>
      <w:r w:rsidRPr="001C0FC4">
        <w:tab/>
        <w:t>Specific message contents</w:t>
      </w:r>
      <w:bookmarkEnd w:id="995"/>
      <w:bookmarkEnd w:id="996"/>
      <w:bookmarkEnd w:id="997"/>
    </w:p>
    <w:p w14:paraId="57EBA9E0" w14:textId="77777777" w:rsidR="00296E35" w:rsidRPr="001C0FC4" w:rsidRDefault="00296E35" w:rsidP="00296E35">
      <w:pPr>
        <w:pStyle w:val="TH"/>
      </w:pPr>
      <w:r w:rsidRPr="001C0FC4">
        <w:t>Table 6.2.5.3.3-1..6: Void</w:t>
      </w:r>
    </w:p>
    <w:p w14:paraId="06E0DBE8" w14:textId="37D59B73" w:rsidR="00296E35" w:rsidRPr="001C0FC4" w:rsidRDefault="00296E35" w:rsidP="00296E35">
      <w:pPr>
        <w:pStyle w:val="TH"/>
      </w:pPr>
      <w:r w:rsidRPr="001C0FC4">
        <w:t xml:space="preserve">Table 6.2.5.3.3-7: HTTP POST from the UE (step 3, Table 6.2.5.3.2-1;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022A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610B79" w14:textId="1ACBD948"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E3D6A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12246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A8A0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D5E4B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57875E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50724A" w14:textId="77777777" w:rsidR="00296E35" w:rsidRPr="001C0FC4" w:rsidRDefault="00296E35" w:rsidP="002E3FCC">
            <w:pPr>
              <w:pStyle w:val="TAH"/>
            </w:pPr>
            <w:r w:rsidRPr="001C0FC4">
              <w:t>Condition</w:t>
            </w:r>
          </w:p>
        </w:tc>
      </w:tr>
      <w:tr w:rsidR="00296E35" w:rsidRPr="001C0FC4" w14:paraId="039522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2701D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ED0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09039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BA2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36DB9" w14:textId="77777777" w:rsidR="00296E35" w:rsidRPr="001C0FC4" w:rsidRDefault="00296E35" w:rsidP="002E3FCC">
            <w:pPr>
              <w:pStyle w:val="TAL"/>
            </w:pPr>
          </w:p>
        </w:tc>
      </w:tr>
      <w:tr w:rsidR="00296E35" w:rsidRPr="001C0FC4" w14:paraId="2AE081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51EAD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AB388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A3BD7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BA8BA8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089246" w14:textId="77777777" w:rsidR="00296E35" w:rsidRPr="001C0FC4" w:rsidRDefault="00296E35" w:rsidP="002E3FCC">
            <w:pPr>
              <w:pStyle w:val="TAL"/>
            </w:pPr>
          </w:p>
        </w:tc>
      </w:tr>
      <w:tr w:rsidR="00296E35" w:rsidRPr="001C0FC4" w14:paraId="7D26196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CEAE77"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07C61F" w14:textId="77777777" w:rsidR="00296E35" w:rsidRPr="001C0FC4" w:rsidRDefault="00296E35" w:rsidP="002E3FCC">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52488A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FAF4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D982" w14:textId="77777777" w:rsidR="00296E35" w:rsidRPr="001C0FC4" w:rsidRDefault="00296E35" w:rsidP="002E3FCC">
            <w:pPr>
              <w:pStyle w:val="TAL"/>
            </w:pPr>
          </w:p>
        </w:tc>
      </w:tr>
    </w:tbl>
    <w:p w14:paraId="39AA7C8F" w14:textId="77777777" w:rsidR="00296E35" w:rsidRPr="001C0FC4" w:rsidRDefault="00296E35" w:rsidP="00296E35"/>
    <w:p w14:paraId="5C794D7E" w14:textId="77777777" w:rsidR="00296E35" w:rsidRPr="001C0FC4" w:rsidRDefault="00296E35" w:rsidP="00296E35">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8EB9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9EC8EB" w14:textId="605298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DC97F7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755D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1519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F4EA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4E349F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9AA56F" w14:textId="77777777" w:rsidR="00296E35" w:rsidRPr="001C0FC4" w:rsidRDefault="00296E35" w:rsidP="002E3FCC">
            <w:pPr>
              <w:pStyle w:val="TAH"/>
              <w:rPr>
                <w:bCs/>
              </w:rPr>
            </w:pPr>
            <w:r w:rsidRPr="001C0FC4">
              <w:rPr>
                <w:bCs/>
              </w:rPr>
              <w:t>Condition</w:t>
            </w:r>
          </w:p>
        </w:tc>
      </w:tr>
      <w:tr w:rsidR="00296E35" w:rsidRPr="001C0FC4" w14:paraId="74303A0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2B1674"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E0912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0608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8BE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A5796D" w14:textId="77777777" w:rsidR="00296E35" w:rsidRPr="001C0FC4" w:rsidRDefault="00296E35" w:rsidP="002E3FCC">
            <w:pPr>
              <w:pStyle w:val="TAL"/>
            </w:pPr>
          </w:p>
        </w:tc>
      </w:tr>
      <w:tr w:rsidR="00296E35" w:rsidRPr="001C0FC4" w14:paraId="19FD2E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92E892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51D9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08F60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30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EC735" w14:textId="77777777" w:rsidR="00296E35" w:rsidRPr="001C0FC4" w:rsidRDefault="00296E35" w:rsidP="002E3FCC">
            <w:pPr>
              <w:pStyle w:val="TAL"/>
            </w:pPr>
          </w:p>
        </w:tc>
      </w:tr>
      <w:tr w:rsidR="00296E35" w:rsidRPr="001C0FC4" w14:paraId="46FAA2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01EE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0D649F"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D9FB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50D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6CEE31" w14:textId="77777777" w:rsidR="00296E35" w:rsidRPr="001C0FC4" w:rsidRDefault="00296E35" w:rsidP="002E3FCC">
            <w:pPr>
              <w:pStyle w:val="TAL"/>
            </w:pPr>
          </w:p>
        </w:tc>
      </w:tr>
      <w:tr w:rsidR="00296E35" w:rsidRPr="001C0FC4" w14:paraId="601525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C39B2"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3AE0E9E"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7773C30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0CBD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D7639C" w14:textId="77777777" w:rsidR="00296E35" w:rsidRPr="001C0FC4" w:rsidRDefault="00296E35" w:rsidP="002E3FCC">
            <w:pPr>
              <w:pStyle w:val="TAL"/>
            </w:pPr>
          </w:p>
        </w:tc>
      </w:tr>
    </w:tbl>
    <w:p w14:paraId="2655F491" w14:textId="77777777" w:rsidR="00296E35" w:rsidRPr="001C0FC4" w:rsidRDefault="00296E35" w:rsidP="00296E35"/>
    <w:p w14:paraId="4A9432E5" w14:textId="77777777" w:rsidR="00296E35" w:rsidRPr="001C0FC4" w:rsidRDefault="00296E35" w:rsidP="00296E35">
      <w:pPr>
        <w:pStyle w:val="TH"/>
      </w:pPr>
      <w:r w:rsidRPr="001C0FC4">
        <w:t>Table 6.2.5.3.3-9..10: Void</w:t>
      </w:r>
    </w:p>
    <w:p w14:paraId="32715B53" w14:textId="551997C5" w:rsidR="00296E35" w:rsidRPr="001C0FC4" w:rsidRDefault="00296E35" w:rsidP="00296E35">
      <w:pPr>
        <w:pStyle w:val="TH"/>
      </w:pPr>
      <w:r w:rsidRPr="001C0FC4">
        <w:t xml:space="preserve">Table 6.2.5.3.3-11: HTTP 201 Created from the SS (step 3, Table 6.2.5.3.2-1;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A9F6F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41C95AB7" w14:textId="2141C40F" w:rsidR="00296E35" w:rsidRPr="001C0FC4" w:rsidRDefault="00296E35" w:rsidP="002E3FCC">
            <w:pPr>
              <w:pStyle w:val="TAL"/>
            </w:pPr>
            <w:r w:rsidRPr="001C0FC4">
              <w:t xml:space="preserve">Derivation Path: TS </w:t>
            </w:r>
            <w:r>
              <w:t>37.579</w:t>
            </w:r>
            <w:r w:rsidRPr="001C0FC4">
              <w:t>-1 [2], Table 5.5.4.7-1, condition FD_HTTP</w:t>
            </w:r>
          </w:p>
        </w:tc>
      </w:tr>
    </w:tbl>
    <w:p w14:paraId="677475C9" w14:textId="77777777" w:rsidR="00296E35" w:rsidRPr="001C0FC4" w:rsidRDefault="00296E35" w:rsidP="00296E35"/>
    <w:p w14:paraId="79D79D39" w14:textId="1275EF02" w:rsidR="00296E35" w:rsidRPr="001C0FC4" w:rsidRDefault="00296E35" w:rsidP="00296E35">
      <w:pPr>
        <w:pStyle w:val="TH"/>
      </w:pPr>
      <w:r w:rsidRPr="001C0FC4">
        <w:t>Table 6.2.5.3.3-12: SIP MESSAGE from the UE (step 3, Table 6.2.5.3.2-1;</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F1E32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B7818D" w14:textId="3ECAB8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404D38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41C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E0394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151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0A6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EB69F8" w14:textId="77777777" w:rsidR="00296E35" w:rsidRPr="001C0FC4" w:rsidRDefault="00296E35" w:rsidP="002E3FCC">
            <w:pPr>
              <w:pStyle w:val="TAH"/>
              <w:rPr>
                <w:bCs/>
              </w:rPr>
            </w:pPr>
            <w:r w:rsidRPr="001C0FC4">
              <w:rPr>
                <w:bCs/>
              </w:rPr>
              <w:t>Condition</w:t>
            </w:r>
          </w:p>
        </w:tc>
      </w:tr>
      <w:tr w:rsidR="00296E35" w:rsidRPr="001C0FC4" w14:paraId="0A7E64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83CF6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B8E06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86F4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67DE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2F7EE" w14:textId="77777777" w:rsidR="00296E35" w:rsidRPr="001C0FC4" w:rsidRDefault="00296E35" w:rsidP="002E3FCC">
            <w:pPr>
              <w:pStyle w:val="TAL"/>
            </w:pPr>
          </w:p>
        </w:tc>
      </w:tr>
      <w:tr w:rsidR="00296E35" w:rsidRPr="001C0FC4" w14:paraId="6D1C43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E99E4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69408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DCC91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1A65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81437" w14:textId="77777777" w:rsidR="00296E35" w:rsidRPr="001C0FC4" w:rsidRDefault="00296E35" w:rsidP="002E3FCC">
            <w:pPr>
              <w:pStyle w:val="TAL"/>
            </w:pPr>
          </w:p>
        </w:tc>
      </w:tr>
      <w:tr w:rsidR="00296E35" w:rsidRPr="001C0FC4" w14:paraId="22E0B6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5802D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72AA54" w14:textId="77777777" w:rsidR="00296E35" w:rsidRPr="001C0FC4" w:rsidRDefault="00296E35" w:rsidP="002E3FCC">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8FD54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E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3C6AF9" w14:textId="77777777" w:rsidR="00296E35" w:rsidRPr="001C0FC4" w:rsidRDefault="00296E35" w:rsidP="002E3FCC">
            <w:pPr>
              <w:pStyle w:val="TAL"/>
            </w:pPr>
          </w:p>
        </w:tc>
      </w:tr>
      <w:tr w:rsidR="00296E35" w:rsidRPr="001C0FC4" w14:paraId="1B2EF0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C2BFD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45C7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0E447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D651F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88FBC" w14:textId="77777777" w:rsidR="00296E35" w:rsidRPr="001C0FC4" w:rsidRDefault="00296E35" w:rsidP="002E3FCC">
            <w:pPr>
              <w:pStyle w:val="TAL"/>
            </w:pPr>
          </w:p>
        </w:tc>
      </w:tr>
      <w:tr w:rsidR="00296E35" w:rsidRPr="001C0FC4" w14:paraId="0D4B1B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CDF44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206EED" w14:textId="77777777" w:rsidR="00296E35" w:rsidRPr="001C0FC4" w:rsidRDefault="00296E35" w:rsidP="002E3FCC">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114C6A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8FC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3513F3" w14:textId="77777777" w:rsidR="00296E35" w:rsidRPr="001C0FC4" w:rsidRDefault="00296E35" w:rsidP="002E3FCC">
            <w:pPr>
              <w:pStyle w:val="TAL"/>
            </w:pPr>
          </w:p>
        </w:tc>
      </w:tr>
    </w:tbl>
    <w:p w14:paraId="15636ADC" w14:textId="77777777" w:rsidR="00296E35" w:rsidRPr="001C0FC4" w:rsidRDefault="00296E35" w:rsidP="00296E35"/>
    <w:p w14:paraId="22074680" w14:textId="77777777" w:rsidR="00296E35" w:rsidRPr="001C0FC4" w:rsidRDefault="00296E35" w:rsidP="00296E35">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3A115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286868" w14:textId="1AEE4C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66E317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B7C2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AE3D9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7D72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ECAF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E0CAA04" w14:textId="77777777" w:rsidR="00296E35" w:rsidRPr="001C0FC4" w:rsidRDefault="00296E35" w:rsidP="002E3FCC">
            <w:pPr>
              <w:pStyle w:val="TAH"/>
              <w:rPr>
                <w:bCs/>
              </w:rPr>
            </w:pPr>
            <w:r w:rsidRPr="001C0FC4">
              <w:rPr>
                <w:bCs/>
              </w:rPr>
              <w:t>Condition</w:t>
            </w:r>
          </w:p>
        </w:tc>
      </w:tr>
      <w:tr w:rsidR="00296E35" w:rsidRPr="001C0FC4" w14:paraId="546C2F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16A2BF"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6E34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9BE6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95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4A936" w14:textId="77777777" w:rsidR="00296E35" w:rsidRPr="001C0FC4" w:rsidRDefault="00296E35" w:rsidP="002E3FCC">
            <w:pPr>
              <w:pStyle w:val="TAL"/>
            </w:pPr>
          </w:p>
        </w:tc>
      </w:tr>
      <w:tr w:rsidR="00296E35" w:rsidRPr="001C0FC4" w14:paraId="7CB0FA1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753A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5CCA0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BFF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1EB4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35280" w14:textId="77777777" w:rsidR="00296E35" w:rsidRPr="001C0FC4" w:rsidRDefault="00296E35" w:rsidP="002E3FCC">
            <w:pPr>
              <w:pStyle w:val="TAL"/>
            </w:pPr>
          </w:p>
        </w:tc>
      </w:tr>
      <w:tr w:rsidR="00296E35" w:rsidRPr="001C0FC4" w14:paraId="71DCAC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78809B"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5EA9234" w14:textId="77777777" w:rsidR="00296E35" w:rsidRPr="001C0FC4" w:rsidRDefault="00296E35" w:rsidP="002E3FCC">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32F78AD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962B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11AB12" w14:textId="77777777" w:rsidR="00296E35" w:rsidRPr="001C0FC4" w:rsidRDefault="00296E35" w:rsidP="002E3FCC">
            <w:pPr>
              <w:pStyle w:val="TAL"/>
            </w:pPr>
          </w:p>
        </w:tc>
      </w:tr>
    </w:tbl>
    <w:p w14:paraId="39C4389E" w14:textId="77777777" w:rsidR="00296E35" w:rsidRPr="001C0FC4" w:rsidRDefault="00296E35" w:rsidP="00296E35"/>
    <w:p w14:paraId="37BCDBF1" w14:textId="77777777" w:rsidR="00296E35" w:rsidRPr="001C0FC4" w:rsidRDefault="00296E35" w:rsidP="00296E35">
      <w:pPr>
        <w:pStyle w:val="TH"/>
      </w:pPr>
      <w:bookmarkStart w:id="998" w:name="_Hlk39497843"/>
      <w:r w:rsidRPr="001C0FC4">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8A99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34E7E85" w14:textId="5825B74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76F02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6E76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D316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9EC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C65E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2097DF" w14:textId="77777777" w:rsidR="00296E35" w:rsidRPr="001C0FC4" w:rsidRDefault="00296E35" w:rsidP="002E3FCC">
            <w:pPr>
              <w:pStyle w:val="TAH"/>
              <w:rPr>
                <w:bCs/>
              </w:rPr>
            </w:pPr>
            <w:r w:rsidRPr="001C0FC4">
              <w:rPr>
                <w:bCs/>
              </w:rPr>
              <w:t>Condition</w:t>
            </w:r>
          </w:p>
        </w:tc>
      </w:tr>
      <w:tr w:rsidR="00296E35" w:rsidRPr="001C0FC4" w14:paraId="69C10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C1E96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2253E1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19CBA803"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4F942A6"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597E9FB0" w14:textId="77777777" w:rsidR="00296E35" w:rsidRPr="001C0FC4" w:rsidRDefault="00296E35" w:rsidP="002E3FCC">
            <w:pPr>
              <w:pStyle w:val="TAL"/>
            </w:pPr>
          </w:p>
        </w:tc>
      </w:tr>
    </w:tbl>
    <w:p w14:paraId="2CD362C6" w14:textId="77777777" w:rsidR="00296E35" w:rsidRPr="001C0FC4" w:rsidRDefault="00296E35" w:rsidP="00296E35"/>
    <w:bookmarkEnd w:id="998"/>
    <w:p w14:paraId="448120F8" w14:textId="177A46A6" w:rsidR="00296E35" w:rsidRPr="001C0FC4" w:rsidRDefault="00296E35" w:rsidP="00296E35">
      <w:pPr>
        <w:pStyle w:val="TH"/>
      </w:pPr>
      <w:r w:rsidRPr="001C0FC4">
        <w:t>Table 6.2.5.3.3-15: SIP MESSAGE from the SS (step 7,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0C8DC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DA982C" w14:textId="7C0FB34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25954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A8C5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B4F76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8538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E434F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06255" w14:textId="77777777" w:rsidR="00296E35" w:rsidRPr="001C0FC4" w:rsidRDefault="00296E35" w:rsidP="002E3FCC">
            <w:pPr>
              <w:pStyle w:val="TAH"/>
              <w:rPr>
                <w:bCs/>
              </w:rPr>
            </w:pPr>
            <w:r w:rsidRPr="001C0FC4">
              <w:rPr>
                <w:bCs/>
              </w:rPr>
              <w:t>Condition</w:t>
            </w:r>
          </w:p>
        </w:tc>
      </w:tr>
      <w:tr w:rsidR="00296E35" w:rsidRPr="001C0FC4" w14:paraId="645ED6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FB978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9F1C1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9D38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9883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1628F" w14:textId="77777777" w:rsidR="00296E35" w:rsidRPr="001C0FC4" w:rsidRDefault="00296E35" w:rsidP="002E3FCC">
            <w:pPr>
              <w:pStyle w:val="TAL"/>
            </w:pPr>
          </w:p>
        </w:tc>
      </w:tr>
      <w:tr w:rsidR="00296E35" w:rsidRPr="001C0FC4" w14:paraId="490CA6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4588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78D05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1E44B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ED5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B2CA5" w14:textId="77777777" w:rsidR="00296E35" w:rsidRPr="001C0FC4" w:rsidRDefault="00296E35" w:rsidP="002E3FCC">
            <w:pPr>
              <w:pStyle w:val="TAL"/>
            </w:pPr>
          </w:p>
        </w:tc>
      </w:tr>
      <w:tr w:rsidR="00296E35" w:rsidRPr="001C0FC4" w14:paraId="435701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5BB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6DC7" w14:textId="77777777" w:rsidR="00296E35" w:rsidRPr="001C0FC4" w:rsidRDefault="00296E35" w:rsidP="002E3FCC">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5CEB37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CE11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8D21CF" w14:textId="77777777" w:rsidR="00296E35" w:rsidRPr="001C0FC4" w:rsidRDefault="00296E35" w:rsidP="002E3FCC">
            <w:pPr>
              <w:pStyle w:val="TAL"/>
            </w:pPr>
          </w:p>
        </w:tc>
      </w:tr>
    </w:tbl>
    <w:p w14:paraId="7BE45C82" w14:textId="77777777" w:rsidR="00296E35" w:rsidRPr="001C0FC4" w:rsidRDefault="00296E35" w:rsidP="00296E35"/>
    <w:p w14:paraId="02BDEDF4" w14:textId="77777777" w:rsidR="00296E35" w:rsidRPr="001C0FC4" w:rsidRDefault="00296E35" w:rsidP="00296E35">
      <w:pPr>
        <w:pStyle w:val="TH"/>
      </w:pPr>
      <w:r w:rsidRPr="001C0FC4">
        <w:t>Table 6.2.5.3.3-16: Void</w:t>
      </w:r>
    </w:p>
    <w:p w14:paraId="4B5E4D88" w14:textId="77777777" w:rsidR="00296E35" w:rsidRPr="001C0FC4" w:rsidRDefault="00296E35" w:rsidP="00296E35">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D6DD2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BD13478" w14:textId="036713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04EFCB50" w14:textId="77777777" w:rsidR="00296E35" w:rsidRPr="001C0FC4" w:rsidRDefault="00296E35" w:rsidP="00296E35"/>
    <w:p w14:paraId="7E5765DE" w14:textId="29580928" w:rsidR="00296E35" w:rsidRPr="001C0FC4" w:rsidRDefault="00296E35" w:rsidP="00296E35">
      <w:pPr>
        <w:pStyle w:val="TH"/>
      </w:pPr>
      <w:r w:rsidRPr="001C0FC4">
        <w:t>Table 6.2.5.3.3-18: SIP MESSAGE from the SS (step 10,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E4EA66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9EC037C" w14:textId="68674B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96A68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2AF1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3A79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1172C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6DCA4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F53121" w14:textId="77777777" w:rsidR="00296E35" w:rsidRPr="001C0FC4" w:rsidRDefault="00296E35" w:rsidP="002E3FCC">
            <w:pPr>
              <w:pStyle w:val="TAH"/>
              <w:rPr>
                <w:bCs/>
              </w:rPr>
            </w:pPr>
            <w:r w:rsidRPr="001C0FC4">
              <w:rPr>
                <w:bCs/>
              </w:rPr>
              <w:t>Condition</w:t>
            </w:r>
          </w:p>
        </w:tc>
      </w:tr>
      <w:tr w:rsidR="00296E35" w:rsidRPr="001C0FC4" w14:paraId="02CEA1F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4061B6"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F1818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02B5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FF24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1C13B" w14:textId="77777777" w:rsidR="00296E35" w:rsidRPr="001C0FC4" w:rsidRDefault="00296E35" w:rsidP="002E3FCC">
            <w:pPr>
              <w:pStyle w:val="TAL"/>
            </w:pPr>
          </w:p>
        </w:tc>
      </w:tr>
      <w:tr w:rsidR="00296E35" w:rsidRPr="001C0FC4" w14:paraId="3B98A0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9518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829BA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E2E22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0A25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CDA89" w14:textId="77777777" w:rsidR="00296E35" w:rsidRPr="001C0FC4" w:rsidRDefault="00296E35" w:rsidP="002E3FCC">
            <w:pPr>
              <w:pStyle w:val="TAL"/>
            </w:pPr>
          </w:p>
        </w:tc>
      </w:tr>
      <w:tr w:rsidR="00296E35" w:rsidRPr="001C0FC4" w14:paraId="21B59F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40C3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A74835" w14:textId="77777777" w:rsidR="00296E35" w:rsidRPr="001C0FC4" w:rsidRDefault="00296E35" w:rsidP="002E3FCC">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5089FF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143C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604EA2" w14:textId="77777777" w:rsidR="00296E35" w:rsidRPr="001C0FC4" w:rsidRDefault="00296E35" w:rsidP="002E3FCC">
            <w:pPr>
              <w:pStyle w:val="TAL"/>
            </w:pPr>
          </w:p>
        </w:tc>
      </w:tr>
    </w:tbl>
    <w:p w14:paraId="4FC42EEB" w14:textId="77777777" w:rsidR="00296E35" w:rsidRPr="001C0FC4" w:rsidRDefault="00296E35" w:rsidP="00296E35"/>
    <w:p w14:paraId="3448CA95" w14:textId="77777777" w:rsidR="00296E35" w:rsidRPr="001C0FC4" w:rsidRDefault="00296E35" w:rsidP="00296E35">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FB6715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7908E78" w14:textId="7EE487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52768C9" w14:textId="77777777" w:rsidR="00296E35" w:rsidRPr="001C0FC4" w:rsidRDefault="00296E35" w:rsidP="00296E35"/>
    <w:p w14:paraId="53EB8763" w14:textId="77777777" w:rsidR="00296E35" w:rsidRPr="001C0FC4" w:rsidRDefault="00296E35" w:rsidP="00296E35">
      <w:pPr>
        <w:pStyle w:val="Heading3"/>
      </w:pPr>
      <w:bookmarkStart w:id="999" w:name="_Toc42507363"/>
      <w:bookmarkStart w:id="1000" w:name="_Toc52307894"/>
      <w:bookmarkStart w:id="1001" w:name="_Toc52782430"/>
      <w:bookmarkStart w:id="1002" w:name="_Toc52783041"/>
      <w:bookmarkStart w:id="1003" w:name="_Toc59042910"/>
      <w:bookmarkStart w:id="1004" w:name="_Toc75459155"/>
      <w:bookmarkStart w:id="1005" w:name="_Toc90630595"/>
      <w:bookmarkStart w:id="1006" w:name="_Toc100778802"/>
      <w:bookmarkStart w:id="1007" w:name="_Toc101286133"/>
      <w:bookmarkStart w:id="1008" w:name="_Toc106817719"/>
      <w:bookmarkStart w:id="1009" w:name="_Toc106817844"/>
      <w:bookmarkStart w:id="1010" w:name="_Toc178186362"/>
      <w:bookmarkStart w:id="1011" w:name="_Toc181109103"/>
      <w:bookmarkStart w:id="1012" w:name="_Toc522499817"/>
      <w:bookmarkStart w:id="1013" w:name="_Toc25610670"/>
      <w:bookmarkEnd w:id="978"/>
      <w:bookmarkEnd w:id="979"/>
      <w:r w:rsidRPr="001C0FC4">
        <w:t>6.2.6</w:t>
      </w:r>
      <w:r w:rsidRPr="001C0FC4">
        <w:tab/>
        <w:t>On-network / File Distribution (FD) / FD Using HTTP / One-to-one Standalone FD / Mandatory Download / With Disposition Request / Client Terminated (CT)</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DB5CCCA" w14:textId="77777777" w:rsidR="00296E35" w:rsidRPr="001C0FC4" w:rsidRDefault="00296E35" w:rsidP="00296E35">
      <w:pPr>
        <w:pStyle w:val="H6"/>
      </w:pPr>
      <w:bookmarkStart w:id="1014" w:name="_Toc52782431"/>
      <w:bookmarkStart w:id="1015" w:name="_Toc52783042"/>
      <w:bookmarkStart w:id="1016" w:name="_Toc59042911"/>
      <w:r w:rsidRPr="001C0FC4">
        <w:t>6.2.6.1</w:t>
      </w:r>
      <w:r w:rsidRPr="001C0FC4">
        <w:tab/>
        <w:t>Test Purpose (TP)</w:t>
      </w:r>
      <w:bookmarkEnd w:id="1014"/>
      <w:bookmarkEnd w:id="1015"/>
      <w:bookmarkEnd w:id="1016"/>
    </w:p>
    <w:p w14:paraId="127E2379" w14:textId="77777777" w:rsidR="00296E35" w:rsidRPr="001C0FC4" w:rsidRDefault="00296E35" w:rsidP="00296E35">
      <w:pPr>
        <w:pStyle w:val="H6"/>
      </w:pPr>
      <w:r w:rsidRPr="001C0FC4">
        <w:t>(1)</w:t>
      </w:r>
    </w:p>
    <w:p w14:paraId="0C23946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C000249" w14:textId="77777777" w:rsidR="00296E35" w:rsidRPr="001C0FC4" w:rsidRDefault="00296E35" w:rsidP="00296E35">
      <w:pPr>
        <w:pStyle w:val="PL"/>
      </w:pPr>
      <w:r w:rsidRPr="001C0FC4">
        <w:rPr>
          <w:b/>
        </w:rPr>
        <w:t>ensure that</w:t>
      </w:r>
      <w:r w:rsidRPr="001C0FC4">
        <w:t xml:space="preserve"> {</w:t>
      </w:r>
    </w:p>
    <w:p w14:paraId="37649B70"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mandatory download and with a disposition of "FILE DOWNLOAD COMPLETE UPDATE" }</w:t>
      </w:r>
    </w:p>
    <w:p w14:paraId="29ABE743"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42D3CB6F" w14:textId="77777777" w:rsidR="00296E35" w:rsidRPr="001C0FC4" w:rsidRDefault="00296E35" w:rsidP="00296E35">
      <w:pPr>
        <w:pStyle w:val="PL"/>
      </w:pPr>
      <w:r w:rsidRPr="001C0FC4">
        <w:t xml:space="preserve">            }</w:t>
      </w:r>
    </w:p>
    <w:p w14:paraId="52302FD9" w14:textId="77777777" w:rsidR="00296E35" w:rsidRPr="001C0FC4" w:rsidRDefault="00296E35" w:rsidP="00296E35">
      <w:pPr>
        <w:pStyle w:val="PL"/>
      </w:pPr>
    </w:p>
    <w:p w14:paraId="1DA87F76" w14:textId="77777777" w:rsidR="00296E35" w:rsidRPr="001C0FC4" w:rsidRDefault="00296E35" w:rsidP="00296E35">
      <w:pPr>
        <w:pStyle w:val="H6"/>
      </w:pPr>
      <w:r w:rsidRPr="001C0FC4">
        <w:t>(2)</w:t>
      </w:r>
    </w:p>
    <w:p w14:paraId="642E8D5C"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68F1E4CD" w14:textId="77777777" w:rsidR="00296E35" w:rsidRPr="001C0FC4" w:rsidRDefault="00296E35" w:rsidP="00296E35">
      <w:pPr>
        <w:pStyle w:val="PL"/>
      </w:pPr>
      <w:r w:rsidRPr="001C0FC4">
        <w:rPr>
          <w:b/>
        </w:rPr>
        <w:t>ensure that</w:t>
      </w:r>
      <w:r w:rsidRPr="001C0FC4">
        <w:t xml:space="preserve"> {</w:t>
      </w:r>
    </w:p>
    <w:p w14:paraId="22E37945"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0BB01C05"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E2F9805" w14:textId="77777777" w:rsidR="00296E35" w:rsidRPr="001C0FC4" w:rsidRDefault="00296E35" w:rsidP="00296E35">
      <w:pPr>
        <w:pStyle w:val="PL"/>
      </w:pPr>
      <w:r w:rsidRPr="001C0FC4">
        <w:t xml:space="preserve">            }</w:t>
      </w:r>
    </w:p>
    <w:p w14:paraId="02E7FE77" w14:textId="77777777" w:rsidR="00296E35" w:rsidRPr="001C0FC4" w:rsidRDefault="00296E35" w:rsidP="00296E35">
      <w:pPr>
        <w:pStyle w:val="PL"/>
      </w:pPr>
    </w:p>
    <w:p w14:paraId="1919DE72" w14:textId="77777777" w:rsidR="00296E35" w:rsidRPr="001C0FC4" w:rsidRDefault="00296E35" w:rsidP="00296E35">
      <w:pPr>
        <w:pStyle w:val="H6"/>
      </w:pPr>
      <w:bookmarkStart w:id="1017" w:name="_Toc52782432"/>
      <w:bookmarkStart w:id="1018" w:name="_Toc52783043"/>
      <w:bookmarkStart w:id="1019" w:name="_Toc59042912"/>
      <w:r w:rsidRPr="001C0FC4">
        <w:t>6.2.6.2</w:t>
      </w:r>
      <w:r w:rsidRPr="001C0FC4">
        <w:tab/>
        <w:t>Conformance requirements</w:t>
      </w:r>
      <w:bookmarkEnd w:id="1017"/>
      <w:bookmarkEnd w:id="1018"/>
      <w:bookmarkEnd w:id="1019"/>
    </w:p>
    <w:p w14:paraId="10776C46"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816E07" w14:textId="77777777" w:rsidR="00296E35" w:rsidRPr="001C0FC4" w:rsidRDefault="00296E35" w:rsidP="00296E35">
      <w:r w:rsidRPr="001C0FC4">
        <w:t>[TS 24.282, clause 10.2.4.2.2]</w:t>
      </w:r>
    </w:p>
    <w:p w14:paraId="1066F004" w14:textId="77777777" w:rsidR="00296E35" w:rsidRPr="001C0FC4" w:rsidRDefault="00296E35" w:rsidP="00296E35">
      <w:r w:rsidRPr="001C0FC4">
        <w:t>Upon receipt of a "SIP MESSAGE request for FD using HTTP for terminating MCData client", the MCData client:</w:t>
      </w:r>
    </w:p>
    <w:p w14:paraId="58128B6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5A7A4F2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13C2EA4"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CD61363"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5BB26D38"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6714D648" w14:textId="77777777" w:rsidR="00296E35" w:rsidRPr="001C0FC4" w:rsidRDefault="00296E35" w:rsidP="00296E35">
      <w:r w:rsidRPr="001C0FC4">
        <w:t>[TS 24.282, clause 10.2.1.2.3]</w:t>
      </w:r>
    </w:p>
    <w:p w14:paraId="256D794D" w14:textId="77777777" w:rsidR="00296E35" w:rsidRPr="001C0FC4" w:rsidRDefault="00296E35" w:rsidP="00296E35">
      <w:r w:rsidRPr="001C0FC4">
        <w:t>The MCData client:</w:t>
      </w:r>
    </w:p>
    <w:p w14:paraId="73D33D1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09DB651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0C1CCA4" w14:textId="77777777" w:rsidR="00296E35" w:rsidRPr="001C0FC4" w:rsidRDefault="00296E35" w:rsidP="00296E35">
      <w:pPr>
        <w:pStyle w:val="B2"/>
      </w:pPr>
      <w:r w:rsidRPr="001C0FC4">
        <w:t>b)</w:t>
      </w:r>
      <w:r w:rsidRPr="001C0FC4">
        <w:tab/>
        <w:t>shall notify the user about the incoming FD request; and</w:t>
      </w:r>
    </w:p>
    <w:p w14:paraId="65D48CA3"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62439F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D13A2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33B1FB6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E06B8EB"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2F0FE0A"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224EAA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3EE983E1"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F751207"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9414E5D"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9682BF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7C6C5974"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63B0C175"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0EFA8B56"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CC00FF3" w14:textId="77777777" w:rsidR="00296E35" w:rsidRPr="001C0FC4" w:rsidRDefault="00296E35" w:rsidP="00296E35">
      <w:pPr>
        <w:pStyle w:val="B1"/>
      </w:pPr>
      <w:r w:rsidRPr="001C0FC4">
        <w:t>8)</w:t>
      </w:r>
      <w:r w:rsidRPr="001C0FC4">
        <w:tab/>
        <w:t>if the user accepts the FD request:</w:t>
      </w:r>
    </w:p>
    <w:p w14:paraId="2F30AF7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79C898C2"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F994895" w14:textId="77777777" w:rsidR="00296E35" w:rsidRPr="001C0FC4" w:rsidRDefault="00296E35" w:rsidP="00296E35">
      <w:pPr>
        <w:pStyle w:val="B2"/>
      </w:pPr>
      <w:r w:rsidRPr="001C0FC4">
        <w:t>c)</w:t>
      </w:r>
      <w:r w:rsidRPr="001C0FC4">
        <w:tab/>
        <w:t>if the FD SIGNALLING PAYLOAD message contains an existing Conversation ID and:</w:t>
      </w:r>
    </w:p>
    <w:p w14:paraId="56824A94"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F73F06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7DDB453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5FFB0A9F"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CD3661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14FFF1D3" w14:textId="77777777" w:rsidR="00296E35" w:rsidRPr="001C0FC4" w:rsidRDefault="00296E35" w:rsidP="00296E35">
      <w:r w:rsidRPr="001C0FC4">
        <w:t>[TS 24.282, clause 12.2.1.1]</w:t>
      </w:r>
    </w:p>
    <w:p w14:paraId="39ECD5FD" w14:textId="77777777" w:rsidR="00296E35" w:rsidRPr="001C0FC4" w:rsidRDefault="00296E35" w:rsidP="00296E35">
      <w:r w:rsidRPr="001C0FC4">
        <w:t>The MCData client shall follow the procedures in this subclause to:</w:t>
      </w:r>
    </w:p>
    <w:p w14:paraId="4DDA1670"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29BA42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7F42681" w14:textId="77777777" w:rsidR="00296E35" w:rsidRPr="001C0FC4" w:rsidRDefault="00296E35" w:rsidP="00296E35">
      <w:pPr>
        <w:pStyle w:val="B1"/>
      </w:pPr>
      <w:r w:rsidRPr="001C0FC4">
        <w:t>-</w:t>
      </w:r>
      <w:r w:rsidRPr="001C0FC4">
        <w:tab/>
        <w:t>indicate to an MCData client that a request for FD was accepted, deferred or rejected; or</w:t>
      </w:r>
    </w:p>
    <w:p w14:paraId="1C761CA0" w14:textId="77777777" w:rsidR="00296E35" w:rsidRPr="001C0FC4" w:rsidRDefault="00296E35" w:rsidP="00296E35">
      <w:pPr>
        <w:pStyle w:val="B1"/>
      </w:pPr>
      <w:r w:rsidRPr="001C0FC4">
        <w:t>-</w:t>
      </w:r>
      <w:r w:rsidRPr="001C0FC4">
        <w:tab/>
        <w:t>indicate to an MCData client that a file download has been completed;</w:t>
      </w:r>
    </w:p>
    <w:p w14:paraId="7A34DFF7" w14:textId="77777777" w:rsidR="00296E35" w:rsidRPr="001C0FC4" w:rsidRDefault="00296E35" w:rsidP="00296E35">
      <w:r w:rsidRPr="001C0FC4">
        <w:t>Before sending a disposition notification the MCData client needs to determine:</w:t>
      </w:r>
    </w:p>
    <w:p w14:paraId="59810F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414192"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D7D4CB7" w14:textId="77777777" w:rsidR="00296E35" w:rsidRPr="001C0FC4" w:rsidRDefault="00296E35" w:rsidP="00296E35">
      <w:r w:rsidRPr="001C0FC4">
        <w:t>The MCData client shall generate a SIP MESSAGE request in accordance with 3GPP TS 24.229 [5] and IETF RFC 3428 [6] with the clarifications given below.</w:t>
      </w:r>
    </w:p>
    <w:p w14:paraId="3AF4D7AE" w14:textId="77777777" w:rsidR="00296E35" w:rsidRPr="001C0FC4" w:rsidRDefault="00296E35" w:rsidP="00296E35">
      <w:r w:rsidRPr="001C0FC4">
        <w:t>The MCData client:</w:t>
      </w:r>
    </w:p>
    <w:p w14:paraId="5E0307D3" w14:textId="77777777" w:rsidR="00296E35" w:rsidRPr="001C0FC4" w:rsidRDefault="00296E35" w:rsidP="00296E35">
      <w:pPr>
        <w:pStyle w:val="B1"/>
      </w:pPr>
      <w:r w:rsidRPr="001C0FC4">
        <w:t>1)</w:t>
      </w:r>
      <w:r w:rsidRPr="001C0FC4">
        <w:tab/>
        <w:t>shall build the SIP MESSAGE request as specified in subclause 6.2.4.1;</w:t>
      </w:r>
    </w:p>
    <w:p w14:paraId="35500CC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5B073A6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F589B3F"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5489634"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CB72C5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A2C210D"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9FCD2B4"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32C1B35" w14:textId="77777777" w:rsidR="00296E35" w:rsidRPr="001C0FC4" w:rsidRDefault="00296E35" w:rsidP="00296E35">
      <w:r w:rsidRPr="001C0FC4">
        <w:t>[TS 24.282, clause 10.2.3.1]</w:t>
      </w:r>
    </w:p>
    <w:p w14:paraId="3E1C959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9A3E426"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4F747047"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10431E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58FB4A2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B588ED6"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4F6C8B52"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1229B1FE" w14:textId="77777777" w:rsidR="00296E35" w:rsidRPr="001C0FC4" w:rsidRDefault="00296E35" w:rsidP="00296E35">
      <w:pPr>
        <w:pStyle w:val="H6"/>
      </w:pPr>
      <w:bookmarkStart w:id="1020" w:name="_Toc52782433"/>
      <w:bookmarkStart w:id="1021" w:name="_Toc52783044"/>
      <w:bookmarkStart w:id="1022" w:name="_Toc59042913"/>
      <w:r w:rsidRPr="001C0FC4">
        <w:t>6.2.6.3</w:t>
      </w:r>
      <w:r w:rsidRPr="001C0FC4">
        <w:tab/>
        <w:t>Test description</w:t>
      </w:r>
      <w:bookmarkEnd w:id="1020"/>
      <w:bookmarkEnd w:id="1021"/>
      <w:bookmarkEnd w:id="1022"/>
    </w:p>
    <w:p w14:paraId="649E11A5" w14:textId="77777777" w:rsidR="00296E35" w:rsidRPr="001C0FC4" w:rsidRDefault="00296E35" w:rsidP="00296E35">
      <w:pPr>
        <w:pStyle w:val="H6"/>
      </w:pPr>
      <w:bookmarkStart w:id="1023" w:name="_Toc52782434"/>
      <w:bookmarkStart w:id="1024" w:name="_Toc52783045"/>
      <w:bookmarkStart w:id="1025" w:name="_Toc59042914"/>
      <w:r w:rsidRPr="001C0FC4">
        <w:t>6.2.6.3.1</w:t>
      </w:r>
      <w:r w:rsidRPr="001C0FC4">
        <w:tab/>
        <w:t>Pre-test conditions</w:t>
      </w:r>
      <w:bookmarkEnd w:id="1023"/>
      <w:bookmarkEnd w:id="1024"/>
      <w:bookmarkEnd w:id="1025"/>
    </w:p>
    <w:p w14:paraId="1F17E5DF" w14:textId="77777777" w:rsidR="00296E35" w:rsidRDefault="00296E35" w:rsidP="00296E35">
      <w:pPr>
        <w:pStyle w:val="H6"/>
      </w:pPr>
      <w:r w:rsidRPr="00102CE5">
        <w:t>Test configuration</w:t>
      </w:r>
      <w:r>
        <w:t>:</w:t>
      </w:r>
    </w:p>
    <w:p w14:paraId="72DA6A4F" w14:textId="01A9F3B9" w:rsidR="00296E35" w:rsidRDefault="00296E35" w:rsidP="00296E35">
      <w:pPr>
        <w:pStyle w:val="B1"/>
      </w:pPr>
      <w:r>
        <w:t>-</w:t>
      </w:r>
      <w:r>
        <w:tab/>
        <w:t>Single cell configuration according to TS 37.579-1 [2] clause 5.2.2.2.1.</w:t>
      </w:r>
    </w:p>
    <w:p w14:paraId="402D51C9" w14:textId="77777777" w:rsidR="00296E35" w:rsidRPr="001C0FC4" w:rsidRDefault="00296E35" w:rsidP="00296E35">
      <w:pPr>
        <w:pStyle w:val="B1"/>
      </w:pPr>
      <w:r w:rsidRPr="001C0FC4">
        <w:t>-</w:t>
      </w:r>
      <w:r w:rsidRPr="001C0FC4">
        <w:tab/>
        <w:t>Test files downloaded or received at previous test runs are deleted.</w:t>
      </w:r>
    </w:p>
    <w:p w14:paraId="25A753E1" w14:textId="77777777" w:rsidR="00296E35" w:rsidRDefault="00296E35" w:rsidP="00296E35">
      <w:pPr>
        <w:pStyle w:val="H6"/>
      </w:pPr>
      <w:r>
        <w:t>Preamble:</w:t>
      </w:r>
    </w:p>
    <w:p w14:paraId="1F4999A2" w14:textId="0B1FC47C" w:rsidR="00296E35" w:rsidRDefault="00296E35" w:rsidP="00296E35">
      <w:pPr>
        <w:pStyle w:val="B1"/>
      </w:pPr>
      <w:r>
        <w:t>-</w:t>
      </w:r>
      <w:r>
        <w:tab/>
        <w:t>The UE has performed procedure 'Initial registration' as described in TS 37.579-1 [2] clause 5.4.2.</w:t>
      </w:r>
    </w:p>
    <w:p w14:paraId="6597ACD9" w14:textId="77777777" w:rsidR="00296E35" w:rsidRDefault="00296E35" w:rsidP="00296E35">
      <w:pPr>
        <w:pStyle w:val="B1"/>
      </w:pPr>
      <w:r>
        <w:t>-</w:t>
      </w:r>
      <w:r>
        <w:tab/>
      </w:r>
      <w:r w:rsidRPr="000573F5">
        <w:t>UE States at the end of the preamble</w:t>
      </w:r>
      <w:r>
        <w:t>:</w:t>
      </w:r>
    </w:p>
    <w:p w14:paraId="06CEE83D" w14:textId="77777777" w:rsidR="00296E35" w:rsidRDefault="00296E35" w:rsidP="00296E35">
      <w:pPr>
        <w:pStyle w:val="B1"/>
        <w:ind w:left="852"/>
      </w:pPr>
      <w:r>
        <w:t>-</w:t>
      </w:r>
      <w:r>
        <w:tab/>
        <w:t>The UE is in RRC_IDLE state.</w:t>
      </w:r>
    </w:p>
    <w:p w14:paraId="4AB012BF" w14:textId="77777777" w:rsidR="00296E35" w:rsidRDefault="00296E35" w:rsidP="00296E35">
      <w:pPr>
        <w:pStyle w:val="B1"/>
        <w:ind w:left="852"/>
      </w:pPr>
      <w:r>
        <w:t>-</w:t>
      </w:r>
      <w:r>
        <w:tab/>
        <w:t>The client is registered for MCData.</w:t>
      </w:r>
    </w:p>
    <w:p w14:paraId="5FCC1821" w14:textId="77777777" w:rsidR="00296E35" w:rsidRPr="001C0FC4" w:rsidRDefault="00296E35" w:rsidP="00296E35">
      <w:pPr>
        <w:pStyle w:val="H6"/>
      </w:pPr>
      <w:r w:rsidRPr="001C0FC4">
        <w:t>6.2.6.3.2</w:t>
      </w:r>
      <w:r w:rsidRPr="001C0FC4">
        <w:tab/>
        <w:t>Test procedure sequence</w:t>
      </w:r>
    </w:p>
    <w:p w14:paraId="33C695A9" w14:textId="77777777" w:rsidR="00296E35" w:rsidRPr="001C0FC4" w:rsidRDefault="00296E35" w:rsidP="00296E35">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C0CCB5" w14:textId="77777777" w:rsidTr="002E3FCC">
        <w:tc>
          <w:tcPr>
            <w:tcW w:w="649" w:type="dxa"/>
            <w:tcBorders>
              <w:top w:val="single" w:sz="4" w:space="0" w:color="auto"/>
              <w:left w:val="single" w:sz="4" w:space="0" w:color="auto"/>
              <w:bottom w:val="nil"/>
              <w:right w:val="single" w:sz="4" w:space="0" w:color="auto"/>
            </w:tcBorders>
            <w:hideMark/>
          </w:tcPr>
          <w:p w14:paraId="64684EE8"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10A8044F"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B9FF00"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2787499"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521DE401" w14:textId="77777777" w:rsidR="00296E35" w:rsidRPr="001C0FC4" w:rsidRDefault="00296E35" w:rsidP="002E3FCC">
            <w:pPr>
              <w:pStyle w:val="TAH"/>
              <w:spacing w:line="252" w:lineRule="auto"/>
            </w:pPr>
            <w:r w:rsidRPr="001C0FC4">
              <w:t>Verdict</w:t>
            </w:r>
          </w:p>
        </w:tc>
      </w:tr>
      <w:tr w:rsidR="00296E35" w:rsidRPr="001C0FC4" w14:paraId="46A2439C" w14:textId="77777777" w:rsidTr="002E3FCC">
        <w:tc>
          <w:tcPr>
            <w:tcW w:w="649" w:type="dxa"/>
            <w:tcBorders>
              <w:top w:val="nil"/>
              <w:left w:val="single" w:sz="4" w:space="0" w:color="auto"/>
              <w:bottom w:val="single" w:sz="4" w:space="0" w:color="auto"/>
              <w:right w:val="single" w:sz="4" w:space="0" w:color="auto"/>
            </w:tcBorders>
          </w:tcPr>
          <w:p w14:paraId="027A2D80"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243030A3"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7C6AC57"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BCE6F41"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498EEEC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0B6BEE51" w14:textId="77777777" w:rsidR="00296E35" w:rsidRPr="001C0FC4" w:rsidRDefault="00296E35" w:rsidP="002E3FCC">
            <w:pPr>
              <w:pStyle w:val="TAH"/>
              <w:spacing w:line="252" w:lineRule="auto"/>
            </w:pPr>
          </w:p>
        </w:tc>
      </w:tr>
      <w:tr w:rsidR="00296E35" w:rsidRPr="001C0FC4" w14:paraId="51E402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089BA0"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17472ECE" w14:textId="0856D563"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0DB5A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3DB68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06276"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A1E27A6" w14:textId="77777777" w:rsidR="00296E35" w:rsidRPr="001C0FC4" w:rsidRDefault="00296E35" w:rsidP="002E3FCC">
            <w:pPr>
              <w:pStyle w:val="TAC"/>
              <w:spacing w:line="252" w:lineRule="auto"/>
            </w:pPr>
            <w:r w:rsidRPr="001C0FC4">
              <w:t>P</w:t>
            </w:r>
          </w:p>
        </w:tc>
      </w:tr>
      <w:tr w:rsidR="00296E35" w:rsidRPr="001C0FC4" w14:paraId="4C278F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4FBAC6"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BCFE8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7CFDD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22426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5A061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A9762E" w14:textId="77777777" w:rsidR="00296E35" w:rsidRPr="001C0FC4" w:rsidRDefault="00296E35" w:rsidP="002E3FCC">
            <w:pPr>
              <w:pStyle w:val="TAC"/>
              <w:spacing w:line="252" w:lineRule="auto"/>
            </w:pPr>
            <w:r w:rsidRPr="001C0FC4">
              <w:t>-</w:t>
            </w:r>
          </w:p>
        </w:tc>
      </w:tr>
      <w:tr w:rsidR="00296E35" w:rsidRPr="001C0FC4" w14:paraId="1DBE9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4A8362D"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4331C42" w14:textId="1C7587A4"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17D00DD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B06A6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EE6461"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8DC636"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F9F1D0" w14:textId="77777777" w:rsidR="00296E35" w:rsidRPr="001C0FC4" w:rsidRDefault="00296E35" w:rsidP="002E3FCC">
            <w:pPr>
              <w:pStyle w:val="TAC"/>
              <w:spacing w:line="252" w:lineRule="auto"/>
            </w:pPr>
            <w:r w:rsidRPr="001C0FC4">
              <w:t>P</w:t>
            </w:r>
          </w:p>
        </w:tc>
      </w:tr>
      <w:tr w:rsidR="00296E35" w:rsidRPr="001C0FC4" w14:paraId="314FF17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ACB7F3" w14:textId="77777777" w:rsidR="00296E35" w:rsidRPr="001C0FC4" w:rsidRDefault="00296E35" w:rsidP="002E3FCC">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6119C29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49ED9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DC86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6DD083"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E51B2A" w14:textId="77777777" w:rsidR="00296E35" w:rsidRPr="001C0FC4" w:rsidRDefault="00296E35" w:rsidP="002E3FCC">
            <w:pPr>
              <w:pStyle w:val="TAC"/>
              <w:spacing w:line="252" w:lineRule="auto"/>
            </w:pPr>
            <w:r w:rsidRPr="001C0FC4">
              <w:t>-</w:t>
            </w:r>
          </w:p>
        </w:tc>
      </w:tr>
      <w:tr w:rsidR="00296E35" w:rsidRPr="001C0FC4" w14:paraId="7645F53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EF9947" w14:textId="77777777" w:rsidR="00296E35" w:rsidRPr="001C0FC4" w:rsidRDefault="00296E35" w:rsidP="002E3FCC">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1CD82F55" w14:textId="77777777" w:rsidR="00296E35" w:rsidRPr="001C0FC4" w:rsidRDefault="00296E35" w:rsidP="002E3FCC">
            <w:pPr>
              <w:pStyle w:val="TAL"/>
            </w:pPr>
            <w:r w:rsidRPr="001C0FC4">
              <w:t>Check: Does the UE (MCData client) notify the user of the incoming FD request and the file download?</w:t>
            </w:r>
          </w:p>
          <w:p w14:paraId="2C9C90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3432"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A6266D"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1CE948"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C2E4626" w14:textId="77777777" w:rsidR="00296E35" w:rsidRPr="001C0FC4" w:rsidRDefault="00296E35" w:rsidP="002E3FCC">
            <w:pPr>
              <w:pStyle w:val="TAC"/>
              <w:spacing w:line="252" w:lineRule="auto"/>
            </w:pPr>
            <w:r w:rsidRPr="001C0FC4">
              <w:t>P</w:t>
            </w:r>
          </w:p>
        </w:tc>
      </w:tr>
      <w:tr w:rsidR="00296E35" w:rsidRPr="001C0FC4" w14:paraId="4CBFE1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DD683E"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CF4F8F3" w14:textId="7F540941" w:rsidR="00296E35" w:rsidRPr="001C0FC4" w:rsidRDefault="00296E35" w:rsidP="002E3FCC">
            <w:pPr>
              <w:pStyle w:val="TAL"/>
            </w:pPr>
            <w:r w:rsidRPr="001C0FC4">
              <w:t>Check: Has the UE (MCData client) downloaded test file 1 (</w:t>
            </w:r>
            <w:r w:rsidR="00AC7A43">
              <w:t>Annex</w:t>
            </w:r>
            <w:r w:rsidRPr="001C0FC4">
              <w:t xml:space="preserve"> A.3.1)?</w:t>
            </w:r>
          </w:p>
          <w:p w14:paraId="0CFF67C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3E287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A36D3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2C1B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EE22F4" w14:textId="77777777" w:rsidR="00296E35" w:rsidRPr="001C0FC4" w:rsidRDefault="00296E35" w:rsidP="002E3FCC">
            <w:pPr>
              <w:pStyle w:val="TAC"/>
            </w:pPr>
            <w:r w:rsidRPr="001C0FC4">
              <w:t>P</w:t>
            </w:r>
          </w:p>
        </w:tc>
      </w:tr>
      <w:tr w:rsidR="00296E35" w:rsidRPr="001C0FC4" w14:paraId="4ABD22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83CC240" w14:textId="77777777" w:rsidR="00296E35" w:rsidRPr="001C0FC4" w:rsidRDefault="00296E35" w:rsidP="002E3FCC">
            <w:pPr>
              <w:pStyle w:val="TAN"/>
            </w:pPr>
            <w:r w:rsidRPr="001C0FC4">
              <w:t>NOTE 1:</w:t>
            </w:r>
            <w:r w:rsidRPr="001C0FC4">
              <w:tab/>
              <w:t>This is expected to be done via a suitable implementation dependent MMI.</w:t>
            </w:r>
          </w:p>
          <w:p w14:paraId="4DF4FDE5" w14:textId="77777777" w:rsidR="00296E35" w:rsidRPr="001C0FC4" w:rsidRDefault="00296E35" w:rsidP="002E3FCC">
            <w:pPr>
              <w:pStyle w:val="TAN"/>
            </w:pPr>
            <w:r w:rsidRPr="001C0FC4">
              <w:t>NOTE 2:</w:t>
            </w:r>
            <w:r w:rsidRPr="001C0FC4">
              <w:tab/>
              <w:t>Test file 1 for CT FD as specified in annex A.3.1.</w:t>
            </w:r>
          </w:p>
        </w:tc>
      </w:tr>
    </w:tbl>
    <w:p w14:paraId="54E9AF3B" w14:textId="77777777" w:rsidR="00296E35" w:rsidRPr="001C0FC4" w:rsidRDefault="00296E35" w:rsidP="00296E35"/>
    <w:p w14:paraId="23F441BA" w14:textId="77777777" w:rsidR="00296E35" w:rsidRPr="001C0FC4" w:rsidRDefault="00296E35" w:rsidP="00296E35">
      <w:pPr>
        <w:pStyle w:val="H6"/>
      </w:pPr>
      <w:r w:rsidRPr="001C0FC4">
        <w:t>6.2.6.3.3</w:t>
      </w:r>
      <w:r w:rsidRPr="001C0FC4">
        <w:tab/>
        <w:t>Specific message contents</w:t>
      </w:r>
    </w:p>
    <w:p w14:paraId="6C8A477F" w14:textId="11F40D2D" w:rsidR="00296E35" w:rsidRPr="001C0FC4" w:rsidRDefault="00296E35" w:rsidP="00296E35">
      <w:pPr>
        <w:pStyle w:val="TH"/>
      </w:pPr>
      <w:r w:rsidRPr="001C0FC4">
        <w:t>Table 6.2.6.3.3-1: SIP MESSAGE from the SS (step 1A, Table 6.2.6.3.2-1;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D89A2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FE5C58E" w14:textId="4F1C9C99"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39481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9E7B2C"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E819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1151DC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2414E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D4322A2" w14:textId="77777777" w:rsidR="00296E35" w:rsidRPr="001C0FC4" w:rsidRDefault="00296E35" w:rsidP="002E3FCC">
            <w:pPr>
              <w:pStyle w:val="TAH"/>
            </w:pPr>
            <w:r w:rsidRPr="001C0FC4">
              <w:t>Condition</w:t>
            </w:r>
          </w:p>
        </w:tc>
      </w:tr>
      <w:tr w:rsidR="00296E35" w:rsidRPr="001C0FC4" w14:paraId="36D324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3C1E2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5D7C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842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A366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9A69A1" w14:textId="77777777" w:rsidR="00296E35" w:rsidRPr="001C0FC4" w:rsidRDefault="00296E35" w:rsidP="002E3FCC">
            <w:pPr>
              <w:pStyle w:val="TAL"/>
            </w:pPr>
          </w:p>
        </w:tc>
      </w:tr>
      <w:tr w:rsidR="00296E35" w:rsidRPr="001C0FC4" w14:paraId="694AA2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31C20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EC881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CB6A4"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1F6769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63420" w14:textId="77777777" w:rsidR="00296E35" w:rsidRPr="001C0FC4" w:rsidRDefault="00296E35" w:rsidP="002E3FCC">
            <w:pPr>
              <w:pStyle w:val="TAL"/>
            </w:pPr>
          </w:p>
        </w:tc>
      </w:tr>
      <w:tr w:rsidR="00296E35" w:rsidRPr="001C0FC4" w14:paraId="6334B8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45A0D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3813E6" w14:textId="77777777" w:rsidR="00296E35" w:rsidRPr="001C0FC4" w:rsidRDefault="00296E35" w:rsidP="002E3FCC">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4B60369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1B4F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477CC" w14:textId="77777777" w:rsidR="00296E35" w:rsidRPr="001C0FC4" w:rsidRDefault="00296E35" w:rsidP="002E3FCC">
            <w:pPr>
              <w:pStyle w:val="TAL"/>
            </w:pPr>
          </w:p>
        </w:tc>
      </w:tr>
      <w:tr w:rsidR="00296E35" w:rsidRPr="001C0FC4" w14:paraId="6AF394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9ECB4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EA10C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91968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4982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1A9C85" w14:textId="77777777" w:rsidR="00296E35" w:rsidRPr="001C0FC4" w:rsidRDefault="00296E35" w:rsidP="002E3FCC">
            <w:pPr>
              <w:pStyle w:val="TAL"/>
            </w:pPr>
          </w:p>
        </w:tc>
      </w:tr>
      <w:tr w:rsidR="00296E35" w:rsidRPr="001C0FC4" w14:paraId="6071C0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9E5C1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3FF689" w14:textId="77777777" w:rsidR="00296E35" w:rsidRPr="001C0FC4" w:rsidRDefault="00296E35" w:rsidP="002E3FCC">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33E1BC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FF3B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8D8D47" w14:textId="77777777" w:rsidR="00296E35" w:rsidRPr="001C0FC4" w:rsidRDefault="00296E35" w:rsidP="002E3FCC">
            <w:pPr>
              <w:pStyle w:val="TAL"/>
            </w:pPr>
          </w:p>
        </w:tc>
      </w:tr>
    </w:tbl>
    <w:p w14:paraId="06F3A575" w14:textId="77777777" w:rsidR="00296E35" w:rsidRPr="001C0FC4" w:rsidRDefault="00296E35" w:rsidP="00296E35"/>
    <w:p w14:paraId="4C1F25A3" w14:textId="77777777" w:rsidR="00296E35" w:rsidRPr="001C0FC4" w:rsidRDefault="00296E35" w:rsidP="00296E35">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D4A3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F3B787" w14:textId="66F28BC9"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504CDE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9780A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2E927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B5508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3DFCD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E02088" w14:textId="77777777" w:rsidR="00296E35" w:rsidRPr="001C0FC4" w:rsidRDefault="00296E35" w:rsidP="002E3FCC">
            <w:pPr>
              <w:pStyle w:val="TAH"/>
            </w:pPr>
            <w:r w:rsidRPr="001C0FC4">
              <w:t>Condition</w:t>
            </w:r>
          </w:p>
        </w:tc>
      </w:tr>
      <w:tr w:rsidR="00296E35" w:rsidRPr="001C0FC4" w14:paraId="56472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0CA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7EEC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37A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899E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20C5" w14:textId="77777777" w:rsidR="00296E35" w:rsidRPr="001C0FC4" w:rsidRDefault="00296E35" w:rsidP="002E3FCC">
            <w:pPr>
              <w:pStyle w:val="TAL"/>
            </w:pPr>
          </w:p>
        </w:tc>
      </w:tr>
      <w:tr w:rsidR="00296E35" w:rsidRPr="001C0FC4" w14:paraId="5EDEC80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BA45A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0EEB5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6824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4D51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4C4ACF" w14:textId="77777777" w:rsidR="00296E35" w:rsidRPr="001C0FC4" w:rsidRDefault="00296E35" w:rsidP="002E3FCC">
            <w:pPr>
              <w:pStyle w:val="TAL"/>
            </w:pPr>
          </w:p>
        </w:tc>
      </w:tr>
      <w:tr w:rsidR="00296E35" w:rsidRPr="001C0FC4" w14:paraId="6527D0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BC248"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F48F78F"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D4DF3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92B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A5190" w14:textId="77777777" w:rsidR="00296E35" w:rsidRPr="001C0FC4" w:rsidRDefault="00296E35" w:rsidP="002E3FCC">
            <w:pPr>
              <w:pStyle w:val="TAL"/>
            </w:pPr>
          </w:p>
        </w:tc>
      </w:tr>
    </w:tbl>
    <w:p w14:paraId="4379EB13" w14:textId="77777777" w:rsidR="00296E35" w:rsidRPr="001C0FC4" w:rsidRDefault="00296E35" w:rsidP="00296E35"/>
    <w:p w14:paraId="373C16EA" w14:textId="77777777" w:rsidR="00296E35" w:rsidRPr="001C0FC4" w:rsidRDefault="00296E35" w:rsidP="00296E35">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8D44B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47CEC6" w14:textId="75DE76A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17E7ECB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61A2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9C49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B3F2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68EE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90DFD5" w14:textId="77777777" w:rsidR="00296E35" w:rsidRPr="001C0FC4" w:rsidRDefault="00296E35" w:rsidP="002E3FCC">
            <w:pPr>
              <w:pStyle w:val="TAH"/>
              <w:rPr>
                <w:bCs/>
              </w:rPr>
            </w:pPr>
            <w:r w:rsidRPr="001C0FC4">
              <w:rPr>
                <w:bCs/>
              </w:rPr>
              <w:t>Condition</w:t>
            </w:r>
          </w:p>
        </w:tc>
      </w:tr>
      <w:tr w:rsidR="00296E35" w:rsidRPr="001C0FC4" w14:paraId="1CC790A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70BF2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B63495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B014B39"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BAFA198"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4BD746E5" w14:textId="77777777" w:rsidR="00296E35" w:rsidRPr="001C0FC4" w:rsidRDefault="00296E35" w:rsidP="002E3FCC">
            <w:pPr>
              <w:pStyle w:val="TAL"/>
            </w:pPr>
          </w:p>
        </w:tc>
      </w:tr>
    </w:tbl>
    <w:p w14:paraId="2F04A810" w14:textId="77777777" w:rsidR="00296E35" w:rsidRPr="001C0FC4" w:rsidRDefault="00296E35" w:rsidP="00296E35"/>
    <w:p w14:paraId="60B04866" w14:textId="77777777" w:rsidR="00296E35" w:rsidRPr="001C0FC4" w:rsidRDefault="00296E35" w:rsidP="00296E35">
      <w:pPr>
        <w:pStyle w:val="TH"/>
      </w:pPr>
      <w:r w:rsidRPr="001C0FC4">
        <w:t>Table 6.2.6.3.3-4: Void</w:t>
      </w:r>
    </w:p>
    <w:p w14:paraId="65D6620B" w14:textId="43E65FCD" w:rsidR="00296E35" w:rsidRPr="001C0FC4" w:rsidRDefault="00296E35" w:rsidP="00296E35">
      <w:pPr>
        <w:pStyle w:val="TH"/>
      </w:pPr>
      <w:r w:rsidRPr="001C0FC4">
        <w:t>Table 6.2.6.3.3-5: SIP MESSAGE from the UE (step 4, Table 6.2.6.3.2-1;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5393BE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7C3CE6" w14:textId="33A591E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D2CD3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BB68E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B34B7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63ECC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47E62A2"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F9AB55F" w14:textId="77777777" w:rsidR="00296E35" w:rsidRPr="001C0FC4" w:rsidRDefault="00296E35" w:rsidP="002E3FCC">
            <w:pPr>
              <w:pStyle w:val="TAH"/>
            </w:pPr>
            <w:r w:rsidRPr="001C0FC4">
              <w:t>Condition</w:t>
            </w:r>
          </w:p>
        </w:tc>
      </w:tr>
      <w:tr w:rsidR="00296E35" w:rsidRPr="001C0FC4" w14:paraId="116527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D709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C5EA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C8350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A638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D2C890" w14:textId="77777777" w:rsidR="00296E35" w:rsidRPr="001C0FC4" w:rsidRDefault="00296E35" w:rsidP="002E3FCC">
            <w:pPr>
              <w:pStyle w:val="TAL"/>
            </w:pPr>
          </w:p>
        </w:tc>
      </w:tr>
      <w:tr w:rsidR="00296E35" w:rsidRPr="001C0FC4" w14:paraId="5EFDEC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A4D58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1AB8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B3F7A46"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D42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BCEEC" w14:textId="77777777" w:rsidR="00296E35" w:rsidRPr="001C0FC4" w:rsidRDefault="00296E35" w:rsidP="002E3FCC">
            <w:pPr>
              <w:pStyle w:val="TAL"/>
            </w:pPr>
          </w:p>
        </w:tc>
      </w:tr>
      <w:tr w:rsidR="00296E35" w:rsidRPr="001C0FC4" w14:paraId="170B87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5F4B7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E014D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8C3D72"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E0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46FA2" w14:textId="77777777" w:rsidR="00296E35" w:rsidRPr="001C0FC4" w:rsidRDefault="00296E35" w:rsidP="002E3FCC">
            <w:pPr>
              <w:pStyle w:val="TAL"/>
            </w:pPr>
          </w:p>
        </w:tc>
      </w:tr>
      <w:tr w:rsidR="00296E35" w:rsidRPr="001C0FC4" w14:paraId="6BCFCC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47BD9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B41C7A3" w14:textId="77777777" w:rsidR="00296E35" w:rsidRPr="001C0FC4" w:rsidRDefault="00296E35" w:rsidP="002E3FCC">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35949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F306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979BB" w14:textId="77777777" w:rsidR="00296E35" w:rsidRPr="001C0FC4" w:rsidRDefault="00296E35" w:rsidP="002E3FCC">
            <w:pPr>
              <w:pStyle w:val="TAL"/>
            </w:pPr>
          </w:p>
        </w:tc>
      </w:tr>
    </w:tbl>
    <w:p w14:paraId="1DE09017" w14:textId="77777777" w:rsidR="00296E35" w:rsidRPr="001C0FC4" w:rsidRDefault="00296E35" w:rsidP="00296E35"/>
    <w:p w14:paraId="4B0476BB" w14:textId="77777777" w:rsidR="00296E35" w:rsidRPr="001C0FC4" w:rsidRDefault="00296E35" w:rsidP="00296E35">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8B48C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4BBC81" w14:textId="58E5305F" w:rsidR="00296E35" w:rsidRPr="001C0FC4" w:rsidRDefault="00296E35" w:rsidP="002E3FCC">
            <w:pPr>
              <w:pStyle w:val="TAL"/>
            </w:pPr>
            <w:r w:rsidRPr="001C0FC4">
              <w:t xml:space="preserve">Derivation Path: TS </w:t>
            </w:r>
            <w:r>
              <w:t>37.579</w:t>
            </w:r>
            <w:r w:rsidRPr="001C0FC4">
              <w:t>-1 [2], Table 5.5.3.8.7-1, condition FD_ACCEPTED</w:t>
            </w:r>
          </w:p>
        </w:tc>
      </w:tr>
    </w:tbl>
    <w:p w14:paraId="0B74B332" w14:textId="77777777" w:rsidR="00296E35" w:rsidRPr="001C0FC4" w:rsidRDefault="00296E35" w:rsidP="00296E35"/>
    <w:p w14:paraId="170B4D06" w14:textId="4D5DD0EA" w:rsidR="00296E35" w:rsidRPr="001C0FC4" w:rsidRDefault="00296E35" w:rsidP="00296E35">
      <w:pPr>
        <w:pStyle w:val="TH"/>
      </w:pPr>
      <w:r w:rsidRPr="001C0FC4">
        <w:t>Table 6.2.6.3.3-7: HTTP GET from the UE (step 4, Table 6.2.6.3.2-1;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A19BE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27969A13" w14:textId="48F42F3B" w:rsidR="00296E35" w:rsidRPr="001C0FC4" w:rsidRDefault="00296E35" w:rsidP="002E3FCC">
            <w:pPr>
              <w:pStyle w:val="TAL"/>
              <w:spacing w:line="252" w:lineRule="auto"/>
              <w:rPr>
                <w:rFonts w:cs="Arial"/>
                <w:szCs w:val="18"/>
              </w:rPr>
            </w:pPr>
            <w:r w:rsidRPr="001C0FC4">
              <w:t xml:space="preserve">Derivation Path: </w:t>
            </w:r>
            <w:r w:rsidRPr="001C0FC4">
              <w:rPr>
                <w:rFonts w:cs="Arial"/>
                <w:szCs w:val="18"/>
              </w:rPr>
              <w:t xml:space="preserve">TS </w:t>
            </w:r>
            <w:r>
              <w:rPr>
                <w:rFonts w:cs="Arial"/>
                <w:szCs w:val="18"/>
              </w:rPr>
              <w:t>37.579</w:t>
            </w:r>
            <w:r w:rsidRPr="001C0FC4">
              <w:rPr>
                <w:rFonts w:cs="Arial"/>
                <w:szCs w:val="18"/>
              </w:rPr>
              <w:t>-1 [2]</w:t>
            </w:r>
            <w:r w:rsidRPr="001C0FC4">
              <w:t>, Table 5.5.4.2-1, condition FD_HTTP</w:t>
            </w:r>
          </w:p>
        </w:tc>
      </w:tr>
    </w:tbl>
    <w:p w14:paraId="6DE6ADF4" w14:textId="77777777" w:rsidR="00296E35" w:rsidRPr="001C0FC4" w:rsidRDefault="00296E35" w:rsidP="00296E35"/>
    <w:p w14:paraId="45AC5CF5" w14:textId="4737DF4B" w:rsidR="00296E35" w:rsidRPr="001C0FC4" w:rsidRDefault="00296E35" w:rsidP="00296E35">
      <w:pPr>
        <w:pStyle w:val="TH"/>
      </w:pPr>
      <w:r w:rsidRPr="001C0FC4">
        <w:t>Table 6.2.6.3.3-8: HTTP 200 (OK) from the SS (step 4, Table 6.2.6.3.2-1;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33DA24"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076EB77" w14:textId="141174C4" w:rsidR="00296E35" w:rsidRPr="001C0FC4" w:rsidRDefault="00296E35" w:rsidP="002E3FCC">
            <w:pPr>
              <w:pStyle w:val="TAL"/>
            </w:pPr>
            <w:r w:rsidRPr="001C0FC4">
              <w:t xml:space="preserve">Derivation Path: TS </w:t>
            </w:r>
            <w:r>
              <w:t>37.579</w:t>
            </w:r>
            <w:r w:rsidRPr="001C0FC4">
              <w:t>-1 [2], Table 5.5.4.6-1, condition FD_HTTP</w:t>
            </w:r>
          </w:p>
        </w:tc>
      </w:tr>
    </w:tbl>
    <w:p w14:paraId="794493D5" w14:textId="77777777" w:rsidR="00296E35" w:rsidRPr="001C0FC4" w:rsidRDefault="00296E35" w:rsidP="00296E35"/>
    <w:p w14:paraId="56E84864" w14:textId="77777777" w:rsidR="00296E35" w:rsidRPr="001C0FC4" w:rsidRDefault="00296E35" w:rsidP="00296E35">
      <w:pPr>
        <w:pStyle w:val="TH"/>
      </w:pPr>
      <w:r w:rsidRPr="001C0FC4">
        <w:t>Table 6.2.6.3.3-9..10: Void</w:t>
      </w:r>
    </w:p>
    <w:p w14:paraId="282E0177" w14:textId="6C281834" w:rsidR="00296E35" w:rsidRPr="001C0FC4" w:rsidRDefault="00296E35" w:rsidP="00296E35">
      <w:pPr>
        <w:pStyle w:val="TH"/>
      </w:pPr>
      <w:r w:rsidRPr="001C0FC4">
        <w:t>Table 6.2.6.3.3-11: SIP MESSAGE from the UE (step 4, Table 6.2.6.3.2-1;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C60ED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7FB039B" w14:textId="724C9FFC"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FE618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339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A921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46556B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BBD16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65CC45E" w14:textId="77777777" w:rsidR="00296E35" w:rsidRPr="001C0FC4" w:rsidRDefault="00296E35" w:rsidP="002E3FCC">
            <w:pPr>
              <w:pStyle w:val="TAH"/>
            </w:pPr>
            <w:r w:rsidRPr="001C0FC4">
              <w:t>Condition</w:t>
            </w:r>
          </w:p>
        </w:tc>
      </w:tr>
      <w:tr w:rsidR="00296E35" w:rsidRPr="001C0FC4" w14:paraId="145604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3F06C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F3109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4CFB7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CF3D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E4CD2" w14:textId="77777777" w:rsidR="00296E35" w:rsidRPr="001C0FC4" w:rsidRDefault="00296E35" w:rsidP="002E3FCC">
            <w:pPr>
              <w:pStyle w:val="TAL"/>
            </w:pPr>
          </w:p>
        </w:tc>
      </w:tr>
      <w:tr w:rsidR="00296E35" w:rsidRPr="001C0FC4" w14:paraId="28E889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E493F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0D89BA"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698F5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4CACF6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7CCD9B" w14:textId="77777777" w:rsidR="00296E35" w:rsidRPr="001C0FC4" w:rsidRDefault="00296E35" w:rsidP="002E3FCC">
            <w:pPr>
              <w:pStyle w:val="TAL"/>
            </w:pPr>
          </w:p>
        </w:tc>
      </w:tr>
      <w:tr w:rsidR="00296E35" w:rsidRPr="001C0FC4" w14:paraId="2AFCE9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EEE2C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802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B4536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9F0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FBAC5" w14:textId="77777777" w:rsidR="00296E35" w:rsidRPr="001C0FC4" w:rsidRDefault="00296E35" w:rsidP="002E3FCC">
            <w:pPr>
              <w:pStyle w:val="TAL"/>
            </w:pPr>
          </w:p>
        </w:tc>
      </w:tr>
      <w:tr w:rsidR="00296E35" w:rsidRPr="001C0FC4" w14:paraId="3C06CA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2624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D19D3A" w14:textId="77777777" w:rsidR="00296E35" w:rsidRPr="001C0FC4" w:rsidRDefault="00296E35" w:rsidP="002E3FCC">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4189ACF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BC38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C1DB4C" w14:textId="77777777" w:rsidR="00296E35" w:rsidRPr="001C0FC4" w:rsidRDefault="00296E35" w:rsidP="002E3FCC">
            <w:pPr>
              <w:pStyle w:val="TAL"/>
            </w:pPr>
          </w:p>
        </w:tc>
      </w:tr>
    </w:tbl>
    <w:p w14:paraId="6BA1CC2A" w14:textId="77777777" w:rsidR="00296E35" w:rsidRPr="001C0FC4" w:rsidRDefault="00296E35" w:rsidP="00296E35"/>
    <w:p w14:paraId="39224A77" w14:textId="77777777" w:rsidR="00296E35" w:rsidRPr="001C0FC4" w:rsidRDefault="00296E35" w:rsidP="00296E35">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D1D2D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38F7D96" w14:textId="73580541" w:rsidR="00296E35" w:rsidRPr="001C0FC4" w:rsidRDefault="00296E35" w:rsidP="002E3FCC">
            <w:pPr>
              <w:pStyle w:val="TAL"/>
            </w:pPr>
            <w:r w:rsidRPr="001C0FC4">
              <w:t xml:space="preserve">Derivation Path: TS </w:t>
            </w:r>
            <w:r>
              <w:t>37.579</w:t>
            </w:r>
            <w:r w:rsidRPr="001C0FC4">
              <w:t>-1 [2], Table 5.5.3.8.7-1, condition FD_COMPLETED</w:t>
            </w:r>
          </w:p>
        </w:tc>
      </w:tr>
    </w:tbl>
    <w:p w14:paraId="26923296" w14:textId="77777777" w:rsidR="00296E35" w:rsidRPr="001C0FC4" w:rsidRDefault="00296E35" w:rsidP="00296E35"/>
    <w:p w14:paraId="51AB6BF9" w14:textId="77777777" w:rsidR="00296E35" w:rsidRPr="001C0FC4" w:rsidRDefault="00296E35" w:rsidP="00296E35">
      <w:pPr>
        <w:pStyle w:val="Heading3"/>
      </w:pPr>
      <w:bookmarkStart w:id="1026" w:name="_Toc42507364"/>
      <w:bookmarkStart w:id="1027" w:name="_Toc52307895"/>
      <w:bookmarkStart w:id="1028" w:name="_Toc52782435"/>
      <w:bookmarkStart w:id="1029" w:name="_Toc52783046"/>
      <w:bookmarkStart w:id="1030" w:name="_Toc59042915"/>
      <w:bookmarkStart w:id="1031" w:name="_Toc75459156"/>
      <w:bookmarkStart w:id="1032" w:name="_Toc90630596"/>
      <w:bookmarkStart w:id="1033" w:name="_Toc100778803"/>
      <w:bookmarkStart w:id="1034" w:name="_Toc101286134"/>
      <w:bookmarkStart w:id="1035" w:name="_Toc106817720"/>
      <w:bookmarkStart w:id="1036" w:name="_Toc106817845"/>
      <w:bookmarkStart w:id="1037" w:name="_Toc178186363"/>
      <w:bookmarkStart w:id="1038" w:name="_Toc181109104"/>
      <w:bookmarkStart w:id="1039" w:name="_Toc522499818"/>
      <w:bookmarkStart w:id="1040" w:name="_Toc25610671"/>
      <w:bookmarkEnd w:id="1012"/>
      <w:bookmarkEnd w:id="1013"/>
      <w:r w:rsidRPr="001C0FC4">
        <w:t>6.2.7</w:t>
      </w:r>
      <w:r w:rsidRPr="001C0FC4">
        <w:tab/>
        <w:t>On-network / File Distribution (FD) / FD Using HTTP / Group Standalone FD / Mandatory Download / Without Disposition Request / Client Originated (CO)</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385A143D" w14:textId="77777777" w:rsidR="00296E35" w:rsidRPr="001C0FC4" w:rsidRDefault="00296E35" w:rsidP="00296E35">
      <w:pPr>
        <w:pStyle w:val="H6"/>
      </w:pPr>
      <w:bookmarkStart w:id="1041" w:name="_Toc52782436"/>
      <w:bookmarkStart w:id="1042" w:name="_Toc52783047"/>
      <w:bookmarkStart w:id="1043" w:name="_Toc59042916"/>
      <w:r w:rsidRPr="001C0FC4">
        <w:t>6.2.7.1</w:t>
      </w:r>
      <w:r w:rsidRPr="001C0FC4">
        <w:tab/>
        <w:t>Test Purpose (TP)</w:t>
      </w:r>
      <w:bookmarkEnd w:id="1041"/>
      <w:bookmarkEnd w:id="1042"/>
      <w:bookmarkEnd w:id="1043"/>
    </w:p>
    <w:p w14:paraId="72C72766" w14:textId="77777777" w:rsidR="00296E35" w:rsidRPr="001C0FC4" w:rsidRDefault="00296E35" w:rsidP="00296E35">
      <w:pPr>
        <w:pStyle w:val="H6"/>
      </w:pPr>
      <w:r w:rsidRPr="001C0FC4">
        <w:t>(1)</w:t>
      </w:r>
    </w:p>
    <w:p w14:paraId="5D3F599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5C87C3" w14:textId="77777777" w:rsidR="00296E35" w:rsidRPr="001C0FC4" w:rsidRDefault="00296E35" w:rsidP="00296E35">
      <w:pPr>
        <w:pStyle w:val="PL"/>
      </w:pPr>
      <w:r w:rsidRPr="001C0FC4">
        <w:rPr>
          <w:b/>
        </w:rPr>
        <w:t>ensure that</w:t>
      </w:r>
      <w:r w:rsidRPr="001C0FC4">
        <w:t xml:space="preserve"> {</w:t>
      </w:r>
    </w:p>
    <w:p w14:paraId="12D12D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unaware of the URL of the Media Storage Function }</w:t>
      </w:r>
    </w:p>
    <w:p w14:paraId="7DCAF29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6DC9976B" w14:textId="77777777" w:rsidR="00296E35" w:rsidRPr="001C0FC4" w:rsidRDefault="00296E35" w:rsidP="00296E35">
      <w:pPr>
        <w:pStyle w:val="PL"/>
      </w:pPr>
      <w:r w:rsidRPr="001C0FC4">
        <w:t xml:space="preserve">            }</w:t>
      </w:r>
    </w:p>
    <w:p w14:paraId="69C2DAC8" w14:textId="77777777" w:rsidR="00296E35" w:rsidRPr="001C0FC4" w:rsidRDefault="00296E35" w:rsidP="00296E35">
      <w:pPr>
        <w:pStyle w:val="PL"/>
      </w:pPr>
    </w:p>
    <w:p w14:paraId="73500EAF" w14:textId="77777777" w:rsidR="00296E35" w:rsidRPr="001C0FC4" w:rsidRDefault="00296E35" w:rsidP="00296E35">
      <w:pPr>
        <w:pStyle w:val="H6"/>
      </w:pPr>
      <w:r w:rsidRPr="001C0FC4">
        <w:t>(2)</w:t>
      </w:r>
    </w:p>
    <w:p w14:paraId="61503C3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2318DE" w14:textId="77777777" w:rsidR="00296E35" w:rsidRPr="001C0FC4" w:rsidRDefault="00296E35" w:rsidP="00296E35">
      <w:pPr>
        <w:pStyle w:val="PL"/>
      </w:pPr>
      <w:r w:rsidRPr="001C0FC4">
        <w:rPr>
          <w:b/>
        </w:rPr>
        <w:t>ensure that</w:t>
      </w:r>
      <w:r w:rsidRPr="001C0FC4">
        <w:t xml:space="preserve"> {</w:t>
      </w:r>
    </w:p>
    <w:p w14:paraId="037DE56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aware of the URL of the Media Storage Function }</w:t>
      </w:r>
    </w:p>
    <w:p w14:paraId="0FD65159"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2BFB8E43" w14:textId="77777777" w:rsidR="00296E35" w:rsidRPr="001C0FC4" w:rsidRDefault="00296E35" w:rsidP="00296E35">
      <w:pPr>
        <w:pStyle w:val="PL"/>
      </w:pPr>
      <w:r w:rsidRPr="001C0FC4">
        <w:t xml:space="preserve">            }</w:t>
      </w:r>
    </w:p>
    <w:p w14:paraId="6C8D6C64" w14:textId="77777777" w:rsidR="00296E35" w:rsidRPr="001C0FC4" w:rsidRDefault="00296E35" w:rsidP="00296E35">
      <w:pPr>
        <w:pStyle w:val="PL"/>
      </w:pPr>
    </w:p>
    <w:p w14:paraId="0884202F" w14:textId="77777777" w:rsidR="00296E35" w:rsidRPr="001C0FC4" w:rsidRDefault="00296E35" w:rsidP="00296E35">
      <w:pPr>
        <w:pStyle w:val="H6"/>
      </w:pPr>
      <w:r w:rsidRPr="001C0FC4">
        <w:t>(3)</w:t>
      </w:r>
    </w:p>
    <w:p w14:paraId="4FD35542"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797AA8ED" w14:textId="77777777" w:rsidR="00296E35" w:rsidRPr="001C0FC4" w:rsidRDefault="00296E35" w:rsidP="00296E35">
      <w:pPr>
        <w:pStyle w:val="PL"/>
      </w:pPr>
      <w:r w:rsidRPr="001C0FC4">
        <w:rPr>
          <w:b/>
        </w:rPr>
        <w:t>ensure that</w:t>
      </w:r>
      <w:r w:rsidRPr="001C0FC4">
        <w:t xml:space="preserve"> {</w:t>
      </w:r>
    </w:p>
    <w:p w14:paraId="71AF982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786C634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7129C900" w14:textId="77777777" w:rsidR="00296E35" w:rsidRPr="001C0FC4" w:rsidRDefault="00296E35" w:rsidP="00296E35">
      <w:pPr>
        <w:pStyle w:val="PL"/>
      </w:pPr>
      <w:r w:rsidRPr="001C0FC4">
        <w:t xml:space="preserve">            }</w:t>
      </w:r>
    </w:p>
    <w:p w14:paraId="6B10EAFA" w14:textId="77777777" w:rsidR="00296E35" w:rsidRPr="001C0FC4" w:rsidRDefault="00296E35" w:rsidP="00296E35">
      <w:pPr>
        <w:pStyle w:val="PL"/>
      </w:pPr>
    </w:p>
    <w:p w14:paraId="03135AE8" w14:textId="77777777" w:rsidR="00296E35" w:rsidRPr="001C0FC4" w:rsidRDefault="00296E35" w:rsidP="00296E35">
      <w:pPr>
        <w:pStyle w:val="H6"/>
      </w:pPr>
      <w:bookmarkStart w:id="1044" w:name="_Toc52782437"/>
      <w:bookmarkStart w:id="1045" w:name="_Toc52783048"/>
      <w:bookmarkStart w:id="1046" w:name="_Toc59042917"/>
      <w:r w:rsidRPr="001C0FC4">
        <w:t>6.2.7.2</w:t>
      </w:r>
      <w:r w:rsidRPr="001C0FC4">
        <w:tab/>
        <w:t>Conformance requirements</w:t>
      </w:r>
      <w:bookmarkEnd w:id="1044"/>
      <w:bookmarkEnd w:id="1045"/>
      <w:bookmarkEnd w:id="1046"/>
    </w:p>
    <w:p w14:paraId="189320EB"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629869" w14:textId="77777777" w:rsidR="00296E35" w:rsidRPr="001C0FC4" w:rsidRDefault="00296E35" w:rsidP="00296E35">
      <w:r w:rsidRPr="001C0FC4">
        <w:t>[TS 24.282, clause 10.2.1.3.2]</w:t>
      </w:r>
    </w:p>
    <w:p w14:paraId="647DD819"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4AD81CC2" w14:textId="77777777" w:rsidR="00296E35" w:rsidRPr="001C0FC4" w:rsidRDefault="00296E35" w:rsidP="00296E35">
      <w:r w:rsidRPr="001C0FC4">
        <w:t>The MCData client:</w:t>
      </w:r>
    </w:p>
    <w:p w14:paraId="5FD42AF9"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69816C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253B7040"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744DFFAB"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F563A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A1707B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08F1EB1" w14:textId="77777777" w:rsidR="00296E35" w:rsidRPr="001C0FC4" w:rsidRDefault="00296E35" w:rsidP="00296E35">
      <w:r w:rsidRPr="001C0FC4">
        <w:t>On receipt of a "SIP MESSAGE request for absolute URI discovery response", the MCData client:</w:t>
      </w:r>
    </w:p>
    <w:p w14:paraId="4D993CC6" w14:textId="77777777" w:rsidR="00296E35" w:rsidRPr="001C0FC4" w:rsidRDefault="00296E35" w:rsidP="00296E35">
      <w:pPr>
        <w:pStyle w:val="B1"/>
      </w:pPr>
      <w:r w:rsidRPr="001C0FC4">
        <w:t>1)</w:t>
      </w:r>
      <w:r w:rsidRPr="001C0FC4">
        <w:tab/>
        <w:t>shall store the absolute URI found in the &lt;mcdata-controller-psi&gt; element;</w:t>
      </w:r>
    </w:p>
    <w:p w14:paraId="0ABD54EB"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1C6F7EC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7C6090F4" w14:textId="77777777" w:rsidR="00296E35" w:rsidRPr="001C0FC4" w:rsidRDefault="00296E35" w:rsidP="00296E35">
      <w:r w:rsidRPr="001C0FC4">
        <w:t>[TS 24.282, clause 10.2.2.1]</w:t>
      </w:r>
    </w:p>
    <w:p w14:paraId="1FA5E4F7"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A4DA92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0600E3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00D6EC1"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E5EACBD"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115CB9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C2F4BB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3D78CE1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E868F0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B2A27D4"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4B46EEDE" w14:textId="77777777" w:rsidR="00296E35" w:rsidRPr="001C0FC4" w:rsidRDefault="00296E35" w:rsidP="00296E35">
      <w:pPr>
        <w:pStyle w:val="B2"/>
      </w:pPr>
      <w:r w:rsidRPr="001C0FC4">
        <w:t>a)</w:t>
      </w:r>
      <w:r w:rsidRPr="001C0FC4">
        <w:tab/>
        <w:t>the &lt;request-type&gt; element set to a value of "one-to-one-fd"; and</w:t>
      </w:r>
    </w:p>
    <w:p w14:paraId="7B46A86A" w14:textId="77777777" w:rsidR="00296E35" w:rsidRPr="001C0FC4" w:rsidRDefault="00296E35" w:rsidP="00296E35">
      <w:pPr>
        <w:pStyle w:val="B2"/>
      </w:pPr>
      <w:r w:rsidRPr="001C0FC4">
        <w:t>b)</w:t>
      </w:r>
      <w:r w:rsidRPr="001C0FC4">
        <w:tab/>
        <w:t>the &lt;mcdata-calling-user-id&gt; element set to the originating MCData ID;</w:t>
      </w:r>
    </w:p>
    <w:p w14:paraId="60B7EEA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0B4C72F0" w14:textId="77777777" w:rsidR="00296E35" w:rsidRPr="001C0FC4" w:rsidRDefault="00296E35" w:rsidP="00296E35">
      <w:pPr>
        <w:pStyle w:val="B2"/>
      </w:pPr>
      <w:r w:rsidRPr="001C0FC4">
        <w:t>a)</w:t>
      </w:r>
      <w:r w:rsidRPr="001C0FC4">
        <w:tab/>
        <w:t>the &lt;request-type&gt; element set to a value of "group-fd";</w:t>
      </w:r>
    </w:p>
    <w:p w14:paraId="0EE21FFB" w14:textId="77777777" w:rsidR="00296E35" w:rsidRPr="001C0FC4" w:rsidRDefault="00296E35" w:rsidP="00296E35">
      <w:pPr>
        <w:pStyle w:val="B2"/>
      </w:pPr>
      <w:r w:rsidRPr="001C0FC4">
        <w:t>b)</w:t>
      </w:r>
      <w:r w:rsidRPr="001C0FC4">
        <w:tab/>
        <w:t>the &lt;mcdata-request-uri&gt; element set to the MCData group identity; and</w:t>
      </w:r>
    </w:p>
    <w:p w14:paraId="13F19BE8" w14:textId="77777777" w:rsidR="00296E35" w:rsidRPr="001C0FC4" w:rsidRDefault="00296E35" w:rsidP="00296E35">
      <w:pPr>
        <w:pStyle w:val="B2"/>
      </w:pPr>
      <w:r w:rsidRPr="001C0FC4">
        <w:t>c)</w:t>
      </w:r>
      <w:r w:rsidRPr="001C0FC4">
        <w:tab/>
        <w:t>the &lt;mcdata-calling-user-id&gt; element set to the originating MCData ID;</w:t>
      </w:r>
    </w:p>
    <w:p w14:paraId="36F6BDD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32DDC18A"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00569C36"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5B36543"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1E40842D"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2C1B63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1B5EE0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B797FF9" w14:textId="77777777" w:rsidR="00296E35" w:rsidRPr="001C0FC4" w:rsidRDefault="00296E35" w:rsidP="00296E35">
      <w:r w:rsidRPr="001C0FC4">
        <w:t>[TS 24.282, clause 10.2.4.2.1]</w:t>
      </w:r>
    </w:p>
    <w:p w14:paraId="6F2F4FD7" w14:textId="77777777" w:rsidR="00296E35" w:rsidRPr="001C0FC4" w:rsidRDefault="00296E35" w:rsidP="00296E35">
      <w:r w:rsidRPr="001C0FC4">
        <w:t>The MCData client shall generate a SIP MESSAGE request in accordance with 3GPP TS 24.229 [5] and IETF RFC 3428 [6] with the clarifications given below.</w:t>
      </w:r>
    </w:p>
    <w:p w14:paraId="0516E9E3" w14:textId="77777777" w:rsidR="00296E35" w:rsidRPr="001C0FC4" w:rsidRDefault="00296E35" w:rsidP="00296E35">
      <w:r w:rsidRPr="001C0FC4">
        <w:t>The MCData client:</w:t>
      </w:r>
    </w:p>
    <w:p w14:paraId="5B1769D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C43C4FB" w14:textId="77777777" w:rsidR="00296E35" w:rsidRPr="001C0FC4" w:rsidRDefault="00296E35" w:rsidP="00296E35">
      <w:pPr>
        <w:pStyle w:val="B1"/>
      </w:pPr>
      <w:r w:rsidRPr="001C0FC4">
        <w:t>2)</w:t>
      </w:r>
      <w:r w:rsidRPr="001C0FC4">
        <w:tab/>
        <w:t>if a one-to-one standalone FD message is to be sent shall insert in the SIP MESSAGE request:</w:t>
      </w:r>
    </w:p>
    <w:p w14:paraId="3EE8984A"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C27372E"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77CD9EC" w14:textId="77777777" w:rsidR="00296E35" w:rsidRPr="001C0FC4" w:rsidRDefault="00296E35" w:rsidP="00296E35">
      <w:pPr>
        <w:pStyle w:val="B3"/>
        <w:ind w:left="0" w:firstLine="0"/>
      </w:pPr>
      <w:r w:rsidRPr="001C0FC4">
        <w:t>…</w:t>
      </w:r>
    </w:p>
    <w:p w14:paraId="5BC0F019" w14:textId="77777777" w:rsidR="00296E35" w:rsidRPr="001C0FC4" w:rsidRDefault="00296E35" w:rsidP="00296E35">
      <w:pPr>
        <w:pStyle w:val="B1"/>
      </w:pPr>
      <w:r w:rsidRPr="001C0FC4">
        <w:t>4)</w:t>
      </w:r>
      <w:r w:rsidRPr="001C0FC4">
        <w:tab/>
        <w:t>shall generate a standalone FD message as specified in subclause 6.2.2.2; and</w:t>
      </w:r>
    </w:p>
    <w:p w14:paraId="13C7E639"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6D7C4D6" w14:textId="77777777" w:rsidR="00296E35" w:rsidRPr="001C0FC4" w:rsidRDefault="00296E35" w:rsidP="00296E35">
      <w:r w:rsidRPr="001C0FC4">
        <w:t>[TS 24.282, clause 12.2.1.2]</w:t>
      </w:r>
    </w:p>
    <w:p w14:paraId="4EA7456B" w14:textId="77777777" w:rsidR="00296E35" w:rsidRPr="001C0FC4" w:rsidRDefault="00296E35" w:rsidP="00296E35">
      <w:pPr>
        <w:rPr>
          <w:rFonts w:eastAsia="SimSun"/>
        </w:rPr>
      </w:pPr>
      <w:r w:rsidRPr="001C0FC4">
        <w:rPr>
          <w:rFonts w:eastAsia="SimSun"/>
        </w:rPr>
        <w:t>Upon receipt of a:</w:t>
      </w:r>
    </w:p>
    <w:p w14:paraId="021F077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B6F3CA5"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57677E8" w14:textId="77777777" w:rsidR="00296E35" w:rsidRPr="001C0FC4" w:rsidRDefault="00296E35" w:rsidP="00296E35">
      <w:pPr>
        <w:rPr>
          <w:rFonts w:eastAsia="SimSun"/>
        </w:rPr>
      </w:pPr>
      <w:r w:rsidRPr="001C0FC4">
        <w:rPr>
          <w:rFonts w:eastAsia="SimSun"/>
        </w:rPr>
        <w:t>the MCData client:</w:t>
      </w:r>
    </w:p>
    <w:p w14:paraId="5CE2FAB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AB8121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29A181A" w14:textId="77777777" w:rsidR="00296E35" w:rsidRPr="001C0FC4" w:rsidRDefault="00296E35" w:rsidP="00296E35">
      <w:pPr>
        <w:pStyle w:val="H6"/>
      </w:pPr>
      <w:bookmarkStart w:id="1047" w:name="_Toc52782438"/>
      <w:bookmarkStart w:id="1048" w:name="_Toc52783049"/>
      <w:bookmarkStart w:id="1049" w:name="_Toc59042918"/>
      <w:r w:rsidRPr="001C0FC4">
        <w:t>6.2.7.3</w:t>
      </w:r>
      <w:r w:rsidRPr="001C0FC4">
        <w:tab/>
        <w:t>Test description</w:t>
      </w:r>
      <w:bookmarkEnd w:id="1047"/>
      <w:bookmarkEnd w:id="1048"/>
      <w:bookmarkEnd w:id="1049"/>
    </w:p>
    <w:p w14:paraId="7C9B75EF" w14:textId="77777777" w:rsidR="00296E35" w:rsidRPr="001C0FC4" w:rsidRDefault="00296E35" w:rsidP="00296E35">
      <w:pPr>
        <w:pStyle w:val="H6"/>
      </w:pPr>
      <w:bookmarkStart w:id="1050" w:name="_Toc52782439"/>
      <w:bookmarkStart w:id="1051" w:name="_Toc52783050"/>
      <w:bookmarkStart w:id="1052" w:name="_Toc59042919"/>
      <w:r w:rsidRPr="001C0FC4">
        <w:t>6.2.7.3.1</w:t>
      </w:r>
      <w:r w:rsidRPr="001C0FC4">
        <w:tab/>
        <w:t>Pre-test conditions</w:t>
      </w:r>
      <w:bookmarkEnd w:id="1050"/>
      <w:bookmarkEnd w:id="1051"/>
      <w:bookmarkEnd w:id="1052"/>
    </w:p>
    <w:p w14:paraId="73083F84" w14:textId="77777777" w:rsidR="00296E35" w:rsidRDefault="00296E35" w:rsidP="00296E35">
      <w:pPr>
        <w:pStyle w:val="H6"/>
      </w:pPr>
      <w:r w:rsidRPr="00102CE5">
        <w:t>Test configuration</w:t>
      </w:r>
      <w:r>
        <w:t>:</w:t>
      </w:r>
    </w:p>
    <w:p w14:paraId="1E79A829" w14:textId="1763FAFF" w:rsidR="00296E35" w:rsidRDefault="00296E35" w:rsidP="00296E35">
      <w:pPr>
        <w:pStyle w:val="B1"/>
      </w:pPr>
      <w:r>
        <w:t>-</w:t>
      </w:r>
      <w:r>
        <w:tab/>
        <w:t>Single cell configuration according to TS 37.579-1 [2] clause 5.2.2.2.1.</w:t>
      </w:r>
    </w:p>
    <w:p w14:paraId="3C34F474" w14:textId="77777777" w:rsidR="00296E35" w:rsidRPr="001C0FC4" w:rsidRDefault="00296E35" w:rsidP="00296E35">
      <w:pPr>
        <w:pStyle w:val="B1"/>
      </w:pPr>
      <w:r w:rsidRPr="001C0FC4">
        <w:t>-</w:t>
      </w:r>
      <w:r w:rsidRPr="001C0FC4">
        <w:tab/>
        <w:t>Test File 1 for CO FD as specified in annex A.2.1 is available at the UE for upload.</w:t>
      </w:r>
    </w:p>
    <w:p w14:paraId="5692CB86" w14:textId="77777777" w:rsidR="00296E35" w:rsidRDefault="00296E35" w:rsidP="00296E35">
      <w:pPr>
        <w:pStyle w:val="H6"/>
      </w:pPr>
      <w:r>
        <w:t>Preamble:</w:t>
      </w:r>
    </w:p>
    <w:p w14:paraId="5896B529" w14:textId="3F070E94" w:rsidR="00296E35" w:rsidRDefault="00296E35" w:rsidP="00296E35">
      <w:pPr>
        <w:pStyle w:val="B1"/>
      </w:pPr>
      <w:r>
        <w:t>-</w:t>
      </w:r>
      <w:r>
        <w:tab/>
        <w:t>The UE has performed procedure 'Initial registration' as described in TS 37.579-1 [2] clause 5.4.2.</w:t>
      </w:r>
    </w:p>
    <w:p w14:paraId="28B0CBCC" w14:textId="77777777" w:rsidR="00296E35" w:rsidRDefault="00296E35" w:rsidP="00296E35">
      <w:pPr>
        <w:pStyle w:val="B1"/>
      </w:pPr>
      <w:r>
        <w:t>-</w:t>
      </w:r>
      <w:r>
        <w:tab/>
      </w:r>
      <w:r w:rsidRPr="000573F5">
        <w:t>UE States at the end of the preamble</w:t>
      </w:r>
      <w:r>
        <w:t>:</w:t>
      </w:r>
    </w:p>
    <w:p w14:paraId="21872C26" w14:textId="77777777" w:rsidR="00296E35" w:rsidRDefault="00296E35" w:rsidP="00296E35">
      <w:pPr>
        <w:pStyle w:val="B1"/>
        <w:ind w:left="852"/>
      </w:pPr>
      <w:r>
        <w:t>-</w:t>
      </w:r>
      <w:r>
        <w:tab/>
        <w:t>The UE is in RRC_IDLE state.</w:t>
      </w:r>
    </w:p>
    <w:p w14:paraId="59B57BE1" w14:textId="77777777" w:rsidR="00296E35" w:rsidRDefault="00296E35" w:rsidP="00296E35">
      <w:pPr>
        <w:pStyle w:val="B1"/>
        <w:ind w:left="852"/>
      </w:pPr>
      <w:r>
        <w:t>-</w:t>
      </w:r>
      <w:r>
        <w:tab/>
        <w:t>The client is registered for MCData.</w:t>
      </w:r>
    </w:p>
    <w:p w14:paraId="225E4AEB" w14:textId="77777777" w:rsidR="00296E35" w:rsidRPr="001C0FC4" w:rsidRDefault="00296E35" w:rsidP="00296E35">
      <w:pPr>
        <w:pStyle w:val="H6"/>
      </w:pPr>
      <w:bookmarkStart w:id="1053" w:name="_Toc52782440"/>
      <w:bookmarkStart w:id="1054" w:name="_Toc52783051"/>
      <w:bookmarkStart w:id="1055" w:name="_Toc59042920"/>
      <w:r w:rsidRPr="001C0FC4">
        <w:t>6.2.7.3.2</w:t>
      </w:r>
      <w:r w:rsidRPr="001C0FC4">
        <w:tab/>
        <w:t>Test procedure sequence</w:t>
      </w:r>
      <w:bookmarkEnd w:id="1053"/>
      <w:bookmarkEnd w:id="1054"/>
      <w:bookmarkEnd w:id="1055"/>
    </w:p>
    <w:p w14:paraId="166CED98" w14:textId="77777777" w:rsidR="00296E35" w:rsidRPr="001C0FC4" w:rsidRDefault="00296E35" w:rsidP="00296E35">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CA4FD57" w14:textId="77777777" w:rsidTr="002E3FCC">
        <w:tc>
          <w:tcPr>
            <w:tcW w:w="649" w:type="dxa"/>
            <w:tcBorders>
              <w:top w:val="single" w:sz="4" w:space="0" w:color="auto"/>
              <w:left w:val="single" w:sz="4" w:space="0" w:color="auto"/>
              <w:bottom w:val="nil"/>
              <w:right w:val="single" w:sz="4" w:space="0" w:color="auto"/>
            </w:tcBorders>
            <w:hideMark/>
          </w:tcPr>
          <w:p w14:paraId="6BE399F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5975A7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76AC9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C83ED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E1FFFCB" w14:textId="77777777" w:rsidR="00296E35" w:rsidRPr="001C0FC4" w:rsidRDefault="00296E35" w:rsidP="002E3FCC">
            <w:pPr>
              <w:pStyle w:val="TAH"/>
            </w:pPr>
            <w:r w:rsidRPr="001C0FC4">
              <w:t>Verdict</w:t>
            </w:r>
          </w:p>
        </w:tc>
      </w:tr>
      <w:tr w:rsidR="00296E35" w:rsidRPr="001C0FC4" w14:paraId="437FF79D" w14:textId="77777777" w:rsidTr="002E3FCC">
        <w:tc>
          <w:tcPr>
            <w:tcW w:w="649" w:type="dxa"/>
            <w:tcBorders>
              <w:top w:val="nil"/>
              <w:left w:val="single" w:sz="4" w:space="0" w:color="auto"/>
              <w:bottom w:val="single" w:sz="4" w:space="0" w:color="auto"/>
              <w:right w:val="single" w:sz="4" w:space="0" w:color="auto"/>
            </w:tcBorders>
          </w:tcPr>
          <w:p w14:paraId="2097D05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7B207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4FBEB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53947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F72B4D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8FF393" w14:textId="77777777" w:rsidR="00296E35" w:rsidRPr="001C0FC4" w:rsidRDefault="00296E35" w:rsidP="002E3FCC">
            <w:pPr>
              <w:pStyle w:val="TAH"/>
            </w:pPr>
          </w:p>
        </w:tc>
      </w:tr>
      <w:tr w:rsidR="00296E35" w:rsidRPr="001C0FC4" w14:paraId="3482DA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4B182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EE97884" w14:textId="7834340C" w:rsidR="00296E35" w:rsidRPr="001C0FC4" w:rsidRDefault="00296E35" w:rsidP="002E3FCC">
            <w:pPr>
              <w:pStyle w:val="TAL"/>
            </w:pPr>
            <w:r w:rsidRPr="001C0FC4">
              <w:t>Make the UE (MCData client) send test file 1 (</w:t>
            </w:r>
            <w:r w:rsidR="00C245EA">
              <w:t>Annex</w:t>
            </w:r>
            <w:r w:rsidRPr="001C0FC4">
              <w:t xml:space="preserve"> A.2.1) for CO group FD over HTTP for mandatory download and without disposition request.</w:t>
            </w:r>
          </w:p>
          <w:p w14:paraId="7DC12136"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5241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320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9F1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B0ED0E" w14:textId="77777777" w:rsidR="00296E35" w:rsidRPr="001C0FC4" w:rsidRDefault="00296E35" w:rsidP="002E3FCC">
            <w:pPr>
              <w:pStyle w:val="TAC"/>
            </w:pPr>
            <w:r w:rsidRPr="001C0FC4">
              <w:t>-</w:t>
            </w:r>
          </w:p>
        </w:tc>
      </w:tr>
      <w:tr w:rsidR="00296E35" w:rsidRPr="001C0FC4" w14:paraId="42D287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15695A"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F775E77" w14:textId="04E3238A"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16FBA9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5732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471E9B"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56DDD60" w14:textId="77777777" w:rsidR="00296E35" w:rsidRPr="001C0FC4" w:rsidRDefault="00296E35" w:rsidP="002E3FCC">
            <w:pPr>
              <w:pStyle w:val="TAC"/>
            </w:pPr>
            <w:r w:rsidRPr="001C0FC4">
              <w:t>P</w:t>
            </w:r>
          </w:p>
        </w:tc>
      </w:tr>
      <w:tr w:rsidR="00296E35" w:rsidRPr="001C0FC4" w14:paraId="092273F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972CB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F9A807B" w14:textId="0EAFAC28"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53FC40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016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D1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A40A0E" w14:textId="77777777" w:rsidR="00296E35" w:rsidRPr="001C0FC4" w:rsidRDefault="00296E35" w:rsidP="002E3FCC">
            <w:pPr>
              <w:pStyle w:val="TAC"/>
            </w:pPr>
            <w:r w:rsidRPr="001C0FC4">
              <w:t>P</w:t>
            </w:r>
          </w:p>
        </w:tc>
      </w:tr>
      <w:tr w:rsidR="00296E35" w:rsidRPr="001C0FC4" w14:paraId="2E4A51A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C752AD"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3EBB7411"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3860730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2914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10E1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8AADF6E" w14:textId="77777777" w:rsidR="00296E35" w:rsidRPr="001C0FC4" w:rsidRDefault="00296E35" w:rsidP="002E3FCC">
            <w:pPr>
              <w:pStyle w:val="TAC"/>
            </w:pPr>
            <w:r w:rsidRPr="001C0FC4">
              <w:t>P</w:t>
            </w:r>
          </w:p>
        </w:tc>
      </w:tr>
      <w:tr w:rsidR="00296E35" w:rsidRPr="001C0FC4" w14:paraId="05613C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2C6E6D"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6795533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A65C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371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6B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A295FF" w14:textId="77777777" w:rsidR="00296E35" w:rsidRPr="001C0FC4" w:rsidRDefault="00296E35" w:rsidP="002E3FCC">
            <w:pPr>
              <w:pStyle w:val="TAC"/>
            </w:pPr>
            <w:r w:rsidRPr="001C0FC4">
              <w:t>-</w:t>
            </w:r>
          </w:p>
        </w:tc>
      </w:tr>
      <w:tr w:rsidR="00296E35" w:rsidRPr="001C0FC4" w14:paraId="5155963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51D471"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44FE7CB" w14:textId="480233C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87C0A3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A0F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4BA8A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90F6B7" w14:textId="77777777" w:rsidR="00296E35" w:rsidRPr="001C0FC4" w:rsidRDefault="00296E35" w:rsidP="002E3FCC">
            <w:pPr>
              <w:pStyle w:val="TAC"/>
            </w:pPr>
            <w:r w:rsidRPr="001C0FC4">
              <w:t>P</w:t>
            </w:r>
          </w:p>
        </w:tc>
      </w:tr>
      <w:tr w:rsidR="00296E35" w:rsidRPr="001C0FC4" w14:paraId="1F29040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B7147C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3DB57D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C49B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7E4A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F42A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0F9738" w14:textId="77777777" w:rsidR="00296E35" w:rsidRPr="001C0FC4" w:rsidRDefault="00296E35" w:rsidP="002E3FCC">
            <w:pPr>
              <w:pStyle w:val="TAC"/>
            </w:pPr>
            <w:r w:rsidRPr="001C0FC4">
              <w:t>-</w:t>
            </w:r>
          </w:p>
        </w:tc>
      </w:tr>
      <w:tr w:rsidR="00296E35" w:rsidRPr="001C0FC4" w14:paraId="50251FF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38D5638"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031609C" w14:textId="77777777" w:rsidR="00296E35" w:rsidRPr="001C0FC4" w:rsidRDefault="00296E35" w:rsidP="002E3FCC">
            <w:pPr>
              <w:pStyle w:val="TAL"/>
            </w:pPr>
            <w:r w:rsidRPr="001C0FC4">
              <w:t>Check: Does the UE (MCData client) notify the user that the remote client has accepted the download?</w:t>
            </w:r>
          </w:p>
          <w:p w14:paraId="6154185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23689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3315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DC024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65042F3" w14:textId="77777777" w:rsidR="00296E35" w:rsidRPr="001C0FC4" w:rsidRDefault="00296E35" w:rsidP="002E3FCC">
            <w:pPr>
              <w:pStyle w:val="TAC"/>
            </w:pPr>
            <w:r w:rsidRPr="001C0FC4">
              <w:t>P</w:t>
            </w:r>
          </w:p>
        </w:tc>
      </w:tr>
      <w:tr w:rsidR="00296E35" w:rsidRPr="001C0FC4" w14:paraId="6C52F0A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B494A8F" w14:textId="77777777" w:rsidR="00296E35" w:rsidRPr="001C0FC4" w:rsidRDefault="00296E35" w:rsidP="002E3FCC">
            <w:pPr>
              <w:pStyle w:val="TAN"/>
            </w:pPr>
            <w:r w:rsidRPr="001C0FC4">
              <w:t>NOTE 1:</w:t>
            </w:r>
            <w:r w:rsidRPr="001C0FC4">
              <w:tab/>
              <w:t>This is expected to be done via a suitable implementation dependent MMI.</w:t>
            </w:r>
          </w:p>
          <w:p w14:paraId="05BE3063" w14:textId="77777777" w:rsidR="00296E35" w:rsidRPr="001C0FC4" w:rsidRDefault="00296E35" w:rsidP="002E3FCC">
            <w:pPr>
              <w:pStyle w:val="TAN"/>
            </w:pPr>
            <w:r w:rsidRPr="001C0FC4">
              <w:t>NOTE 2:</w:t>
            </w:r>
            <w:r w:rsidRPr="001C0FC4">
              <w:tab/>
              <w:t>Test file 1 for CO FD as specified in annex A.2.1.</w:t>
            </w:r>
          </w:p>
        </w:tc>
      </w:tr>
    </w:tbl>
    <w:p w14:paraId="44E7E4DB" w14:textId="77777777" w:rsidR="00296E35" w:rsidRPr="001C0FC4" w:rsidRDefault="00296E35" w:rsidP="00296E35"/>
    <w:p w14:paraId="0F436E78" w14:textId="77777777" w:rsidR="00296E35" w:rsidRPr="001C0FC4" w:rsidRDefault="00296E35" w:rsidP="00296E35">
      <w:pPr>
        <w:pStyle w:val="H6"/>
      </w:pPr>
      <w:bookmarkStart w:id="1056" w:name="_Toc52782441"/>
      <w:bookmarkStart w:id="1057" w:name="_Toc52783052"/>
      <w:bookmarkStart w:id="1058" w:name="_Toc59042921"/>
      <w:r w:rsidRPr="001C0FC4">
        <w:t>6.2.7.3.3</w:t>
      </w:r>
      <w:r w:rsidRPr="001C0FC4">
        <w:tab/>
        <w:t>Specific message contents</w:t>
      </w:r>
      <w:bookmarkEnd w:id="1056"/>
      <w:bookmarkEnd w:id="1057"/>
      <w:bookmarkEnd w:id="1058"/>
    </w:p>
    <w:p w14:paraId="28F19AF5" w14:textId="77777777" w:rsidR="00296E35" w:rsidRPr="001C0FC4" w:rsidRDefault="00296E35" w:rsidP="00296E35">
      <w:pPr>
        <w:pStyle w:val="TH"/>
      </w:pPr>
      <w:r w:rsidRPr="001C0FC4">
        <w:t>Table 6.2.7.3.3-1..6: Void</w:t>
      </w:r>
    </w:p>
    <w:p w14:paraId="57D266AB" w14:textId="3300A4BD" w:rsidR="00296E35" w:rsidRPr="001C0FC4" w:rsidRDefault="00296E35" w:rsidP="00296E35">
      <w:pPr>
        <w:pStyle w:val="TH"/>
      </w:pPr>
      <w:r w:rsidRPr="001C0FC4">
        <w:t xml:space="preserve">Table 6.2.7.3.3-7: HTTP POST from the UE (step 3, Table 6.2.7.3.2-1;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7339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B99AC5" w14:textId="7351E147"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247BCA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74BD95"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99B64C"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3F3722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D6F154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98F960A" w14:textId="77777777" w:rsidR="00296E35" w:rsidRPr="001C0FC4" w:rsidRDefault="00296E35" w:rsidP="002E3FCC">
            <w:pPr>
              <w:pStyle w:val="TAH"/>
            </w:pPr>
            <w:r w:rsidRPr="001C0FC4">
              <w:t>Condition</w:t>
            </w:r>
          </w:p>
        </w:tc>
      </w:tr>
      <w:tr w:rsidR="00296E35" w:rsidRPr="001C0FC4" w14:paraId="1A9647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0C2564"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03431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D5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CD6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2F4C7D" w14:textId="77777777" w:rsidR="00296E35" w:rsidRPr="001C0FC4" w:rsidRDefault="00296E35" w:rsidP="002E3FCC">
            <w:pPr>
              <w:pStyle w:val="TAL"/>
            </w:pPr>
          </w:p>
        </w:tc>
      </w:tr>
      <w:tr w:rsidR="00296E35" w:rsidRPr="001C0FC4" w14:paraId="5DA2C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504EF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F142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A338FB"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FCDA59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6525E" w14:textId="77777777" w:rsidR="00296E35" w:rsidRPr="001C0FC4" w:rsidRDefault="00296E35" w:rsidP="002E3FCC">
            <w:pPr>
              <w:pStyle w:val="TAL"/>
            </w:pPr>
          </w:p>
        </w:tc>
      </w:tr>
      <w:tr w:rsidR="00296E35" w:rsidRPr="001C0FC4" w14:paraId="6790A0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07B69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F4818B" w14:textId="77777777" w:rsidR="00296E35" w:rsidRPr="001C0FC4" w:rsidRDefault="00296E35" w:rsidP="002E3FCC">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0A1A7E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C0A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8786D" w14:textId="77777777" w:rsidR="00296E35" w:rsidRPr="001C0FC4" w:rsidRDefault="00296E35" w:rsidP="002E3FCC">
            <w:pPr>
              <w:pStyle w:val="TAL"/>
            </w:pPr>
          </w:p>
        </w:tc>
      </w:tr>
    </w:tbl>
    <w:p w14:paraId="327D47B4" w14:textId="77777777" w:rsidR="00296E35" w:rsidRPr="001C0FC4" w:rsidRDefault="00296E35" w:rsidP="00296E35"/>
    <w:p w14:paraId="0B34A1E8" w14:textId="77777777" w:rsidR="00296E35" w:rsidRPr="001C0FC4" w:rsidRDefault="00296E35" w:rsidP="00296E35">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59CD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D33E8C4" w14:textId="4F70CA4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85431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4D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A232B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F67F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C493B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63F8FF" w14:textId="77777777" w:rsidR="00296E35" w:rsidRPr="001C0FC4" w:rsidRDefault="00296E35" w:rsidP="002E3FCC">
            <w:pPr>
              <w:pStyle w:val="TAH"/>
              <w:rPr>
                <w:bCs/>
              </w:rPr>
            </w:pPr>
            <w:r w:rsidRPr="001C0FC4">
              <w:rPr>
                <w:bCs/>
              </w:rPr>
              <w:t>Condition</w:t>
            </w:r>
          </w:p>
        </w:tc>
      </w:tr>
      <w:tr w:rsidR="00296E35" w:rsidRPr="001C0FC4" w14:paraId="7571EF7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08F1D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321A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427F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B99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D9B141" w14:textId="77777777" w:rsidR="00296E35" w:rsidRPr="001C0FC4" w:rsidRDefault="00296E35" w:rsidP="002E3FCC">
            <w:pPr>
              <w:pStyle w:val="TAL"/>
            </w:pPr>
          </w:p>
        </w:tc>
      </w:tr>
      <w:tr w:rsidR="00296E35" w:rsidRPr="001C0FC4" w14:paraId="1C6844D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FCABE1"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E5AB6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09A5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D10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F17D80" w14:textId="77777777" w:rsidR="00296E35" w:rsidRPr="001C0FC4" w:rsidRDefault="00296E35" w:rsidP="002E3FCC">
            <w:pPr>
              <w:pStyle w:val="TAL"/>
            </w:pPr>
          </w:p>
        </w:tc>
      </w:tr>
      <w:tr w:rsidR="00296E35" w:rsidRPr="001C0FC4" w14:paraId="6E29ED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257518"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30A122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46651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F1E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238820" w14:textId="77777777" w:rsidR="00296E35" w:rsidRPr="001C0FC4" w:rsidRDefault="00296E35" w:rsidP="002E3FCC">
            <w:pPr>
              <w:pStyle w:val="TAL"/>
            </w:pPr>
          </w:p>
        </w:tc>
      </w:tr>
      <w:tr w:rsidR="00296E35" w:rsidRPr="001C0FC4" w14:paraId="76484E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9C163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40D4E9D"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D8DC8E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636241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863266" w14:textId="77777777" w:rsidR="00296E35" w:rsidRPr="001C0FC4" w:rsidRDefault="00296E35" w:rsidP="002E3FCC">
            <w:pPr>
              <w:pStyle w:val="TAL"/>
            </w:pPr>
          </w:p>
        </w:tc>
      </w:tr>
      <w:tr w:rsidR="00296E35" w:rsidRPr="001C0FC4" w14:paraId="66711E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057B80"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05FBED6"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1428C959"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BC118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CC1C94" w14:textId="77777777" w:rsidR="00296E35" w:rsidRPr="001C0FC4" w:rsidRDefault="00296E35" w:rsidP="002E3FCC">
            <w:pPr>
              <w:pStyle w:val="TAL"/>
            </w:pPr>
          </w:p>
        </w:tc>
      </w:tr>
    </w:tbl>
    <w:p w14:paraId="1CB0B732" w14:textId="77777777" w:rsidR="00296E35" w:rsidRPr="001C0FC4" w:rsidRDefault="00296E35" w:rsidP="00296E35"/>
    <w:p w14:paraId="4270AF30" w14:textId="77777777" w:rsidR="00296E35" w:rsidRPr="001C0FC4" w:rsidRDefault="00296E35" w:rsidP="00296E35">
      <w:pPr>
        <w:pStyle w:val="TH"/>
      </w:pPr>
      <w:r w:rsidRPr="001C0FC4">
        <w:t>Table 6.2.7.3.3-9: Void</w:t>
      </w:r>
    </w:p>
    <w:p w14:paraId="77FD9CDA" w14:textId="3A7BAD59" w:rsidR="00296E35" w:rsidRPr="001C0FC4" w:rsidRDefault="00296E35" w:rsidP="00296E35">
      <w:pPr>
        <w:pStyle w:val="TH"/>
      </w:pPr>
      <w:r w:rsidRPr="001C0FC4">
        <w:t>Table 6.2.7.3.3-10: HTTP 201 Created from the SS (step 3, Table 6.2.7.3.2-1;</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8F61C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7773DEC" w14:textId="21C762F6" w:rsidR="00296E35" w:rsidRPr="001C0FC4" w:rsidRDefault="00296E35" w:rsidP="002E3FCC">
            <w:pPr>
              <w:pStyle w:val="TAL"/>
            </w:pPr>
            <w:r w:rsidRPr="001C0FC4">
              <w:t xml:space="preserve">Derivation Path: TS </w:t>
            </w:r>
            <w:r>
              <w:t>37.579</w:t>
            </w:r>
            <w:r w:rsidRPr="001C0FC4">
              <w:t>-1 [2], Table 5.5.4.7-1, condition FD_HTTP</w:t>
            </w:r>
          </w:p>
        </w:tc>
      </w:tr>
    </w:tbl>
    <w:p w14:paraId="5BA6B701" w14:textId="77777777" w:rsidR="00296E35" w:rsidRPr="001C0FC4" w:rsidRDefault="00296E35" w:rsidP="00296E35"/>
    <w:p w14:paraId="25C7858B" w14:textId="335C99A0" w:rsidR="00296E35" w:rsidRPr="001C0FC4" w:rsidRDefault="00296E35" w:rsidP="00296E35">
      <w:pPr>
        <w:pStyle w:val="TH"/>
      </w:pPr>
      <w:r w:rsidRPr="001C0FC4">
        <w:t xml:space="preserve">Table 6.2.7.3.3-11: SIP MESSAGE from the UE (step 3, Table 6.2.7.3.2-1;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2AC19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5AF9B6" w14:textId="46D29A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0C0143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527FA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F8C8F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41AF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E835D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66636D" w14:textId="77777777" w:rsidR="00296E35" w:rsidRPr="001C0FC4" w:rsidRDefault="00296E35" w:rsidP="002E3FCC">
            <w:pPr>
              <w:pStyle w:val="TAH"/>
              <w:rPr>
                <w:bCs/>
              </w:rPr>
            </w:pPr>
            <w:r w:rsidRPr="001C0FC4">
              <w:rPr>
                <w:bCs/>
              </w:rPr>
              <w:t>Condition</w:t>
            </w:r>
          </w:p>
        </w:tc>
      </w:tr>
      <w:tr w:rsidR="00296E35" w:rsidRPr="001C0FC4" w14:paraId="227934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7956F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0A96A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34D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F69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097278" w14:textId="77777777" w:rsidR="00296E35" w:rsidRPr="001C0FC4" w:rsidRDefault="00296E35" w:rsidP="002E3FCC">
            <w:pPr>
              <w:pStyle w:val="TAL"/>
            </w:pPr>
          </w:p>
        </w:tc>
      </w:tr>
      <w:tr w:rsidR="00296E35" w:rsidRPr="001C0FC4" w14:paraId="618D529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CE6AA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DE6E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4791F3"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BB6E1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B78FD" w14:textId="77777777" w:rsidR="00296E35" w:rsidRPr="001C0FC4" w:rsidRDefault="00296E35" w:rsidP="002E3FCC">
            <w:pPr>
              <w:pStyle w:val="TAL"/>
            </w:pPr>
          </w:p>
        </w:tc>
      </w:tr>
      <w:tr w:rsidR="00296E35" w:rsidRPr="001C0FC4" w14:paraId="6C963E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A6F634"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3FDFF6" w14:textId="77777777" w:rsidR="00296E35" w:rsidRPr="001C0FC4" w:rsidRDefault="00296E35" w:rsidP="002E3FCC">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3A7FCD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FD3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4C2EA" w14:textId="77777777" w:rsidR="00296E35" w:rsidRPr="001C0FC4" w:rsidRDefault="00296E35" w:rsidP="002E3FCC">
            <w:pPr>
              <w:pStyle w:val="TAL"/>
            </w:pPr>
          </w:p>
        </w:tc>
      </w:tr>
      <w:tr w:rsidR="00296E35" w:rsidRPr="001C0FC4" w14:paraId="022C63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F92BF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417A3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B353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F6642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46F3D" w14:textId="77777777" w:rsidR="00296E35" w:rsidRPr="001C0FC4" w:rsidRDefault="00296E35" w:rsidP="002E3FCC">
            <w:pPr>
              <w:pStyle w:val="TAL"/>
            </w:pPr>
          </w:p>
        </w:tc>
      </w:tr>
      <w:tr w:rsidR="00296E35" w:rsidRPr="001C0FC4" w14:paraId="3D4245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E99F1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8A1333" w14:textId="77777777" w:rsidR="00296E35" w:rsidRPr="001C0FC4" w:rsidRDefault="00296E35" w:rsidP="002E3FCC">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680F591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92E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C7B39C" w14:textId="77777777" w:rsidR="00296E35" w:rsidRPr="001C0FC4" w:rsidRDefault="00296E35" w:rsidP="002E3FCC">
            <w:pPr>
              <w:pStyle w:val="TAL"/>
            </w:pPr>
          </w:p>
        </w:tc>
      </w:tr>
    </w:tbl>
    <w:p w14:paraId="3264E9ED" w14:textId="77777777" w:rsidR="00296E35" w:rsidRPr="001C0FC4" w:rsidRDefault="00296E35" w:rsidP="00296E35"/>
    <w:p w14:paraId="646EF85F" w14:textId="77777777" w:rsidR="00296E35" w:rsidRPr="001C0FC4" w:rsidRDefault="00296E35" w:rsidP="00296E35">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0B8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03B3519" w14:textId="0B62DC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AE4D5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B9D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8DA59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136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4F7BF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541CE1" w14:textId="77777777" w:rsidR="00296E35" w:rsidRPr="001C0FC4" w:rsidRDefault="00296E35" w:rsidP="002E3FCC">
            <w:pPr>
              <w:pStyle w:val="TAH"/>
              <w:rPr>
                <w:bCs/>
              </w:rPr>
            </w:pPr>
            <w:r w:rsidRPr="001C0FC4">
              <w:rPr>
                <w:bCs/>
              </w:rPr>
              <w:t>Condition</w:t>
            </w:r>
          </w:p>
        </w:tc>
      </w:tr>
      <w:tr w:rsidR="00296E35" w:rsidRPr="001C0FC4" w14:paraId="291ABD4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E45EED"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1A70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6D2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7AD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2A0BFD" w14:textId="77777777" w:rsidR="00296E35" w:rsidRPr="001C0FC4" w:rsidRDefault="00296E35" w:rsidP="002E3FCC">
            <w:pPr>
              <w:pStyle w:val="TAL"/>
            </w:pPr>
          </w:p>
        </w:tc>
      </w:tr>
      <w:tr w:rsidR="00296E35" w:rsidRPr="001C0FC4" w14:paraId="40F23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DC3ADE"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8CB03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2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AB3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F0A4E2" w14:textId="77777777" w:rsidR="00296E35" w:rsidRPr="001C0FC4" w:rsidRDefault="00296E35" w:rsidP="002E3FCC">
            <w:pPr>
              <w:pStyle w:val="TAL"/>
            </w:pPr>
          </w:p>
        </w:tc>
      </w:tr>
      <w:tr w:rsidR="00296E35" w:rsidRPr="001C0FC4" w14:paraId="6A7E06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474605"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55FE37"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0659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779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F2869" w14:textId="77777777" w:rsidR="00296E35" w:rsidRPr="001C0FC4" w:rsidRDefault="00296E35" w:rsidP="002E3FCC">
            <w:pPr>
              <w:pStyle w:val="TAL"/>
            </w:pPr>
          </w:p>
        </w:tc>
      </w:tr>
    </w:tbl>
    <w:p w14:paraId="7FC4C715" w14:textId="77777777" w:rsidR="00296E35" w:rsidRPr="001C0FC4" w:rsidRDefault="00296E35" w:rsidP="00296E35"/>
    <w:p w14:paraId="3B166E49" w14:textId="77777777" w:rsidR="00296E35" w:rsidRPr="001C0FC4" w:rsidRDefault="00296E35" w:rsidP="00296E35">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5434B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91B185" w14:textId="1861C7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40EC1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769A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1BD55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AD3AAB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482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ABACBE" w14:textId="77777777" w:rsidR="00296E35" w:rsidRPr="001C0FC4" w:rsidRDefault="00296E35" w:rsidP="002E3FCC">
            <w:pPr>
              <w:pStyle w:val="TAH"/>
              <w:rPr>
                <w:bCs/>
              </w:rPr>
            </w:pPr>
            <w:r w:rsidRPr="001C0FC4">
              <w:rPr>
                <w:bCs/>
              </w:rPr>
              <w:t>Condition</w:t>
            </w:r>
          </w:p>
        </w:tc>
      </w:tr>
      <w:tr w:rsidR="00296E35" w:rsidRPr="001C0FC4" w14:paraId="2AFA70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2BBC96"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9EEBE87"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7101A6F"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7FD2E2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4A06F9" w14:textId="77777777" w:rsidR="00296E35" w:rsidRPr="001C0FC4" w:rsidRDefault="00296E35" w:rsidP="002E3FCC">
            <w:pPr>
              <w:pStyle w:val="TAL"/>
            </w:pPr>
          </w:p>
        </w:tc>
      </w:tr>
      <w:tr w:rsidR="00296E35" w:rsidRPr="001C0FC4" w14:paraId="68159A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C902DC"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0E7FA8B0"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52771797"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DD0E9C7"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2A53CAE" w14:textId="77777777" w:rsidR="00296E35" w:rsidRPr="001C0FC4" w:rsidRDefault="00296E35" w:rsidP="002E3FCC">
            <w:pPr>
              <w:pStyle w:val="TAL"/>
            </w:pPr>
          </w:p>
        </w:tc>
      </w:tr>
    </w:tbl>
    <w:p w14:paraId="1FCE6E6C" w14:textId="77777777" w:rsidR="00296E35" w:rsidRPr="001C0FC4" w:rsidRDefault="00296E35" w:rsidP="00296E35"/>
    <w:p w14:paraId="4D6ED9E9" w14:textId="178D7F1B" w:rsidR="00296E35" w:rsidRPr="001C0FC4" w:rsidRDefault="00296E35" w:rsidP="00296E35">
      <w:pPr>
        <w:pStyle w:val="TH"/>
      </w:pPr>
      <w:r w:rsidRPr="001C0FC4">
        <w:t>Table 6.2.7.3.3-14: SIP MESSAGE from the SS (step 7, Table 6.2.7.3.2-1;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A0BB0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AA8DB9" w14:textId="2587B7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EB1DB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6CAA6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D1EB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386BF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9414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E2ED2F" w14:textId="77777777" w:rsidR="00296E35" w:rsidRPr="001C0FC4" w:rsidRDefault="00296E35" w:rsidP="002E3FCC">
            <w:pPr>
              <w:pStyle w:val="TAH"/>
              <w:rPr>
                <w:bCs/>
              </w:rPr>
            </w:pPr>
            <w:r w:rsidRPr="001C0FC4">
              <w:rPr>
                <w:bCs/>
              </w:rPr>
              <w:t>Condition</w:t>
            </w:r>
          </w:p>
        </w:tc>
      </w:tr>
      <w:tr w:rsidR="00296E35" w:rsidRPr="001C0FC4" w14:paraId="6DE06D4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3F670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360C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103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AB9A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4DE894" w14:textId="77777777" w:rsidR="00296E35" w:rsidRPr="001C0FC4" w:rsidRDefault="00296E35" w:rsidP="002E3FCC">
            <w:pPr>
              <w:pStyle w:val="TAL"/>
            </w:pPr>
          </w:p>
        </w:tc>
      </w:tr>
      <w:tr w:rsidR="00296E35" w:rsidRPr="001C0FC4" w14:paraId="784AA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CD0BC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949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92B1A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B6A3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9D9ADB" w14:textId="77777777" w:rsidR="00296E35" w:rsidRPr="001C0FC4" w:rsidRDefault="00296E35" w:rsidP="002E3FCC">
            <w:pPr>
              <w:pStyle w:val="TAL"/>
            </w:pPr>
          </w:p>
        </w:tc>
      </w:tr>
      <w:tr w:rsidR="00296E35" w:rsidRPr="001C0FC4" w14:paraId="583010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738D7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07954D" w14:textId="77777777" w:rsidR="00296E35" w:rsidRPr="001C0FC4" w:rsidRDefault="00296E35" w:rsidP="002E3FCC">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34F7A13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F060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828C0" w14:textId="77777777" w:rsidR="00296E35" w:rsidRPr="001C0FC4" w:rsidRDefault="00296E35" w:rsidP="002E3FCC">
            <w:pPr>
              <w:pStyle w:val="TAL"/>
            </w:pPr>
          </w:p>
        </w:tc>
      </w:tr>
      <w:tr w:rsidR="00296E35" w:rsidRPr="001C0FC4" w14:paraId="3930465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F645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CFB71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B07B1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C6F445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9D00B1" w14:textId="77777777" w:rsidR="00296E35" w:rsidRPr="001C0FC4" w:rsidRDefault="00296E35" w:rsidP="002E3FCC">
            <w:pPr>
              <w:pStyle w:val="TAL"/>
            </w:pPr>
          </w:p>
        </w:tc>
      </w:tr>
      <w:tr w:rsidR="00296E35" w:rsidRPr="001C0FC4" w14:paraId="4E7B76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08433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0852C1" w14:textId="77777777" w:rsidR="00296E35" w:rsidRPr="001C0FC4" w:rsidRDefault="00296E35" w:rsidP="002E3FCC">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E5B76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FE1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D7E85" w14:textId="77777777" w:rsidR="00296E35" w:rsidRPr="001C0FC4" w:rsidRDefault="00296E35" w:rsidP="002E3FCC">
            <w:pPr>
              <w:pStyle w:val="TAL"/>
            </w:pPr>
          </w:p>
        </w:tc>
      </w:tr>
    </w:tbl>
    <w:p w14:paraId="7182CECF" w14:textId="77777777" w:rsidR="00296E35" w:rsidRPr="001C0FC4" w:rsidRDefault="00296E35" w:rsidP="00296E35"/>
    <w:p w14:paraId="4244D09D" w14:textId="77777777" w:rsidR="00296E35" w:rsidRPr="001C0FC4" w:rsidRDefault="00296E35" w:rsidP="00296E35">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202B5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503E2C9" w14:textId="2C3267C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D28DA5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C494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509D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57EC3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0D51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E7EF1" w14:textId="77777777" w:rsidR="00296E35" w:rsidRPr="001C0FC4" w:rsidRDefault="00296E35" w:rsidP="002E3FCC">
            <w:pPr>
              <w:pStyle w:val="TAH"/>
              <w:rPr>
                <w:bCs/>
              </w:rPr>
            </w:pPr>
            <w:r w:rsidRPr="001C0FC4">
              <w:rPr>
                <w:bCs/>
              </w:rPr>
              <w:t>Condition</w:t>
            </w:r>
          </w:p>
        </w:tc>
      </w:tr>
      <w:tr w:rsidR="00296E35" w:rsidRPr="001C0FC4" w14:paraId="0152C58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4C0527"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66E9E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266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1B35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F273D6" w14:textId="77777777" w:rsidR="00296E35" w:rsidRPr="001C0FC4" w:rsidRDefault="00296E35" w:rsidP="002E3FCC">
            <w:pPr>
              <w:pStyle w:val="TAL"/>
            </w:pPr>
          </w:p>
        </w:tc>
      </w:tr>
      <w:tr w:rsidR="00296E35" w:rsidRPr="001C0FC4" w14:paraId="70289B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71261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CEE3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FA6B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02E0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5E63D3" w14:textId="77777777" w:rsidR="00296E35" w:rsidRPr="001C0FC4" w:rsidRDefault="00296E35" w:rsidP="002E3FCC">
            <w:pPr>
              <w:pStyle w:val="TAL"/>
            </w:pPr>
          </w:p>
        </w:tc>
      </w:tr>
      <w:tr w:rsidR="00296E35" w:rsidRPr="001C0FC4" w14:paraId="328142C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D5DB32"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4702E1"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A4632ED" w14:textId="33CF3C64"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21C88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0120D" w14:textId="77777777" w:rsidR="00296E35" w:rsidRPr="001C0FC4" w:rsidRDefault="00296E35" w:rsidP="002E3FCC">
            <w:pPr>
              <w:pStyle w:val="TAL"/>
            </w:pPr>
          </w:p>
        </w:tc>
      </w:tr>
    </w:tbl>
    <w:p w14:paraId="23EBDD22" w14:textId="77777777" w:rsidR="00296E35" w:rsidRPr="001C0FC4" w:rsidRDefault="00296E35" w:rsidP="00296E35"/>
    <w:p w14:paraId="2A8F191A" w14:textId="77777777" w:rsidR="00296E35" w:rsidRPr="001C0FC4" w:rsidRDefault="00296E35" w:rsidP="00296E35">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65FF1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EC2B351" w14:textId="062166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49F81F4C" w14:textId="77777777" w:rsidR="00296E35" w:rsidRPr="001C0FC4" w:rsidRDefault="00296E35" w:rsidP="00296E35"/>
    <w:p w14:paraId="4ED58FCF" w14:textId="77777777" w:rsidR="00296E35" w:rsidRPr="001C0FC4" w:rsidRDefault="00296E35" w:rsidP="00296E35">
      <w:pPr>
        <w:pStyle w:val="Heading3"/>
      </w:pPr>
      <w:bookmarkStart w:id="1059" w:name="_Toc42507365"/>
      <w:bookmarkStart w:id="1060" w:name="_Toc52307896"/>
      <w:bookmarkStart w:id="1061" w:name="_Toc52782442"/>
      <w:bookmarkStart w:id="1062" w:name="_Toc52783053"/>
      <w:bookmarkStart w:id="1063" w:name="_Toc59042922"/>
      <w:bookmarkStart w:id="1064" w:name="_Toc75459157"/>
      <w:bookmarkStart w:id="1065" w:name="_Toc90630597"/>
      <w:bookmarkStart w:id="1066" w:name="_Toc100778804"/>
      <w:bookmarkStart w:id="1067" w:name="_Toc101286135"/>
      <w:bookmarkStart w:id="1068" w:name="_Toc106817721"/>
      <w:bookmarkStart w:id="1069" w:name="_Toc106817846"/>
      <w:bookmarkStart w:id="1070" w:name="_Toc178186364"/>
      <w:bookmarkStart w:id="1071" w:name="_Toc181109105"/>
      <w:bookmarkStart w:id="1072" w:name="_Toc522499819"/>
      <w:bookmarkStart w:id="1073" w:name="_Toc25610672"/>
      <w:bookmarkEnd w:id="1039"/>
      <w:bookmarkEnd w:id="1040"/>
      <w:r w:rsidRPr="001C0FC4">
        <w:t>6.2.8</w:t>
      </w:r>
      <w:r w:rsidRPr="001C0FC4">
        <w:tab/>
        <w:t>On-network / File Distribution (FD) / FD Using HTTP / Group Standalone FD / Mandatory Download / Without Disposition Request / Client Terminated (CT)</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71FAD2EF" w14:textId="77777777" w:rsidR="00296E35" w:rsidRPr="001C0FC4" w:rsidRDefault="00296E35" w:rsidP="00296E35">
      <w:pPr>
        <w:pStyle w:val="H6"/>
      </w:pPr>
      <w:bookmarkStart w:id="1074" w:name="_Toc52782443"/>
      <w:bookmarkStart w:id="1075" w:name="_Toc52783054"/>
      <w:bookmarkStart w:id="1076" w:name="_Toc59042923"/>
      <w:r w:rsidRPr="001C0FC4">
        <w:t>6.2.8.1</w:t>
      </w:r>
      <w:r w:rsidRPr="001C0FC4">
        <w:tab/>
        <w:t>Test Purpose (TP)</w:t>
      </w:r>
      <w:bookmarkEnd w:id="1074"/>
      <w:bookmarkEnd w:id="1075"/>
      <w:bookmarkEnd w:id="1076"/>
    </w:p>
    <w:p w14:paraId="3E7B19C1" w14:textId="77777777" w:rsidR="00296E35" w:rsidRPr="001C0FC4" w:rsidRDefault="00296E35" w:rsidP="00296E35">
      <w:pPr>
        <w:pStyle w:val="H6"/>
      </w:pPr>
      <w:r w:rsidRPr="001C0FC4">
        <w:t>(1)</w:t>
      </w:r>
    </w:p>
    <w:p w14:paraId="1397CF9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202A7F8" w14:textId="77777777" w:rsidR="00296E35" w:rsidRPr="001C0FC4" w:rsidRDefault="00296E35" w:rsidP="00296E35">
      <w:pPr>
        <w:pStyle w:val="PL"/>
      </w:pPr>
      <w:r w:rsidRPr="001C0FC4">
        <w:rPr>
          <w:b/>
        </w:rPr>
        <w:t>ensure that</w:t>
      </w:r>
      <w:r w:rsidRPr="001C0FC4">
        <w:t xml:space="preserve"> {</w:t>
      </w:r>
    </w:p>
    <w:p w14:paraId="7AF2BB11"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mandatory download and without a disposition request }</w:t>
      </w:r>
    </w:p>
    <w:p w14:paraId="4CFF83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01665BD1" w14:textId="77777777" w:rsidR="00296E35" w:rsidRPr="001C0FC4" w:rsidRDefault="00296E35" w:rsidP="00296E35">
      <w:pPr>
        <w:pStyle w:val="PL"/>
      </w:pPr>
      <w:r w:rsidRPr="001C0FC4">
        <w:t xml:space="preserve">            }</w:t>
      </w:r>
    </w:p>
    <w:p w14:paraId="4EDD1F1E" w14:textId="77777777" w:rsidR="00296E35" w:rsidRPr="001C0FC4" w:rsidRDefault="00296E35" w:rsidP="00296E35">
      <w:pPr>
        <w:pStyle w:val="PL"/>
      </w:pPr>
    </w:p>
    <w:p w14:paraId="13FF929A" w14:textId="77777777" w:rsidR="00296E35" w:rsidRPr="001C0FC4" w:rsidRDefault="00296E35" w:rsidP="00296E35">
      <w:pPr>
        <w:pStyle w:val="H6"/>
      </w:pPr>
      <w:r w:rsidRPr="001C0FC4">
        <w:t>(2)</w:t>
      </w:r>
    </w:p>
    <w:p w14:paraId="4EA7CE93"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16ACB2D3" w14:textId="77777777" w:rsidR="00296E35" w:rsidRPr="001C0FC4" w:rsidRDefault="00296E35" w:rsidP="00296E35">
      <w:pPr>
        <w:pStyle w:val="PL"/>
      </w:pPr>
      <w:r w:rsidRPr="001C0FC4">
        <w:rPr>
          <w:b/>
        </w:rPr>
        <w:t>ensure that</w:t>
      </w:r>
      <w:r w:rsidRPr="001C0FC4">
        <w:t xml:space="preserve"> {</w:t>
      </w:r>
    </w:p>
    <w:p w14:paraId="7A54FED3"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9C0CB02"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p>
    <w:p w14:paraId="6438C3FF" w14:textId="77777777" w:rsidR="00296E35" w:rsidRPr="001C0FC4" w:rsidRDefault="00296E35" w:rsidP="00296E35">
      <w:pPr>
        <w:pStyle w:val="PL"/>
      </w:pPr>
      <w:r w:rsidRPr="001C0FC4">
        <w:t xml:space="preserve">            }</w:t>
      </w:r>
    </w:p>
    <w:p w14:paraId="70C3F748" w14:textId="77777777" w:rsidR="00296E35" w:rsidRPr="001C0FC4" w:rsidRDefault="00296E35" w:rsidP="00296E35">
      <w:pPr>
        <w:pStyle w:val="PL"/>
      </w:pPr>
    </w:p>
    <w:p w14:paraId="28F289B5" w14:textId="77777777" w:rsidR="00296E35" w:rsidRPr="001C0FC4" w:rsidRDefault="00296E35" w:rsidP="00296E35">
      <w:pPr>
        <w:pStyle w:val="H6"/>
      </w:pPr>
      <w:bookmarkStart w:id="1077" w:name="_Toc52782444"/>
      <w:bookmarkStart w:id="1078" w:name="_Toc52783055"/>
      <w:bookmarkStart w:id="1079" w:name="_Toc59042924"/>
      <w:r w:rsidRPr="001C0FC4">
        <w:t>6.2.8.2</w:t>
      </w:r>
      <w:r w:rsidRPr="001C0FC4">
        <w:tab/>
        <w:t>Conformance requirements</w:t>
      </w:r>
      <w:bookmarkEnd w:id="1077"/>
      <w:bookmarkEnd w:id="1078"/>
      <w:bookmarkEnd w:id="1079"/>
    </w:p>
    <w:p w14:paraId="7B99A4AA"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4F0BA3" w14:textId="77777777" w:rsidR="00296E35" w:rsidRPr="001C0FC4" w:rsidRDefault="00296E35" w:rsidP="00296E35">
      <w:r w:rsidRPr="001C0FC4">
        <w:t>[TS 24.282, clause 10.2.4.2.2]</w:t>
      </w:r>
    </w:p>
    <w:p w14:paraId="037E4C0D" w14:textId="77777777" w:rsidR="00296E35" w:rsidRPr="001C0FC4" w:rsidRDefault="00296E35" w:rsidP="00296E35">
      <w:r w:rsidRPr="001C0FC4">
        <w:t>Upon receipt of a "SIP MESSAGE request for FD using HTTP for terminating MCData client", the MCData client:</w:t>
      </w:r>
    </w:p>
    <w:p w14:paraId="1F384E6A"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4E24FB1E"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C29A1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739E6FA5"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202E008F"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1FD82BEB" w14:textId="77777777" w:rsidR="00296E35" w:rsidRPr="001C0FC4" w:rsidRDefault="00296E35" w:rsidP="00296E35">
      <w:r w:rsidRPr="001C0FC4">
        <w:t>[TS 24.282, clause 10.2.1.2.3]</w:t>
      </w:r>
    </w:p>
    <w:p w14:paraId="4319922A" w14:textId="77777777" w:rsidR="00296E35" w:rsidRPr="001C0FC4" w:rsidRDefault="00296E35" w:rsidP="00296E35">
      <w:r w:rsidRPr="001C0FC4">
        <w:t>The MCData client:</w:t>
      </w:r>
    </w:p>
    <w:p w14:paraId="47092D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15E71E"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51503B58" w14:textId="77777777" w:rsidR="00296E35" w:rsidRPr="001C0FC4" w:rsidRDefault="00296E35" w:rsidP="00296E35">
      <w:pPr>
        <w:pStyle w:val="B2"/>
      </w:pPr>
      <w:r w:rsidRPr="001C0FC4">
        <w:t>b)</w:t>
      </w:r>
      <w:r w:rsidRPr="001C0FC4">
        <w:tab/>
        <w:t>shall notify the user about the incoming FD request; and</w:t>
      </w:r>
    </w:p>
    <w:p w14:paraId="0E0189D2"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6C10F18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610E1F9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75DE6DA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223174"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7D0248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171727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E4D0095"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B1C3504"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242A88B0"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ECA7E30"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957BE6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0630030F"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7AF20C2B"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2C9D6E4" w14:textId="77777777" w:rsidR="00296E35" w:rsidRPr="001C0FC4" w:rsidRDefault="00296E35" w:rsidP="00296E35">
      <w:pPr>
        <w:pStyle w:val="B1"/>
      </w:pPr>
      <w:r w:rsidRPr="001C0FC4">
        <w:t>8)</w:t>
      </w:r>
      <w:r w:rsidRPr="001C0FC4">
        <w:tab/>
        <w:t>if the user accepts the FD request:</w:t>
      </w:r>
    </w:p>
    <w:p w14:paraId="0445B9AE"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01F0FB51"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4E60142" w14:textId="77777777" w:rsidR="00296E35" w:rsidRPr="001C0FC4" w:rsidRDefault="00296E35" w:rsidP="00296E35">
      <w:pPr>
        <w:pStyle w:val="B2"/>
      </w:pPr>
      <w:r w:rsidRPr="001C0FC4">
        <w:t>c)</w:t>
      </w:r>
      <w:r w:rsidRPr="001C0FC4">
        <w:tab/>
        <w:t>if the FD SIGNALLING PAYLOAD message contains an existing Conversation ID and:</w:t>
      </w:r>
    </w:p>
    <w:p w14:paraId="56CB089C"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6162C07"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BA3DCD6"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85BE4D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86709E9"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3F40882" w14:textId="77777777" w:rsidR="00296E35" w:rsidRPr="001C0FC4" w:rsidRDefault="00296E35" w:rsidP="00296E35">
      <w:r w:rsidRPr="001C0FC4">
        <w:t>[TS 24.282, clause 12.2.1.1]</w:t>
      </w:r>
    </w:p>
    <w:p w14:paraId="23F74D67" w14:textId="77777777" w:rsidR="00296E35" w:rsidRPr="001C0FC4" w:rsidRDefault="00296E35" w:rsidP="00296E35">
      <w:r w:rsidRPr="001C0FC4">
        <w:t>The MCData client shall follow the procedures in this subclause to:</w:t>
      </w:r>
    </w:p>
    <w:p w14:paraId="61612AA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67AE3862"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1B60123" w14:textId="77777777" w:rsidR="00296E35" w:rsidRPr="001C0FC4" w:rsidRDefault="00296E35" w:rsidP="00296E35">
      <w:pPr>
        <w:pStyle w:val="B1"/>
      </w:pPr>
      <w:r w:rsidRPr="001C0FC4">
        <w:t>-</w:t>
      </w:r>
      <w:r w:rsidRPr="001C0FC4">
        <w:tab/>
        <w:t>indicate to an MCData client that a request for FD was accepted, deferred or rejected; or</w:t>
      </w:r>
    </w:p>
    <w:p w14:paraId="5E566704" w14:textId="77777777" w:rsidR="00296E35" w:rsidRPr="001C0FC4" w:rsidRDefault="00296E35" w:rsidP="00296E35">
      <w:pPr>
        <w:pStyle w:val="B1"/>
      </w:pPr>
      <w:r w:rsidRPr="001C0FC4">
        <w:t>-</w:t>
      </w:r>
      <w:r w:rsidRPr="001C0FC4">
        <w:tab/>
        <w:t>indicate to an MCData client that a file download has been completed;</w:t>
      </w:r>
    </w:p>
    <w:p w14:paraId="33BAF359" w14:textId="77777777" w:rsidR="00296E35" w:rsidRPr="001C0FC4" w:rsidRDefault="00296E35" w:rsidP="00296E35">
      <w:r w:rsidRPr="001C0FC4">
        <w:t>Before sending a disposition notification the MCData client needs to determine:</w:t>
      </w:r>
    </w:p>
    <w:p w14:paraId="26167094"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E9B009"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13340B" w14:textId="77777777" w:rsidR="00296E35" w:rsidRPr="001C0FC4" w:rsidRDefault="00296E35" w:rsidP="00296E35">
      <w:r w:rsidRPr="001C0FC4">
        <w:t>The MCData client shall generate a SIP MESSAGE request in accordance with 3GPP TS 24.229 [5] and IETF RFC 3428 [6] with the clarifications given below.</w:t>
      </w:r>
    </w:p>
    <w:p w14:paraId="48C05D9E" w14:textId="77777777" w:rsidR="00296E35" w:rsidRPr="001C0FC4" w:rsidRDefault="00296E35" w:rsidP="00296E35">
      <w:r w:rsidRPr="001C0FC4">
        <w:t>The MCData client:</w:t>
      </w:r>
    </w:p>
    <w:p w14:paraId="16D44527" w14:textId="77777777" w:rsidR="00296E35" w:rsidRPr="001C0FC4" w:rsidRDefault="00296E35" w:rsidP="00296E35">
      <w:pPr>
        <w:pStyle w:val="B1"/>
      </w:pPr>
      <w:r w:rsidRPr="001C0FC4">
        <w:t>1)</w:t>
      </w:r>
      <w:r w:rsidRPr="001C0FC4">
        <w:tab/>
        <w:t>shall build the SIP MESSAGE request as specified in subclause 6.2.8.1;</w:t>
      </w:r>
    </w:p>
    <w:p w14:paraId="686D98F8"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925DF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D2B16C8"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3915D8E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62E5B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B725759"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C8D9CCA"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FC4D8B6" w14:textId="77777777" w:rsidR="00296E35" w:rsidRPr="001C0FC4" w:rsidRDefault="00296E35" w:rsidP="00296E35">
      <w:r w:rsidRPr="001C0FC4">
        <w:t>[TS 24.282, clause 10.2.3.1]</w:t>
      </w:r>
    </w:p>
    <w:p w14:paraId="5DBA841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76AA5F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16D2036"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27995A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4D6EFFEF"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65D4C9D"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3451063E"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23693EE2" w14:textId="77777777" w:rsidR="00296E35" w:rsidRPr="001C0FC4" w:rsidRDefault="00296E35" w:rsidP="00296E35">
      <w:pPr>
        <w:pStyle w:val="H6"/>
      </w:pPr>
      <w:bookmarkStart w:id="1080" w:name="_Toc52782445"/>
      <w:bookmarkStart w:id="1081" w:name="_Toc52783056"/>
      <w:bookmarkStart w:id="1082" w:name="_Toc59042925"/>
      <w:r w:rsidRPr="001C0FC4">
        <w:t>6.2.8.3</w:t>
      </w:r>
      <w:r w:rsidRPr="001C0FC4">
        <w:tab/>
        <w:t>Test description</w:t>
      </w:r>
      <w:bookmarkEnd w:id="1080"/>
      <w:bookmarkEnd w:id="1081"/>
      <w:bookmarkEnd w:id="1082"/>
    </w:p>
    <w:p w14:paraId="179E2D16" w14:textId="77777777" w:rsidR="00296E35" w:rsidRPr="001C0FC4" w:rsidRDefault="00296E35" w:rsidP="00296E35">
      <w:pPr>
        <w:pStyle w:val="H6"/>
      </w:pPr>
      <w:bookmarkStart w:id="1083" w:name="_Toc52782446"/>
      <w:bookmarkStart w:id="1084" w:name="_Toc52783057"/>
      <w:bookmarkStart w:id="1085" w:name="_Toc59042926"/>
      <w:r w:rsidRPr="001C0FC4">
        <w:t>6.2.8.3.1</w:t>
      </w:r>
      <w:r w:rsidRPr="001C0FC4">
        <w:tab/>
        <w:t>Pre-test conditions</w:t>
      </w:r>
      <w:bookmarkEnd w:id="1083"/>
      <w:bookmarkEnd w:id="1084"/>
      <w:bookmarkEnd w:id="1085"/>
    </w:p>
    <w:p w14:paraId="2A345553" w14:textId="77777777" w:rsidR="00296E35" w:rsidRDefault="00296E35" w:rsidP="00296E35">
      <w:pPr>
        <w:pStyle w:val="H6"/>
      </w:pPr>
      <w:r w:rsidRPr="00102CE5">
        <w:t>Test configuration</w:t>
      </w:r>
      <w:r>
        <w:t>:</w:t>
      </w:r>
    </w:p>
    <w:p w14:paraId="34BA0AB3" w14:textId="5FBFCF6F" w:rsidR="00296E35" w:rsidRDefault="00296E35" w:rsidP="00296E35">
      <w:pPr>
        <w:pStyle w:val="B1"/>
      </w:pPr>
      <w:r>
        <w:t>-</w:t>
      </w:r>
      <w:r>
        <w:tab/>
        <w:t>Single cell configuration according to TS 37.579-1 [2] clause 5.2.2.2.1.</w:t>
      </w:r>
    </w:p>
    <w:p w14:paraId="60393BAF" w14:textId="77777777" w:rsidR="00296E35" w:rsidRPr="001C0FC4" w:rsidRDefault="00296E35" w:rsidP="00296E35">
      <w:pPr>
        <w:pStyle w:val="B1"/>
      </w:pPr>
      <w:r w:rsidRPr="001C0FC4">
        <w:t>-</w:t>
      </w:r>
      <w:r w:rsidRPr="001C0FC4">
        <w:tab/>
        <w:t>Test files downloaded or received at previous test runs are deleted.</w:t>
      </w:r>
    </w:p>
    <w:p w14:paraId="0EB38D6E" w14:textId="77777777" w:rsidR="00296E35" w:rsidRDefault="00296E35" w:rsidP="00296E35">
      <w:pPr>
        <w:pStyle w:val="H6"/>
      </w:pPr>
      <w:r>
        <w:t>Preamble:</w:t>
      </w:r>
    </w:p>
    <w:p w14:paraId="19457B2C" w14:textId="121053BD" w:rsidR="00296E35" w:rsidRDefault="00296E35" w:rsidP="00296E35">
      <w:pPr>
        <w:pStyle w:val="B1"/>
      </w:pPr>
      <w:r>
        <w:t>-</w:t>
      </w:r>
      <w:r>
        <w:tab/>
        <w:t>The UE has performed procedure 'Initial registration' as described in TS 37.579-1 [2] clause 5.4.2.</w:t>
      </w:r>
    </w:p>
    <w:p w14:paraId="19930208" w14:textId="77777777" w:rsidR="00296E35" w:rsidRDefault="00296E35" w:rsidP="00296E35">
      <w:pPr>
        <w:pStyle w:val="B1"/>
      </w:pPr>
      <w:r>
        <w:t>-</w:t>
      </w:r>
      <w:r>
        <w:tab/>
      </w:r>
      <w:r w:rsidRPr="000573F5">
        <w:t>UE States at the end of the preamble</w:t>
      </w:r>
      <w:r>
        <w:t>:</w:t>
      </w:r>
    </w:p>
    <w:p w14:paraId="37C1A57A" w14:textId="77777777" w:rsidR="00296E35" w:rsidRDefault="00296E35" w:rsidP="00296E35">
      <w:pPr>
        <w:pStyle w:val="B1"/>
        <w:ind w:left="852"/>
      </w:pPr>
      <w:r>
        <w:t>-</w:t>
      </w:r>
      <w:r>
        <w:tab/>
        <w:t>The UE is in RRC_IDLE state.</w:t>
      </w:r>
    </w:p>
    <w:p w14:paraId="1AF6187B" w14:textId="77777777" w:rsidR="00296E35" w:rsidRDefault="00296E35" w:rsidP="00296E35">
      <w:pPr>
        <w:pStyle w:val="B1"/>
        <w:ind w:left="852"/>
      </w:pPr>
      <w:r>
        <w:t>-</w:t>
      </w:r>
      <w:r>
        <w:tab/>
        <w:t>The client is registered for MCData.</w:t>
      </w:r>
    </w:p>
    <w:p w14:paraId="6E15F462" w14:textId="77777777" w:rsidR="00296E35" w:rsidRPr="001C0FC4" w:rsidRDefault="00296E35" w:rsidP="00296E35">
      <w:pPr>
        <w:pStyle w:val="H6"/>
      </w:pPr>
      <w:bookmarkStart w:id="1086" w:name="_Toc52782447"/>
      <w:bookmarkStart w:id="1087" w:name="_Toc52783058"/>
      <w:bookmarkStart w:id="1088" w:name="_Toc59042927"/>
      <w:r w:rsidRPr="001C0FC4">
        <w:t>6.2.8.3.2</w:t>
      </w:r>
      <w:r w:rsidRPr="001C0FC4">
        <w:tab/>
        <w:t>Test procedure sequence</w:t>
      </w:r>
      <w:bookmarkEnd w:id="1086"/>
      <w:bookmarkEnd w:id="1087"/>
      <w:bookmarkEnd w:id="1088"/>
    </w:p>
    <w:p w14:paraId="5B4D3B4D" w14:textId="77777777" w:rsidR="00296E35" w:rsidRPr="001C0FC4" w:rsidRDefault="00296E35" w:rsidP="00296E35">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4FC24DB" w14:textId="77777777" w:rsidTr="002E3FCC">
        <w:tc>
          <w:tcPr>
            <w:tcW w:w="649" w:type="dxa"/>
            <w:tcBorders>
              <w:top w:val="single" w:sz="4" w:space="0" w:color="auto"/>
              <w:left w:val="single" w:sz="4" w:space="0" w:color="auto"/>
              <w:bottom w:val="nil"/>
              <w:right w:val="single" w:sz="4" w:space="0" w:color="auto"/>
            </w:tcBorders>
            <w:hideMark/>
          </w:tcPr>
          <w:p w14:paraId="3CE8E1CC"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D2B2D5E"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785C53"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007A8238"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76E25C4E" w14:textId="77777777" w:rsidR="00296E35" w:rsidRPr="001C0FC4" w:rsidRDefault="00296E35" w:rsidP="002E3FCC">
            <w:pPr>
              <w:pStyle w:val="TAH"/>
              <w:spacing w:line="252" w:lineRule="auto"/>
            </w:pPr>
            <w:r w:rsidRPr="001C0FC4">
              <w:t>Verdict</w:t>
            </w:r>
          </w:p>
        </w:tc>
      </w:tr>
      <w:tr w:rsidR="00296E35" w:rsidRPr="001C0FC4" w14:paraId="64B4ACFA" w14:textId="77777777" w:rsidTr="002E3FCC">
        <w:tc>
          <w:tcPr>
            <w:tcW w:w="649" w:type="dxa"/>
            <w:tcBorders>
              <w:top w:val="nil"/>
              <w:left w:val="single" w:sz="4" w:space="0" w:color="auto"/>
              <w:bottom w:val="single" w:sz="4" w:space="0" w:color="auto"/>
              <w:right w:val="single" w:sz="4" w:space="0" w:color="auto"/>
            </w:tcBorders>
          </w:tcPr>
          <w:p w14:paraId="381EC8FD"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10116D2D"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079613F8"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388C28C"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509C4A34"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16D78276" w14:textId="77777777" w:rsidR="00296E35" w:rsidRPr="001C0FC4" w:rsidRDefault="00296E35" w:rsidP="002E3FCC">
            <w:pPr>
              <w:pStyle w:val="TAH"/>
              <w:spacing w:line="252" w:lineRule="auto"/>
            </w:pPr>
          </w:p>
        </w:tc>
      </w:tr>
      <w:tr w:rsidR="00296E35" w:rsidRPr="001C0FC4" w14:paraId="291C4B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5CD0EF"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3DC819B2" w14:textId="3C3CC3A0" w:rsidR="00296E35" w:rsidRPr="001C0FC4" w:rsidRDefault="00296E35" w:rsidP="002E3FCC">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8E965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2A357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51D00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A56B91" w14:textId="77777777" w:rsidR="00296E35" w:rsidRPr="001C0FC4" w:rsidRDefault="00296E35" w:rsidP="002E3FCC">
            <w:pPr>
              <w:pStyle w:val="TAC"/>
              <w:spacing w:line="252" w:lineRule="auto"/>
            </w:pPr>
            <w:r w:rsidRPr="001C0FC4">
              <w:t>P</w:t>
            </w:r>
          </w:p>
        </w:tc>
      </w:tr>
      <w:tr w:rsidR="00296E35" w:rsidRPr="001C0FC4" w14:paraId="6EC0ABD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94E52B"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287977"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C891B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AD7E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8951DE"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169E39" w14:textId="77777777" w:rsidR="00296E35" w:rsidRPr="001C0FC4" w:rsidRDefault="00296E35" w:rsidP="002E3FCC">
            <w:pPr>
              <w:pStyle w:val="TAC"/>
              <w:spacing w:line="252" w:lineRule="auto"/>
            </w:pPr>
            <w:r w:rsidRPr="001C0FC4">
              <w:t>-</w:t>
            </w:r>
          </w:p>
        </w:tc>
      </w:tr>
      <w:tr w:rsidR="00296E35" w:rsidRPr="001C0FC4" w14:paraId="627A80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8CA38D" w14:textId="77777777" w:rsidR="00296E35" w:rsidRPr="001C0FC4" w:rsidRDefault="00296E35" w:rsidP="002E3FCC">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5E6B599F" w14:textId="1162F07F" w:rsidR="00296E35" w:rsidRPr="001C0FC4" w:rsidRDefault="00296E35" w:rsidP="002E3FCC">
            <w:pPr>
              <w:pStyle w:val="TAL"/>
              <w:spacing w:line="252" w:lineRule="auto"/>
            </w:pPr>
            <w:r w:rsidRPr="001C0FC4">
              <w:t>Check: Does the UE (MCData client) correctly perform steps 2-5 of procedure '</w:t>
            </w:r>
            <w:r w:rsidRPr="001C0FC4">
              <w:rPr>
                <w:b/>
                <w:bCs/>
              </w:rPr>
              <w:t>FD file accept and download using HTTP</w:t>
            </w:r>
            <w:r w:rsidRPr="001C0FC4">
              <w:t xml:space="preserve">' as described in TS </w:t>
            </w:r>
            <w:r>
              <w:t>37.579</w:t>
            </w:r>
            <w:r w:rsidRPr="001C0FC4">
              <w:t>-1 [2] Table 5.3C.11.3-1 to download test file 1?</w:t>
            </w:r>
          </w:p>
          <w:p w14:paraId="575A1D46"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721F19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3D8AD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0520CB"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FC7E3C9" w14:textId="77777777" w:rsidR="00296E35" w:rsidRPr="001C0FC4" w:rsidRDefault="00296E35" w:rsidP="002E3FCC">
            <w:pPr>
              <w:pStyle w:val="TAC"/>
              <w:spacing w:line="252" w:lineRule="auto"/>
            </w:pPr>
            <w:r w:rsidRPr="001C0FC4">
              <w:t>P</w:t>
            </w:r>
          </w:p>
        </w:tc>
      </w:tr>
      <w:tr w:rsidR="00296E35" w:rsidRPr="001C0FC4" w14:paraId="0D12ACE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097A06D" w14:textId="77777777" w:rsidR="00296E35" w:rsidRPr="001C0FC4" w:rsidRDefault="00296E35" w:rsidP="002E3FCC">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23F2226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1EBB1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FC038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1FFEE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D839C5F" w14:textId="77777777" w:rsidR="00296E35" w:rsidRPr="001C0FC4" w:rsidRDefault="00296E35" w:rsidP="002E3FCC">
            <w:pPr>
              <w:pStyle w:val="TAC"/>
              <w:spacing w:line="252" w:lineRule="auto"/>
            </w:pPr>
            <w:r w:rsidRPr="001C0FC4">
              <w:t>-</w:t>
            </w:r>
          </w:p>
        </w:tc>
      </w:tr>
      <w:tr w:rsidR="00296E35" w:rsidRPr="001C0FC4" w14:paraId="60371EA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80AD5B" w14:textId="77777777" w:rsidR="00296E35" w:rsidRPr="001C0FC4" w:rsidRDefault="00296E35" w:rsidP="002E3FCC">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3874AD0" w14:textId="77777777" w:rsidR="00296E35" w:rsidRPr="001C0FC4" w:rsidRDefault="00296E35" w:rsidP="002E3FCC">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784DBD5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6694A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613B2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2756BB" w14:textId="77777777" w:rsidR="00296E35" w:rsidRPr="001C0FC4" w:rsidRDefault="00296E35" w:rsidP="002E3FCC">
            <w:pPr>
              <w:pStyle w:val="TAC"/>
              <w:spacing w:line="252" w:lineRule="auto"/>
            </w:pPr>
            <w:r w:rsidRPr="001C0FC4">
              <w:t>-</w:t>
            </w:r>
          </w:p>
        </w:tc>
      </w:tr>
      <w:tr w:rsidR="00296E35" w:rsidRPr="001C0FC4" w14:paraId="6A0453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A0850D" w14:textId="77777777" w:rsidR="00296E35" w:rsidRPr="001C0FC4" w:rsidRDefault="00296E35" w:rsidP="002E3FCC">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521D1206" w14:textId="77777777" w:rsidR="00296E35" w:rsidRPr="001C0FC4" w:rsidRDefault="00296E35" w:rsidP="002E3FCC">
            <w:pPr>
              <w:pStyle w:val="TAL"/>
              <w:spacing w:line="252" w:lineRule="auto"/>
            </w:pPr>
            <w:r w:rsidRPr="001C0FC4">
              <w:t>Check: Does the UE (MCData client) notify the user of the incoming FD request and the file download?</w:t>
            </w:r>
          </w:p>
          <w:p w14:paraId="404942E7"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985FC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9F10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CD26F"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E61D3B9" w14:textId="77777777" w:rsidR="00296E35" w:rsidRPr="001C0FC4" w:rsidRDefault="00296E35" w:rsidP="002E3FCC">
            <w:pPr>
              <w:pStyle w:val="TAC"/>
              <w:spacing w:line="252" w:lineRule="auto"/>
            </w:pPr>
            <w:r w:rsidRPr="001C0FC4">
              <w:t>P</w:t>
            </w:r>
          </w:p>
        </w:tc>
      </w:tr>
      <w:tr w:rsidR="00296E35" w:rsidRPr="001C0FC4" w14:paraId="2C86E9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050410"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2799F1F" w14:textId="3DCDF524" w:rsidR="00296E35" w:rsidRPr="001C0FC4" w:rsidRDefault="00296E35" w:rsidP="002E3FCC">
            <w:pPr>
              <w:pStyle w:val="TAL"/>
            </w:pPr>
            <w:r w:rsidRPr="001C0FC4">
              <w:t>Check: Has the UE (MCData client) downloaded test file 1 (</w:t>
            </w:r>
            <w:r w:rsidR="001E2FE8">
              <w:t>Annex</w:t>
            </w:r>
            <w:r w:rsidRPr="001C0FC4">
              <w:t xml:space="preserve"> A.3.1)?</w:t>
            </w:r>
          </w:p>
          <w:p w14:paraId="7EDA42C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08FF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DF5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348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4AB822" w14:textId="77777777" w:rsidR="00296E35" w:rsidRPr="001C0FC4" w:rsidRDefault="00296E35" w:rsidP="002E3FCC">
            <w:pPr>
              <w:pStyle w:val="TAC"/>
            </w:pPr>
            <w:r w:rsidRPr="001C0FC4">
              <w:t>P</w:t>
            </w:r>
          </w:p>
        </w:tc>
      </w:tr>
      <w:tr w:rsidR="00296E35" w:rsidRPr="001C0FC4" w14:paraId="4F6F6F3B" w14:textId="77777777" w:rsidTr="002E3FCC">
        <w:tc>
          <w:tcPr>
            <w:tcW w:w="649" w:type="dxa"/>
            <w:tcBorders>
              <w:top w:val="single" w:sz="4" w:space="0" w:color="auto"/>
              <w:left w:val="single" w:sz="4" w:space="0" w:color="auto"/>
              <w:bottom w:val="single" w:sz="4" w:space="0" w:color="auto"/>
              <w:right w:val="single" w:sz="4" w:space="0" w:color="auto"/>
            </w:tcBorders>
          </w:tcPr>
          <w:p w14:paraId="4EB6358B" w14:textId="77777777" w:rsidR="00296E35" w:rsidRPr="001C0FC4"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3F30F6C1" w14:textId="4350E8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4771B1C"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857E89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F821C5A"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D869784" w14:textId="77777777" w:rsidR="00296E35" w:rsidRPr="001C0FC4" w:rsidRDefault="00296E35" w:rsidP="002E3FCC">
            <w:pPr>
              <w:pStyle w:val="TAC"/>
            </w:pPr>
            <w:r>
              <w:t>-</w:t>
            </w:r>
          </w:p>
        </w:tc>
      </w:tr>
      <w:tr w:rsidR="00296E35" w:rsidRPr="001C0FC4" w14:paraId="07358ED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B00D5" w14:textId="77777777" w:rsidR="00296E35" w:rsidRPr="001C0FC4" w:rsidRDefault="00296E35" w:rsidP="002E3FCC">
            <w:pPr>
              <w:pStyle w:val="TAN"/>
            </w:pPr>
            <w:r w:rsidRPr="001C0FC4">
              <w:t>NOTE 1:</w:t>
            </w:r>
            <w:r w:rsidRPr="001C0FC4">
              <w:tab/>
              <w:t>This is expected to be done via a suitable implementation dependent MMI.</w:t>
            </w:r>
          </w:p>
          <w:p w14:paraId="1E2B890E" w14:textId="77777777" w:rsidR="00296E35" w:rsidRPr="001C0FC4" w:rsidRDefault="00296E35" w:rsidP="002E3FCC">
            <w:pPr>
              <w:pStyle w:val="TAN"/>
            </w:pPr>
            <w:r w:rsidRPr="001C0FC4">
              <w:t>NOTE 2:</w:t>
            </w:r>
            <w:r w:rsidRPr="001C0FC4">
              <w:tab/>
              <w:t>Test file 1 for CT FD as specified in annex A.3.1.</w:t>
            </w:r>
          </w:p>
        </w:tc>
      </w:tr>
    </w:tbl>
    <w:p w14:paraId="2CB6A325" w14:textId="77777777" w:rsidR="00296E35" w:rsidRPr="001C0FC4" w:rsidRDefault="00296E35" w:rsidP="00296E35"/>
    <w:p w14:paraId="759D7F05" w14:textId="77777777" w:rsidR="00296E35" w:rsidRPr="001C0FC4" w:rsidRDefault="00296E35" w:rsidP="00296E35">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CC31AA6" w14:textId="77777777" w:rsidTr="002E3FCC">
        <w:tc>
          <w:tcPr>
            <w:tcW w:w="648" w:type="dxa"/>
            <w:tcBorders>
              <w:top w:val="single" w:sz="4" w:space="0" w:color="auto"/>
              <w:left w:val="single" w:sz="4" w:space="0" w:color="auto"/>
              <w:bottom w:val="nil"/>
              <w:right w:val="single" w:sz="4" w:space="0" w:color="auto"/>
            </w:tcBorders>
            <w:hideMark/>
          </w:tcPr>
          <w:p w14:paraId="361ECA55"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44E3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CAA1C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7AC8CD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1A39CCC" w14:textId="77777777" w:rsidR="00296E35" w:rsidRPr="001C0FC4" w:rsidRDefault="00296E35" w:rsidP="002E3FCC">
            <w:pPr>
              <w:pStyle w:val="TAH"/>
            </w:pPr>
            <w:r w:rsidRPr="001C0FC4">
              <w:t>Verdict</w:t>
            </w:r>
          </w:p>
        </w:tc>
      </w:tr>
      <w:tr w:rsidR="00296E35" w:rsidRPr="001C0FC4" w14:paraId="4B7A6F01" w14:textId="77777777" w:rsidTr="002E3FCC">
        <w:tc>
          <w:tcPr>
            <w:tcW w:w="648" w:type="dxa"/>
            <w:tcBorders>
              <w:top w:val="nil"/>
              <w:left w:val="single" w:sz="4" w:space="0" w:color="auto"/>
              <w:bottom w:val="single" w:sz="4" w:space="0" w:color="auto"/>
              <w:right w:val="single" w:sz="4" w:space="0" w:color="auto"/>
            </w:tcBorders>
          </w:tcPr>
          <w:p w14:paraId="33E2124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2E4A5B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8B6D2A6"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8BBEA5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C1B149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5F24CD5" w14:textId="77777777" w:rsidR="00296E35" w:rsidRPr="001C0FC4" w:rsidRDefault="00296E35" w:rsidP="002E3FCC">
            <w:pPr>
              <w:pStyle w:val="TAH"/>
            </w:pPr>
          </w:p>
        </w:tc>
      </w:tr>
      <w:tr w:rsidR="00296E35" w:rsidRPr="001C0FC4" w14:paraId="563EB8ED"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3015B39"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1555B9" w14:textId="77777777" w:rsidR="00296E35" w:rsidRPr="001C0FC4" w:rsidRDefault="00296E35" w:rsidP="002E3FCC">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0B868702" w14:textId="77777777" w:rsidR="00296E35" w:rsidRPr="001C0FC4" w:rsidRDefault="00296E35" w:rsidP="002E3FCC">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2F60150" w14:textId="77777777" w:rsidR="00296E35" w:rsidRPr="001C0FC4" w:rsidRDefault="00296E35" w:rsidP="002E3FCC">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729D2CA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C62323" w14:textId="77777777" w:rsidR="00296E35" w:rsidRPr="001C0FC4" w:rsidRDefault="00296E35" w:rsidP="002E3FCC">
            <w:pPr>
              <w:pStyle w:val="TAC"/>
            </w:pPr>
            <w:r w:rsidRPr="001C0FC4">
              <w:t>F</w:t>
            </w:r>
          </w:p>
        </w:tc>
      </w:tr>
    </w:tbl>
    <w:p w14:paraId="3F493351" w14:textId="77777777" w:rsidR="00296E35" w:rsidRPr="001C0FC4" w:rsidRDefault="00296E35" w:rsidP="00296E35"/>
    <w:p w14:paraId="76426E62" w14:textId="77777777" w:rsidR="00296E35" w:rsidRPr="001C0FC4" w:rsidRDefault="00296E35" w:rsidP="00296E35">
      <w:pPr>
        <w:pStyle w:val="H6"/>
      </w:pPr>
      <w:bookmarkStart w:id="1089" w:name="_Toc52782448"/>
      <w:bookmarkStart w:id="1090" w:name="_Toc52783059"/>
      <w:bookmarkStart w:id="1091" w:name="_Toc59042928"/>
      <w:r w:rsidRPr="001C0FC4">
        <w:t>6.2.8.3.3</w:t>
      </w:r>
      <w:r w:rsidRPr="001C0FC4">
        <w:tab/>
        <w:t>Specific message contents</w:t>
      </w:r>
      <w:bookmarkEnd w:id="1089"/>
      <w:bookmarkEnd w:id="1090"/>
      <w:bookmarkEnd w:id="1091"/>
    </w:p>
    <w:p w14:paraId="6D919C23" w14:textId="7E9EA7DD" w:rsidR="00296E35" w:rsidRPr="001C0FC4" w:rsidRDefault="00296E35" w:rsidP="00296E35">
      <w:pPr>
        <w:pStyle w:val="TH"/>
      </w:pPr>
      <w:r w:rsidRPr="001C0FC4">
        <w:t>Table 6.2.8.3.3-1: SIP MESSAGE from the SS (step 1A, Table 6.2.8.3.2-1;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D5358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1FD258" w14:textId="7827F278"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1B8C29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73B2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85119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80004B9"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3C222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9B6F971" w14:textId="77777777" w:rsidR="00296E35" w:rsidRPr="001C0FC4" w:rsidRDefault="00296E35" w:rsidP="002E3FCC">
            <w:pPr>
              <w:pStyle w:val="TAH"/>
            </w:pPr>
            <w:r w:rsidRPr="001C0FC4">
              <w:t>Condition</w:t>
            </w:r>
          </w:p>
        </w:tc>
      </w:tr>
      <w:tr w:rsidR="00296E35" w:rsidRPr="001C0FC4" w14:paraId="0105F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10097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477B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5178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9291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672FC" w14:textId="77777777" w:rsidR="00296E35" w:rsidRPr="001C0FC4" w:rsidRDefault="00296E35" w:rsidP="002E3FCC">
            <w:pPr>
              <w:pStyle w:val="TAL"/>
            </w:pPr>
          </w:p>
        </w:tc>
      </w:tr>
      <w:tr w:rsidR="00296E35" w:rsidRPr="001C0FC4" w14:paraId="1DA6C1D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25AB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93EC7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88AC7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E4CEA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D7D22D" w14:textId="77777777" w:rsidR="00296E35" w:rsidRPr="001C0FC4" w:rsidRDefault="00296E35" w:rsidP="002E3FCC">
            <w:pPr>
              <w:pStyle w:val="TAL"/>
            </w:pPr>
          </w:p>
        </w:tc>
      </w:tr>
      <w:tr w:rsidR="00296E35" w:rsidRPr="001C0FC4" w14:paraId="38D1DC3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6654F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6E3CB" w14:textId="77777777" w:rsidR="00296E35" w:rsidRPr="001C0FC4" w:rsidRDefault="00296E35" w:rsidP="002E3FCC">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7EDCE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28D8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05B3DD" w14:textId="77777777" w:rsidR="00296E35" w:rsidRPr="001C0FC4" w:rsidRDefault="00296E35" w:rsidP="002E3FCC">
            <w:pPr>
              <w:pStyle w:val="TAL"/>
            </w:pPr>
          </w:p>
        </w:tc>
      </w:tr>
      <w:tr w:rsidR="00296E35" w:rsidRPr="001C0FC4" w14:paraId="57792A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F9BC90"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8C3BBF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E38B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4A36D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BADB3A" w14:textId="77777777" w:rsidR="00296E35" w:rsidRPr="001C0FC4" w:rsidRDefault="00296E35" w:rsidP="002E3FCC">
            <w:pPr>
              <w:pStyle w:val="TAL"/>
            </w:pPr>
          </w:p>
        </w:tc>
      </w:tr>
      <w:tr w:rsidR="00296E35" w:rsidRPr="001C0FC4" w14:paraId="4BFC44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5C34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67C9A3" w14:textId="77777777" w:rsidR="00296E35" w:rsidRPr="001C0FC4" w:rsidRDefault="00296E35" w:rsidP="002E3FCC">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32AF1BA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49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60647F" w14:textId="77777777" w:rsidR="00296E35" w:rsidRPr="001C0FC4" w:rsidRDefault="00296E35" w:rsidP="002E3FCC">
            <w:pPr>
              <w:pStyle w:val="TAL"/>
            </w:pPr>
          </w:p>
        </w:tc>
      </w:tr>
    </w:tbl>
    <w:p w14:paraId="27EBA6C3" w14:textId="77777777" w:rsidR="00296E35" w:rsidRPr="001C0FC4" w:rsidRDefault="00296E35" w:rsidP="00296E35"/>
    <w:p w14:paraId="166948B4" w14:textId="77777777" w:rsidR="00296E35" w:rsidRPr="001C0FC4" w:rsidRDefault="00296E35" w:rsidP="00296E35">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ABF8E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16EE44" w14:textId="6DBEE295"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2A4222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C9CE1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F508A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45A9C0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320A7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6D2A64A" w14:textId="77777777" w:rsidR="00296E35" w:rsidRPr="001C0FC4" w:rsidRDefault="00296E35" w:rsidP="002E3FCC">
            <w:pPr>
              <w:pStyle w:val="TAH"/>
            </w:pPr>
            <w:r w:rsidRPr="001C0FC4">
              <w:t>Condition</w:t>
            </w:r>
          </w:p>
        </w:tc>
      </w:tr>
      <w:tr w:rsidR="00296E35" w:rsidRPr="001C0FC4" w14:paraId="2D867A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345882"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61345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4F2D6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8DC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2DE3BC" w14:textId="77777777" w:rsidR="00296E35" w:rsidRPr="001C0FC4" w:rsidRDefault="00296E35" w:rsidP="002E3FCC">
            <w:pPr>
              <w:pStyle w:val="TAL"/>
            </w:pPr>
          </w:p>
        </w:tc>
      </w:tr>
      <w:tr w:rsidR="00296E35" w:rsidRPr="001C0FC4" w14:paraId="76FA6B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16DDEA"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574C2A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FB0E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5C1B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25CAE" w14:textId="77777777" w:rsidR="00296E35" w:rsidRPr="001C0FC4" w:rsidRDefault="00296E35" w:rsidP="002E3FCC">
            <w:pPr>
              <w:pStyle w:val="TAL"/>
            </w:pPr>
          </w:p>
        </w:tc>
      </w:tr>
      <w:tr w:rsidR="00296E35" w:rsidRPr="001C0FC4" w14:paraId="32B66F2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F479D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0F2FE8D"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651C52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837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B2C182" w14:textId="77777777" w:rsidR="00296E35" w:rsidRPr="001C0FC4" w:rsidRDefault="00296E35" w:rsidP="002E3FCC">
            <w:pPr>
              <w:pStyle w:val="TAL"/>
            </w:pPr>
          </w:p>
        </w:tc>
      </w:tr>
    </w:tbl>
    <w:p w14:paraId="1BD2ACE5" w14:textId="77777777" w:rsidR="00296E35" w:rsidRPr="001C0FC4" w:rsidRDefault="00296E35" w:rsidP="00296E35"/>
    <w:p w14:paraId="7C3F877B" w14:textId="77777777" w:rsidR="00296E35" w:rsidRPr="001C0FC4" w:rsidRDefault="00296E35" w:rsidP="00296E35">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4B764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C3D8607" w14:textId="66F054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3B1867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04B94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441F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83C00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9AE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533B57" w14:textId="77777777" w:rsidR="00296E35" w:rsidRPr="001C0FC4" w:rsidRDefault="00296E35" w:rsidP="002E3FCC">
            <w:pPr>
              <w:pStyle w:val="TAH"/>
              <w:rPr>
                <w:bCs/>
              </w:rPr>
            </w:pPr>
            <w:r w:rsidRPr="001C0FC4">
              <w:rPr>
                <w:bCs/>
              </w:rPr>
              <w:t>Condition</w:t>
            </w:r>
          </w:p>
        </w:tc>
      </w:tr>
      <w:tr w:rsidR="00296E35" w:rsidRPr="001C0FC4" w14:paraId="6C71C11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500C5C"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3F6EB54"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72AEE169"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3A0A68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5A3A0C" w14:textId="77777777" w:rsidR="00296E35" w:rsidRPr="001C0FC4" w:rsidRDefault="00296E35" w:rsidP="002E3FCC">
            <w:pPr>
              <w:pStyle w:val="TAL"/>
            </w:pPr>
          </w:p>
        </w:tc>
      </w:tr>
      <w:tr w:rsidR="00296E35" w:rsidRPr="001C0FC4" w14:paraId="3C5C9E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0A5EC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1FE40CFC"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AD2D49A"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5532BC22"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6685A4B" w14:textId="77777777" w:rsidR="00296E35" w:rsidRPr="001C0FC4" w:rsidRDefault="00296E35" w:rsidP="002E3FCC">
            <w:pPr>
              <w:pStyle w:val="TAL"/>
            </w:pPr>
          </w:p>
        </w:tc>
      </w:tr>
    </w:tbl>
    <w:p w14:paraId="484BAB58" w14:textId="77777777" w:rsidR="00296E35" w:rsidRPr="001C0FC4" w:rsidRDefault="00296E35" w:rsidP="00296E35"/>
    <w:p w14:paraId="19F93699" w14:textId="77777777" w:rsidR="00296E35" w:rsidRPr="001C0FC4" w:rsidRDefault="00296E35" w:rsidP="00296E35">
      <w:pPr>
        <w:pStyle w:val="TH"/>
      </w:pPr>
      <w:r w:rsidRPr="001C0FC4">
        <w:t>Table 6.2.8.3.3-4: Void</w:t>
      </w:r>
    </w:p>
    <w:p w14:paraId="08B04714" w14:textId="29EFC369" w:rsidR="00296E35" w:rsidRPr="001C0FC4" w:rsidRDefault="00296E35" w:rsidP="00296E35">
      <w:pPr>
        <w:pStyle w:val="TH"/>
      </w:pPr>
      <w:r w:rsidRPr="001C0FC4">
        <w:t>Table 6.2.8.3.3-5: SIP MESSAGE from the UE (step 4, Table 6.2.8.3.2-1;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6364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DA38648" w14:textId="1F4BB855"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622213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24B49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0D76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4C550E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BCB13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1E84169" w14:textId="77777777" w:rsidR="00296E35" w:rsidRPr="001C0FC4" w:rsidRDefault="00296E35" w:rsidP="002E3FCC">
            <w:pPr>
              <w:pStyle w:val="TAH"/>
            </w:pPr>
            <w:r w:rsidRPr="001C0FC4">
              <w:t>Condition</w:t>
            </w:r>
          </w:p>
        </w:tc>
      </w:tr>
      <w:tr w:rsidR="00296E35" w:rsidRPr="001C0FC4" w14:paraId="69529D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617DDE"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2698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BADA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BEF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247A0" w14:textId="77777777" w:rsidR="00296E35" w:rsidRPr="001C0FC4" w:rsidRDefault="00296E35" w:rsidP="002E3FCC">
            <w:pPr>
              <w:pStyle w:val="TAL"/>
            </w:pPr>
          </w:p>
        </w:tc>
      </w:tr>
      <w:tr w:rsidR="00296E35" w:rsidRPr="001C0FC4" w14:paraId="40527C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83DD1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C557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03BC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6F287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71DE4" w14:textId="77777777" w:rsidR="00296E35" w:rsidRPr="001C0FC4" w:rsidRDefault="00296E35" w:rsidP="002E3FCC">
            <w:pPr>
              <w:pStyle w:val="TAL"/>
            </w:pPr>
          </w:p>
        </w:tc>
      </w:tr>
      <w:tr w:rsidR="00296E35" w:rsidRPr="001C0FC4" w14:paraId="551B6A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79A8AB"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1487A64" w14:textId="77777777" w:rsidR="00296E35" w:rsidRPr="001C0FC4" w:rsidRDefault="00296E35" w:rsidP="002E3FCC">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648C391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776E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C650EC" w14:textId="77777777" w:rsidR="00296E35" w:rsidRPr="001C0FC4" w:rsidRDefault="00296E35" w:rsidP="002E3FCC">
            <w:pPr>
              <w:pStyle w:val="TAL"/>
            </w:pPr>
          </w:p>
        </w:tc>
      </w:tr>
      <w:tr w:rsidR="00296E35" w:rsidRPr="001C0FC4" w14:paraId="454C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CB682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6713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1417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0188E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427EC" w14:textId="77777777" w:rsidR="00296E35" w:rsidRPr="001C0FC4" w:rsidRDefault="00296E35" w:rsidP="002E3FCC">
            <w:pPr>
              <w:pStyle w:val="TAL"/>
            </w:pPr>
          </w:p>
        </w:tc>
      </w:tr>
      <w:tr w:rsidR="00296E35" w:rsidRPr="001C0FC4" w14:paraId="6EDA28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8DE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C2D65C" w14:textId="77777777" w:rsidR="00296E35" w:rsidRPr="001C0FC4" w:rsidRDefault="00296E35" w:rsidP="002E3FCC">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4AA654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E0E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534DBD" w14:textId="77777777" w:rsidR="00296E35" w:rsidRPr="001C0FC4" w:rsidRDefault="00296E35" w:rsidP="002E3FCC">
            <w:pPr>
              <w:pStyle w:val="TAL"/>
            </w:pPr>
          </w:p>
        </w:tc>
      </w:tr>
    </w:tbl>
    <w:p w14:paraId="423F2CC6" w14:textId="77777777" w:rsidR="00296E35" w:rsidRPr="001C0FC4" w:rsidRDefault="00296E35" w:rsidP="00296E35"/>
    <w:p w14:paraId="0CA58EA9" w14:textId="77777777" w:rsidR="00296E35" w:rsidRPr="001C0FC4" w:rsidRDefault="00296E35" w:rsidP="00296E35">
      <w:pPr>
        <w:pStyle w:val="TH"/>
      </w:pPr>
      <w:r w:rsidRPr="001C0FC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006B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5E9DFE" w14:textId="006DE13F" w:rsidR="00296E35" w:rsidRPr="001C0FC4" w:rsidRDefault="00296E35" w:rsidP="002E3FCC">
            <w:pPr>
              <w:pStyle w:val="TAL"/>
            </w:pPr>
            <w:r w:rsidRPr="001C0FC4">
              <w:t xml:space="preserve">Derivation Path: TS </w:t>
            </w:r>
            <w:r>
              <w:t>37.579</w:t>
            </w:r>
            <w:r w:rsidRPr="001C0FC4">
              <w:t>-1 [2], Table 5.5.3.2.1-3</w:t>
            </w:r>
          </w:p>
        </w:tc>
      </w:tr>
      <w:tr w:rsidR="00296E35" w:rsidRPr="001C0FC4" w14:paraId="5E89DE7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F8F5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DA3700"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7CB84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AB6DF0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497CC6A" w14:textId="77777777" w:rsidR="00296E35" w:rsidRPr="001C0FC4" w:rsidRDefault="00296E35" w:rsidP="002E3FCC">
            <w:pPr>
              <w:pStyle w:val="TAH"/>
            </w:pPr>
            <w:r w:rsidRPr="001C0FC4">
              <w:t>Condition</w:t>
            </w:r>
          </w:p>
        </w:tc>
      </w:tr>
      <w:tr w:rsidR="00296E35" w:rsidRPr="001C0FC4" w14:paraId="25F6E58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295566"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EBE0A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B0AD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0EBA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1A09CD" w14:textId="77777777" w:rsidR="00296E35" w:rsidRPr="001C0FC4" w:rsidRDefault="00296E35" w:rsidP="002E3FCC">
            <w:pPr>
              <w:pStyle w:val="TAL"/>
            </w:pPr>
          </w:p>
        </w:tc>
      </w:tr>
      <w:tr w:rsidR="00296E35" w:rsidRPr="001C0FC4" w14:paraId="1C8259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D1113E"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8F21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0FE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76F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96988" w14:textId="77777777" w:rsidR="00296E35" w:rsidRPr="001C0FC4" w:rsidRDefault="00296E35" w:rsidP="002E3FCC">
            <w:pPr>
              <w:pStyle w:val="TAL"/>
            </w:pPr>
          </w:p>
        </w:tc>
      </w:tr>
      <w:tr w:rsidR="00296E35" w:rsidRPr="001C0FC4" w14:paraId="5C07903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AAAE75"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F39365"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86A822D" w14:textId="0D6DDAA8"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0910D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CF47EF" w14:textId="77777777" w:rsidR="00296E35" w:rsidRPr="001C0FC4" w:rsidRDefault="00296E35" w:rsidP="002E3FCC">
            <w:pPr>
              <w:pStyle w:val="TAL"/>
            </w:pPr>
          </w:p>
        </w:tc>
      </w:tr>
    </w:tbl>
    <w:p w14:paraId="29335EA6" w14:textId="77777777" w:rsidR="00296E35" w:rsidRPr="001C0FC4" w:rsidRDefault="00296E35" w:rsidP="00296E35"/>
    <w:p w14:paraId="32C2DEA5" w14:textId="77777777" w:rsidR="00296E35" w:rsidRPr="001C0FC4" w:rsidRDefault="00296E35" w:rsidP="00296E35">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76C951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8E43FB2" w14:textId="60A43A5C" w:rsidR="00296E35" w:rsidRPr="001C0FC4" w:rsidRDefault="00296E35" w:rsidP="002E3FCC">
            <w:pPr>
              <w:pStyle w:val="TAL"/>
            </w:pPr>
            <w:r w:rsidRPr="001C0FC4">
              <w:t xml:space="preserve">Derivation Path: TS </w:t>
            </w:r>
            <w:r>
              <w:t>37.579</w:t>
            </w:r>
            <w:r w:rsidRPr="001C0FC4">
              <w:t>-1 [2], Table 5.5.3.8.7-1, condition FD_ACCEPTED</w:t>
            </w:r>
          </w:p>
        </w:tc>
      </w:tr>
    </w:tbl>
    <w:p w14:paraId="4BA14058" w14:textId="77777777" w:rsidR="00296E35" w:rsidRPr="001C0FC4" w:rsidRDefault="00296E35" w:rsidP="00296E35"/>
    <w:p w14:paraId="042E3C66" w14:textId="517C91B0" w:rsidR="00296E35" w:rsidRPr="001C0FC4" w:rsidRDefault="00296E35" w:rsidP="00296E35">
      <w:pPr>
        <w:pStyle w:val="TH"/>
      </w:pPr>
      <w:r w:rsidRPr="001C0FC4">
        <w:t>Table 6.2.8.3.3-8: HTTP GET from the UE (step 4, Table 6.2.8.3.2-1;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DF48F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7CCFD304" w14:textId="6BBE11D5" w:rsidR="00296E35" w:rsidRPr="001C0FC4" w:rsidRDefault="00296E35" w:rsidP="002E3FCC">
            <w:pPr>
              <w:pStyle w:val="TAL"/>
            </w:pPr>
            <w:r w:rsidRPr="001C0FC4">
              <w:t xml:space="preserve">Derivation Path: TS </w:t>
            </w:r>
            <w:r>
              <w:t>37.579</w:t>
            </w:r>
            <w:r w:rsidRPr="001C0FC4">
              <w:t>-1 [2], Table 5.5.4.2-1, condition FD_HTTP</w:t>
            </w:r>
          </w:p>
        </w:tc>
      </w:tr>
    </w:tbl>
    <w:p w14:paraId="4FFF507F" w14:textId="77777777" w:rsidR="00296E35" w:rsidRPr="001C0FC4" w:rsidRDefault="00296E35" w:rsidP="00296E35"/>
    <w:p w14:paraId="10C00263" w14:textId="3E6F85D7" w:rsidR="00296E35" w:rsidRPr="001C0FC4" w:rsidRDefault="00296E35" w:rsidP="00296E35">
      <w:pPr>
        <w:pStyle w:val="TH"/>
      </w:pPr>
      <w:r w:rsidRPr="001C0FC4">
        <w:t>Table 6.2.8.3.3-9: HTTP 200 (OK) from the SS (step 4, Table 6.2.8.3.2-1;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F1B237"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128592C" w14:textId="404CB5CB" w:rsidR="00296E35" w:rsidRPr="001C0FC4" w:rsidRDefault="00296E35" w:rsidP="002E3FCC">
            <w:pPr>
              <w:pStyle w:val="TAL"/>
            </w:pPr>
            <w:r w:rsidRPr="001C0FC4">
              <w:t xml:space="preserve">Derivation Path: TS </w:t>
            </w:r>
            <w:r>
              <w:t>37.579</w:t>
            </w:r>
            <w:r w:rsidRPr="001C0FC4">
              <w:t>-1 [2], Table 5.5.4.6-1, condition FD_HTTP</w:t>
            </w:r>
          </w:p>
        </w:tc>
      </w:tr>
    </w:tbl>
    <w:p w14:paraId="1A4EE1E4" w14:textId="77777777" w:rsidR="00296E35" w:rsidRPr="001C0FC4" w:rsidRDefault="00296E35" w:rsidP="00296E35"/>
    <w:p w14:paraId="5F3CAFAF" w14:textId="77777777" w:rsidR="00296E35" w:rsidRPr="001C0FC4" w:rsidRDefault="00296E35" w:rsidP="00296E35">
      <w:pPr>
        <w:pStyle w:val="TH"/>
      </w:pPr>
      <w:r w:rsidRPr="001C0FC4">
        <w:t>Table 6.2.8.3.3-10: Void</w:t>
      </w:r>
    </w:p>
    <w:p w14:paraId="362CADD5" w14:textId="77777777" w:rsidR="00296E35" w:rsidRPr="001C0FC4" w:rsidRDefault="00296E35" w:rsidP="00296E35"/>
    <w:p w14:paraId="6B159560" w14:textId="77777777" w:rsidR="00296E35" w:rsidRPr="001C0FC4" w:rsidRDefault="00296E35" w:rsidP="00296E35">
      <w:pPr>
        <w:pStyle w:val="Heading3"/>
      </w:pPr>
      <w:bookmarkStart w:id="1092" w:name="_Toc42507366"/>
      <w:bookmarkStart w:id="1093" w:name="_Toc52307897"/>
      <w:bookmarkStart w:id="1094" w:name="_Toc52782449"/>
      <w:bookmarkStart w:id="1095" w:name="_Toc52783060"/>
      <w:bookmarkStart w:id="1096" w:name="_Toc59042929"/>
      <w:bookmarkStart w:id="1097" w:name="_Toc75459158"/>
      <w:bookmarkStart w:id="1098" w:name="_Toc90630598"/>
      <w:bookmarkStart w:id="1099" w:name="_Toc100778805"/>
      <w:bookmarkStart w:id="1100" w:name="_Toc101286136"/>
      <w:bookmarkStart w:id="1101" w:name="_Toc106817722"/>
      <w:bookmarkStart w:id="1102" w:name="_Toc106817847"/>
      <w:bookmarkStart w:id="1103" w:name="_Toc178186365"/>
      <w:bookmarkStart w:id="1104" w:name="_Toc181109106"/>
      <w:r w:rsidRPr="001C0FC4">
        <w:t>6.2.9</w:t>
      </w:r>
      <w:r w:rsidRPr="001C0FC4">
        <w:tab/>
        <w:t>On-network / File Distribution (FD) / FD Using Media Plane / One-to-one Standalone FD / Client Originated (CO)</w:t>
      </w:r>
      <w:bookmarkEnd w:id="1072"/>
      <w:bookmarkEnd w:id="1073"/>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6106B47" w14:textId="77777777" w:rsidR="00296E35" w:rsidRPr="001C0FC4" w:rsidRDefault="00296E35" w:rsidP="00296E35">
      <w:pPr>
        <w:pStyle w:val="H6"/>
      </w:pPr>
      <w:bookmarkStart w:id="1105" w:name="_Toc52782450"/>
      <w:bookmarkStart w:id="1106" w:name="_Toc52783061"/>
      <w:bookmarkStart w:id="1107" w:name="_Toc59042930"/>
      <w:bookmarkStart w:id="1108" w:name="_Toc522499820"/>
      <w:bookmarkStart w:id="1109" w:name="_Toc25610673"/>
      <w:r w:rsidRPr="001C0FC4">
        <w:t>6.2.9.1</w:t>
      </w:r>
      <w:r w:rsidRPr="001C0FC4">
        <w:tab/>
        <w:t>Test Purpose (TP)</w:t>
      </w:r>
      <w:bookmarkEnd w:id="1105"/>
      <w:bookmarkEnd w:id="1106"/>
      <w:bookmarkEnd w:id="1107"/>
    </w:p>
    <w:p w14:paraId="2EF04FBF" w14:textId="77777777" w:rsidR="00296E35" w:rsidRPr="001C0FC4" w:rsidRDefault="00296E35" w:rsidP="00296E35">
      <w:pPr>
        <w:pStyle w:val="H6"/>
      </w:pPr>
      <w:r w:rsidRPr="001C0FC4">
        <w:t>(1)</w:t>
      </w:r>
    </w:p>
    <w:p w14:paraId="54301A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FBCE0" w14:textId="77777777" w:rsidR="00296E35" w:rsidRPr="001C0FC4" w:rsidRDefault="00296E35" w:rsidP="00296E35">
      <w:pPr>
        <w:pStyle w:val="PL"/>
      </w:pPr>
      <w:r w:rsidRPr="001C0FC4">
        <w:rPr>
          <w:b/>
        </w:rPr>
        <w:t>ensure that</w:t>
      </w:r>
      <w:r w:rsidRPr="001C0FC4">
        <w:t xml:space="preserve"> {</w:t>
      </w:r>
    </w:p>
    <w:p w14:paraId="437DB7E3"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4904697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94FBB13" w14:textId="77777777" w:rsidR="00296E35" w:rsidRPr="001C0FC4" w:rsidRDefault="00296E35" w:rsidP="00296E35">
      <w:pPr>
        <w:pStyle w:val="PL"/>
      </w:pPr>
      <w:r w:rsidRPr="001C0FC4">
        <w:t xml:space="preserve">            }</w:t>
      </w:r>
    </w:p>
    <w:p w14:paraId="12C89981" w14:textId="77777777" w:rsidR="00296E35" w:rsidRPr="001C0FC4" w:rsidRDefault="00296E35" w:rsidP="00296E35">
      <w:pPr>
        <w:pStyle w:val="PL"/>
      </w:pPr>
    </w:p>
    <w:p w14:paraId="34B595EC" w14:textId="77777777" w:rsidR="00296E35" w:rsidRPr="001C0FC4" w:rsidRDefault="00296E35" w:rsidP="00296E35">
      <w:pPr>
        <w:pStyle w:val="H6"/>
      </w:pPr>
      <w:r w:rsidRPr="001C0FC4">
        <w:t>(2)</w:t>
      </w:r>
    </w:p>
    <w:p w14:paraId="35455115"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3F445E02" w14:textId="77777777" w:rsidR="00296E35" w:rsidRPr="001C0FC4" w:rsidRDefault="00296E35" w:rsidP="00296E35">
      <w:pPr>
        <w:pStyle w:val="PL"/>
      </w:pPr>
      <w:r w:rsidRPr="001C0FC4">
        <w:rPr>
          <w:b/>
        </w:rPr>
        <w:t>ensure that</w:t>
      </w:r>
      <w:r w:rsidRPr="001C0FC4">
        <w:t xml:space="preserve"> {</w:t>
      </w:r>
    </w:p>
    <w:p w14:paraId="3CD7423A"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29147A3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11A0A2D0" w14:textId="77777777" w:rsidR="00296E35" w:rsidRPr="001C0FC4" w:rsidRDefault="00296E35" w:rsidP="00296E35">
      <w:pPr>
        <w:pStyle w:val="PL"/>
      </w:pPr>
      <w:r w:rsidRPr="001C0FC4">
        <w:t xml:space="preserve">            }</w:t>
      </w:r>
    </w:p>
    <w:p w14:paraId="5A92C673" w14:textId="77777777" w:rsidR="00296E35" w:rsidRPr="001C0FC4" w:rsidRDefault="00296E35" w:rsidP="00296E35">
      <w:pPr>
        <w:pStyle w:val="PL"/>
      </w:pPr>
    </w:p>
    <w:p w14:paraId="4BD40F28" w14:textId="77777777" w:rsidR="00296E35" w:rsidRPr="001C0FC4" w:rsidRDefault="00296E35" w:rsidP="00296E35">
      <w:pPr>
        <w:pStyle w:val="H6"/>
      </w:pPr>
      <w:r w:rsidRPr="001C0FC4">
        <w:t>(3)</w:t>
      </w:r>
    </w:p>
    <w:p w14:paraId="21564228"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0534BD18" w14:textId="77777777" w:rsidR="00296E35" w:rsidRPr="001C0FC4" w:rsidRDefault="00296E35" w:rsidP="00296E35">
      <w:pPr>
        <w:pStyle w:val="PL"/>
      </w:pPr>
      <w:r w:rsidRPr="001C0FC4">
        <w:rPr>
          <w:b/>
        </w:rPr>
        <w:t>ensure that</w:t>
      </w:r>
      <w:r w:rsidRPr="001C0FC4">
        <w:t xml:space="preserve"> {</w:t>
      </w:r>
    </w:p>
    <w:p w14:paraId="5346FCE9"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5616383"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643395DE" w14:textId="77777777" w:rsidR="00296E35" w:rsidRPr="001C0FC4" w:rsidRDefault="00296E35" w:rsidP="00296E35">
      <w:pPr>
        <w:pStyle w:val="PL"/>
      </w:pPr>
      <w:r w:rsidRPr="001C0FC4">
        <w:t xml:space="preserve">            }</w:t>
      </w:r>
    </w:p>
    <w:p w14:paraId="2A095A77" w14:textId="77777777" w:rsidR="00296E35" w:rsidRPr="001C0FC4" w:rsidRDefault="00296E35" w:rsidP="00296E35">
      <w:pPr>
        <w:pStyle w:val="PL"/>
      </w:pPr>
    </w:p>
    <w:p w14:paraId="43E04186" w14:textId="77777777" w:rsidR="00296E35" w:rsidRPr="001C0FC4" w:rsidRDefault="00296E35" w:rsidP="00296E35">
      <w:pPr>
        <w:pStyle w:val="H6"/>
      </w:pPr>
      <w:bookmarkStart w:id="1110" w:name="_Hlk39584411"/>
      <w:r w:rsidRPr="001C0FC4">
        <w:t>(4)</w:t>
      </w:r>
    </w:p>
    <w:p w14:paraId="0D3E97A9"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354CEA0A" w14:textId="77777777" w:rsidR="00296E35" w:rsidRPr="001C0FC4" w:rsidRDefault="00296E35" w:rsidP="00296E35">
      <w:pPr>
        <w:pStyle w:val="PL"/>
      </w:pPr>
      <w:r w:rsidRPr="001C0FC4">
        <w:rPr>
          <w:b/>
        </w:rPr>
        <w:t>ensure that</w:t>
      </w:r>
      <w:r w:rsidRPr="001C0FC4">
        <w:t xml:space="preserve"> {</w:t>
      </w:r>
    </w:p>
    <w:p w14:paraId="62BB4B9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464F9E0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76F030E" w14:textId="77777777" w:rsidR="00296E35" w:rsidRPr="001C0FC4" w:rsidRDefault="00296E35" w:rsidP="00296E35">
      <w:pPr>
        <w:pStyle w:val="PL"/>
      </w:pPr>
      <w:r w:rsidRPr="001C0FC4">
        <w:t xml:space="preserve">            }</w:t>
      </w:r>
    </w:p>
    <w:p w14:paraId="78D521F9" w14:textId="77777777" w:rsidR="00296E35" w:rsidRPr="001C0FC4" w:rsidRDefault="00296E35" w:rsidP="00296E35">
      <w:pPr>
        <w:pStyle w:val="PL"/>
      </w:pPr>
    </w:p>
    <w:p w14:paraId="23855142" w14:textId="77777777" w:rsidR="00296E35" w:rsidRPr="001C0FC4" w:rsidRDefault="00296E35" w:rsidP="00296E35">
      <w:pPr>
        <w:pStyle w:val="H6"/>
      </w:pPr>
      <w:bookmarkStart w:id="1111" w:name="_Toc52782451"/>
      <w:bookmarkStart w:id="1112" w:name="_Toc52783062"/>
      <w:bookmarkStart w:id="1113" w:name="_Toc59042931"/>
      <w:bookmarkEnd w:id="1110"/>
      <w:r w:rsidRPr="001C0FC4">
        <w:t>6.2.9.2</w:t>
      </w:r>
      <w:r w:rsidRPr="001C0FC4">
        <w:tab/>
        <w:t>Conformance requirements</w:t>
      </w:r>
      <w:bookmarkEnd w:id="1111"/>
      <w:bookmarkEnd w:id="1112"/>
      <w:bookmarkEnd w:id="1113"/>
    </w:p>
    <w:p w14:paraId="4C8B17E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220631" w14:textId="77777777" w:rsidR="00296E35" w:rsidRPr="001C0FC4" w:rsidRDefault="00296E35" w:rsidP="00296E35">
      <w:r w:rsidRPr="001C0FC4">
        <w:t>[TS 24.282, clause 10.2.5.2.3]</w:t>
      </w:r>
    </w:p>
    <w:p w14:paraId="27543B87" w14:textId="77777777" w:rsidR="00296E35" w:rsidRPr="001C0FC4" w:rsidRDefault="00296E35" w:rsidP="00296E35">
      <w:r w:rsidRPr="001C0FC4">
        <w:t>The MCData client shall generate a SIP INVITE request in accordance with 3GPP TS 24.229 [5] with the clarifications given below.</w:t>
      </w:r>
    </w:p>
    <w:p w14:paraId="657C6695" w14:textId="77777777" w:rsidR="00296E35" w:rsidRPr="001C0FC4" w:rsidRDefault="00296E35" w:rsidP="00296E35">
      <w:r w:rsidRPr="001C0FC4">
        <w:t>The MCData client:</w:t>
      </w:r>
    </w:p>
    <w:p w14:paraId="70785956"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4083812"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5A5BDFE2"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1A8B6AC"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074A899" w14:textId="77777777" w:rsidR="00296E35" w:rsidRPr="001C0FC4" w:rsidRDefault="00296E35" w:rsidP="00296E35">
      <w:pPr>
        <w:pStyle w:val="B1"/>
      </w:pPr>
      <w:r w:rsidRPr="001C0FC4">
        <w:t>5)</w:t>
      </w:r>
      <w:r w:rsidRPr="001C0FC4">
        <w:tab/>
        <w:t>should include the "timer" option tag in the Supported header field;</w:t>
      </w:r>
    </w:p>
    <w:p w14:paraId="6674AD54"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252A4EC0"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631BF06B" w14:textId="77777777" w:rsidR="00296E35" w:rsidRPr="001C0FC4" w:rsidRDefault="00296E35" w:rsidP="00296E35">
      <w:pPr>
        <w:pStyle w:val="B1"/>
      </w:pPr>
      <w:r w:rsidRPr="001C0FC4">
        <w:t>8)</w:t>
      </w:r>
      <w:r w:rsidRPr="001C0FC4">
        <w:tab/>
        <w:t>if a one-to-one file distribution is requested:</w:t>
      </w:r>
    </w:p>
    <w:p w14:paraId="41E31C7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0C750FA"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397A618F" w14:textId="77777777" w:rsidR="00296E35" w:rsidRPr="001C0FC4" w:rsidRDefault="00296E35" w:rsidP="00296E35">
      <w:pPr>
        <w:pStyle w:val="B3"/>
      </w:pPr>
      <w:r w:rsidRPr="001C0FC4">
        <w:t>i)</w:t>
      </w:r>
      <w:r w:rsidRPr="001C0FC4">
        <w:tab/>
        <w:t>the &lt;request-type&gt; element set to a value of "one-to-one-fd";</w:t>
      </w:r>
    </w:p>
    <w:p w14:paraId="26FD8384"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6AB2D4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4FF3E955" w14:textId="77777777" w:rsidR="00296E35" w:rsidRPr="001C0FC4" w:rsidRDefault="00296E35" w:rsidP="00296E35">
      <w:pPr>
        <w:pStyle w:val="B3"/>
      </w:pPr>
      <w:r w:rsidRPr="001C0FC4">
        <w:t>ii)</w:t>
      </w:r>
      <w:r w:rsidRPr="001C0FC4">
        <w:tab/>
        <w:t>shall use the keying material to generate a PCK as described in 3GPP TS 33.180 [26];</w:t>
      </w:r>
    </w:p>
    <w:p w14:paraId="5B4B5019"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CB05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6015CA9A"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F0A5D6C"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0BAECC28"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BDADECA" w14:textId="77777777" w:rsidR="00296E35" w:rsidRPr="001C0FC4" w:rsidRDefault="00296E35" w:rsidP="00296E35">
      <w:pPr>
        <w:pStyle w:val="B1"/>
      </w:pPr>
      <w:r w:rsidRPr="001C0FC4">
        <w:t>9)</w:t>
      </w:r>
      <w:r w:rsidRPr="001C0FC4">
        <w:tab/>
        <w:t xml:space="preserve">if a group file distribution is requested: </w:t>
      </w:r>
    </w:p>
    <w:p w14:paraId="26A1D76E"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29D26DF4"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8D0FF10" w14:textId="77777777" w:rsidR="00296E35" w:rsidRPr="001C0FC4" w:rsidRDefault="00296E35" w:rsidP="00296E35">
      <w:pPr>
        <w:pStyle w:val="B3"/>
      </w:pPr>
      <w:r w:rsidRPr="001C0FC4">
        <w:t>i)</w:t>
      </w:r>
      <w:r w:rsidRPr="001C0FC4">
        <w:tab/>
        <w:t>the &lt;request-type&gt; element set to a value of "group-fd";</w:t>
      </w:r>
    </w:p>
    <w:p w14:paraId="54D5BEFC" w14:textId="77777777" w:rsidR="00296E35" w:rsidRPr="001C0FC4" w:rsidRDefault="00296E35" w:rsidP="00296E35">
      <w:pPr>
        <w:pStyle w:val="B3"/>
      </w:pPr>
      <w:r w:rsidRPr="001C0FC4">
        <w:t>ii)</w:t>
      </w:r>
      <w:r w:rsidRPr="001C0FC4">
        <w:tab/>
        <w:t>the &lt;mcdata-request-uri&gt; element set to the MCData group identity; and</w:t>
      </w:r>
    </w:p>
    <w:p w14:paraId="270CAFE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CC4E90A"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192D0059"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E731665"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02F0625"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70B912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51CD867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54ABC377" w14:textId="77777777" w:rsidR="00296E35" w:rsidRPr="001C0FC4" w:rsidRDefault="00296E35" w:rsidP="00296E35">
      <w:r w:rsidRPr="001C0FC4">
        <w:t>On receipt of a SIP 2xx response to the SIP INVITE request, the MCData client:</w:t>
      </w:r>
    </w:p>
    <w:p w14:paraId="5C769654" w14:textId="77777777" w:rsidR="00296E35" w:rsidRPr="001C0FC4" w:rsidRDefault="00296E35" w:rsidP="00296E35">
      <w:pPr>
        <w:pStyle w:val="B1"/>
      </w:pPr>
      <w:r w:rsidRPr="001C0FC4">
        <w:t>1)</w:t>
      </w:r>
      <w:r w:rsidRPr="001C0FC4">
        <w:tab/>
        <w:t xml:space="preserve">shall send a SIP ACK request as specified in 3GPP TS 24.229 [5]; </w:t>
      </w:r>
    </w:p>
    <w:p w14:paraId="4C71F626"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AFCDD48" w14:textId="77777777" w:rsidR="00296E35" w:rsidRPr="001C0FC4" w:rsidRDefault="00296E35" w:rsidP="00296E35">
      <w:pPr>
        <w:pStyle w:val="B1"/>
      </w:pPr>
      <w:r w:rsidRPr="001C0FC4">
        <w:t>3)</w:t>
      </w:r>
      <w:r w:rsidRPr="001C0FC4">
        <w:tab/>
        <w:t>shall interact with the media plane as specified in 3GPP TS 24.582 [15] subclause 10.2.5.1.1..</w:t>
      </w:r>
    </w:p>
    <w:p w14:paraId="61C1E5F3" w14:textId="77777777" w:rsidR="00296E35" w:rsidRPr="001C0FC4" w:rsidRDefault="00296E35" w:rsidP="00296E35">
      <w:r w:rsidRPr="001C0FC4">
        <w:t>[TS 24.282, clause 6.2.2.3]</w:t>
      </w:r>
    </w:p>
    <w:p w14:paraId="669F9077" w14:textId="77777777" w:rsidR="00296E35" w:rsidRPr="001C0FC4" w:rsidRDefault="00296E35" w:rsidP="00296E35">
      <w:r w:rsidRPr="001C0FC4">
        <w:t>In order to generate an FD message, the MCData client:</w:t>
      </w:r>
    </w:p>
    <w:p w14:paraId="1276025F" w14:textId="77777777" w:rsidR="00296E35" w:rsidRPr="001C0FC4" w:rsidRDefault="00296E35" w:rsidP="00296E35">
      <w:pPr>
        <w:pStyle w:val="B1"/>
      </w:pPr>
      <w:r w:rsidRPr="001C0FC4">
        <w:t>1)</w:t>
      </w:r>
      <w:r w:rsidRPr="001C0FC4">
        <w:tab/>
        <w:t>shall generate an FD SIGNALLING PAYLOAD message as specified in subclause 15.1.3; and</w:t>
      </w:r>
    </w:p>
    <w:p w14:paraId="5445A18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0E524F33" w14:textId="77777777" w:rsidR="00296E35" w:rsidRPr="001C0FC4" w:rsidRDefault="00296E35" w:rsidP="00296E35">
      <w:r w:rsidRPr="001C0FC4">
        <w:t>When generating an FD SIGNALLING PAYLOAD message as specified in subclause 15.1.3, the MCData client:</w:t>
      </w:r>
    </w:p>
    <w:p w14:paraId="06B50FE1" w14:textId="77777777" w:rsidR="00296E35" w:rsidRPr="001C0FC4" w:rsidRDefault="00296E35" w:rsidP="00296E35">
      <w:pPr>
        <w:pStyle w:val="B1"/>
      </w:pPr>
      <w:r w:rsidRPr="001C0FC4">
        <w:t>1)</w:t>
      </w:r>
      <w:r w:rsidRPr="001C0FC4">
        <w:tab/>
        <w:t>shall set the Date and time IE to the current time as specified in subclause 15.2.8;</w:t>
      </w:r>
    </w:p>
    <w:p w14:paraId="6B2ECEA0"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DB9D08C"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5C8297F3"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90C2051"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01409181"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251ABFAE"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E384A6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208C4999"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F0366E"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5A64F2DD" w14:textId="77777777" w:rsidR="00296E35" w:rsidRPr="001C0FC4" w:rsidRDefault="00296E35" w:rsidP="00296E35">
      <w:r w:rsidRPr="001C0FC4">
        <w:t>[TS 24.282, clause 12.2.1.2]</w:t>
      </w:r>
    </w:p>
    <w:p w14:paraId="6DC5E2CC" w14:textId="77777777" w:rsidR="00296E35" w:rsidRPr="001C0FC4" w:rsidRDefault="00296E35" w:rsidP="00296E35">
      <w:pPr>
        <w:rPr>
          <w:rFonts w:eastAsia="SimSun"/>
        </w:rPr>
      </w:pPr>
      <w:r w:rsidRPr="001C0FC4">
        <w:rPr>
          <w:rFonts w:eastAsia="SimSun"/>
        </w:rPr>
        <w:t>Upon receipt of a:</w:t>
      </w:r>
    </w:p>
    <w:p w14:paraId="5B9A9622"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47E7117"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1C557ED" w14:textId="77777777" w:rsidR="00296E35" w:rsidRPr="001C0FC4" w:rsidRDefault="00296E35" w:rsidP="00296E35">
      <w:pPr>
        <w:rPr>
          <w:rFonts w:eastAsia="SimSun"/>
        </w:rPr>
      </w:pPr>
      <w:r w:rsidRPr="001C0FC4">
        <w:rPr>
          <w:rFonts w:eastAsia="SimSun"/>
        </w:rPr>
        <w:t>the MCData client:</w:t>
      </w:r>
    </w:p>
    <w:p w14:paraId="5ACAC70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04276F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00DBB622" w14:textId="77777777" w:rsidR="00296E35" w:rsidRPr="001C0FC4" w:rsidRDefault="00296E35" w:rsidP="00296E35">
      <w:r w:rsidRPr="001C0FC4">
        <w:t>[TS 24.582, clause 6.1.1.2.1]</w:t>
      </w:r>
    </w:p>
    <w:p w14:paraId="07E6F140" w14:textId="77777777" w:rsidR="00296E35" w:rsidRPr="001C0FC4" w:rsidRDefault="00296E35" w:rsidP="00296E35">
      <w:r w:rsidRPr="001C0FC4">
        <w:t>Upon receiving an indication to establish MSRP connection for standalone SDS using media plane as the originating client, the MCData client:</w:t>
      </w:r>
    </w:p>
    <w:p w14:paraId="41C1CEE3" w14:textId="77777777" w:rsidR="00296E35" w:rsidRPr="001C0FC4" w:rsidRDefault="00296E35" w:rsidP="00296E35">
      <w:pPr>
        <w:pStyle w:val="B1"/>
      </w:pPr>
      <w:r w:rsidRPr="001C0FC4">
        <w:t>1.</w:t>
      </w:r>
      <w:r w:rsidRPr="001C0FC4">
        <w:tab/>
        <w:t>shall act as an MSRP client according to IETF RFC 6135 [12];</w:t>
      </w:r>
    </w:p>
    <w:p w14:paraId="432AA701" w14:textId="77777777" w:rsidR="00296E35" w:rsidRPr="001C0FC4" w:rsidRDefault="00296E35" w:rsidP="00296E35">
      <w:pPr>
        <w:pStyle w:val="B1"/>
      </w:pPr>
      <w:r w:rsidRPr="001C0FC4">
        <w:t>2.</w:t>
      </w:r>
      <w:r w:rsidRPr="001C0FC4">
        <w:tab/>
        <w:t>shall act according to IETF RFC 6135 [12], as:</w:t>
      </w:r>
    </w:p>
    <w:p w14:paraId="5655ACED" w14:textId="77777777" w:rsidR="00296E35" w:rsidRPr="001C0FC4" w:rsidRDefault="00296E35" w:rsidP="00296E35">
      <w:pPr>
        <w:pStyle w:val="B2"/>
      </w:pPr>
      <w:r w:rsidRPr="001C0FC4">
        <w:t>a.</w:t>
      </w:r>
      <w:r w:rsidRPr="001C0FC4">
        <w:tab/>
        <w:t>an "active" endpoint, if a=setup attribute in the received SDP answer is set to "passive"; and</w:t>
      </w:r>
    </w:p>
    <w:p w14:paraId="2FD7D897" w14:textId="77777777" w:rsidR="00296E35" w:rsidRPr="001C0FC4" w:rsidRDefault="00296E35" w:rsidP="00296E35">
      <w:pPr>
        <w:pStyle w:val="B2"/>
      </w:pPr>
      <w:r w:rsidRPr="001C0FC4">
        <w:t>b.</w:t>
      </w:r>
      <w:r w:rsidRPr="001C0FC4">
        <w:tab/>
        <w:t>an "passive" endpoint, if a=setup attribute in the received SDP answer is set to "active";</w:t>
      </w:r>
    </w:p>
    <w:p w14:paraId="069CE031"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4B51684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A59A4"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6EDA6FE"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262C43E1"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B34CDE8"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03CBF57B"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42952C00"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FC5DE4E" w14:textId="77777777" w:rsidR="00296E35" w:rsidRPr="001C0FC4" w:rsidRDefault="00296E35" w:rsidP="00296E35">
      <w:r w:rsidRPr="001C0FC4">
        <w:t>If MSRP chunking is not used then on receipt of a 200 (OK) response, the MCData client shall terminate the SIP session as specified in 3GPP TS 24.282 [8].</w:t>
      </w:r>
    </w:p>
    <w:p w14:paraId="14EE3C2B" w14:textId="77777777" w:rsidR="00296E35" w:rsidRPr="001C0FC4" w:rsidRDefault="00296E35" w:rsidP="00296E35">
      <w:r w:rsidRPr="001C0FC4">
        <w:t>If MSRP chunking is used, the MCData client:</w:t>
      </w:r>
    </w:p>
    <w:p w14:paraId="1286EB68" w14:textId="77777777" w:rsidR="00296E35" w:rsidRPr="001C0FC4" w:rsidRDefault="00296E35" w:rsidP="00296E35">
      <w:pPr>
        <w:pStyle w:val="B1"/>
      </w:pPr>
      <w:r w:rsidRPr="001C0FC4">
        <w:t>1.</w:t>
      </w:r>
      <w:r w:rsidRPr="001C0FC4">
        <w:tab/>
        <w:t>shall send further MSRP SEND requests as necessary;</w:t>
      </w:r>
    </w:p>
    <w:p w14:paraId="5D01A795" w14:textId="77777777" w:rsidR="00296E35" w:rsidRPr="001C0FC4" w:rsidRDefault="00296E35" w:rsidP="00296E35">
      <w:pPr>
        <w:pStyle w:val="B1"/>
      </w:pPr>
      <w:r w:rsidRPr="001C0FC4">
        <w:t>2.</w:t>
      </w:r>
      <w:r w:rsidRPr="001C0FC4">
        <w:tab/>
        <w:t>shall wait for a 200 (OK) response to each MSRP SEND request sent; and</w:t>
      </w:r>
    </w:p>
    <w:p w14:paraId="2386DED0"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081EA9A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B604311"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6F9A842"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2B8D7F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41554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24484"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3BB31C0" w14:textId="77777777" w:rsidR="00296E35" w:rsidRPr="001C0FC4" w:rsidRDefault="00296E35" w:rsidP="00296E35">
      <w:r w:rsidRPr="001C0FC4">
        <w:t>[TS 24.582, clause 7.1.2.1]</w:t>
      </w:r>
    </w:p>
    <w:p w14:paraId="6F707C9F" w14:textId="77777777" w:rsidR="00296E35" w:rsidRPr="001C0FC4" w:rsidRDefault="00296E35" w:rsidP="00296E35">
      <w:r w:rsidRPr="001C0FC4">
        <w:t>Upon receiving an indication to establish MSRP connection for file distribution as the originating client, the MCData client:</w:t>
      </w:r>
    </w:p>
    <w:p w14:paraId="4969D2ED" w14:textId="77777777" w:rsidR="00296E35" w:rsidRPr="001C0FC4" w:rsidRDefault="00296E35" w:rsidP="00296E35">
      <w:pPr>
        <w:pStyle w:val="B1"/>
      </w:pPr>
      <w:r w:rsidRPr="001C0FC4">
        <w:t>1.</w:t>
      </w:r>
      <w:r w:rsidRPr="001C0FC4">
        <w:tab/>
        <w:t>shall act as an MSRP client according to IETF RFC 6135 [12];</w:t>
      </w:r>
    </w:p>
    <w:p w14:paraId="7BCDAEFA" w14:textId="77777777" w:rsidR="00296E35" w:rsidRPr="001C0FC4" w:rsidRDefault="00296E35" w:rsidP="00296E35">
      <w:pPr>
        <w:pStyle w:val="B1"/>
      </w:pPr>
      <w:r w:rsidRPr="001C0FC4">
        <w:t>2.</w:t>
      </w:r>
      <w:r w:rsidRPr="001C0FC4">
        <w:tab/>
        <w:t>shall act according to IETF RFC 6135 [12], as:</w:t>
      </w:r>
    </w:p>
    <w:p w14:paraId="1CBEA7B5" w14:textId="77777777" w:rsidR="00296E35" w:rsidRPr="001C0FC4" w:rsidRDefault="00296E35" w:rsidP="00296E35">
      <w:pPr>
        <w:pStyle w:val="B2"/>
      </w:pPr>
      <w:r w:rsidRPr="001C0FC4">
        <w:t>a.</w:t>
      </w:r>
      <w:r w:rsidRPr="001C0FC4">
        <w:tab/>
        <w:t>an "active" endpoint, if a=setup attribute in the received SDP answer is set to "passive"; and</w:t>
      </w:r>
    </w:p>
    <w:p w14:paraId="59347A08" w14:textId="77777777" w:rsidR="00296E35" w:rsidRPr="001C0FC4" w:rsidRDefault="00296E35" w:rsidP="00296E35">
      <w:pPr>
        <w:pStyle w:val="B2"/>
      </w:pPr>
      <w:r w:rsidRPr="001C0FC4">
        <w:t>b.</w:t>
      </w:r>
      <w:r w:rsidRPr="001C0FC4">
        <w:tab/>
        <w:t>an "passive" endpoint, if a=setup attribute in the received SDP answer is set to "active";</w:t>
      </w:r>
    </w:p>
    <w:p w14:paraId="4D3A7659"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56DB0E5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CC13F6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CA9FD35"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706382DD" w14:textId="77777777" w:rsidR="00296E35" w:rsidRPr="001C0FC4" w:rsidRDefault="00296E35" w:rsidP="00296E35">
      <w:pPr>
        <w:pStyle w:val="B2"/>
      </w:pPr>
      <w:r w:rsidRPr="001C0FC4">
        <w:t>a.</w:t>
      </w:r>
      <w:r w:rsidRPr="001C0FC4">
        <w:tab/>
        <w:t>shall set To-Path header according to the MSRP URI(s) received in the answer SDP;</w:t>
      </w:r>
    </w:p>
    <w:p w14:paraId="34A0435C"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0344E9A1"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05C38ABA" w14:textId="77777777" w:rsidR="00296E35" w:rsidRPr="001C0FC4" w:rsidRDefault="00296E35" w:rsidP="00296E35">
      <w:pPr>
        <w:pStyle w:val="B1"/>
      </w:pPr>
      <w:r w:rsidRPr="001C0FC4">
        <w:t>2.</w:t>
      </w:r>
      <w:r w:rsidRPr="001C0FC4">
        <w:tab/>
        <w:t>shall send the MSRP SEND request(s) on the established MSRP connection.</w:t>
      </w:r>
    </w:p>
    <w:p w14:paraId="39ADAEC1" w14:textId="77777777" w:rsidR="00296E35" w:rsidRPr="001C0FC4" w:rsidRDefault="00296E35" w:rsidP="00296E35">
      <w:r w:rsidRPr="001C0FC4">
        <w:t>If MSRP chunking is used, the MCData client:</w:t>
      </w:r>
    </w:p>
    <w:p w14:paraId="571600E3" w14:textId="77777777" w:rsidR="00296E35" w:rsidRPr="001C0FC4" w:rsidRDefault="00296E35" w:rsidP="00296E35">
      <w:pPr>
        <w:pStyle w:val="B1"/>
      </w:pPr>
      <w:r w:rsidRPr="001C0FC4">
        <w:t>1.</w:t>
      </w:r>
      <w:r w:rsidRPr="001C0FC4">
        <w:tab/>
        <w:t>shall send further MSRP SEND requests containing the file as necessary;</w:t>
      </w:r>
    </w:p>
    <w:p w14:paraId="022CECC5" w14:textId="77777777" w:rsidR="00296E35" w:rsidRPr="001C0FC4" w:rsidRDefault="00296E35" w:rsidP="00296E35">
      <w:pPr>
        <w:pStyle w:val="B1"/>
      </w:pPr>
      <w:r w:rsidRPr="001C0FC4">
        <w:t>2.</w:t>
      </w:r>
      <w:r w:rsidRPr="001C0FC4">
        <w:tab/>
        <w:t>shall wait for a 200 (OK) response to each MSRP SEND request sent; and</w:t>
      </w:r>
    </w:p>
    <w:p w14:paraId="1083EF0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076830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D8D11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7DC04E4"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0EB47898"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C8329EC" w14:textId="77777777" w:rsidR="00296E35" w:rsidRPr="001C0FC4" w:rsidRDefault="00296E35" w:rsidP="00296E35">
      <w:pPr>
        <w:pStyle w:val="H6"/>
      </w:pPr>
      <w:bookmarkStart w:id="1114" w:name="_Toc52782452"/>
      <w:bookmarkStart w:id="1115" w:name="_Toc52783063"/>
      <w:bookmarkStart w:id="1116" w:name="_Toc59042932"/>
      <w:r w:rsidRPr="001C0FC4">
        <w:t>6.2.9.3</w:t>
      </w:r>
      <w:r w:rsidRPr="001C0FC4">
        <w:tab/>
        <w:t>Test description</w:t>
      </w:r>
      <w:bookmarkEnd w:id="1114"/>
      <w:bookmarkEnd w:id="1115"/>
      <w:bookmarkEnd w:id="1116"/>
    </w:p>
    <w:p w14:paraId="0EEC2040" w14:textId="77777777" w:rsidR="00296E35" w:rsidRPr="001C0FC4" w:rsidRDefault="00296E35" w:rsidP="00296E35">
      <w:pPr>
        <w:pStyle w:val="H6"/>
      </w:pPr>
      <w:bookmarkStart w:id="1117" w:name="_Toc52782453"/>
      <w:bookmarkStart w:id="1118" w:name="_Toc52783064"/>
      <w:bookmarkStart w:id="1119" w:name="_Toc59042933"/>
      <w:r w:rsidRPr="001C0FC4">
        <w:t>6.2.9.3.1</w:t>
      </w:r>
      <w:r w:rsidRPr="001C0FC4">
        <w:tab/>
        <w:t>Pre-test conditions</w:t>
      </w:r>
      <w:bookmarkEnd w:id="1117"/>
      <w:bookmarkEnd w:id="1118"/>
      <w:bookmarkEnd w:id="1119"/>
    </w:p>
    <w:p w14:paraId="139DDEBE" w14:textId="77777777" w:rsidR="00296E35" w:rsidRDefault="00296E35" w:rsidP="00296E35">
      <w:pPr>
        <w:pStyle w:val="H6"/>
      </w:pPr>
      <w:r w:rsidRPr="00102CE5">
        <w:t>Test configuration</w:t>
      </w:r>
      <w:r>
        <w:t>:</w:t>
      </w:r>
    </w:p>
    <w:p w14:paraId="2A76C7F0" w14:textId="0FC93099" w:rsidR="00296E35" w:rsidRDefault="00296E35" w:rsidP="00296E35">
      <w:pPr>
        <w:pStyle w:val="B1"/>
      </w:pPr>
      <w:r>
        <w:t>-</w:t>
      </w:r>
      <w:r>
        <w:tab/>
        <w:t>Single cell configuration according to TS 37.579-1 [2] clause 5.2.2.2.1.</w:t>
      </w:r>
    </w:p>
    <w:p w14:paraId="29E0FC69" w14:textId="77777777" w:rsidR="00296E35" w:rsidRPr="001C0FC4" w:rsidRDefault="00296E35" w:rsidP="00296E35">
      <w:pPr>
        <w:pStyle w:val="B1"/>
      </w:pPr>
      <w:r w:rsidRPr="001C0FC4">
        <w:t>-</w:t>
      </w:r>
      <w:r w:rsidRPr="001C0FC4">
        <w:tab/>
        <w:t>Test File 1 for CO FD as specified in annex A.2.1 is available at the UE for upload.</w:t>
      </w:r>
    </w:p>
    <w:p w14:paraId="374000CB" w14:textId="77777777" w:rsidR="00296E35" w:rsidRDefault="00296E35" w:rsidP="00296E35">
      <w:pPr>
        <w:pStyle w:val="H6"/>
      </w:pPr>
      <w:r>
        <w:t>Preamble:</w:t>
      </w:r>
    </w:p>
    <w:p w14:paraId="2D6B2B83" w14:textId="7E86BB88" w:rsidR="00296E35" w:rsidRDefault="00296E35" w:rsidP="00296E35">
      <w:pPr>
        <w:pStyle w:val="B1"/>
      </w:pPr>
      <w:r>
        <w:t>-</w:t>
      </w:r>
      <w:r>
        <w:tab/>
        <w:t>The UE has performed procedure 'Initial registration' as described in TS 37.579-1 [2] clause 5.4.2.</w:t>
      </w:r>
    </w:p>
    <w:p w14:paraId="03710A2C" w14:textId="77777777" w:rsidR="00296E35" w:rsidRDefault="00296E35" w:rsidP="00296E35">
      <w:pPr>
        <w:pStyle w:val="B1"/>
      </w:pPr>
      <w:r>
        <w:t>-</w:t>
      </w:r>
      <w:r>
        <w:tab/>
      </w:r>
      <w:r w:rsidRPr="000573F5">
        <w:t>UE States at the end of the preamble</w:t>
      </w:r>
      <w:r>
        <w:t>:</w:t>
      </w:r>
    </w:p>
    <w:p w14:paraId="229FFBB3" w14:textId="77777777" w:rsidR="00296E35" w:rsidRDefault="00296E35" w:rsidP="00296E35">
      <w:pPr>
        <w:pStyle w:val="B1"/>
        <w:ind w:left="852"/>
      </w:pPr>
      <w:r>
        <w:t>-</w:t>
      </w:r>
      <w:r>
        <w:tab/>
        <w:t>The UE is in RRC_IDLE state.</w:t>
      </w:r>
    </w:p>
    <w:p w14:paraId="6E87C0F7" w14:textId="77777777" w:rsidR="00296E35" w:rsidRDefault="00296E35" w:rsidP="00296E35">
      <w:pPr>
        <w:pStyle w:val="B1"/>
        <w:ind w:left="852"/>
      </w:pPr>
      <w:r>
        <w:t>-</w:t>
      </w:r>
      <w:r>
        <w:tab/>
        <w:t>The client is registered for MCData.</w:t>
      </w:r>
    </w:p>
    <w:p w14:paraId="6902B3BF" w14:textId="77777777" w:rsidR="00296E35" w:rsidRPr="001C0FC4" w:rsidRDefault="00296E35" w:rsidP="00296E35">
      <w:pPr>
        <w:pStyle w:val="H6"/>
      </w:pPr>
      <w:bookmarkStart w:id="1120" w:name="_Toc52782454"/>
      <w:bookmarkStart w:id="1121" w:name="_Toc52783065"/>
      <w:bookmarkStart w:id="1122" w:name="_Toc59042934"/>
      <w:r w:rsidRPr="001C0FC4">
        <w:t>6.2.9.3.2</w:t>
      </w:r>
      <w:r w:rsidRPr="001C0FC4">
        <w:tab/>
        <w:t>Test procedure sequence</w:t>
      </w:r>
      <w:bookmarkEnd w:id="1120"/>
      <w:bookmarkEnd w:id="1121"/>
      <w:bookmarkEnd w:id="1122"/>
    </w:p>
    <w:p w14:paraId="27B69582" w14:textId="77777777" w:rsidR="00296E35" w:rsidRPr="001C0FC4" w:rsidRDefault="00296E35" w:rsidP="00296E35">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5FBD9C7" w14:textId="77777777" w:rsidTr="002E3FCC">
        <w:tc>
          <w:tcPr>
            <w:tcW w:w="648" w:type="dxa"/>
            <w:tcBorders>
              <w:top w:val="single" w:sz="4" w:space="0" w:color="auto"/>
              <w:left w:val="single" w:sz="4" w:space="0" w:color="auto"/>
              <w:bottom w:val="nil"/>
              <w:right w:val="single" w:sz="4" w:space="0" w:color="auto"/>
            </w:tcBorders>
            <w:hideMark/>
          </w:tcPr>
          <w:p w14:paraId="22925E04"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42D855C"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62065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89940D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597C21" w14:textId="77777777" w:rsidR="00296E35" w:rsidRPr="001C0FC4" w:rsidRDefault="00296E35" w:rsidP="002E3FCC">
            <w:pPr>
              <w:pStyle w:val="TAH"/>
            </w:pPr>
            <w:r w:rsidRPr="001C0FC4">
              <w:t>Verdict</w:t>
            </w:r>
          </w:p>
        </w:tc>
      </w:tr>
      <w:tr w:rsidR="00296E35" w:rsidRPr="001C0FC4" w14:paraId="7CCADDCB" w14:textId="77777777" w:rsidTr="002E3FCC">
        <w:tc>
          <w:tcPr>
            <w:tcW w:w="648" w:type="dxa"/>
            <w:tcBorders>
              <w:top w:val="nil"/>
              <w:left w:val="single" w:sz="4" w:space="0" w:color="auto"/>
              <w:bottom w:val="single" w:sz="4" w:space="0" w:color="auto"/>
              <w:right w:val="single" w:sz="4" w:space="0" w:color="auto"/>
            </w:tcBorders>
          </w:tcPr>
          <w:p w14:paraId="19DE6E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53B477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32380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9BAE5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7D3FD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206DFF7" w14:textId="77777777" w:rsidR="00296E35" w:rsidRPr="001C0FC4" w:rsidRDefault="00296E35" w:rsidP="002E3FCC">
            <w:pPr>
              <w:pStyle w:val="TAH"/>
            </w:pPr>
          </w:p>
        </w:tc>
      </w:tr>
      <w:tr w:rsidR="00296E35" w:rsidRPr="001C0FC4" w14:paraId="4D86B9E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ABB78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FAB5BA1" w14:textId="6045AB13"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w:t>
            </w:r>
          </w:p>
          <w:p w14:paraId="3BE6F6D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2697AD2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9B8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4A82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03EC22" w14:textId="77777777" w:rsidR="00296E35" w:rsidRPr="001C0FC4" w:rsidRDefault="00296E35" w:rsidP="002E3FCC">
            <w:pPr>
              <w:pStyle w:val="TAC"/>
            </w:pPr>
            <w:r w:rsidRPr="001C0FC4">
              <w:t>-</w:t>
            </w:r>
          </w:p>
        </w:tc>
      </w:tr>
      <w:tr w:rsidR="00296E35" w:rsidRPr="001C0FC4" w14:paraId="631160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95CB4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1A5054A" w14:textId="76BA67E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2C8CA3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0179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95F9D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9ED2FF" w14:textId="77777777" w:rsidR="00296E35" w:rsidRPr="001C0FC4" w:rsidRDefault="00296E35" w:rsidP="002E3FCC">
            <w:pPr>
              <w:pStyle w:val="TAC"/>
            </w:pPr>
            <w:r w:rsidRPr="001C0FC4">
              <w:t>P</w:t>
            </w:r>
          </w:p>
        </w:tc>
      </w:tr>
      <w:tr w:rsidR="00296E35" w:rsidRPr="001C0FC4" w14:paraId="112E49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AEC1A6"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47BFE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9A603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698F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BF38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E60A85" w14:textId="77777777" w:rsidR="00296E35" w:rsidRPr="001C0FC4" w:rsidRDefault="00296E35" w:rsidP="002E3FCC">
            <w:pPr>
              <w:pStyle w:val="TAC"/>
            </w:pPr>
            <w:r w:rsidRPr="001C0FC4">
              <w:t>-</w:t>
            </w:r>
          </w:p>
        </w:tc>
      </w:tr>
      <w:tr w:rsidR="00296E35" w:rsidRPr="001C0FC4" w14:paraId="24AF5E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C04AD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704422B" w14:textId="42F18E9E"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6B55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95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83230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0E32281" w14:textId="77777777" w:rsidR="00296E35" w:rsidRPr="001C0FC4" w:rsidRDefault="00296E35" w:rsidP="002E3FCC">
            <w:pPr>
              <w:pStyle w:val="TAC"/>
            </w:pPr>
            <w:r w:rsidRPr="001C0FC4">
              <w:t>P</w:t>
            </w:r>
          </w:p>
        </w:tc>
      </w:tr>
      <w:tr w:rsidR="00296E35" w:rsidRPr="001C0FC4" w14:paraId="788EEB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6C41C21"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C781D7A"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70FC0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61F0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4D55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D8D5CC" w14:textId="77777777" w:rsidR="00296E35" w:rsidRPr="001C0FC4" w:rsidRDefault="00296E35" w:rsidP="002E3FCC">
            <w:pPr>
              <w:pStyle w:val="TAC"/>
            </w:pPr>
            <w:r w:rsidRPr="001C0FC4">
              <w:t>P</w:t>
            </w:r>
          </w:p>
        </w:tc>
      </w:tr>
      <w:tr w:rsidR="00296E35" w:rsidRPr="001C0FC4" w14:paraId="0C1B37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EB1576"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EA30763" w14:textId="3AEC1E72"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F5F51A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76CC7B0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99F74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AFDF9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4228A2A" w14:textId="77777777" w:rsidR="00296E35" w:rsidRPr="001C0FC4" w:rsidRDefault="00296E35" w:rsidP="002E3FCC">
            <w:pPr>
              <w:pStyle w:val="TAC"/>
            </w:pPr>
            <w:r w:rsidRPr="001C0FC4">
              <w:t>P</w:t>
            </w:r>
          </w:p>
        </w:tc>
      </w:tr>
      <w:tr w:rsidR="00296E35" w:rsidRPr="001C0FC4" w14:paraId="1CD7E7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3EB5E2"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7FD4469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A4DE22"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8EA78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617C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6B7E45" w14:textId="77777777" w:rsidR="00296E35" w:rsidRPr="001C0FC4" w:rsidRDefault="00296E35" w:rsidP="002E3FCC">
            <w:pPr>
              <w:pStyle w:val="TAC"/>
            </w:pPr>
            <w:r w:rsidRPr="001C0FC4">
              <w:t>-</w:t>
            </w:r>
          </w:p>
        </w:tc>
      </w:tr>
      <w:tr w:rsidR="00296E35" w:rsidRPr="001C0FC4" w14:paraId="2F417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D4EEB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D711AB" w14:textId="5C0E666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5CD742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EE14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9DDB9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7FF1125" w14:textId="77777777" w:rsidR="00296E35" w:rsidRPr="001C0FC4" w:rsidRDefault="00296E35" w:rsidP="002E3FCC">
            <w:pPr>
              <w:pStyle w:val="TAC"/>
            </w:pPr>
            <w:r w:rsidRPr="001C0FC4">
              <w:t>P</w:t>
            </w:r>
          </w:p>
        </w:tc>
      </w:tr>
      <w:tr w:rsidR="00296E35" w:rsidRPr="001C0FC4" w14:paraId="65C32E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6EB33"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78A050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EECC6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82491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FBB9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FE4A3" w14:textId="77777777" w:rsidR="00296E35" w:rsidRPr="001C0FC4" w:rsidRDefault="00296E35" w:rsidP="002E3FCC">
            <w:pPr>
              <w:pStyle w:val="TAC"/>
            </w:pPr>
            <w:r w:rsidRPr="001C0FC4">
              <w:t>-</w:t>
            </w:r>
          </w:p>
        </w:tc>
      </w:tr>
      <w:tr w:rsidR="00296E35" w:rsidRPr="001C0FC4" w14:paraId="2FD9A8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DD1836"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BF68C4F" w14:textId="77777777" w:rsidR="00296E35" w:rsidRPr="001C0FC4" w:rsidRDefault="00296E35" w:rsidP="002E3FCC">
            <w:pPr>
              <w:pStyle w:val="TAL"/>
            </w:pPr>
            <w:r w:rsidRPr="001C0FC4">
              <w:t>Check: Does the UE (MCData client) provide the disposition notification to the user?</w:t>
            </w:r>
          </w:p>
          <w:p w14:paraId="7C71917B"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E7134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B14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9B77A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4B17B7" w14:textId="77777777" w:rsidR="00296E35" w:rsidRPr="001C0FC4" w:rsidRDefault="00296E35" w:rsidP="002E3FCC">
            <w:pPr>
              <w:pStyle w:val="TAC"/>
            </w:pPr>
            <w:r w:rsidRPr="001C0FC4">
              <w:t>P</w:t>
            </w:r>
          </w:p>
        </w:tc>
      </w:tr>
      <w:tr w:rsidR="00296E35" w:rsidRPr="001C0FC4" w14:paraId="471A9B7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C256BEA" w14:textId="77777777" w:rsidR="00296E35" w:rsidRPr="001C0FC4" w:rsidRDefault="00296E35" w:rsidP="002E3FCC">
            <w:pPr>
              <w:pStyle w:val="TAN"/>
            </w:pPr>
            <w:r w:rsidRPr="001C0FC4">
              <w:t>NOTE 1:</w:t>
            </w:r>
            <w:r w:rsidRPr="001C0FC4">
              <w:tab/>
              <w:t>This is expected to be done via a suitable implementation dependent MMI.</w:t>
            </w:r>
          </w:p>
          <w:p w14:paraId="52A9DFA6" w14:textId="77777777" w:rsidR="00296E35" w:rsidRDefault="00296E35" w:rsidP="002E3FCC">
            <w:pPr>
              <w:pStyle w:val="TAN"/>
            </w:pPr>
            <w:r w:rsidRPr="001C0FC4">
              <w:t>NOTE 2:</w:t>
            </w:r>
            <w:r w:rsidRPr="001C0FC4">
              <w:tab/>
              <w:t>Test file 1 for CO FD as specified in annex A.2.1.</w:t>
            </w:r>
          </w:p>
          <w:p w14:paraId="59F5D5DE" w14:textId="77777777" w:rsidR="00296E35" w:rsidRPr="001C0FC4" w:rsidRDefault="00296E35" w:rsidP="002E3FCC">
            <w:pPr>
              <w:pStyle w:val="TAN"/>
            </w:pPr>
            <w:r>
              <w:t>NOTE 3:</w:t>
            </w:r>
            <w:r>
              <w:tab/>
              <w:t>The procedure does not release the RRC connection.</w:t>
            </w:r>
          </w:p>
        </w:tc>
      </w:tr>
    </w:tbl>
    <w:p w14:paraId="62C9DFD7" w14:textId="77777777" w:rsidR="00296E35" w:rsidRPr="001C0FC4" w:rsidRDefault="00296E35" w:rsidP="00296E35"/>
    <w:p w14:paraId="759D383C" w14:textId="77777777" w:rsidR="00296E35" w:rsidRPr="001C0FC4" w:rsidRDefault="00296E35" w:rsidP="00296E35">
      <w:pPr>
        <w:pStyle w:val="H6"/>
      </w:pPr>
      <w:bookmarkStart w:id="1123" w:name="_Toc52782455"/>
      <w:bookmarkStart w:id="1124" w:name="_Toc52783066"/>
      <w:bookmarkStart w:id="1125" w:name="_Toc59042935"/>
      <w:r w:rsidRPr="001C0FC4">
        <w:t>6.2.9.3.3</w:t>
      </w:r>
      <w:r w:rsidRPr="001C0FC4">
        <w:tab/>
        <w:t>Specific message contents</w:t>
      </w:r>
      <w:bookmarkEnd w:id="1123"/>
      <w:bookmarkEnd w:id="1124"/>
      <w:bookmarkEnd w:id="1125"/>
    </w:p>
    <w:p w14:paraId="2B833CAD" w14:textId="261D9B33" w:rsidR="00296E35" w:rsidRPr="001C0FC4" w:rsidRDefault="00296E35" w:rsidP="00296E35">
      <w:pPr>
        <w:pStyle w:val="TH"/>
      </w:pPr>
      <w:r w:rsidRPr="001C0FC4">
        <w:t>Table 6.2.9.3.3-1: SIP INVITE from the UE (step 2, Table 6.2.9.3.2-1;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7C23B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4BB7B75" w14:textId="66146D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2456CB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26EF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177A2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B713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86FC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A2B717" w14:textId="77777777" w:rsidR="00296E35" w:rsidRPr="001C0FC4" w:rsidRDefault="00296E35" w:rsidP="002E3FCC">
            <w:pPr>
              <w:pStyle w:val="TAH"/>
              <w:rPr>
                <w:bCs/>
              </w:rPr>
            </w:pPr>
            <w:r w:rsidRPr="001C0FC4">
              <w:rPr>
                <w:bCs/>
              </w:rPr>
              <w:t>Condition</w:t>
            </w:r>
          </w:p>
        </w:tc>
      </w:tr>
      <w:tr w:rsidR="00296E35" w:rsidRPr="001C0FC4" w14:paraId="6310E5A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D3F2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1C18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E34BF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E55E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550797" w14:textId="77777777" w:rsidR="00296E35" w:rsidRPr="001C0FC4" w:rsidRDefault="00296E35" w:rsidP="002E3FCC">
            <w:pPr>
              <w:pStyle w:val="TAL"/>
            </w:pPr>
          </w:p>
        </w:tc>
      </w:tr>
      <w:tr w:rsidR="00296E35" w:rsidRPr="001C0FC4" w14:paraId="33E5F4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A4606B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7B666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15514C"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4DC811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5116D7" w14:textId="77777777" w:rsidR="00296E35" w:rsidRPr="001C0FC4" w:rsidRDefault="00296E35" w:rsidP="002E3FCC">
            <w:pPr>
              <w:pStyle w:val="TAL"/>
            </w:pPr>
          </w:p>
        </w:tc>
      </w:tr>
      <w:tr w:rsidR="00296E35" w:rsidRPr="001C0FC4" w14:paraId="534E7E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E277E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1F57E6" w14:textId="77777777" w:rsidR="00296E35" w:rsidRPr="001C0FC4" w:rsidRDefault="00296E35" w:rsidP="002E3FCC">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5B7BF11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DDC8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56C84A" w14:textId="77777777" w:rsidR="00296E35" w:rsidRPr="001C0FC4" w:rsidRDefault="00296E35" w:rsidP="002E3FCC">
            <w:pPr>
              <w:pStyle w:val="TAL"/>
            </w:pPr>
          </w:p>
        </w:tc>
      </w:tr>
      <w:tr w:rsidR="00296E35" w:rsidRPr="001C0FC4" w14:paraId="322B0C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51F06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38071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377D7"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1694A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693534" w14:textId="77777777" w:rsidR="00296E35" w:rsidRPr="001C0FC4" w:rsidRDefault="00296E35" w:rsidP="002E3FCC">
            <w:pPr>
              <w:pStyle w:val="TAL"/>
            </w:pPr>
          </w:p>
        </w:tc>
      </w:tr>
      <w:tr w:rsidR="00296E35" w:rsidRPr="001C0FC4" w14:paraId="2B0243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7BC67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79A396" w14:textId="77777777" w:rsidR="00296E35" w:rsidRPr="001C0FC4" w:rsidRDefault="00296E35" w:rsidP="002E3FCC">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7885A1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326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0B7E8A" w14:textId="77777777" w:rsidR="00296E35" w:rsidRPr="001C0FC4" w:rsidRDefault="00296E35" w:rsidP="002E3FCC">
            <w:pPr>
              <w:pStyle w:val="TAL"/>
            </w:pPr>
          </w:p>
        </w:tc>
      </w:tr>
      <w:tr w:rsidR="00296E35" w:rsidRPr="001C0FC4" w14:paraId="6C2C9F7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DB0DA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A674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BD7C7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A5CD83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DFA0E8" w14:textId="77777777" w:rsidR="00296E35" w:rsidRPr="001C0FC4" w:rsidRDefault="00296E35" w:rsidP="002E3FCC">
            <w:pPr>
              <w:pStyle w:val="TAL"/>
            </w:pPr>
          </w:p>
        </w:tc>
      </w:tr>
      <w:tr w:rsidR="00296E35" w:rsidRPr="001C0FC4" w14:paraId="733FA1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EED1D5"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2F489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38E72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0852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64272C" w14:textId="77777777" w:rsidR="00296E35" w:rsidRPr="001C0FC4" w:rsidRDefault="00296E35" w:rsidP="002E3FCC">
            <w:pPr>
              <w:pStyle w:val="TAL"/>
            </w:pPr>
          </w:p>
        </w:tc>
      </w:tr>
      <w:tr w:rsidR="00296E35" w:rsidRPr="001C0FC4" w14:paraId="0C66A2A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2544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F091AC4"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B549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3344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FB66F" w14:textId="77777777" w:rsidR="00296E35" w:rsidRPr="001C0FC4" w:rsidRDefault="00296E35" w:rsidP="002E3FCC">
            <w:pPr>
              <w:pStyle w:val="TAL"/>
            </w:pPr>
          </w:p>
        </w:tc>
      </w:tr>
      <w:tr w:rsidR="00296E35" w:rsidRPr="001C0FC4" w14:paraId="231507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79E05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F577F" w14:textId="77777777" w:rsidR="00296E35" w:rsidRPr="001C0FC4" w:rsidRDefault="00296E35" w:rsidP="002E3FCC">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39EC75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5E21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3F0E51" w14:textId="77777777" w:rsidR="00296E35" w:rsidRPr="001C0FC4" w:rsidRDefault="00296E35" w:rsidP="002E3FCC">
            <w:pPr>
              <w:pStyle w:val="TAL"/>
            </w:pPr>
          </w:p>
        </w:tc>
      </w:tr>
    </w:tbl>
    <w:p w14:paraId="78D91D29" w14:textId="77777777" w:rsidR="00296E35" w:rsidRPr="001C0FC4" w:rsidRDefault="00296E35" w:rsidP="00296E35"/>
    <w:p w14:paraId="3C4097FE" w14:textId="77777777" w:rsidR="00296E35" w:rsidRPr="001C0FC4" w:rsidRDefault="00296E35" w:rsidP="00296E35">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3A8ADC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513CCE8" w14:textId="6C1038E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691EBE45" w14:textId="77777777" w:rsidR="00296E35" w:rsidRPr="001C0FC4" w:rsidRDefault="00296E35" w:rsidP="00296E35"/>
    <w:p w14:paraId="5B765241" w14:textId="77777777" w:rsidR="00296E35" w:rsidRPr="001C0FC4" w:rsidRDefault="00296E35" w:rsidP="00296E35">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ABEB2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3E64BF" w14:textId="0AD6781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MCD_1to1</w:t>
            </w:r>
          </w:p>
        </w:tc>
      </w:tr>
      <w:tr w:rsidR="00296E35" w:rsidRPr="001C0FC4" w14:paraId="1CD2B08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7E82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418BC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C8EA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18DD4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EDD35E" w14:textId="77777777" w:rsidR="00296E35" w:rsidRPr="001C0FC4" w:rsidRDefault="00296E35" w:rsidP="002E3FCC">
            <w:pPr>
              <w:pStyle w:val="TAH"/>
              <w:rPr>
                <w:bCs/>
              </w:rPr>
            </w:pPr>
            <w:r w:rsidRPr="001C0FC4">
              <w:rPr>
                <w:bCs/>
              </w:rPr>
              <w:t>Condition</w:t>
            </w:r>
          </w:p>
        </w:tc>
      </w:tr>
      <w:tr w:rsidR="00296E35" w:rsidRPr="001C0FC4" w14:paraId="056CB5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6D7B"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C33EF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6DAB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603F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638833" w14:textId="77777777" w:rsidR="00296E35" w:rsidRPr="001C0FC4" w:rsidRDefault="00296E35" w:rsidP="002E3FCC">
            <w:pPr>
              <w:pStyle w:val="TAL"/>
            </w:pPr>
          </w:p>
        </w:tc>
      </w:tr>
      <w:tr w:rsidR="00296E35" w:rsidRPr="001C0FC4" w14:paraId="0D73444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7C4A2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935305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8C447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2B27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8813F" w14:textId="77777777" w:rsidR="00296E35" w:rsidRPr="001C0FC4" w:rsidRDefault="00296E35" w:rsidP="002E3FCC">
            <w:pPr>
              <w:pStyle w:val="TAL"/>
            </w:pPr>
          </w:p>
        </w:tc>
      </w:tr>
      <w:tr w:rsidR="00296E35" w:rsidRPr="001C0FC4" w14:paraId="15DD04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0F0AF9"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24A841"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F57AF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F41B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C1E78D" w14:textId="77777777" w:rsidR="00296E35" w:rsidRPr="001C0FC4" w:rsidRDefault="00296E35" w:rsidP="002E3FCC">
            <w:pPr>
              <w:pStyle w:val="TAL"/>
            </w:pPr>
          </w:p>
        </w:tc>
      </w:tr>
    </w:tbl>
    <w:p w14:paraId="5AF9315D" w14:textId="77777777" w:rsidR="00296E35" w:rsidRPr="001C0FC4" w:rsidRDefault="00296E35" w:rsidP="00296E35"/>
    <w:p w14:paraId="24E7B160" w14:textId="77777777" w:rsidR="00296E35" w:rsidRPr="001C0FC4" w:rsidRDefault="00296E35" w:rsidP="00296E35">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F9B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78C7BA0" w14:textId="6703577E" w:rsidR="00296E35" w:rsidRPr="001C0FC4" w:rsidRDefault="00296E35" w:rsidP="002E3FCC">
            <w:pPr>
              <w:pStyle w:val="TAL"/>
            </w:pPr>
            <w:r w:rsidRPr="001C0FC4">
              <w:t xml:space="preserve">Derivation Path: TS </w:t>
            </w:r>
            <w:r>
              <w:t>37.579</w:t>
            </w:r>
            <w:r w:rsidRPr="001C0FC4">
              <w:t>-1 [2], Table 5.5.3.8.5-1, condition FD_MSRP</w:t>
            </w:r>
          </w:p>
        </w:tc>
      </w:tr>
    </w:tbl>
    <w:p w14:paraId="3BAC051D" w14:textId="77777777" w:rsidR="00296E35" w:rsidRPr="001C0FC4" w:rsidRDefault="00296E35" w:rsidP="00296E35"/>
    <w:p w14:paraId="514CFE0E" w14:textId="6D787482" w:rsidR="00296E35" w:rsidRPr="001C0FC4" w:rsidRDefault="00296E35" w:rsidP="00296E35">
      <w:pPr>
        <w:pStyle w:val="TH"/>
      </w:pPr>
      <w:r w:rsidRPr="001C0FC4">
        <w:t>Table 6.2.9.3.3-4: SIP 200 (OK) from the SS (step 2, Table 6.2.9.3.2-1;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E2B50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BB34BB" w14:textId="3091E844" w:rsidR="00296E35" w:rsidRPr="001C0FC4" w:rsidRDefault="00296E35" w:rsidP="002E3FCC">
            <w:pPr>
              <w:pStyle w:val="TAL"/>
              <w:rPr>
                <w:rFonts w:cs="Arial"/>
                <w:szCs w:val="18"/>
              </w:rPr>
            </w:pPr>
            <w:bookmarkStart w:id="1126" w:name="_Hlk100682846"/>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EF28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70E1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3F4E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0606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3511A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31EBF" w14:textId="77777777" w:rsidR="00296E35" w:rsidRPr="001C0FC4" w:rsidRDefault="00296E35" w:rsidP="002E3FCC">
            <w:pPr>
              <w:pStyle w:val="TAH"/>
              <w:rPr>
                <w:bCs/>
              </w:rPr>
            </w:pPr>
            <w:r w:rsidRPr="001C0FC4">
              <w:rPr>
                <w:bCs/>
              </w:rPr>
              <w:t>Condition</w:t>
            </w:r>
          </w:p>
        </w:tc>
      </w:tr>
      <w:tr w:rsidR="00296E35" w:rsidRPr="001C0FC4" w14:paraId="0520C37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5E444CC"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1301DC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F322B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70A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B79D78" w14:textId="77777777" w:rsidR="00296E35" w:rsidRPr="001C0FC4" w:rsidRDefault="00296E35" w:rsidP="002E3FCC">
            <w:pPr>
              <w:pStyle w:val="TAL"/>
            </w:pPr>
          </w:p>
        </w:tc>
      </w:tr>
      <w:tr w:rsidR="00296E35" w:rsidRPr="001C0FC4" w14:paraId="4F3FB97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F7488D"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A73C64" w14:textId="77777777" w:rsidR="00296E35" w:rsidRPr="001C0FC4" w:rsidRDefault="00296E35" w:rsidP="002E3FCC">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3C482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D9B3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74F72" w14:textId="77777777" w:rsidR="00296E35" w:rsidRPr="001C0FC4" w:rsidRDefault="00296E35" w:rsidP="002E3FCC">
            <w:pPr>
              <w:pStyle w:val="TAL"/>
            </w:pPr>
          </w:p>
        </w:tc>
      </w:tr>
      <w:bookmarkEnd w:id="1126"/>
    </w:tbl>
    <w:p w14:paraId="5ABB8131" w14:textId="77777777" w:rsidR="00296E35" w:rsidRPr="001C0FC4" w:rsidRDefault="00296E35" w:rsidP="00296E35"/>
    <w:p w14:paraId="66582903" w14:textId="77777777" w:rsidR="00296E35" w:rsidRPr="001C0FC4" w:rsidRDefault="00296E35" w:rsidP="00296E35">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F4B92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2A4DBA" w14:textId="4D94B58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6B6FEC2D" w14:textId="77777777" w:rsidR="00296E35" w:rsidRPr="001C0FC4" w:rsidRDefault="00296E35" w:rsidP="00296E35"/>
    <w:p w14:paraId="3FC4607A" w14:textId="34BDE5B7" w:rsidR="00296E35" w:rsidRPr="001C0FC4" w:rsidRDefault="00296E35" w:rsidP="00296E35">
      <w:pPr>
        <w:pStyle w:val="TH"/>
      </w:pPr>
      <w:r w:rsidRPr="001C0FC4">
        <w:t>Table 6.2.9.3.3-6: MSRP SEND from the UE (step 7, Table 6.2.9.3.2-1;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10CC8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B5F1F9" w14:textId="6A36EBB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B9BA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822BD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D8625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1AD4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A03D9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71BA1" w14:textId="77777777" w:rsidR="00296E35" w:rsidRPr="001C0FC4" w:rsidRDefault="00296E35" w:rsidP="002E3FCC">
            <w:pPr>
              <w:pStyle w:val="TAH"/>
              <w:rPr>
                <w:bCs/>
              </w:rPr>
            </w:pPr>
            <w:r w:rsidRPr="001C0FC4">
              <w:rPr>
                <w:bCs/>
              </w:rPr>
              <w:t>Condition</w:t>
            </w:r>
          </w:p>
        </w:tc>
      </w:tr>
      <w:tr w:rsidR="00296E35" w:rsidRPr="001C0FC4" w14:paraId="26C1F3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D543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3738DD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15CA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169A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398C23" w14:textId="77777777" w:rsidR="00296E35" w:rsidRPr="001C0FC4" w:rsidRDefault="00296E35" w:rsidP="002E3FCC">
            <w:pPr>
              <w:pStyle w:val="TAL"/>
            </w:pPr>
          </w:p>
        </w:tc>
      </w:tr>
      <w:tr w:rsidR="00296E35" w:rsidRPr="001C0FC4" w14:paraId="7F9098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AD3EC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64F6FAF"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07C300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4AE0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82EB7A" w14:textId="77777777" w:rsidR="00296E35" w:rsidRPr="001C0FC4" w:rsidRDefault="00296E35" w:rsidP="002E3FCC">
            <w:pPr>
              <w:pStyle w:val="TAL"/>
            </w:pPr>
          </w:p>
        </w:tc>
      </w:tr>
      <w:tr w:rsidR="00296E35" w:rsidRPr="001C0FC4" w14:paraId="6DD3A2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5CB7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CC9EE1" w14:textId="77777777" w:rsidR="00296E35" w:rsidRPr="001C0FC4" w:rsidRDefault="00296E35" w:rsidP="002E3FCC">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7F7EC1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D29EE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A4EAE1" w14:textId="77777777" w:rsidR="00296E35" w:rsidRPr="001C0FC4" w:rsidRDefault="00296E35" w:rsidP="002E3FCC">
            <w:pPr>
              <w:pStyle w:val="TAL"/>
            </w:pPr>
          </w:p>
        </w:tc>
      </w:tr>
    </w:tbl>
    <w:p w14:paraId="6B0A8CD4" w14:textId="77777777" w:rsidR="00296E35" w:rsidRPr="001C0FC4" w:rsidRDefault="00296E35" w:rsidP="00296E35"/>
    <w:p w14:paraId="0EC9966E" w14:textId="77777777" w:rsidR="00296E35" w:rsidRPr="001C0FC4" w:rsidRDefault="00296E35" w:rsidP="00296E35">
      <w:pPr>
        <w:pStyle w:val="TH"/>
      </w:pPr>
      <w:r w:rsidRPr="001C0FC4">
        <w:t>Table 6.2.9.3.3-7: Void</w:t>
      </w:r>
    </w:p>
    <w:p w14:paraId="669CC5B6" w14:textId="77777777" w:rsidR="00296E35" w:rsidRPr="001C0FC4" w:rsidRDefault="00296E35" w:rsidP="00296E35">
      <w:pPr>
        <w:pStyle w:val="TH"/>
      </w:pPr>
      <w:bookmarkStart w:id="1127"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926E6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59C976" w14:textId="4A688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1EA1A07C" w14:textId="77777777" w:rsidR="00296E35" w:rsidRPr="001C0FC4" w:rsidRDefault="00296E35" w:rsidP="00296E35"/>
    <w:bookmarkEnd w:id="1127"/>
    <w:p w14:paraId="39968AB1" w14:textId="77777777" w:rsidR="00296E35" w:rsidRPr="001C0FC4" w:rsidRDefault="00296E35" w:rsidP="00296E35">
      <w:pPr>
        <w:pStyle w:val="TH"/>
      </w:pPr>
      <w:r w:rsidRPr="001C0FC4">
        <w:t>Table 6.2.9.3.3-9..10: Void</w:t>
      </w:r>
    </w:p>
    <w:p w14:paraId="5F537361" w14:textId="1914A55C" w:rsidR="00296E35" w:rsidRPr="001C0FC4" w:rsidRDefault="00296E35" w:rsidP="00296E35">
      <w:pPr>
        <w:pStyle w:val="TH"/>
      </w:pPr>
      <w:r w:rsidRPr="001C0FC4">
        <w:t>Table 6.2.9.3.3-11: SIP BYE from the UE (step 8, Table 6.2.9.3.2-1;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26D2A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7E2A3B" w14:textId="6D1198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326526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6D2E5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84E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0463C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741F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E2E483" w14:textId="77777777" w:rsidR="00296E35" w:rsidRPr="001C0FC4" w:rsidRDefault="00296E35" w:rsidP="002E3FCC">
            <w:pPr>
              <w:pStyle w:val="TAH"/>
              <w:rPr>
                <w:bCs/>
              </w:rPr>
            </w:pPr>
            <w:r w:rsidRPr="001C0FC4">
              <w:rPr>
                <w:bCs/>
              </w:rPr>
              <w:t>Condition</w:t>
            </w:r>
          </w:p>
        </w:tc>
      </w:tr>
      <w:tr w:rsidR="00296E35" w:rsidRPr="001C0FC4" w14:paraId="398D1681"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D91E698"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14859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9A3B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D846DF"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5623E175" w14:textId="77777777" w:rsidR="00296E35" w:rsidRPr="001C0FC4" w:rsidRDefault="00296E35" w:rsidP="002E3FCC">
            <w:pPr>
              <w:pStyle w:val="TAL"/>
            </w:pPr>
          </w:p>
        </w:tc>
      </w:tr>
      <w:tr w:rsidR="00296E35" w:rsidRPr="001C0FC4" w14:paraId="12CCBFB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A513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F951D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6C6A0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06E7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FD0C45" w14:textId="77777777" w:rsidR="00296E35" w:rsidRPr="001C0FC4" w:rsidRDefault="00296E35" w:rsidP="002E3FCC">
            <w:pPr>
              <w:pStyle w:val="TAL"/>
            </w:pPr>
          </w:p>
        </w:tc>
      </w:tr>
      <w:tr w:rsidR="00296E35" w:rsidRPr="001C0FC4" w14:paraId="0A2C768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E35A58"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DC8C5"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FDC0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4B64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AD1B8" w14:textId="77777777" w:rsidR="00296E35" w:rsidRPr="001C0FC4" w:rsidRDefault="00296E35" w:rsidP="002E3FCC">
            <w:pPr>
              <w:pStyle w:val="TAL"/>
            </w:pPr>
          </w:p>
        </w:tc>
      </w:tr>
      <w:tr w:rsidR="00296E35" w:rsidRPr="001C0FC4" w14:paraId="5925F5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6CC0E7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536A2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41D52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2D4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041F00" w14:textId="77777777" w:rsidR="00296E35" w:rsidRPr="001C0FC4" w:rsidRDefault="00296E35" w:rsidP="002E3FCC">
            <w:pPr>
              <w:pStyle w:val="TAL"/>
            </w:pPr>
          </w:p>
        </w:tc>
      </w:tr>
    </w:tbl>
    <w:p w14:paraId="20539929" w14:textId="77777777" w:rsidR="00296E35" w:rsidRPr="001C0FC4" w:rsidRDefault="00296E35" w:rsidP="00296E35"/>
    <w:p w14:paraId="42276BA6" w14:textId="77777777" w:rsidR="00296E35" w:rsidRPr="001C0FC4" w:rsidRDefault="00296E35" w:rsidP="00296E35">
      <w:pPr>
        <w:pStyle w:val="TH"/>
      </w:pPr>
      <w:r w:rsidRPr="001C0FC4">
        <w:t>Table 6.2.9.3.3-12: Void</w:t>
      </w:r>
    </w:p>
    <w:p w14:paraId="7D598A28" w14:textId="2524402D" w:rsidR="00296E35" w:rsidRPr="001C0FC4" w:rsidRDefault="00296E35" w:rsidP="00296E35">
      <w:pPr>
        <w:pStyle w:val="TH"/>
      </w:pPr>
      <w:r w:rsidRPr="001C0FC4">
        <w:t>Table 6.2.9.3.3-13: SIP MESSAGE from the SS (step 10, Table 6.2.9.3.2-1;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D661F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160BFA" w14:textId="00D85B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4B74885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78389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1FAAC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E6AD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91ECE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3A6D01" w14:textId="77777777" w:rsidR="00296E35" w:rsidRPr="001C0FC4" w:rsidRDefault="00296E35" w:rsidP="002E3FCC">
            <w:pPr>
              <w:pStyle w:val="TAH"/>
              <w:rPr>
                <w:bCs/>
              </w:rPr>
            </w:pPr>
            <w:r w:rsidRPr="001C0FC4">
              <w:rPr>
                <w:bCs/>
              </w:rPr>
              <w:t>Condition</w:t>
            </w:r>
          </w:p>
        </w:tc>
      </w:tr>
      <w:tr w:rsidR="00296E35" w:rsidRPr="001C0FC4" w14:paraId="21775BA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9F6E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65294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6EE5BF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14C042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72C33" w14:textId="77777777" w:rsidR="00296E35" w:rsidRPr="001C0FC4" w:rsidRDefault="00296E35" w:rsidP="002E3FCC">
            <w:pPr>
              <w:pStyle w:val="TAL"/>
            </w:pPr>
          </w:p>
        </w:tc>
      </w:tr>
      <w:tr w:rsidR="00296E35" w:rsidRPr="001C0FC4" w14:paraId="62D0EC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03AED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576F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5D9C60"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44FA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388848" w14:textId="77777777" w:rsidR="00296E35" w:rsidRPr="001C0FC4" w:rsidRDefault="00296E35" w:rsidP="002E3FCC">
            <w:pPr>
              <w:pStyle w:val="TAL"/>
            </w:pPr>
          </w:p>
        </w:tc>
      </w:tr>
      <w:tr w:rsidR="00296E35" w:rsidRPr="001C0FC4" w14:paraId="2A772C9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61E0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BA4356" w14:textId="77777777" w:rsidR="00296E35" w:rsidRPr="001C0FC4" w:rsidRDefault="00296E35" w:rsidP="002E3FCC">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79B629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6ED5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FA69A" w14:textId="77777777" w:rsidR="00296E35" w:rsidRPr="001C0FC4" w:rsidRDefault="00296E35" w:rsidP="002E3FCC">
            <w:pPr>
              <w:pStyle w:val="TAL"/>
            </w:pPr>
          </w:p>
        </w:tc>
      </w:tr>
    </w:tbl>
    <w:p w14:paraId="38F5D9F2" w14:textId="77777777" w:rsidR="00296E35" w:rsidRPr="001C0FC4" w:rsidRDefault="00296E35" w:rsidP="00296E35"/>
    <w:p w14:paraId="4AB6EAE3" w14:textId="77777777" w:rsidR="00296E35" w:rsidRPr="001C0FC4" w:rsidRDefault="00296E35" w:rsidP="00296E35">
      <w:pPr>
        <w:pStyle w:val="TH"/>
      </w:pPr>
      <w:r w:rsidRPr="001C0FC4">
        <w:t>Table 6.2.9.3.3-14: Void</w:t>
      </w:r>
    </w:p>
    <w:p w14:paraId="665DD55D" w14:textId="77777777" w:rsidR="00296E35" w:rsidRPr="001C0FC4" w:rsidRDefault="00296E35" w:rsidP="00296E35">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02CDC1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CF34E4" w14:textId="5006DED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5403CF85" w14:textId="77777777" w:rsidR="00296E35" w:rsidRPr="001C0FC4" w:rsidRDefault="00296E35" w:rsidP="00296E35"/>
    <w:p w14:paraId="313CFC82" w14:textId="77777777" w:rsidR="00296E35" w:rsidRPr="001C0FC4" w:rsidRDefault="00296E35" w:rsidP="00296E35">
      <w:pPr>
        <w:pStyle w:val="TH"/>
      </w:pPr>
      <w:r w:rsidRPr="001C0FC4">
        <w:t>Table 6.2.9.3.3-16: Void</w:t>
      </w:r>
    </w:p>
    <w:p w14:paraId="0BAFCB44" w14:textId="77777777" w:rsidR="00296E35" w:rsidRPr="001C0FC4" w:rsidRDefault="00296E35" w:rsidP="00296E35"/>
    <w:p w14:paraId="7215A07B" w14:textId="77777777" w:rsidR="00296E35" w:rsidRPr="001C0FC4" w:rsidRDefault="00296E35" w:rsidP="00296E35">
      <w:pPr>
        <w:pStyle w:val="Heading3"/>
      </w:pPr>
      <w:bookmarkStart w:id="1128" w:name="_Toc42507367"/>
      <w:bookmarkStart w:id="1129" w:name="_Toc52307898"/>
      <w:bookmarkStart w:id="1130" w:name="_Toc52782456"/>
      <w:bookmarkStart w:id="1131" w:name="_Toc52783067"/>
      <w:bookmarkStart w:id="1132" w:name="_Toc59042936"/>
      <w:bookmarkStart w:id="1133" w:name="_Toc75459159"/>
      <w:bookmarkStart w:id="1134" w:name="_Toc90630599"/>
      <w:bookmarkStart w:id="1135" w:name="_Toc100778806"/>
      <w:bookmarkStart w:id="1136" w:name="_Toc101286137"/>
      <w:bookmarkStart w:id="1137" w:name="_Toc106817723"/>
      <w:bookmarkStart w:id="1138" w:name="_Toc106817848"/>
      <w:bookmarkStart w:id="1139" w:name="_Toc178186366"/>
      <w:bookmarkStart w:id="1140" w:name="_Toc181109107"/>
      <w:r w:rsidRPr="001C0FC4">
        <w:t>6.2.10</w:t>
      </w:r>
      <w:r w:rsidRPr="001C0FC4">
        <w:tab/>
        <w:t>On-network / File Distribution (FD) / FD Using Media Plane / One-to-one Standalone FD / Client Terminated (CT)</w:t>
      </w:r>
      <w:bookmarkEnd w:id="1108"/>
      <w:bookmarkEnd w:id="1109"/>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2BA720A" w14:textId="77777777" w:rsidR="00296E35" w:rsidRPr="001C0FC4" w:rsidRDefault="00296E35" w:rsidP="00296E35">
      <w:pPr>
        <w:pStyle w:val="H6"/>
      </w:pPr>
      <w:bookmarkStart w:id="1141" w:name="_Toc52782457"/>
      <w:bookmarkStart w:id="1142" w:name="_Toc52783068"/>
      <w:bookmarkStart w:id="1143" w:name="_Toc59042937"/>
      <w:bookmarkStart w:id="1144" w:name="_Toc522499821"/>
      <w:bookmarkStart w:id="1145" w:name="_Toc25610674"/>
      <w:r w:rsidRPr="001C0FC4">
        <w:t>6.2.10.1</w:t>
      </w:r>
      <w:r w:rsidRPr="001C0FC4">
        <w:tab/>
        <w:t>Test Purpose (TP)</w:t>
      </w:r>
      <w:bookmarkEnd w:id="1141"/>
      <w:bookmarkEnd w:id="1142"/>
      <w:bookmarkEnd w:id="1143"/>
    </w:p>
    <w:p w14:paraId="05B5BE15" w14:textId="77777777" w:rsidR="00296E35" w:rsidRPr="001C0FC4" w:rsidRDefault="00296E35" w:rsidP="00296E35">
      <w:pPr>
        <w:pStyle w:val="H6"/>
      </w:pPr>
      <w:r w:rsidRPr="001C0FC4">
        <w:t>(1)</w:t>
      </w:r>
    </w:p>
    <w:p w14:paraId="2849D3F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35493C0" w14:textId="77777777" w:rsidR="00296E35" w:rsidRPr="001C0FC4" w:rsidRDefault="00296E35" w:rsidP="00296E35">
      <w:pPr>
        <w:pStyle w:val="PL"/>
      </w:pPr>
      <w:r w:rsidRPr="001C0FC4">
        <w:rPr>
          <w:b/>
        </w:rPr>
        <w:t>ensure that</w:t>
      </w:r>
      <w:r w:rsidRPr="001C0FC4">
        <w:t xml:space="preserve"> {</w:t>
      </w:r>
    </w:p>
    <w:p w14:paraId="4EB5065D"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FD message using the media plane }</w:t>
      </w:r>
    </w:p>
    <w:p w14:paraId="11C200EB"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AA9F6C2" w14:textId="77777777" w:rsidR="00296E35" w:rsidRPr="001C0FC4" w:rsidRDefault="00296E35" w:rsidP="00296E35">
      <w:pPr>
        <w:pStyle w:val="PL"/>
      </w:pPr>
      <w:r w:rsidRPr="001C0FC4">
        <w:t xml:space="preserve">            }</w:t>
      </w:r>
    </w:p>
    <w:p w14:paraId="456C63F1" w14:textId="77777777" w:rsidR="00296E35" w:rsidRPr="001C0FC4" w:rsidRDefault="00296E35" w:rsidP="00296E35">
      <w:pPr>
        <w:pStyle w:val="PL"/>
      </w:pPr>
    </w:p>
    <w:p w14:paraId="6A42EADE" w14:textId="77777777" w:rsidR="00296E35" w:rsidRPr="001C0FC4" w:rsidRDefault="00296E35" w:rsidP="00296E35">
      <w:pPr>
        <w:pStyle w:val="H6"/>
      </w:pPr>
      <w:r w:rsidRPr="001C0FC4">
        <w:t>(2)</w:t>
      </w:r>
    </w:p>
    <w:p w14:paraId="24392A15"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FD message using the media plane }</w:t>
      </w:r>
    </w:p>
    <w:p w14:paraId="40101C87" w14:textId="77777777" w:rsidR="00296E35" w:rsidRPr="001C0FC4" w:rsidRDefault="00296E35" w:rsidP="00296E35">
      <w:pPr>
        <w:pStyle w:val="PL"/>
      </w:pPr>
      <w:r w:rsidRPr="001C0FC4">
        <w:rPr>
          <w:b/>
        </w:rPr>
        <w:t>ensure that</w:t>
      </w:r>
      <w:r w:rsidRPr="001C0FC4">
        <w:t xml:space="preserve"> {</w:t>
      </w:r>
    </w:p>
    <w:p w14:paraId="45234A06"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75DB9FFE"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0595CEFC" w14:textId="77777777" w:rsidR="00296E35" w:rsidRPr="001C0FC4" w:rsidRDefault="00296E35" w:rsidP="00296E35">
      <w:pPr>
        <w:pStyle w:val="PL"/>
      </w:pPr>
      <w:r w:rsidRPr="001C0FC4">
        <w:t xml:space="preserve">            }</w:t>
      </w:r>
    </w:p>
    <w:p w14:paraId="5F3248D3" w14:textId="77777777" w:rsidR="00296E35" w:rsidRPr="001C0FC4" w:rsidRDefault="00296E35" w:rsidP="00296E35">
      <w:pPr>
        <w:pStyle w:val="PL"/>
      </w:pPr>
    </w:p>
    <w:p w14:paraId="2720B818" w14:textId="77777777" w:rsidR="00296E35" w:rsidRPr="001C0FC4" w:rsidRDefault="00296E35" w:rsidP="00296E35">
      <w:pPr>
        <w:pStyle w:val="H6"/>
      </w:pPr>
      <w:r w:rsidRPr="001C0FC4">
        <w:t>(3)</w:t>
      </w:r>
    </w:p>
    <w:p w14:paraId="2D434AB6"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0995E15E" w14:textId="77777777" w:rsidR="00296E35" w:rsidRPr="001C0FC4" w:rsidRDefault="00296E35" w:rsidP="00296E35">
      <w:pPr>
        <w:pStyle w:val="PL"/>
      </w:pPr>
      <w:r w:rsidRPr="001C0FC4">
        <w:rPr>
          <w:b/>
        </w:rPr>
        <w:t>ensure that</w:t>
      </w:r>
      <w:r w:rsidRPr="001C0FC4">
        <w:t xml:space="preserve"> {</w:t>
      </w:r>
    </w:p>
    <w:p w14:paraId="55F37DEE"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93308CC"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35E5652F" w14:textId="77777777" w:rsidR="00296E35" w:rsidRPr="001C0FC4" w:rsidRDefault="00296E35" w:rsidP="00296E35">
      <w:pPr>
        <w:pStyle w:val="PL"/>
      </w:pPr>
      <w:r w:rsidRPr="001C0FC4">
        <w:t xml:space="preserve">            }</w:t>
      </w:r>
    </w:p>
    <w:p w14:paraId="3C678548" w14:textId="77777777" w:rsidR="00296E35" w:rsidRPr="001C0FC4" w:rsidRDefault="00296E35" w:rsidP="00296E35">
      <w:pPr>
        <w:pStyle w:val="PL"/>
      </w:pPr>
    </w:p>
    <w:p w14:paraId="6A70E063" w14:textId="77777777" w:rsidR="00296E35" w:rsidRPr="001C0FC4" w:rsidRDefault="00296E35" w:rsidP="00296E35">
      <w:pPr>
        <w:pStyle w:val="H6"/>
      </w:pPr>
      <w:bookmarkStart w:id="1146" w:name="_Toc52782458"/>
      <w:bookmarkStart w:id="1147" w:name="_Toc52783069"/>
      <w:bookmarkStart w:id="1148" w:name="_Toc59042938"/>
      <w:r w:rsidRPr="001C0FC4">
        <w:t>6.2.10.2</w:t>
      </w:r>
      <w:r w:rsidRPr="001C0FC4">
        <w:tab/>
        <w:t>Conformance requirements</w:t>
      </w:r>
      <w:bookmarkEnd w:id="1146"/>
      <w:bookmarkEnd w:id="1147"/>
      <w:bookmarkEnd w:id="1148"/>
    </w:p>
    <w:p w14:paraId="075D2FE1"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026C29" w14:textId="77777777" w:rsidR="00296E35" w:rsidRPr="001C0FC4" w:rsidRDefault="00296E35" w:rsidP="00296E35">
      <w:r w:rsidRPr="001C0FC4">
        <w:t>[TS 24.282, clause 10.2.5.2.4]</w:t>
      </w:r>
    </w:p>
    <w:p w14:paraId="00FC14D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61B79168" w14:textId="77777777" w:rsidR="00296E35" w:rsidRPr="001C0FC4" w:rsidRDefault="00296E35" w:rsidP="00296E35">
      <w:r w:rsidRPr="001C0FC4">
        <w:t>The MCData client:</w:t>
      </w:r>
    </w:p>
    <w:p w14:paraId="5A5229CF"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1D1AC624"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3001AF"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7BD6FA9" w14:textId="77777777" w:rsidR="00296E35" w:rsidRPr="001C0FC4" w:rsidRDefault="00296E35" w:rsidP="00296E35">
      <w:pPr>
        <w:pStyle w:val="B2"/>
        <w:rPr>
          <w:lang w:eastAsia="ko-KR"/>
        </w:rPr>
      </w:pPr>
      <w:r w:rsidRPr="001C0FC4">
        <w:t>and skip the rest of the steps after step 2;</w:t>
      </w:r>
    </w:p>
    <w:p w14:paraId="3971A57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7E5EF31"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2B161BA5"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A2F518D" w14:textId="77777777" w:rsidR="00296E35" w:rsidRPr="001C0FC4" w:rsidRDefault="00296E35" w:rsidP="00296E35">
      <w:pPr>
        <w:pStyle w:val="B2"/>
      </w:pPr>
      <w:r w:rsidRPr="001C0FC4">
        <w:t>b)</w:t>
      </w:r>
      <w:r w:rsidRPr="001C0FC4">
        <w:tab/>
        <w:t>shall convert the MCData ID to a UID as described in 3GPP TS 33.180 [26];</w:t>
      </w:r>
    </w:p>
    <w:p w14:paraId="54584212"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8EBA10D"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28E5ADE" w14:textId="77777777" w:rsidR="00296E35" w:rsidRPr="001C0FC4" w:rsidRDefault="00296E35" w:rsidP="00296E35">
      <w:pPr>
        <w:pStyle w:val="B2"/>
      </w:pPr>
      <w:r w:rsidRPr="001C0FC4">
        <w:t>e)</w:t>
      </w:r>
      <w:r w:rsidRPr="001C0FC4">
        <w:tab/>
        <w:t>if the signature of the MIKEY-SAKKE I_MESSAGE was successfully validated:</w:t>
      </w:r>
    </w:p>
    <w:p w14:paraId="0A40ED1D"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7D52BAD" w14:textId="77777777" w:rsidR="00296E35" w:rsidRPr="001C0FC4" w:rsidRDefault="00296E35" w:rsidP="00296E35">
      <w:pPr>
        <w:pStyle w:val="B3"/>
      </w:pPr>
      <w:r w:rsidRPr="001C0FC4">
        <w:t>ii)</w:t>
      </w:r>
      <w:r w:rsidRPr="001C0FC4">
        <w:tab/>
        <w:t>shall extract the PCK-ID, from the payload as specified in 3GPP TS 33.180 [26];</w:t>
      </w:r>
    </w:p>
    <w:p w14:paraId="47F98A40"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4B39A393"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D450E92"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5D4D04E0"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6EC0FFBB"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D1F9A85"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4077EE9B"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40987C0"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0CA9A99E"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63DCD635"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2A1297DB"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265875EA"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2AB0652E"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C266103"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7649EF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6A33FCCA" w14:textId="77777777" w:rsidR="00296E35" w:rsidRPr="001C0FC4" w:rsidRDefault="00296E35" w:rsidP="00296E35">
      <w:r w:rsidRPr="001C0FC4">
        <w:t>[TS 24.282, clause 12.2.1.1]</w:t>
      </w:r>
    </w:p>
    <w:p w14:paraId="6775CA17" w14:textId="77777777" w:rsidR="00296E35" w:rsidRPr="001C0FC4" w:rsidRDefault="00296E35" w:rsidP="00296E35">
      <w:r w:rsidRPr="001C0FC4">
        <w:t>The MCData client shall follow the procedures in this subclause to:</w:t>
      </w:r>
    </w:p>
    <w:p w14:paraId="2CD6C61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67A7C95"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40A2F40" w14:textId="77777777" w:rsidR="00296E35" w:rsidRPr="001C0FC4" w:rsidRDefault="00296E35" w:rsidP="00296E35">
      <w:pPr>
        <w:pStyle w:val="B1"/>
      </w:pPr>
      <w:r w:rsidRPr="001C0FC4">
        <w:t>-</w:t>
      </w:r>
      <w:r w:rsidRPr="001C0FC4">
        <w:tab/>
        <w:t>indicate to an MCData client that a request for FD was accepted, deferred or rejected; or</w:t>
      </w:r>
    </w:p>
    <w:p w14:paraId="75C3A342" w14:textId="77777777" w:rsidR="00296E35" w:rsidRPr="001C0FC4" w:rsidRDefault="00296E35" w:rsidP="00296E35">
      <w:pPr>
        <w:pStyle w:val="B1"/>
      </w:pPr>
      <w:r w:rsidRPr="001C0FC4">
        <w:t>-</w:t>
      </w:r>
      <w:r w:rsidRPr="001C0FC4">
        <w:tab/>
        <w:t>indicate to an MCData client that a file download has been completed;</w:t>
      </w:r>
    </w:p>
    <w:p w14:paraId="6D5B023A" w14:textId="77777777" w:rsidR="00296E35" w:rsidRPr="001C0FC4" w:rsidRDefault="00296E35" w:rsidP="00296E35">
      <w:r w:rsidRPr="001C0FC4">
        <w:t>Before sending a disposition notification the MCData client needs to determine:</w:t>
      </w:r>
    </w:p>
    <w:p w14:paraId="57715099"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12DDC38"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6613A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0BE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D76DDB1" w14:textId="77777777" w:rsidR="00296E35" w:rsidRPr="001C0FC4" w:rsidRDefault="00296E35" w:rsidP="00296E35">
      <w:r w:rsidRPr="001C0FC4">
        <w:t>The MCData client:</w:t>
      </w:r>
    </w:p>
    <w:p w14:paraId="2423797D" w14:textId="77777777" w:rsidR="00296E35" w:rsidRPr="001C0FC4" w:rsidRDefault="00296E35" w:rsidP="00296E35">
      <w:pPr>
        <w:pStyle w:val="B1"/>
      </w:pPr>
      <w:r w:rsidRPr="001C0FC4">
        <w:t>1)</w:t>
      </w:r>
      <w:r w:rsidRPr="001C0FC4">
        <w:tab/>
        <w:t>shall build the SIP MESSAGE request as specified in subclause 6.2.4.1;</w:t>
      </w:r>
    </w:p>
    <w:p w14:paraId="7FF86DFF"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8A0DBA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4E18686B"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6AB25B"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D490C9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675249E"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70AB5D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0EEB6EC" w14:textId="77777777" w:rsidR="00296E35" w:rsidRPr="001C0FC4" w:rsidRDefault="00296E35" w:rsidP="00296E35">
      <w:r w:rsidRPr="001C0FC4">
        <w:t>[TS 24.282, clause 6.2.3.2]</w:t>
      </w:r>
    </w:p>
    <w:p w14:paraId="50EC4FF4" w14:textId="77777777" w:rsidR="00296E35" w:rsidRPr="001C0FC4" w:rsidRDefault="00296E35" w:rsidP="00296E35">
      <w:r w:rsidRPr="001C0FC4">
        <w:t>In order to generate an FD notification, the MCData client:</w:t>
      </w:r>
    </w:p>
    <w:p w14:paraId="14C423C7" w14:textId="77777777" w:rsidR="00296E35" w:rsidRPr="001C0FC4" w:rsidRDefault="00296E35" w:rsidP="00296E35">
      <w:pPr>
        <w:pStyle w:val="B1"/>
      </w:pPr>
      <w:r w:rsidRPr="001C0FC4">
        <w:t>1)</w:t>
      </w:r>
      <w:r w:rsidRPr="001C0FC4">
        <w:tab/>
        <w:t>shall generate an FD NOTIFICATION message as specified in subclause 15.1.6; and</w:t>
      </w:r>
    </w:p>
    <w:p w14:paraId="439D3E7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02734045" w14:textId="77777777" w:rsidR="00296E35" w:rsidRPr="001C0FC4" w:rsidRDefault="00296E35" w:rsidP="00296E35">
      <w:r w:rsidRPr="001C0FC4">
        <w:t>When generating an FD NOTIFICATION message as specified in subclause 15.1.6, the MCData client:</w:t>
      </w:r>
    </w:p>
    <w:p w14:paraId="1A75380A"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1DF3881E"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22B99F06"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46165E87"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63354778" w14:textId="77777777" w:rsidR="00296E35" w:rsidRPr="001C0FC4" w:rsidRDefault="00296E35" w:rsidP="00296E35">
      <w:pPr>
        <w:pStyle w:val="B1"/>
      </w:pPr>
      <w:r w:rsidRPr="001C0FC4">
        <w:t>5)</w:t>
      </w:r>
      <w:r w:rsidRPr="001C0FC4">
        <w:tab/>
        <w:t>shall set the Date and time IE to the current time as specified in subclause 15.2.8; and</w:t>
      </w:r>
    </w:p>
    <w:p w14:paraId="0E03AC0D" w14:textId="77777777" w:rsidR="00296E35" w:rsidRPr="001C0FC4" w:rsidRDefault="00296E35" w:rsidP="00296E35">
      <w:pPr>
        <w:pStyle w:val="B1"/>
      </w:pPr>
      <w:r w:rsidRPr="001C0FC4">
        <w:t>6)</w:t>
      </w:r>
      <w:r w:rsidRPr="001C0FC4">
        <w:tab/>
        <w:t>if sending a file download completed notification:</w:t>
      </w:r>
    </w:p>
    <w:p w14:paraId="3DEC1FF3"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26929415"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6047A532"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37995884"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0E58245" w14:textId="77777777" w:rsidR="00296E35" w:rsidRPr="001C0FC4" w:rsidRDefault="00296E35" w:rsidP="00296E35">
      <w:r w:rsidRPr="001C0FC4">
        <w:t>[TS 24.582, clause 7.1.3.1]</w:t>
      </w:r>
    </w:p>
    <w:p w14:paraId="4FC33B07" w14:textId="77777777" w:rsidR="00296E35" w:rsidRPr="001C0FC4" w:rsidRDefault="00296E35" w:rsidP="00296E35">
      <w:r w:rsidRPr="001C0FC4">
        <w:t>Upon receiving an indication to establish MSRP connection for file distribution as the terminating client, the MCData client:</w:t>
      </w:r>
    </w:p>
    <w:p w14:paraId="0FBC4A98" w14:textId="77777777" w:rsidR="00296E35" w:rsidRPr="001C0FC4" w:rsidRDefault="00296E35" w:rsidP="00296E35">
      <w:pPr>
        <w:pStyle w:val="B1"/>
      </w:pPr>
      <w:r w:rsidRPr="001C0FC4">
        <w:t>1.</w:t>
      </w:r>
      <w:r w:rsidRPr="001C0FC4">
        <w:tab/>
        <w:t>shall act as an MSRP client according to IETF RFC 6135 [12];</w:t>
      </w:r>
    </w:p>
    <w:p w14:paraId="458674E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23F6090"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4685950"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2374C93" w14:textId="77777777" w:rsidR="00296E35" w:rsidRPr="001C0FC4" w:rsidRDefault="00296E35" w:rsidP="00296E35">
      <w:pPr>
        <w:pStyle w:val="B1"/>
      </w:pPr>
      <w:r w:rsidRPr="001C0FC4">
        <w:t>Once the MSRP session is established, the MCData client:</w:t>
      </w:r>
    </w:p>
    <w:p w14:paraId="6E81563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72D4E892"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6CEB2797" w14:textId="77777777" w:rsidR="00296E35" w:rsidRPr="001C0FC4" w:rsidRDefault="00296E35" w:rsidP="00296E35">
      <w:pPr>
        <w:pStyle w:val="B1"/>
      </w:pPr>
      <w:r w:rsidRPr="001C0FC4">
        <w:t>3.</w:t>
      </w:r>
      <w:r w:rsidRPr="001C0FC4">
        <w:tab/>
        <w:t>shall handle the received content as described in subclause 7.1.3.2.</w:t>
      </w:r>
    </w:p>
    <w:p w14:paraId="145AC41E" w14:textId="77777777" w:rsidR="00296E35" w:rsidRPr="001C0FC4" w:rsidRDefault="00296E35" w:rsidP="00296E35">
      <w:r w:rsidRPr="001C0FC4">
        <w:t>[TS 24.582, clause 7.1.3.2]</w:t>
      </w:r>
    </w:p>
    <w:p w14:paraId="79227AE7"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AD1DF1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069244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7CA21308" w14:textId="77777777" w:rsidR="00296E35" w:rsidRPr="001C0FC4" w:rsidRDefault="00296E35" w:rsidP="00296E35">
      <w:pPr>
        <w:pStyle w:val="H6"/>
      </w:pPr>
      <w:bookmarkStart w:id="1149" w:name="_Toc52782459"/>
      <w:bookmarkStart w:id="1150" w:name="_Toc52783070"/>
      <w:bookmarkStart w:id="1151" w:name="_Toc59042939"/>
      <w:r w:rsidRPr="001C0FC4">
        <w:t>6.2.10.3</w:t>
      </w:r>
      <w:r w:rsidRPr="001C0FC4">
        <w:tab/>
        <w:t>Test description</w:t>
      </w:r>
      <w:bookmarkEnd w:id="1149"/>
      <w:bookmarkEnd w:id="1150"/>
      <w:bookmarkEnd w:id="1151"/>
    </w:p>
    <w:p w14:paraId="70C1062D" w14:textId="77777777" w:rsidR="00296E35" w:rsidRPr="001C0FC4" w:rsidRDefault="00296E35" w:rsidP="00296E35">
      <w:pPr>
        <w:pStyle w:val="H6"/>
      </w:pPr>
      <w:bookmarkStart w:id="1152" w:name="_Toc52782460"/>
      <w:bookmarkStart w:id="1153" w:name="_Toc52783071"/>
      <w:bookmarkStart w:id="1154" w:name="_Toc59042940"/>
      <w:r w:rsidRPr="001C0FC4">
        <w:t>6.2.10.3.1</w:t>
      </w:r>
      <w:r w:rsidRPr="001C0FC4">
        <w:tab/>
        <w:t>Pre-test conditions</w:t>
      </w:r>
      <w:bookmarkEnd w:id="1152"/>
      <w:bookmarkEnd w:id="1153"/>
      <w:bookmarkEnd w:id="1154"/>
    </w:p>
    <w:p w14:paraId="3816D852" w14:textId="77777777" w:rsidR="00296E35" w:rsidRDefault="00296E35" w:rsidP="00296E35">
      <w:pPr>
        <w:pStyle w:val="H6"/>
      </w:pPr>
      <w:r w:rsidRPr="00102CE5">
        <w:t>Test configuration</w:t>
      </w:r>
      <w:r>
        <w:t>:</w:t>
      </w:r>
    </w:p>
    <w:p w14:paraId="5F7591E3" w14:textId="1C51F5B5" w:rsidR="00296E35" w:rsidRDefault="00296E35" w:rsidP="00296E35">
      <w:pPr>
        <w:pStyle w:val="B1"/>
      </w:pPr>
      <w:r>
        <w:t>-</w:t>
      </w:r>
      <w:r>
        <w:tab/>
        <w:t>Single cell configuration according to TS 37.579-1 [2] clause 5.2.2.2.1.</w:t>
      </w:r>
    </w:p>
    <w:p w14:paraId="3C6A91F9" w14:textId="77777777" w:rsidR="00296E35" w:rsidRPr="001C0FC4" w:rsidRDefault="00296E35" w:rsidP="00296E35">
      <w:pPr>
        <w:pStyle w:val="B1"/>
      </w:pPr>
      <w:r w:rsidRPr="001C0FC4">
        <w:t>-</w:t>
      </w:r>
      <w:r w:rsidRPr="001C0FC4">
        <w:tab/>
        <w:t>Test files downloaded or received at previous test runs are deleted.</w:t>
      </w:r>
    </w:p>
    <w:p w14:paraId="5F6ED57F" w14:textId="77777777" w:rsidR="00296E35" w:rsidRDefault="00296E35" w:rsidP="00296E35">
      <w:pPr>
        <w:pStyle w:val="H6"/>
      </w:pPr>
      <w:r>
        <w:t>Preamble:</w:t>
      </w:r>
    </w:p>
    <w:p w14:paraId="3A015363" w14:textId="6C6CDDD8" w:rsidR="00296E35" w:rsidRDefault="00296E35" w:rsidP="00296E35">
      <w:pPr>
        <w:pStyle w:val="B1"/>
      </w:pPr>
      <w:r>
        <w:t>-</w:t>
      </w:r>
      <w:r>
        <w:tab/>
        <w:t>The UE has performed procedure 'Initial registration' as described in TS 37.579-1 [2] clause 5.4.2.</w:t>
      </w:r>
    </w:p>
    <w:p w14:paraId="5FE8C62B" w14:textId="77777777" w:rsidR="00296E35" w:rsidRDefault="00296E35" w:rsidP="00296E35">
      <w:pPr>
        <w:pStyle w:val="B1"/>
      </w:pPr>
      <w:r>
        <w:t>-</w:t>
      </w:r>
      <w:r>
        <w:tab/>
      </w:r>
      <w:r w:rsidRPr="000573F5">
        <w:t>UE States at the end of the preamble</w:t>
      </w:r>
      <w:r>
        <w:t>:</w:t>
      </w:r>
    </w:p>
    <w:p w14:paraId="00074B39" w14:textId="77777777" w:rsidR="00296E35" w:rsidRDefault="00296E35" w:rsidP="00296E35">
      <w:pPr>
        <w:pStyle w:val="B1"/>
        <w:ind w:left="852"/>
      </w:pPr>
      <w:r>
        <w:t>-</w:t>
      </w:r>
      <w:r>
        <w:tab/>
        <w:t>The UE is in RRC_IDLE state.</w:t>
      </w:r>
    </w:p>
    <w:p w14:paraId="32DD76E4" w14:textId="77777777" w:rsidR="00296E35" w:rsidRDefault="00296E35" w:rsidP="00296E35">
      <w:pPr>
        <w:pStyle w:val="B1"/>
        <w:ind w:left="852"/>
      </w:pPr>
      <w:r>
        <w:t>-</w:t>
      </w:r>
      <w:r>
        <w:tab/>
        <w:t>The client is registered for MCData.</w:t>
      </w:r>
    </w:p>
    <w:p w14:paraId="7526D09C" w14:textId="77777777" w:rsidR="00296E35" w:rsidRPr="001C0FC4" w:rsidRDefault="00296E35" w:rsidP="00296E35">
      <w:pPr>
        <w:pStyle w:val="H6"/>
      </w:pPr>
      <w:bookmarkStart w:id="1155" w:name="_Toc52782461"/>
      <w:bookmarkStart w:id="1156" w:name="_Toc52783072"/>
      <w:bookmarkStart w:id="1157" w:name="_Toc59042941"/>
      <w:r w:rsidRPr="001C0FC4">
        <w:t>6.2.10.3.2</w:t>
      </w:r>
      <w:r w:rsidRPr="001C0FC4">
        <w:tab/>
        <w:t>Test procedure sequence</w:t>
      </w:r>
      <w:bookmarkEnd w:id="1155"/>
      <w:bookmarkEnd w:id="1156"/>
      <w:bookmarkEnd w:id="1157"/>
    </w:p>
    <w:p w14:paraId="6D1DD898" w14:textId="77777777" w:rsidR="00296E35" w:rsidRPr="001C0FC4" w:rsidRDefault="00296E35" w:rsidP="00296E35">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499765A" w14:textId="77777777" w:rsidTr="002E3FCC">
        <w:tc>
          <w:tcPr>
            <w:tcW w:w="648" w:type="dxa"/>
            <w:tcBorders>
              <w:top w:val="single" w:sz="4" w:space="0" w:color="auto"/>
              <w:left w:val="single" w:sz="4" w:space="0" w:color="auto"/>
              <w:bottom w:val="nil"/>
              <w:right w:val="single" w:sz="4" w:space="0" w:color="auto"/>
            </w:tcBorders>
            <w:hideMark/>
          </w:tcPr>
          <w:p w14:paraId="2D0B3D06" w14:textId="77777777" w:rsidR="00296E35" w:rsidRPr="001C0FC4" w:rsidRDefault="00296E35" w:rsidP="002E3FCC">
            <w:pPr>
              <w:pStyle w:val="TAH"/>
            </w:pPr>
            <w:bookmarkStart w:id="1158" w:name="_Hlk39579639"/>
            <w:r w:rsidRPr="001C0FC4">
              <w:t>St</w:t>
            </w:r>
          </w:p>
        </w:tc>
        <w:tc>
          <w:tcPr>
            <w:tcW w:w="3969" w:type="dxa"/>
            <w:tcBorders>
              <w:top w:val="single" w:sz="4" w:space="0" w:color="auto"/>
              <w:left w:val="single" w:sz="4" w:space="0" w:color="auto"/>
              <w:bottom w:val="nil"/>
              <w:right w:val="single" w:sz="4" w:space="0" w:color="auto"/>
            </w:tcBorders>
            <w:hideMark/>
          </w:tcPr>
          <w:p w14:paraId="2330E81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45B8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B23C1C"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B8EE43" w14:textId="77777777" w:rsidR="00296E35" w:rsidRPr="001C0FC4" w:rsidRDefault="00296E35" w:rsidP="002E3FCC">
            <w:pPr>
              <w:pStyle w:val="TAH"/>
            </w:pPr>
            <w:r w:rsidRPr="001C0FC4">
              <w:t>Verdict</w:t>
            </w:r>
          </w:p>
        </w:tc>
      </w:tr>
      <w:tr w:rsidR="00296E35" w:rsidRPr="001C0FC4" w14:paraId="515EC044" w14:textId="77777777" w:rsidTr="002E3FCC">
        <w:tc>
          <w:tcPr>
            <w:tcW w:w="648" w:type="dxa"/>
            <w:tcBorders>
              <w:top w:val="nil"/>
              <w:left w:val="single" w:sz="4" w:space="0" w:color="auto"/>
              <w:bottom w:val="single" w:sz="4" w:space="0" w:color="auto"/>
              <w:right w:val="single" w:sz="4" w:space="0" w:color="auto"/>
            </w:tcBorders>
          </w:tcPr>
          <w:p w14:paraId="1E5E37C2"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8DD7E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F9FBAB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DCBC2F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D047E6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07270D0" w14:textId="77777777" w:rsidR="00296E35" w:rsidRPr="001C0FC4" w:rsidRDefault="00296E35" w:rsidP="002E3FCC">
            <w:pPr>
              <w:pStyle w:val="TAH"/>
            </w:pPr>
          </w:p>
        </w:tc>
      </w:tr>
      <w:tr w:rsidR="00296E35" w:rsidRPr="001C0FC4" w14:paraId="7A5D19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2CF57"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5D8FFE3" w14:textId="164470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0DDAC0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1CD55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24EA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900AF98" w14:textId="77777777" w:rsidR="00296E35" w:rsidRPr="001C0FC4" w:rsidRDefault="00296E35" w:rsidP="002E3FCC">
            <w:pPr>
              <w:pStyle w:val="TAC"/>
            </w:pPr>
            <w:r w:rsidRPr="001C0FC4">
              <w:t>P</w:t>
            </w:r>
          </w:p>
        </w:tc>
      </w:tr>
      <w:tr w:rsidR="00296E35" w:rsidRPr="001C0FC4" w14:paraId="092D98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B7C241"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04A423E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01810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CBEA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F544C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5B2F2D" w14:textId="77777777" w:rsidR="00296E35" w:rsidRPr="001C0FC4" w:rsidRDefault="00296E35" w:rsidP="002E3FCC">
            <w:pPr>
              <w:pStyle w:val="TAC"/>
            </w:pPr>
            <w:r w:rsidRPr="001C0FC4">
              <w:t>-</w:t>
            </w:r>
          </w:p>
        </w:tc>
      </w:tr>
      <w:tr w:rsidR="00296E35" w:rsidRPr="001C0FC4" w14:paraId="1B17E8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3BA29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D89301" w14:textId="3EEE047A"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4E8C70A5"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CCA374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B716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F7593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275C97" w14:textId="77777777" w:rsidR="00296E35" w:rsidRPr="001C0FC4" w:rsidRDefault="00296E35" w:rsidP="002E3FCC">
            <w:pPr>
              <w:pStyle w:val="TAC"/>
            </w:pPr>
            <w:r w:rsidRPr="001C0FC4">
              <w:t>P</w:t>
            </w:r>
          </w:p>
        </w:tc>
      </w:tr>
      <w:tr w:rsidR="00296E35" w:rsidRPr="001C0FC4" w14:paraId="6040DD8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0A9E0"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8F1F48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53FC0E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D940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A37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D7291" w14:textId="77777777" w:rsidR="00296E35" w:rsidRPr="001C0FC4" w:rsidRDefault="00296E35" w:rsidP="002E3FCC">
            <w:pPr>
              <w:pStyle w:val="TAC"/>
            </w:pPr>
            <w:r w:rsidRPr="001C0FC4">
              <w:t>-</w:t>
            </w:r>
          </w:p>
        </w:tc>
      </w:tr>
      <w:tr w:rsidR="00296E35" w:rsidRPr="001C0FC4" w14:paraId="65E33E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801888"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439D69F" w14:textId="3201578B"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49EB7AF6"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69D90A1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5866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0DF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DE9412" w14:textId="77777777" w:rsidR="00296E35" w:rsidRPr="001C0FC4" w:rsidRDefault="00296E35" w:rsidP="002E3FCC">
            <w:pPr>
              <w:pStyle w:val="TAC"/>
            </w:pPr>
            <w:r w:rsidRPr="001C0FC4">
              <w:t>P</w:t>
            </w:r>
          </w:p>
        </w:tc>
      </w:tr>
      <w:tr w:rsidR="00296E35" w:rsidRPr="001C0FC4" w14:paraId="363196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DD89F2"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2302004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D164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160C5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E3E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458CA5" w14:textId="77777777" w:rsidR="00296E35" w:rsidRPr="001C0FC4" w:rsidRDefault="00296E35" w:rsidP="002E3FCC">
            <w:pPr>
              <w:pStyle w:val="TAC"/>
            </w:pPr>
            <w:r w:rsidRPr="001C0FC4">
              <w:t>-</w:t>
            </w:r>
          </w:p>
        </w:tc>
      </w:tr>
      <w:tr w:rsidR="00296E35" w:rsidRPr="001C0FC4" w14:paraId="515B2D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73D107"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126D21C" w14:textId="1C55FDBD"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9574A7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D0D6A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C899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CA5026F" w14:textId="77777777" w:rsidR="00296E35" w:rsidRPr="001C0FC4" w:rsidRDefault="00296E35" w:rsidP="002E3FCC">
            <w:pPr>
              <w:pStyle w:val="TAC"/>
            </w:pPr>
            <w:r w:rsidRPr="001C0FC4">
              <w:t>P</w:t>
            </w:r>
          </w:p>
        </w:tc>
      </w:tr>
      <w:tr w:rsidR="00296E35" w:rsidRPr="001C0FC4" w14:paraId="780839C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1EC49E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0DD1A8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4FC2E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F4D6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9A0B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8606F" w14:textId="77777777" w:rsidR="00296E35" w:rsidRPr="001C0FC4" w:rsidRDefault="00296E35" w:rsidP="002E3FCC">
            <w:pPr>
              <w:pStyle w:val="TAC"/>
            </w:pPr>
            <w:r w:rsidRPr="001C0FC4">
              <w:t>-</w:t>
            </w:r>
          </w:p>
        </w:tc>
      </w:tr>
      <w:tr w:rsidR="00296E35" w:rsidRPr="001C0FC4" w14:paraId="2E9528B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D244A"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D86101D" w14:textId="69B79287" w:rsidR="00296E35" w:rsidRPr="001C0FC4" w:rsidRDefault="00296E35" w:rsidP="002E3FCC">
            <w:pPr>
              <w:pStyle w:val="TAL"/>
            </w:pPr>
            <w:r w:rsidRPr="001C0FC4">
              <w:t>Check: Has the UE (MCData client) downloaded test file 1 (</w:t>
            </w:r>
            <w:r w:rsidR="00ED7609">
              <w:t>ANNEX</w:t>
            </w:r>
            <w:r w:rsidRPr="001C0FC4">
              <w:t xml:space="preserve"> A.3.1)?</w:t>
            </w:r>
          </w:p>
          <w:p w14:paraId="3B24EB4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263966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8CE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10C90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FFCC16C" w14:textId="77777777" w:rsidR="00296E35" w:rsidRPr="001C0FC4" w:rsidRDefault="00296E35" w:rsidP="002E3FCC">
            <w:pPr>
              <w:pStyle w:val="TAC"/>
            </w:pPr>
            <w:r w:rsidRPr="001C0FC4">
              <w:t>P</w:t>
            </w:r>
          </w:p>
        </w:tc>
      </w:tr>
      <w:tr w:rsidR="00296E35" w:rsidRPr="001C0FC4" w14:paraId="26477B2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B47140D" w14:textId="77777777" w:rsidR="00296E35" w:rsidRPr="001C0FC4" w:rsidRDefault="00296E35" w:rsidP="002E3FCC">
            <w:pPr>
              <w:pStyle w:val="TAN"/>
            </w:pPr>
            <w:r w:rsidRPr="001C0FC4">
              <w:t>NOTE 1:</w:t>
            </w:r>
            <w:r w:rsidRPr="001C0FC4">
              <w:tab/>
              <w:t>This is expected to be done via a suitable implementation dependent MMI.</w:t>
            </w:r>
          </w:p>
          <w:p w14:paraId="60D8F2F7" w14:textId="77777777" w:rsidR="00296E35" w:rsidRDefault="00296E35" w:rsidP="002E3FCC">
            <w:pPr>
              <w:pStyle w:val="TAN"/>
            </w:pPr>
            <w:r w:rsidRPr="001C0FC4">
              <w:t>NOTE 2:</w:t>
            </w:r>
            <w:r w:rsidRPr="001C0FC4">
              <w:tab/>
              <w:t>Test file 1 for CT FD as specified in annex A.3.1.</w:t>
            </w:r>
          </w:p>
          <w:p w14:paraId="7DEDC911" w14:textId="77777777" w:rsidR="00296E35" w:rsidRPr="001C0FC4" w:rsidRDefault="00296E35" w:rsidP="002E3FCC">
            <w:pPr>
              <w:pStyle w:val="TAN"/>
            </w:pPr>
            <w:r>
              <w:t>NOTE 3:</w:t>
            </w:r>
            <w:r>
              <w:tab/>
              <w:t>The procedure does not release the RRC connection.</w:t>
            </w:r>
          </w:p>
        </w:tc>
      </w:tr>
      <w:bookmarkEnd w:id="1158"/>
    </w:tbl>
    <w:p w14:paraId="1F4B4E79" w14:textId="77777777" w:rsidR="00296E35" w:rsidRPr="001C0FC4" w:rsidRDefault="00296E35" w:rsidP="00296E35"/>
    <w:p w14:paraId="270E3540" w14:textId="77777777" w:rsidR="00296E35" w:rsidRPr="001C0FC4" w:rsidRDefault="00296E35" w:rsidP="00296E35">
      <w:pPr>
        <w:pStyle w:val="H6"/>
      </w:pPr>
      <w:bookmarkStart w:id="1159" w:name="_Toc52782462"/>
      <w:bookmarkStart w:id="1160" w:name="_Toc52783073"/>
      <w:bookmarkStart w:id="1161" w:name="_Toc59042942"/>
      <w:r w:rsidRPr="001C0FC4">
        <w:t>6.2.10.3.3</w:t>
      </w:r>
      <w:r w:rsidRPr="001C0FC4">
        <w:tab/>
        <w:t>Specific message contents</w:t>
      </w:r>
      <w:bookmarkEnd w:id="1159"/>
      <w:bookmarkEnd w:id="1160"/>
      <w:bookmarkEnd w:id="1161"/>
    </w:p>
    <w:p w14:paraId="671DA20D" w14:textId="647CECBD" w:rsidR="00296E35" w:rsidRPr="001C0FC4" w:rsidRDefault="00296E35" w:rsidP="00296E35">
      <w:pPr>
        <w:pStyle w:val="TH"/>
      </w:pPr>
      <w:r w:rsidRPr="001C0FC4">
        <w:t>Table 6.2.10.3.3-1: SIP INVITE from the SS (step 1, Table 6.2.10.3.2-1;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ECD75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DEC9B3" w14:textId="4D2FE2A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73B8570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80DA2B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8CB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0F343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52CBA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5B2C1D" w14:textId="77777777" w:rsidR="00296E35" w:rsidRPr="001C0FC4" w:rsidRDefault="00296E35" w:rsidP="002E3FCC">
            <w:pPr>
              <w:pStyle w:val="TAH"/>
              <w:rPr>
                <w:bCs/>
              </w:rPr>
            </w:pPr>
            <w:r w:rsidRPr="001C0FC4">
              <w:rPr>
                <w:bCs/>
              </w:rPr>
              <w:t>Condition</w:t>
            </w:r>
          </w:p>
        </w:tc>
      </w:tr>
      <w:tr w:rsidR="00296E35" w:rsidRPr="001C0FC4" w14:paraId="0F770B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F0C47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CAE30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18EF53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2BD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156957" w14:textId="77777777" w:rsidR="00296E35" w:rsidRPr="001C0FC4" w:rsidRDefault="00296E35" w:rsidP="002E3FCC">
            <w:pPr>
              <w:pStyle w:val="TAL"/>
            </w:pPr>
          </w:p>
        </w:tc>
      </w:tr>
      <w:tr w:rsidR="00296E35" w:rsidRPr="001C0FC4" w14:paraId="24EFA3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0E993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199A5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D42EBF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B6481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BCE8C" w14:textId="77777777" w:rsidR="00296E35" w:rsidRPr="001C0FC4" w:rsidRDefault="00296E35" w:rsidP="002E3FCC">
            <w:pPr>
              <w:pStyle w:val="TAL"/>
            </w:pPr>
          </w:p>
        </w:tc>
      </w:tr>
      <w:tr w:rsidR="00296E35" w:rsidRPr="001C0FC4" w14:paraId="1E6155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6912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004297" w14:textId="77777777" w:rsidR="00296E35" w:rsidRPr="001C0FC4" w:rsidRDefault="00296E35" w:rsidP="002E3FCC">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2F07463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51E72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1C226C" w14:textId="77777777" w:rsidR="00296E35" w:rsidRPr="001C0FC4" w:rsidRDefault="00296E35" w:rsidP="002E3FCC">
            <w:pPr>
              <w:pStyle w:val="TAL"/>
            </w:pPr>
          </w:p>
        </w:tc>
      </w:tr>
      <w:tr w:rsidR="00296E35" w:rsidRPr="001C0FC4" w14:paraId="64DEC8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4993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47ABC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496ADDE"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398E1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16CDB7" w14:textId="77777777" w:rsidR="00296E35" w:rsidRPr="001C0FC4" w:rsidRDefault="00296E35" w:rsidP="002E3FCC">
            <w:pPr>
              <w:pStyle w:val="TAL"/>
            </w:pPr>
          </w:p>
        </w:tc>
      </w:tr>
      <w:tr w:rsidR="00296E35" w:rsidRPr="001C0FC4" w14:paraId="5EB83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CB8E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A961E" w14:textId="77777777" w:rsidR="00296E35" w:rsidRPr="001C0FC4" w:rsidRDefault="00296E35" w:rsidP="002E3FCC">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5BFDA5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CCBF6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C2BC7" w14:textId="77777777" w:rsidR="00296E35" w:rsidRPr="001C0FC4" w:rsidRDefault="00296E35" w:rsidP="002E3FCC">
            <w:pPr>
              <w:pStyle w:val="TAL"/>
            </w:pPr>
          </w:p>
        </w:tc>
      </w:tr>
      <w:tr w:rsidR="00296E35" w:rsidRPr="001C0FC4" w14:paraId="003171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B3076AD" w14:textId="77777777" w:rsidR="00296E35" w:rsidRPr="001C0FC4" w:rsidRDefault="00296E35" w:rsidP="002E3FCC">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45A12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44ABB1"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7B5A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431961" w14:textId="77777777" w:rsidR="00296E35" w:rsidRPr="001C0FC4" w:rsidRDefault="00296E35" w:rsidP="002E3FCC">
            <w:pPr>
              <w:pStyle w:val="TAL"/>
            </w:pPr>
          </w:p>
        </w:tc>
      </w:tr>
      <w:tr w:rsidR="00296E35" w:rsidRPr="001C0FC4" w14:paraId="01AE76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ECB38C" w14:textId="77777777" w:rsidR="00296E35" w:rsidRPr="001C0FC4" w:rsidRDefault="00296E35" w:rsidP="002E3FCC">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AB0AD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E91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F29C3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4F6A52" w14:textId="77777777" w:rsidR="00296E35" w:rsidRPr="001C0FC4" w:rsidRDefault="00296E35" w:rsidP="002E3FCC">
            <w:pPr>
              <w:pStyle w:val="TAL"/>
            </w:pPr>
          </w:p>
        </w:tc>
      </w:tr>
      <w:tr w:rsidR="00296E35" w:rsidRPr="001C0FC4" w14:paraId="0638DC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1333DD" w14:textId="77777777" w:rsidR="00296E35" w:rsidRPr="001C0FC4" w:rsidRDefault="00296E35" w:rsidP="002E3FCC">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4B967E3"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7D33569"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CB4D9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02DF2F" w14:textId="77777777" w:rsidR="00296E35" w:rsidRPr="001C0FC4" w:rsidRDefault="00296E35" w:rsidP="002E3FCC">
            <w:pPr>
              <w:pStyle w:val="TAL"/>
            </w:pPr>
          </w:p>
        </w:tc>
      </w:tr>
      <w:tr w:rsidR="00296E35" w:rsidRPr="001C0FC4" w14:paraId="77BCB6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6561DB" w14:textId="77777777" w:rsidR="00296E35" w:rsidRPr="001C0FC4" w:rsidRDefault="00296E35" w:rsidP="002E3FCC">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67DEA9" w14:textId="77777777" w:rsidR="00296E35" w:rsidRPr="001C0FC4" w:rsidRDefault="00296E35" w:rsidP="002E3FCC">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5D5B38B"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2558D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15BB3B" w14:textId="77777777" w:rsidR="00296E35" w:rsidRPr="001C0FC4" w:rsidRDefault="00296E35" w:rsidP="002E3FCC">
            <w:pPr>
              <w:pStyle w:val="TAL"/>
            </w:pPr>
          </w:p>
        </w:tc>
      </w:tr>
    </w:tbl>
    <w:p w14:paraId="1DA4C957" w14:textId="77777777" w:rsidR="00296E35" w:rsidRPr="001C0FC4" w:rsidRDefault="00296E35" w:rsidP="00296E35"/>
    <w:p w14:paraId="55CCDA0F" w14:textId="77777777" w:rsidR="00296E35" w:rsidRPr="001C0FC4" w:rsidRDefault="00296E35" w:rsidP="00296E35">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91CD5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647EB" w14:textId="3FA2A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MCDATA_FD, SDP_OFFER, MCD_1to1</w:t>
            </w:r>
          </w:p>
        </w:tc>
      </w:tr>
    </w:tbl>
    <w:p w14:paraId="0D80AEE6" w14:textId="77777777" w:rsidR="00296E35" w:rsidRPr="001C0FC4" w:rsidRDefault="00296E35" w:rsidP="00296E35"/>
    <w:p w14:paraId="1CC26AEC" w14:textId="77777777" w:rsidR="00296E35" w:rsidRPr="001C0FC4" w:rsidRDefault="00296E35" w:rsidP="00296E35">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C3DB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98CB081" w14:textId="6DF2FE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9D707C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B8BB8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ECAF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C291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8016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1E8C4EA" w14:textId="77777777" w:rsidR="00296E35" w:rsidRPr="001C0FC4" w:rsidRDefault="00296E35" w:rsidP="002E3FCC">
            <w:pPr>
              <w:pStyle w:val="TAH"/>
              <w:rPr>
                <w:bCs/>
              </w:rPr>
            </w:pPr>
            <w:r w:rsidRPr="001C0FC4">
              <w:rPr>
                <w:bCs/>
              </w:rPr>
              <w:t>Condition</w:t>
            </w:r>
          </w:p>
        </w:tc>
      </w:tr>
      <w:tr w:rsidR="00296E35" w:rsidRPr="001C0FC4" w14:paraId="08AE0B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51E45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5B193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84DF6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C7AAF3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A060CB" w14:textId="77777777" w:rsidR="00296E35" w:rsidRPr="001C0FC4" w:rsidRDefault="00296E35" w:rsidP="002E3FCC">
            <w:pPr>
              <w:pStyle w:val="TAL"/>
            </w:pPr>
          </w:p>
        </w:tc>
      </w:tr>
      <w:tr w:rsidR="00296E35" w:rsidRPr="001C0FC4" w14:paraId="33559E9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0509C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455195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B11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9E19D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52BE26" w14:textId="77777777" w:rsidR="00296E35" w:rsidRPr="001C0FC4" w:rsidRDefault="00296E35" w:rsidP="002E3FCC">
            <w:pPr>
              <w:pStyle w:val="TAL"/>
            </w:pPr>
          </w:p>
        </w:tc>
      </w:tr>
      <w:tr w:rsidR="00296E35" w:rsidRPr="001C0FC4" w14:paraId="0FDBCC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B2823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3B4783"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2332F0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A0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7015A" w14:textId="77777777" w:rsidR="00296E35" w:rsidRPr="001C0FC4" w:rsidRDefault="00296E35" w:rsidP="002E3FCC">
            <w:pPr>
              <w:pStyle w:val="TAL"/>
            </w:pPr>
          </w:p>
        </w:tc>
      </w:tr>
    </w:tbl>
    <w:p w14:paraId="7E43753E" w14:textId="77777777" w:rsidR="00296E35" w:rsidRPr="001C0FC4" w:rsidRDefault="00296E35" w:rsidP="00296E35"/>
    <w:p w14:paraId="7CF5CFEB" w14:textId="77777777" w:rsidR="00296E35" w:rsidRPr="001C0FC4" w:rsidRDefault="00296E35" w:rsidP="00296E35">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69DD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366912" w14:textId="367EA3AE" w:rsidR="00296E35" w:rsidRPr="001C0FC4" w:rsidRDefault="00296E35" w:rsidP="002E3FCC">
            <w:pPr>
              <w:pStyle w:val="TAL"/>
            </w:pPr>
            <w:r w:rsidRPr="001C0FC4">
              <w:t xml:space="preserve">Derivation Path: TS </w:t>
            </w:r>
            <w:r>
              <w:t>37.579</w:t>
            </w:r>
            <w:r w:rsidRPr="001C0FC4">
              <w:t>-1 [2], Table 5.5.3.8.6-1, condition FD_MSRP</w:t>
            </w:r>
          </w:p>
        </w:tc>
      </w:tr>
    </w:tbl>
    <w:p w14:paraId="176C5B6D" w14:textId="77777777" w:rsidR="00296E35" w:rsidRPr="001C0FC4" w:rsidRDefault="00296E35" w:rsidP="00296E35"/>
    <w:p w14:paraId="32FC2E2E" w14:textId="25A9E6F0" w:rsidR="00296E35" w:rsidRPr="001C0FC4" w:rsidRDefault="00296E35" w:rsidP="00296E35">
      <w:pPr>
        <w:pStyle w:val="TH"/>
      </w:pPr>
      <w:r w:rsidRPr="001C0FC4">
        <w:t>Table 6.2.10.3.3-4: SIP 200 (OK) from the UE (step 1, Table 6.2.10.3.2-1;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DA808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845C6D" w14:textId="530F63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718DBE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1F7C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0BC91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D4BF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C93FA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9C4847" w14:textId="77777777" w:rsidR="00296E35" w:rsidRPr="001C0FC4" w:rsidRDefault="00296E35" w:rsidP="002E3FCC">
            <w:pPr>
              <w:pStyle w:val="TAH"/>
              <w:rPr>
                <w:bCs/>
              </w:rPr>
            </w:pPr>
            <w:r w:rsidRPr="001C0FC4">
              <w:rPr>
                <w:bCs/>
              </w:rPr>
              <w:t>Condition</w:t>
            </w:r>
          </w:p>
        </w:tc>
      </w:tr>
      <w:tr w:rsidR="00296E35" w:rsidRPr="001C0FC4" w14:paraId="16E3B7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DDDE11"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9D2E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0D0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8435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0DB4F3" w14:textId="77777777" w:rsidR="00296E35" w:rsidRPr="001C0FC4" w:rsidRDefault="00296E35" w:rsidP="002E3FCC">
            <w:pPr>
              <w:pStyle w:val="TAL"/>
            </w:pPr>
          </w:p>
        </w:tc>
      </w:tr>
      <w:tr w:rsidR="00296E35" w:rsidRPr="001C0FC4" w14:paraId="2118F3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0B3DAC"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49BBA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AB21E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39D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EFD51" w14:textId="77777777" w:rsidR="00296E35" w:rsidRPr="001C0FC4" w:rsidRDefault="00296E35" w:rsidP="002E3FCC">
            <w:pPr>
              <w:pStyle w:val="TAL"/>
            </w:pPr>
          </w:p>
        </w:tc>
      </w:tr>
      <w:tr w:rsidR="00296E35" w:rsidRPr="001C0FC4" w14:paraId="642DA2B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3AB9F2"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8FC651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BFC8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6C5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DD630C" w14:textId="77777777" w:rsidR="00296E35" w:rsidRPr="001C0FC4" w:rsidRDefault="00296E35" w:rsidP="002E3FCC">
            <w:pPr>
              <w:pStyle w:val="TAL"/>
            </w:pPr>
          </w:p>
        </w:tc>
      </w:tr>
      <w:tr w:rsidR="00296E35" w:rsidRPr="001C0FC4" w14:paraId="677F5D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C935A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1B3CD3" w14:textId="77777777" w:rsidR="00296E35" w:rsidRPr="001C0FC4" w:rsidRDefault="00296E35" w:rsidP="002E3FCC">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56F954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F6B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1484C" w14:textId="77777777" w:rsidR="00296E35" w:rsidRPr="001C0FC4" w:rsidRDefault="00296E35" w:rsidP="002E3FCC">
            <w:pPr>
              <w:pStyle w:val="TAL"/>
            </w:pPr>
          </w:p>
        </w:tc>
      </w:tr>
    </w:tbl>
    <w:p w14:paraId="1C38CBE7" w14:textId="77777777" w:rsidR="00296E35" w:rsidRPr="001C0FC4" w:rsidRDefault="00296E35" w:rsidP="00296E35"/>
    <w:p w14:paraId="49F3168A" w14:textId="77777777" w:rsidR="00296E35" w:rsidRPr="001C0FC4" w:rsidRDefault="00296E35" w:rsidP="00296E35">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AFE83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DB479C3" w14:textId="160C406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A6C2632" w14:textId="77777777" w:rsidR="00296E35" w:rsidRPr="001C0FC4" w:rsidRDefault="00296E35" w:rsidP="00296E35"/>
    <w:p w14:paraId="2202506A" w14:textId="50AA5286" w:rsidR="00296E35" w:rsidRPr="001C0FC4" w:rsidRDefault="00296E35" w:rsidP="00296E35">
      <w:pPr>
        <w:pStyle w:val="TH"/>
      </w:pPr>
      <w:r w:rsidRPr="001C0FC4">
        <w:t>Table 6.2.10.3.3-6: MSRP SEND from the SS (step 6, Table 6.2.10.3.2-1;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031EA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D3BCE9" w14:textId="1DA981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1F424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B7E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E8379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A8A45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B5A8A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14AD1E" w14:textId="77777777" w:rsidR="00296E35" w:rsidRPr="001C0FC4" w:rsidRDefault="00296E35" w:rsidP="002E3FCC">
            <w:pPr>
              <w:pStyle w:val="TAH"/>
              <w:rPr>
                <w:bCs/>
              </w:rPr>
            </w:pPr>
            <w:r w:rsidRPr="001C0FC4">
              <w:rPr>
                <w:bCs/>
              </w:rPr>
              <w:t>Condition</w:t>
            </w:r>
          </w:p>
        </w:tc>
      </w:tr>
      <w:tr w:rsidR="00296E35" w:rsidRPr="001C0FC4" w14:paraId="55453E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D9760B"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0926A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00F71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377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ECD21B" w14:textId="77777777" w:rsidR="00296E35" w:rsidRPr="001C0FC4" w:rsidRDefault="00296E35" w:rsidP="002E3FCC">
            <w:pPr>
              <w:pStyle w:val="TAL"/>
            </w:pPr>
          </w:p>
        </w:tc>
      </w:tr>
      <w:tr w:rsidR="00296E35" w:rsidRPr="001C0FC4" w14:paraId="05432D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6F6BE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98AC300"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1B67A1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F34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B9AD8A" w14:textId="77777777" w:rsidR="00296E35" w:rsidRPr="001C0FC4" w:rsidRDefault="00296E35" w:rsidP="002E3FCC">
            <w:pPr>
              <w:pStyle w:val="TAL"/>
            </w:pPr>
          </w:p>
        </w:tc>
      </w:tr>
      <w:tr w:rsidR="00296E35" w:rsidRPr="001C0FC4" w14:paraId="7716B6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D325B1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FDDF09B" w14:textId="77777777" w:rsidR="00296E35" w:rsidRPr="001C0FC4" w:rsidRDefault="00296E35" w:rsidP="002E3FCC">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0641D0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BAB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431C9" w14:textId="77777777" w:rsidR="00296E35" w:rsidRPr="001C0FC4" w:rsidRDefault="00296E35" w:rsidP="002E3FCC">
            <w:pPr>
              <w:pStyle w:val="TAL"/>
            </w:pPr>
          </w:p>
        </w:tc>
      </w:tr>
    </w:tbl>
    <w:p w14:paraId="3D64151B" w14:textId="77777777" w:rsidR="00296E35" w:rsidRPr="001C0FC4" w:rsidRDefault="00296E35" w:rsidP="00296E35"/>
    <w:p w14:paraId="438A8719" w14:textId="77777777" w:rsidR="00296E35" w:rsidRPr="001C0FC4" w:rsidRDefault="00296E35" w:rsidP="00296E35">
      <w:pPr>
        <w:pStyle w:val="TH"/>
      </w:pPr>
      <w:r w:rsidRPr="001C0FC4">
        <w:t>Table 6.2.10.3.3-7: Void</w:t>
      </w:r>
    </w:p>
    <w:p w14:paraId="346D9F34" w14:textId="77777777" w:rsidR="00296E35" w:rsidRPr="001C0FC4" w:rsidRDefault="00296E35" w:rsidP="00296E35">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AF6E0F"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C814E8D" w14:textId="524AE1E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5.5.3.10-2, condition PROTECTED_FILE, PCK</w:t>
            </w:r>
          </w:p>
        </w:tc>
      </w:tr>
    </w:tbl>
    <w:p w14:paraId="601E1295" w14:textId="77777777" w:rsidR="00296E35" w:rsidRPr="001C0FC4" w:rsidRDefault="00296E35" w:rsidP="00296E35"/>
    <w:p w14:paraId="7CBBD5DC" w14:textId="30F873AB" w:rsidR="00296E35" w:rsidRPr="001C0FC4" w:rsidRDefault="00296E35" w:rsidP="00296E35">
      <w:pPr>
        <w:pStyle w:val="TH"/>
      </w:pPr>
      <w:r w:rsidRPr="001C0FC4">
        <w:t>Table 6.2.10.3.3-9: SIP BYE from the SS (step 8, Table 6.2.10.3.2-1;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D1210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8632A" w14:textId="59D33DC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0F674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ED743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5E4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7DFD7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71D4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F653B6" w14:textId="77777777" w:rsidR="00296E35" w:rsidRPr="001C0FC4" w:rsidRDefault="00296E35" w:rsidP="002E3FCC">
            <w:pPr>
              <w:pStyle w:val="TAH"/>
              <w:rPr>
                <w:bCs/>
              </w:rPr>
            </w:pPr>
            <w:r w:rsidRPr="001C0FC4">
              <w:rPr>
                <w:bCs/>
              </w:rPr>
              <w:t>Condition</w:t>
            </w:r>
          </w:p>
        </w:tc>
      </w:tr>
      <w:tr w:rsidR="00296E35" w:rsidRPr="001C0FC4" w14:paraId="0CD1A79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9EC279A"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53B829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112C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DFFD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165BEE" w14:textId="77777777" w:rsidR="00296E35" w:rsidRPr="001C0FC4" w:rsidRDefault="00296E35" w:rsidP="002E3FCC">
            <w:pPr>
              <w:pStyle w:val="TAL"/>
            </w:pPr>
          </w:p>
        </w:tc>
      </w:tr>
      <w:tr w:rsidR="00296E35" w:rsidRPr="001C0FC4" w14:paraId="72BDEA6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217BF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23E57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025FED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AE2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6661AD" w14:textId="77777777" w:rsidR="00296E35" w:rsidRPr="001C0FC4" w:rsidRDefault="00296E35" w:rsidP="002E3FCC">
            <w:pPr>
              <w:pStyle w:val="TAL"/>
            </w:pPr>
          </w:p>
        </w:tc>
      </w:tr>
      <w:tr w:rsidR="00296E35" w:rsidRPr="001C0FC4" w14:paraId="6A0E1E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AD79431"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5D0B5F"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8A00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4E52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CB6C7E" w14:textId="77777777" w:rsidR="00296E35" w:rsidRPr="001C0FC4" w:rsidRDefault="00296E35" w:rsidP="002E3FCC">
            <w:pPr>
              <w:pStyle w:val="TAL"/>
            </w:pPr>
          </w:p>
        </w:tc>
      </w:tr>
      <w:tr w:rsidR="00296E35" w:rsidRPr="001C0FC4" w14:paraId="4619A4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C3500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E17EB8"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2C74D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0C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C27A5" w14:textId="77777777" w:rsidR="00296E35" w:rsidRPr="001C0FC4" w:rsidRDefault="00296E35" w:rsidP="002E3FCC">
            <w:pPr>
              <w:pStyle w:val="TAL"/>
            </w:pPr>
          </w:p>
        </w:tc>
      </w:tr>
    </w:tbl>
    <w:p w14:paraId="60BC5E3D" w14:textId="77777777" w:rsidR="00296E35" w:rsidRPr="001C0FC4" w:rsidRDefault="00296E35" w:rsidP="00296E35"/>
    <w:p w14:paraId="357828B8" w14:textId="77777777" w:rsidR="00296E35" w:rsidRPr="001C0FC4" w:rsidRDefault="00296E35" w:rsidP="00296E35">
      <w:pPr>
        <w:pStyle w:val="TH"/>
      </w:pPr>
      <w:r w:rsidRPr="001C0FC4">
        <w:t>Table 6.2.10.3.3-10: Void</w:t>
      </w:r>
    </w:p>
    <w:p w14:paraId="5DBEFD86" w14:textId="5416F94A" w:rsidR="00296E35" w:rsidRPr="001C0FC4" w:rsidRDefault="00296E35" w:rsidP="00296E35">
      <w:pPr>
        <w:pStyle w:val="TH"/>
      </w:pPr>
      <w:r w:rsidRPr="001C0FC4">
        <w:t>Table 6.2.10.3.3-11: SIP MESSAGE from the UE (step 11, Table 6.2.10.3.2-1;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6DAC6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310DFFD" w14:textId="43E8F5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712180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B2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2FD71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35C4E4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733AC00"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5A23EF" w14:textId="77777777" w:rsidR="00296E35" w:rsidRPr="001C0FC4" w:rsidRDefault="00296E35" w:rsidP="002E3FCC">
            <w:pPr>
              <w:pStyle w:val="TAH"/>
            </w:pPr>
            <w:r w:rsidRPr="001C0FC4">
              <w:t>Condition</w:t>
            </w:r>
          </w:p>
        </w:tc>
      </w:tr>
      <w:tr w:rsidR="00296E35" w:rsidRPr="001C0FC4" w14:paraId="103269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5B328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D39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90785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65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783A7" w14:textId="77777777" w:rsidR="00296E35" w:rsidRPr="001C0FC4" w:rsidRDefault="00296E35" w:rsidP="002E3FCC">
            <w:pPr>
              <w:pStyle w:val="TAL"/>
            </w:pPr>
          </w:p>
        </w:tc>
      </w:tr>
      <w:tr w:rsidR="00296E35" w:rsidRPr="001C0FC4" w14:paraId="7D1B01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06001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63E026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3EE8B5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65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10E482" w14:textId="77777777" w:rsidR="00296E35" w:rsidRPr="001C0FC4" w:rsidRDefault="00296E35" w:rsidP="002E3FCC">
            <w:pPr>
              <w:pStyle w:val="TAL"/>
            </w:pPr>
          </w:p>
        </w:tc>
      </w:tr>
      <w:tr w:rsidR="00296E35" w:rsidRPr="001C0FC4" w14:paraId="05B70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0FC76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611E2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CF4577"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8C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80F154" w14:textId="77777777" w:rsidR="00296E35" w:rsidRPr="001C0FC4" w:rsidRDefault="00296E35" w:rsidP="002E3FCC">
            <w:pPr>
              <w:pStyle w:val="TAL"/>
            </w:pPr>
          </w:p>
        </w:tc>
      </w:tr>
      <w:tr w:rsidR="00296E35" w:rsidRPr="001C0FC4" w14:paraId="44275A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2C9A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E0F23" w14:textId="77777777" w:rsidR="00296E35" w:rsidRPr="001C0FC4" w:rsidRDefault="00296E35" w:rsidP="002E3FCC">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6F778FE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850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D2F7" w14:textId="77777777" w:rsidR="00296E35" w:rsidRPr="001C0FC4" w:rsidRDefault="00296E35" w:rsidP="002E3FCC">
            <w:pPr>
              <w:pStyle w:val="TAL"/>
            </w:pPr>
          </w:p>
        </w:tc>
      </w:tr>
    </w:tbl>
    <w:p w14:paraId="34D6E520" w14:textId="77777777" w:rsidR="00296E35" w:rsidRPr="001C0FC4" w:rsidRDefault="00296E35" w:rsidP="00296E35"/>
    <w:p w14:paraId="3320BF9D" w14:textId="77777777" w:rsidR="00296E35" w:rsidRPr="001C0FC4" w:rsidRDefault="00296E35" w:rsidP="00296E35">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D7A2A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63AC5A" w14:textId="50086A5A" w:rsidR="00296E35" w:rsidRPr="001C0FC4" w:rsidRDefault="00296E35" w:rsidP="002E3FCC">
            <w:pPr>
              <w:pStyle w:val="TAL"/>
            </w:pPr>
            <w:r w:rsidRPr="001C0FC4">
              <w:t xml:space="preserve">Derivation Path: TS </w:t>
            </w:r>
            <w:r>
              <w:t>37.579</w:t>
            </w:r>
            <w:r w:rsidRPr="001C0FC4">
              <w:t>-1 [2], Table 5.5.3.8.7-1, condition FD_COMPLETED</w:t>
            </w:r>
          </w:p>
        </w:tc>
      </w:tr>
    </w:tbl>
    <w:p w14:paraId="6787D614" w14:textId="77777777" w:rsidR="00296E35" w:rsidRPr="001C0FC4" w:rsidRDefault="00296E35" w:rsidP="00296E35"/>
    <w:p w14:paraId="612CAF4E" w14:textId="77777777" w:rsidR="00296E35" w:rsidRPr="001C0FC4" w:rsidRDefault="00296E35" w:rsidP="00296E35">
      <w:pPr>
        <w:pStyle w:val="Heading3"/>
      </w:pPr>
      <w:bookmarkStart w:id="1162" w:name="_Toc42507368"/>
      <w:bookmarkStart w:id="1163" w:name="_Toc52307899"/>
      <w:bookmarkStart w:id="1164" w:name="_Toc52782463"/>
      <w:bookmarkStart w:id="1165" w:name="_Toc52783074"/>
      <w:bookmarkStart w:id="1166" w:name="_Toc59042943"/>
      <w:bookmarkStart w:id="1167" w:name="_Toc75459160"/>
      <w:bookmarkStart w:id="1168" w:name="_Toc90630600"/>
      <w:bookmarkStart w:id="1169" w:name="_Toc100778807"/>
      <w:bookmarkStart w:id="1170" w:name="_Toc101286138"/>
      <w:bookmarkStart w:id="1171" w:name="_Toc106817724"/>
      <w:bookmarkStart w:id="1172" w:name="_Toc106817849"/>
      <w:bookmarkStart w:id="1173" w:name="_Toc178186367"/>
      <w:bookmarkStart w:id="1174" w:name="_Toc181109108"/>
      <w:r w:rsidRPr="001C0FC4">
        <w:t>6.2.11</w:t>
      </w:r>
      <w:r w:rsidRPr="001C0FC4">
        <w:tab/>
        <w:t>On-network / File Distribution (FD) / FD Using Media Plane / Group Standalone FD / Client Originated (CO)</w:t>
      </w:r>
      <w:bookmarkEnd w:id="1144"/>
      <w:bookmarkEnd w:id="1145"/>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0A4E2EB6" w14:textId="77777777" w:rsidR="00296E35" w:rsidRPr="001C0FC4" w:rsidRDefault="00296E35" w:rsidP="00296E35">
      <w:pPr>
        <w:pStyle w:val="H6"/>
      </w:pPr>
      <w:bookmarkStart w:id="1175" w:name="_Toc52782464"/>
      <w:bookmarkStart w:id="1176" w:name="_Toc52783075"/>
      <w:bookmarkStart w:id="1177" w:name="_Toc59042944"/>
      <w:bookmarkStart w:id="1178" w:name="_Toc522499822"/>
      <w:bookmarkStart w:id="1179" w:name="_Toc25610675"/>
      <w:r w:rsidRPr="001C0FC4">
        <w:t>6.2.11.1</w:t>
      </w:r>
      <w:r w:rsidRPr="001C0FC4">
        <w:tab/>
        <w:t>Test Purpose (TP)</w:t>
      </w:r>
      <w:bookmarkEnd w:id="1175"/>
      <w:bookmarkEnd w:id="1176"/>
      <w:bookmarkEnd w:id="1177"/>
    </w:p>
    <w:p w14:paraId="7462BAC1" w14:textId="77777777" w:rsidR="00296E35" w:rsidRPr="001C0FC4" w:rsidRDefault="00296E35" w:rsidP="00296E35">
      <w:pPr>
        <w:pStyle w:val="H6"/>
      </w:pPr>
      <w:r w:rsidRPr="001C0FC4">
        <w:t>(1)</w:t>
      </w:r>
    </w:p>
    <w:p w14:paraId="0AA378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574500" w14:textId="77777777" w:rsidR="00296E35" w:rsidRPr="001C0FC4" w:rsidRDefault="00296E35" w:rsidP="00296E35">
      <w:pPr>
        <w:pStyle w:val="PL"/>
      </w:pPr>
      <w:r w:rsidRPr="001C0FC4">
        <w:rPr>
          <w:b/>
        </w:rPr>
        <w:t>ensure that</w:t>
      </w:r>
      <w:r w:rsidRPr="001C0FC4">
        <w:t xml:space="preserve"> {</w:t>
      </w:r>
    </w:p>
    <w:p w14:paraId="7AFEF7A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using the media plane}</w:t>
      </w:r>
    </w:p>
    <w:p w14:paraId="226F95AA"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2DCD6610" w14:textId="77777777" w:rsidR="00296E35" w:rsidRPr="001C0FC4" w:rsidRDefault="00296E35" w:rsidP="00296E35">
      <w:pPr>
        <w:pStyle w:val="PL"/>
      </w:pPr>
      <w:r w:rsidRPr="001C0FC4">
        <w:t xml:space="preserve">            }</w:t>
      </w:r>
    </w:p>
    <w:p w14:paraId="3BD13C58" w14:textId="77777777" w:rsidR="00296E35" w:rsidRPr="001C0FC4" w:rsidRDefault="00296E35" w:rsidP="00296E35">
      <w:pPr>
        <w:pStyle w:val="PL"/>
      </w:pPr>
    </w:p>
    <w:p w14:paraId="6504CF36" w14:textId="77777777" w:rsidR="00296E35" w:rsidRPr="001C0FC4" w:rsidRDefault="00296E35" w:rsidP="00296E35">
      <w:pPr>
        <w:pStyle w:val="H6"/>
      </w:pPr>
      <w:r w:rsidRPr="001C0FC4">
        <w:t>(2)</w:t>
      </w:r>
    </w:p>
    <w:p w14:paraId="048E434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0B6D905" w14:textId="77777777" w:rsidR="00296E35" w:rsidRPr="001C0FC4" w:rsidRDefault="00296E35" w:rsidP="00296E35">
      <w:pPr>
        <w:pStyle w:val="PL"/>
      </w:pPr>
      <w:r w:rsidRPr="001C0FC4">
        <w:rPr>
          <w:b/>
        </w:rPr>
        <w:t>ensure that</w:t>
      </w:r>
      <w:r w:rsidRPr="001C0FC4">
        <w:t xml:space="preserve"> {</w:t>
      </w:r>
    </w:p>
    <w:p w14:paraId="61B08ECC"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D631D3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FD message via a MSRP SEND message }</w:t>
      </w:r>
    </w:p>
    <w:p w14:paraId="6E64E9DF" w14:textId="77777777" w:rsidR="00296E35" w:rsidRPr="001C0FC4" w:rsidRDefault="00296E35" w:rsidP="00296E35">
      <w:pPr>
        <w:pStyle w:val="PL"/>
      </w:pPr>
      <w:r w:rsidRPr="001C0FC4">
        <w:t xml:space="preserve">            }</w:t>
      </w:r>
    </w:p>
    <w:p w14:paraId="306D0BDF" w14:textId="77777777" w:rsidR="00296E35" w:rsidRPr="001C0FC4" w:rsidRDefault="00296E35" w:rsidP="00296E35">
      <w:pPr>
        <w:pStyle w:val="PL"/>
      </w:pPr>
    </w:p>
    <w:p w14:paraId="626D273A" w14:textId="77777777" w:rsidR="00296E35" w:rsidRPr="001C0FC4" w:rsidRDefault="00296E35" w:rsidP="00296E35">
      <w:pPr>
        <w:pStyle w:val="H6"/>
      </w:pPr>
      <w:r w:rsidRPr="001C0FC4">
        <w:t>(3)</w:t>
      </w:r>
    </w:p>
    <w:p w14:paraId="1086C546"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t>
      </w:r>
    </w:p>
    <w:p w14:paraId="1D4AC2CF" w14:textId="77777777" w:rsidR="00296E35" w:rsidRPr="001C0FC4" w:rsidRDefault="00296E35" w:rsidP="00296E35">
      <w:pPr>
        <w:pStyle w:val="PL"/>
      </w:pPr>
      <w:r w:rsidRPr="001C0FC4">
        <w:rPr>
          <w:b/>
        </w:rPr>
        <w:t>ensure that</w:t>
      </w:r>
      <w:r w:rsidRPr="001C0FC4">
        <w:t xml:space="preserve"> {</w:t>
      </w:r>
    </w:p>
    <w:p w14:paraId="58203166"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6140AB7"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9EC0791" w14:textId="77777777" w:rsidR="00296E35" w:rsidRPr="001C0FC4" w:rsidRDefault="00296E35" w:rsidP="00296E35">
      <w:pPr>
        <w:pStyle w:val="PL"/>
      </w:pPr>
      <w:r w:rsidRPr="001C0FC4">
        <w:t xml:space="preserve">            }</w:t>
      </w:r>
    </w:p>
    <w:p w14:paraId="5EEB0D88" w14:textId="77777777" w:rsidR="00296E35" w:rsidRPr="001C0FC4" w:rsidRDefault="00296E35" w:rsidP="00296E35">
      <w:pPr>
        <w:pStyle w:val="PL"/>
      </w:pPr>
    </w:p>
    <w:p w14:paraId="7A72FBA9" w14:textId="77777777" w:rsidR="00296E35" w:rsidRPr="001C0FC4" w:rsidRDefault="00296E35" w:rsidP="00296E35">
      <w:pPr>
        <w:pStyle w:val="H6"/>
      </w:pPr>
      <w:r w:rsidRPr="001C0FC4">
        <w:t>(4)</w:t>
      </w:r>
    </w:p>
    <w:p w14:paraId="282D79C2"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with a disposition of "</w:t>
      </w:r>
      <w:r w:rsidRPr="001C0FC4">
        <w:rPr>
          <w:lang w:eastAsia="ko-KR"/>
        </w:rPr>
        <w:t>FILE DOWNLOAD COMPLETED UPDATE</w:t>
      </w:r>
      <w:r w:rsidRPr="001C0FC4">
        <w:t>" }</w:t>
      </w:r>
    </w:p>
    <w:p w14:paraId="73A4C896" w14:textId="77777777" w:rsidR="00296E35" w:rsidRPr="001C0FC4" w:rsidRDefault="00296E35" w:rsidP="00296E35">
      <w:pPr>
        <w:pStyle w:val="PL"/>
      </w:pPr>
      <w:r w:rsidRPr="001C0FC4">
        <w:rPr>
          <w:b/>
        </w:rPr>
        <w:t>ensure that</w:t>
      </w:r>
      <w:r w:rsidRPr="001C0FC4">
        <w:t xml:space="preserve"> {</w:t>
      </w:r>
    </w:p>
    <w:p w14:paraId="13B01CC7"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664CC28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9D08745" w14:textId="77777777" w:rsidR="00296E35" w:rsidRPr="001C0FC4" w:rsidRDefault="00296E35" w:rsidP="00296E35">
      <w:pPr>
        <w:pStyle w:val="PL"/>
      </w:pPr>
      <w:r w:rsidRPr="001C0FC4">
        <w:t xml:space="preserve">            }</w:t>
      </w:r>
    </w:p>
    <w:p w14:paraId="3FE2390F" w14:textId="77777777" w:rsidR="00296E35" w:rsidRPr="001C0FC4" w:rsidRDefault="00296E35" w:rsidP="00296E35">
      <w:pPr>
        <w:pStyle w:val="PL"/>
      </w:pPr>
    </w:p>
    <w:p w14:paraId="64B3C9DE" w14:textId="77777777" w:rsidR="00296E35" w:rsidRPr="001C0FC4" w:rsidRDefault="00296E35" w:rsidP="00296E35">
      <w:pPr>
        <w:pStyle w:val="H6"/>
      </w:pPr>
      <w:bookmarkStart w:id="1180" w:name="_Toc52782465"/>
      <w:bookmarkStart w:id="1181" w:name="_Toc52783076"/>
      <w:bookmarkStart w:id="1182" w:name="_Toc59042945"/>
      <w:r w:rsidRPr="001C0FC4">
        <w:t>6.2.11.2</w:t>
      </w:r>
      <w:r w:rsidRPr="001C0FC4">
        <w:tab/>
        <w:t>Conformance requirements</w:t>
      </w:r>
      <w:bookmarkEnd w:id="1180"/>
      <w:bookmarkEnd w:id="1181"/>
      <w:bookmarkEnd w:id="1182"/>
    </w:p>
    <w:p w14:paraId="6054262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749BF6E" w14:textId="77777777" w:rsidR="00296E35" w:rsidRPr="001C0FC4" w:rsidRDefault="00296E35" w:rsidP="00296E35">
      <w:r w:rsidRPr="001C0FC4">
        <w:t>[TS 24.282, clause 10.2.5.2.3]</w:t>
      </w:r>
    </w:p>
    <w:p w14:paraId="03419716" w14:textId="77777777" w:rsidR="00296E35" w:rsidRPr="001C0FC4" w:rsidRDefault="00296E35" w:rsidP="00296E35">
      <w:r w:rsidRPr="001C0FC4">
        <w:t>The MCData client shall generate a SIP INVITE request in accordance with 3GPP TS 24.229 [5] with the clarifications given below.</w:t>
      </w:r>
    </w:p>
    <w:p w14:paraId="064DDC58" w14:textId="77777777" w:rsidR="00296E35" w:rsidRPr="001C0FC4" w:rsidRDefault="00296E35" w:rsidP="00296E35">
      <w:r w:rsidRPr="001C0FC4">
        <w:t>The MCData client:</w:t>
      </w:r>
    </w:p>
    <w:p w14:paraId="740ADC08"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FA81B5A"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4F2E315F"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3A28F602"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072852A" w14:textId="77777777" w:rsidR="00296E35" w:rsidRPr="001C0FC4" w:rsidRDefault="00296E35" w:rsidP="00296E35">
      <w:pPr>
        <w:pStyle w:val="B1"/>
      </w:pPr>
      <w:r w:rsidRPr="001C0FC4">
        <w:t>5)</w:t>
      </w:r>
      <w:r w:rsidRPr="001C0FC4">
        <w:tab/>
        <w:t>should include the "timer" option tag in the Supported header field;</w:t>
      </w:r>
    </w:p>
    <w:p w14:paraId="546B7F5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3AFFFED9"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09E09C0F" w14:textId="77777777" w:rsidR="00296E35" w:rsidRPr="001C0FC4" w:rsidRDefault="00296E35" w:rsidP="00296E35">
      <w:pPr>
        <w:pStyle w:val="B1"/>
      </w:pPr>
      <w:r w:rsidRPr="001C0FC4">
        <w:t>8)</w:t>
      </w:r>
      <w:r w:rsidRPr="001C0FC4">
        <w:tab/>
        <w:t>if a one-to-one file distribution is requested:</w:t>
      </w:r>
    </w:p>
    <w:p w14:paraId="08CF9B08"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1F7B427F"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56B2CBA4" w14:textId="77777777" w:rsidR="00296E35" w:rsidRPr="001C0FC4" w:rsidRDefault="00296E35" w:rsidP="00296E35">
      <w:pPr>
        <w:pStyle w:val="B3"/>
      </w:pPr>
      <w:r w:rsidRPr="001C0FC4">
        <w:t>i)</w:t>
      </w:r>
      <w:r w:rsidRPr="001C0FC4">
        <w:tab/>
        <w:t>the &lt;request-type&gt; element set to a value of "one-to-one-fd";</w:t>
      </w:r>
    </w:p>
    <w:p w14:paraId="243B33B0"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0E3AAA0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7B988B47" w14:textId="77777777" w:rsidR="00296E35" w:rsidRPr="001C0FC4" w:rsidRDefault="00296E35" w:rsidP="00296E35">
      <w:pPr>
        <w:pStyle w:val="B3"/>
      </w:pPr>
      <w:r w:rsidRPr="001C0FC4">
        <w:t>ii)</w:t>
      </w:r>
      <w:r w:rsidRPr="001C0FC4">
        <w:tab/>
        <w:t>shall use the keying material to generate a PCK as described in 3GPP TS 33.180 [26];</w:t>
      </w:r>
    </w:p>
    <w:p w14:paraId="2624155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15439EC"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73EE1DC"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26B8792"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23CACED"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C2E57A" w14:textId="77777777" w:rsidR="00296E35" w:rsidRPr="001C0FC4" w:rsidRDefault="00296E35" w:rsidP="00296E35">
      <w:pPr>
        <w:pStyle w:val="B1"/>
      </w:pPr>
      <w:r w:rsidRPr="001C0FC4">
        <w:t>9)</w:t>
      </w:r>
      <w:r w:rsidRPr="001C0FC4">
        <w:tab/>
        <w:t xml:space="preserve">if a group file distribution is requested: </w:t>
      </w:r>
    </w:p>
    <w:p w14:paraId="6BEA49F1"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6238D7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6CF73C96" w14:textId="77777777" w:rsidR="00296E35" w:rsidRPr="001C0FC4" w:rsidRDefault="00296E35" w:rsidP="00296E35">
      <w:pPr>
        <w:pStyle w:val="B3"/>
      </w:pPr>
      <w:r w:rsidRPr="001C0FC4">
        <w:t>i)</w:t>
      </w:r>
      <w:r w:rsidRPr="001C0FC4">
        <w:tab/>
        <w:t>the &lt;request-type&gt; element set to a value of "group-fd";</w:t>
      </w:r>
    </w:p>
    <w:p w14:paraId="63DC3A54" w14:textId="77777777" w:rsidR="00296E35" w:rsidRPr="001C0FC4" w:rsidRDefault="00296E35" w:rsidP="00296E35">
      <w:pPr>
        <w:pStyle w:val="B3"/>
      </w:pPr>
      <w:r w:rsidRPr="001C0FC4">
        <w:t>ii)</w:t>
      </w:r>
      <w:r w:rsidRPr="001C0FC4">
        <w:tab/>
        <w:t>the &lt;mcdata-request-uri&gt; element set to the MCData group identity; and</w:t>
      </w:r>
    </w:p>
    <w:p w14:paraId="12B6A1D4"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036AF86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9C8CF67"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7C9748A"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3688AEF8"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4AD3BF5"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74E1F400" w14:textId="77777777" w:rsidR="00296E35" w:rsidRPr="001C0FC4" w:rsidRDefault="00296E35" w:rsidP="00296E35">
      <w:pPr>
        <w:pStyle w:val="B1"/>
      </w:pPr>
      <w:r w:rsidRPr="001C0FC4">
        <w:t>13)</w:t>
      </w:r>
      <w:r w:rsidRPr="001C0FC4">
        <w:tab/>
        <w:t>shall send the SIP INVITE request towards the MCData server according to 3GPP TS 24.229 [5].</w:t>
      </w:r>
    </w:p>
    <w:p w14:paraId="1B5AA794" w14:textId="77777777" w:rsidR="00296E35" w:rsidRPr="001C0FC4" w:rsidRDefault="00296E35" w:rsidP="00296E35">
      <w:r w:rsidRPr="001C0FC4">
        <w:t>On receipt of a SIP 2xx response to the SIP INVITE request, the MCData client:</w:t>
      </w:r>
    </w:p>
    <w:p w14:paraId="7FDB8ABD" w14:textId="77777777" w:rsidR="00296E35" w:rsidRPr="001C0FC4" w:rsidRDefault="00296E35" w:rsidP="00296E35">
      <w:pPr>
        <w:pStyle w:val="B1"/>
      </w:pPr>
      <w:r w:rsidRPr="001C0FC4">
        <w:t>1)</w:t>
      </w:r>
      <w:r w:rsidRPr="001C0FC4">
        <w:tab/>
        <w:t xml:space="preserve">shall send a SIP ACK request as specified in 3GPP TS 24.229 [5]; </w:t>
      </w:r>
    </w:p>
    <w:p w14:paraId="24667AC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A8129E5" w14:textId="77777777" w:rsidR="00296E35" w:rsidRPr="001C0FC4" w:rsidRDefault="00296E35" w:rsidP="00296E35">
      <w:pPr>
        <w:pStyle w:val="B1"/>
      </w:pPr>
      <w:r w:rsidRPr="001C0FC4">
        <w:t>3)</w:t>
      </w:r>
      <w:r w:rsidRPr="001C0FC4">
        <w:tab/>
        <w:t>shall interact with the media plane as specified in 3GPP TS 24.582 [15] subclause 10.2.5.1.1..</w:t>
      </w:r>
    </w:p>
    <w:p w14:paraId="1830E480" w14:textId="77777777" w:rsidR="00296E35" w:rsidRPr="001C0FC4" w:rsidRDefault="00296E35" w:rsidP="00296E35">
      <w:r w:rsidRPr="001C0FC4">
        <w:t>[TS 24.282, clause 6.2.2.3]</w:t>
      </w:r>
    </w:p>
    <w:p w14:paraId="26BABFB8" w14:textId="77777777" w:rsidR="00296E35" w:rsidRPr="001C0FC4" w:rsidRDefault="00296E35" w:rsidP="00296E35">
      <w:r w:rsidRPr="001C0FC4">
        <w:t>In order to generate an FD message, the MCData client:</w:t>
      </w:r>
    </w:p>
    <w:p w14:paraId="6559B8AE" w14:textId="77777777" w:rsidR="00296E35" w:rsidRPr="001C0FC4" w:rsidRDefault="00296E35" w:rsidP="00296E35">
      <w:pPr>
        <w:pStyle w:val="B1"/>
      </w:pPr>
      <w:r w:rsidRPr="001C0FC4">
        <w:t>1)</w:t>
      </w:r>
      <w:r w:rsidRPr="001C0FC4">
        <w:tab/>
        <w:t>shall generate an FD SIGNALLING PAYLOAD message as specified in subclause 15.1.3; and</w:t>
      </w:r>
    </w:p>
    <w:p w14:paraId="3E0EC5F3"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57CCD3D7" w14:textId="77777777" w:rsidR="00296E35" w:rsidRPr="001C0FC4" w:rsidRDefault="00296E35" w:rsidP="00296E35">
      <w:r w:rsidRPr="001C0FC4">
        <w:t>When generating an FD SIGNALLING PAYLOAD message as specified in subclause 15.1.3, the MCData client:</w:t>
      </w:r>
    </w:p>
    <w:p w14:paraId="67E7D3C4" w14:textId="77777777" w:rsidR="00296E35" w:rsidRPr="001C0FC4" w:rsidRDefault="00296E35" w:rsidP="00296E35">
      <w:pPr>
        <w:pStyle w:val="B1"/>
      </w:pPr>
      <w:r w:rsidRPr="001C0FC4">
        <w:t>1)</w:t>
      </w:r>
      <w:r w:rsidRPr="001C0FC4">
        <w:tab/>
        <w:t>shall set the Date and time IE to the current time as specified in subclause 15.2.8;</w:t>
      </w:r>
    </w:p>
    <w:p w14:paraId="43B3FF4A"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6B5581BD"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4A5F10EB"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3C18D885"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2037354B"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010442F6"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1B897A23"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41F4EF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25D65A"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069D10C1" w14:textId="77777777" w:rsidR="00296E35" w:rsidRPr="001C0FC4" w:rsidRDefault="00296E35" w:rsidP="00296E35">
      <w:r w:rsidRPr="001C0FC4">
        <w:t>[TS 24.282, clause 12.2.1.2]</w:t>
      </w:r>
    </w:p>
    <w:p w14:paraId="52987402" w14:textId="77777777" w:rsidR="00296E35" w:rsidRPr="001C0FC4" w:rsidRDefault="00296E35" w:rsidP="00296E35">
      <w:pPr>
        <w:rPr>
          <w:rFonts w:eastAsia="SimSun"/>
        </w:rPr>
      </w:pPr>
      <w:r w:rsidRPr="001C0FC4">
        <w:rPr>
          <w:rFonts w:eastAsia="SimSun"/>
        </w:rPr>
        <w:t>Upon receipt of a:</w:t>
      </w:r>
    </w:p>
    <w:p w14:paraId="3DA75DE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CA0CF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A60DD83" w14:textId="77777777" w:rsidR="00296E35" w:rsidRPr="001C0FC4" w:rsidRDefault="00296E35" w:rsidP="00296E35">
      <w:pPr>
        <w:rPr>
          <w:rFonts w:eastAsia="SimSun"/>
        </w:rPr>
      </w:pPr>
      <w:r w:rsidRPr="001C0FC4">
        <w:rPr>
          <w:rFonts w:eastAsia="SimSun"/>
        </w:rPr>
        <w:t>the MCData client:</w:t>
      </w:r>
    </w:p>
    <w:p w14:paraId="511ECCBF"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5A1934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29BE71B" w14:textId="77777777" w:rsidR="00296E35" w:rsidRPr="001C0FC4" w:rsidRDefault="00296E35" w:rsidP="00296E35">
      <w:r w:rsidRPr="001C0FC4">
        <w:t>[TS 24.582, clause 6.1.1.2.1]</w:t>
      </w:r>
    </w:p>
    <w:p w14:paraId="71FDC841" w14:textId="77777777" w:rsidR="00296E35" w:rsidRPr="001C0FC4" w:rsidRDefault="00296E35" w:rsidP="00296E35">
      <w:r w:rsidRPr="001C0FC4">
        <w:t>Upon receiving an indication to establish MSRP connection for standalone SDS using media plane as the originating client, the MCData client:</w:t>
      </w:r>
    </w:p>
    <w:p w14:paraId="2FF85076" w14:textId="77777777" w:rsidR="00296E35" w:rsidRPr="001C0FC4" w:rsidRDefault="00296E35" w:rsidP="00296E35">
      <w:pPr>
        <w:pStyle w:val="B1"/>
      </w:pPr>
      <w:r w:rsidRPr="001C0FC4">
        <w:t>1.</w:t>
      </w:r>
      <w:r w:rsidRPr="001C0FC4">
        <w:tab/>
        <w:t>shall act as an MSRP client according to IETF RFC 6135 [12];</w:t>
      </w:r>
    </w:p>
    <w:p w14:paraId="6433999A" w14:textId="77777777" w:rsidR="00296E35" w:rsidRPr="001C0FC4" w:rsidRDefault="00296E35" w:rsidP="00296E35">
      <w:pPr>
        <w:pStyle w:val="B1"/>
      </w:pPr>
      <w:r w:rsidRPr="001C0FC4">
        <w:t>2.</w:t>
      </w:r>
      <w:r w:rsidRPr="001C0FC4">
        <w:tab/>
        <w:t>shall act according to IETF RFC 6135 [12], as:</w:t>
      </w:r>
    </w:p>
    <w:p w14:paraId="2A98A7E0" w14:textId="77777777" w:rsidR="00296E35" w:rsidRPr="001C0FC4" w:rsidRDefault="00296E35" w:rsidP="00296E35">
      <w:pPr>
        <w:pStyle w:val="B2"/>
      </w:pPr>
      <w:r w:rsidRPr="001C0FC4">
        <w:t>a.</w:t>
      </w:r>
      <w:r w:rsidRPr="001C0FC4">
        <w:tab/>
        <w:t>an "active" endpoint, if a=setup attribute in the received SDP answer is set to "passive"; and</w:t>
      </w:r>
    </w:p>
    <w:p w14:paraId="3D6D0AAD" w14:textId="77777777" w:rsidR="00296E35" w:rsidRPr="001C0FC4" w:rsidRDefault="00296E35" w:rsidP="00296E35">
      <w:pPr>
        <w:pStyle w:val="B2"/>
      </w:pPr>
      <w:r w:rsidRPr="001C0FC4">
        <w:t>b.</w:t>
      </w:r>
      <w:r w:rsidRPr="001C0FC4">
        <w:tab/>
        <w:t>an "passive" endpoint, if a=setup attribute in the received SDP answer is set to "active";</w:t>
      </w:r>
    </w:p>
    <w:p w14:paraId="1B3F619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698EE5E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A16637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7F203C7"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5A87AA5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19E4BD5"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CFF2C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4A0E826"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BF6D452" w14:textId="77777777" w:rsidR="00296E35" w:rsidRPr="001C0FC4" w:rsidRDefault="00296E35" w:rsidP="00296E35">
      <w:r w:rsidRPr="001C0FC4">
        <w:t>If MSRP chunking is not used then on receipt of a 200 (OK) response, the MCData client shall terminate the SIP session as specified in 3GPP TS 24.282 [8].</w:t>
      </w:r>
    </w:p>
    <w:p w14:paraId="073C1174" w14:textId="77777777" w:rsidR="00296E35" w:rsidRPr="001C0FC4" w:rsidRDefault="00296E35" w:rsidP="00296E35">
      <w:r w:rsidRPr="001C0FC4">
        <w:t>If MSRP chunking is used, the MCData client:</w:t>
      </w:r>
    </w:p>
    <w:p w14:paraId="26764371" w14:textId="77777777" w:rsidR="00296E35" w:rsidRPr="001C0FC4" w:rsidRDefault="00296E35" w:rsidP="00296E35">
      <w:pPr>
        <w:pStyle w:val="B1"/>
      </w:pPr>
      <w:r w:rsidRPr="001C0FC4">
        <w:t>1.</w:t>
      </w:r>
      <w:r w:rsidRPr="001C0FC4">
        <w:tab/>
        <w:t>shall send further MSRP SEND requests as necessary;</w:t>
      </w:r>
    </w:p>
    <w:p w14:paraId="220617A6" w14:textId="77777777" w:rsidR="00296E35" w:rsidRPr="001C0FC4" w:rsidRDefault="00296E35" w:rsidP="00296E35">
      <w:pPr>
        <w:pStyle w:val="B1"/>
      </w:pPr>
      <w:r w:rsidRPr="001C0FC4">
        <w:t>2.</w:t>
      </w:r>
      <w:r w:rsidRPr="001C0FC4">
        <w:tab/>
        <w:t>shall wait for a 200 (OK) response to each MSRP SEND request sent; and</w:t>
      </w:r>
    </w:p>
    <w:p w14:paraId="5EC60DB9"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6F096AEA"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575784B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38C8966"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17FEB1D"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36BA84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42479F9"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66823CB" w14:textId="77777777" w:rsidR="00296E35" w:rsidRPr="001C0FC4" w:rsidRDefault="00296E35" w:rsidP="00296E35">
      <w:r w:rsidRPr="001C0FC4">
        <w:t>[TS 24.582, clause 7.1.2.1]</w:t>
      </w:r>
    </w:p>
    <w:p w14:paraId="2431F086" w14:textId="77777777" w:rsidR="00296E35" w:rsidRPr="001C0FC4" w:rsidRDefault="00296E35" w:rsidP="00296E35">
      <w:r w:rsidRPr="001C0FC4">
        <w:t>Upon receiving an indication to establish MSRP connection for file distribution as the originating client, the MCData client:</w:t>
      </w:r>
    </w:p>
    <w:p w14:paraId="2AE50CFD" w14:textId="77777777" w:rsidR="00296E35" w:rsidRPr="001C0FC4" w:rsidRDefault="00296E35" w:rsidP="00296E35">
      <w:pPr>
        <w:pStyle w:val="B1"/>
      </w:pPr>
      <w:r w:rsidRPr="001C0FC4">
        <w:t>1.</w:t>
      </w:r>
      <w:r w:rsidRPr="001C0FC4">
        <w:tab/>
        <w:t>shall act as an MSRP client according to IETF RFC 6135 [12];</w:t>
      </w:r>
    </w:p>
    <w:p w14:paraId="30300440" w14:textId="77777777" w:rsidR="00296E35" w:rsidRPr="001C0FC4" w:rsidRDefault="00296E35" w:rsidP="00296E35">
      <w:pPr>
        <w:pStyle w:val="B1"/>
      </w:pPr>
      <w:r w:rsidRPr="001C0FC4">
        <w:t>2.</w:t>
      </w:r>
      <w:r w:rsidRPr="001C0FC4">
        <w:tab/>
        <w:t>shall act according to IETF RFC 6135 [12], as:</w:t>
      </w:r>
    </w:p>
    <w:p w14:paraId="3D1FE9E3" w14:textId="77777777" w:rsidR="00296E35" w:rsidRPr="001C0FC4" w:rsidRDefault="00296E35" w:rsidP="00296E35">
      <w:pPr>
        <w:pStyle w:val="B2"/>
      </w:pPr>
      <w:r w:rsidRPr="001C0FC4">
        <w:t>a.</w:t>
      </w:r>
      <w:r w:rsidRPr="001C0FC4">
        <w:tab/>
        <w:t>an "active" endpoint, if a=setup attribute in the received SDP answer is set to "passive"; and</w:t>
      </w:r>
    </w:p>
    <w:p w14:paraId="0C5C6CC1" w14:textId="77777777" w:rsidR="00296E35" w:rsidRPr="001C0FC4" w:rsidRDefault="00296E35" w:rsidP="00296E35">
      <w:pPr>
        <w:pStyle w:val="B2"/>
      </w:pPr>
      <w:r w:rsidRPr="001C0FC4">
        <w:t>b.</w:t>
      </w:r>
      <w:r w:rsidRPr="001C0FC4">
        <w:tab/>
        <w:t>an "passive" endpoint, if a=setup attribute in the received SDP answer is set to "active";</w:t>
      </w:r>
    </w:p>
    <w:p w14:paraId="50C4DFEF"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BCFBA0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B206F1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652A950"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2C362161" w14:textId="77777777" w:rsidR="00296E35" w:rsidRPr="001C0FC4" w:rsidRDefault="00296E35" w:rsidP="00296E35">
      <w:pPr>
        <w:pStyle w:val="B2"/>
      </w:pPr>
      <w:r w:rsidRPr="001C0FC4">
        <w:t>a.</w:t>
      </w:r>
      <w:r w:rsidRPr="001C0FC4">
        <w:tab/>
        <w:t>shall set To-Path header according to the MSRP URI(s) received in the answer SDP;</w:t>
      </w:r>
    </w:p>
    <w:p w14:paraId="33AB4C5F"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4D9DB2F3"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35E6F755" w14:textId="77777777" w:rsidR="00296E35" w:rsidRPr="001C0FC4" w:rsidRDefault="00296E35" w:rsidP="00296E35">
      <w:pPr>
        <w:pStyle w:val="B1"/>
      </w:pPr>
      <w:r w:rsidRPr="001C0FC4">
        <w:t>2.</w:t>
      </w:r>
      <w:r w:rsidRPr="001C0FC4">
        <w:tab/>
        <w:t>shall send the MSRP SEND request(s) on the established MSRP connection.</w:t>
      </w:r>
    </w:p>
    <w:p w14:paraId="78AB56A9" w14:textId="77777777" w:rsidR="00296E35" w:rsidRPr="001C0FC4" w:rsidRDefault="00296E35" w:rsidP="00296E35">
      <w:r w:rsidRPr="001C0FC4">
        <w:t>If MSRP chunking is used, the MCData client:</w:t>
      </w:r>
    </w:p>
    <w:p w14:paraId="602888FA" w14:textId="77777777" w:rsidR="00296E35" w:rsidRPr="001C0FC4" w:rsidRDefault="00296E35" w:rsidP="00296E35">
      <w:pPr>
        <w:pStyle w:val="B1"/>
      </w:pPr>
      <w:r w:rsidRPr="001C0FC4">
        <w:t>1.</w:t>
      </w:r>
      <w:r w:rsidRPr="001C0FC4">
        <w:tab/>
        <w:t>shall send further MSRP SEND requests containing the file as necessary;</w:t>
      </w:r>
    </w:p>
    <w:p w14:paraId="0E1BDB21" w14:textId="77777777" w:rsidR="00296E35" w:rsidRPr="001C0FC4" w:rsidRDefault="00296E35" w:rsidP="00296E35">
      <w:pPr>
        <w:pStyle w:val="B1"/>
      </w:pPr>
      <w:r w:rsidRPr="001C0FC4">
        <w:t>2.</w:t>
      </w:r>
      <w:r w:rsidRPr="001C0FC4">
        <w:tab/>
        <w:t>shall wait for a 200 (OK) response to each MSRP SEND request sent; and</w:t>
      </w:r>
    </w:p>
    <w:p w14:paraId="5DB2419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A8A9446"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166FC2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E50D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C403E6D"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57A7A7F3" w14:textId="77777777" w:rsidR="00296E35" w:rsidRPr="001C0FC4" w:rsidRDefault="00296E35" w:rsidP="00296E35">
      <w:pPr>
        <w:pStyle w:val="H6"/>
      </w:pPr>
      <w:bookmarkStart w:id="1183" w:name="_Toc52782466"/>
      <w:bookmarkStart w:id="1184" w:name="_Toc52783077"/>
      <w:bookmarkStart w:id="1185" w:name="_Toc59042946"/>
      <w:r w:rsidRPr="001C0FC4">
        <w:t>6.2.11.3</w:t>
      </w:r>
      <w:r w:rsidRPr="001C0FC4">
        <w:tab/>
        <w:t>Test description</w:t>
      </w:r>
      <w:bookmarkEnd w:id="1183"/>
      <w:bookmarkEnd w:id="1184"/>
      <w:bookmarkEnd w:id="1185"/>
    </w:p>
    <w:p w14:paraId="55E2F2A3" w14:textId="77777777" w:rsidR="00296E35" w:rsidRPr="001C0FC4" w:rsidRDefault="00296E35" w:rsidP="00296E35">
      <w:pPr>
        <w:pStyle w:val="H6"/>
      </w:pPr>
      <w:bookmarkStart w:id="1186" w:name="_Toc52782467"/>
      <w:bookmarkStart w:id="1187" w:name="_Toc52783078"/>
      <w:bookmarkStart w:id="1188" w:name="_Toc59042947"/>
      <w:r w:rsidRPr="001C0FC4">
        <w:t>6.2.11.3.1</w:t>
      </w:r>
      <w:r w:rsidRPr="001C0FC4">
        <w:tab/>
        <w:t>Pre-test conditions</w:t>
      </w:r>
      <w:bookmarkEnd w:id="1186"/>
      <w:bookmarkEnd w:id="1187"/>
      <w:bookmarkEnd w:id="1188"/>
    </w:p>
    <w:p w14:paraId="7E833D7D" w14:textId="77777777" w:rsidR="00296E35" w:rsidRDefault="00296E35" w:rsidP="00296E35">
      <w:pPr>
        <w:pStyle w:val="H6"/>
      </w:pPr>
      <w:r w:rsidRPr="00102CE5">
        <w:t>Test configuration</w:t>
      </w:r>
      <w:r>
        <w:t>:</w:t>
      </w:r>
    </w:p>
    <w:p w14:paraId="0BDAE24B" w14:textId="7F930E98" w:rsidR="00296E35" w:rsidRDefault="00296E35" w:rsidP="00296E35">
      <w:pPr>
        <w:pStyle w:val="B1"/>
      </w:pPr>
      <w:r>
        <w:t>-</w:t>
      </w:r>
      <w:r>
        <w:tab/>
        <w:t>Single cell configuration according to TS 37.579-1 [2] clause 5.2.2.2.1.</w:t>
      </w:r>
    </w:p>
    <w:p w14:paraId="672810B7" w14:textId="77777777" w:rsidR="00296E35" w:rsidRPr="001C0FC4" w:rsidRDefault="00296E35" w:rsidP="00296E35">
      <w:pPr>
        <w:pStyle w:val="B1"/>
      </w:pPr>
      <w:r w:rsidRPr="001C0FC4">
        <w:t>-</w:t>
      </w:r>
      <w:r w:rsidRPr="001C0FC4">
        <w:tab/>
        <w:t>Test File 1 for CO FD as specified in annex A.2.1 is available at the UE for upload.</w:t>
      </w:r>
    </w:p>
    <w:p w14:paraId="07162289" w14:textId="77777777" w:rsidR="00296E35" w:rsidRDefault="00296E35" w:rsidP="00296E35">
      <w:pPr>
        <w:pStyle w:val="H6"/>
      </w:pPr>
      <w:r>
        <w:t>Preamble:</w:t>
      </w:r>
    </w:p>
    <w:p w14:paraId="7737A461" w14:textId="724A62CF" w:rsidR="00296E35" w:rsidRDefault="00296E35" w:rsidP="00296E35">
      <w:pPr>
        <w:pStyle w:val="B1"/>
      </w:pPr>
      <w:r>
        <w:t>-</w:t>
      </w:r>
      <w:r>
        <w:tab/>
        <w:t>The UE has performed procedure 'Initial registration' as described in TS 37.579-1 [2] clause 5.4.2.</w:t>
      </w:r>
    </w:p>
    <w:p w14:paraId="2CAA0970" w14:textId="77777777" w:rsidR="00296E35" w:rsidRDefault="00296E35" w:rsidP="00296E35">
      <w:pPr>
        <w:pStyle w:val="B1"/>
      </w:pPr>
      <w:r>
        <w:t>-</w:t>
      </w:r>
      <w:r>
        <w:tab/>
      </w:r>
      <w:r w:rsidRPr="000573F5">
        <w:t>UE States at the end of the preamble</w:t>
      </w:r>
      <w:r>
        <w:t>:</w:t>
      </w:r>
    </w:p>
    <w:p w14:paraId="1238CC41" w14:textId="77777777" w:rsidR="00296E35" w:rsidRDefault="00296E35" w:rsidP="00296E35">
      <w:pPr>
        <w:pStyle w:val="B1"/>
        <w:ind w:left="852"/>
      </w:pPr>
      <w:r>
        <w:t>-</w:t>
      </w:r>
      <w:r>
        <w:tab/>
        <w:t>The UE is in RRC_IDLE state.</w:t>
      </w:r>
    </w:p>
    <w:p w14:paraId="2800A6CB" w14:textId="77777777" w:rsidR="00296E35" w:rsidRDefault="00296E35" w:rsidP="00296E35">
      <w:pPr>
        <w:pStyle w:val="B1"/>
        <w:ind w:left="852"/>
      </w:pPr>
      <w:r>
        <w:t>-</w:t>
      </w:r>
      <w:r>
        <w:tab/>
        <w:t>The client is registered for MCData.</w:t>
      </w:r>
    </w:p>
    <w:p w14:paraId="3C0B70AB" w14:textId="77777777" w:rsidR="00296E35" w:rsidRPr="001C0FC4" w:rsidRDefault="00296E35" w:rsidP="00296E35">
      <w:pPr>
        <w:pStyle w:val="H6"/>
      </w:pPr>
      <w:bookmarkStart w:id="1189" w:name="_Toc52782468"/>
      <w:bookmarkStart w:id="1190" w:name="_Toc52783079"/>
      <w:bookmarkStart w:id="1191" w:name="_Toc59042948"/>
      <w:r w:rsidRPr="001C0FC4">
        <w:t>6.2.11.3.2</w:t>
      </w:r>
      <w:r w:rsidRPr="001C0FC4">
        <w:tab/>
        <w:t>Test procedure sequence</w:t>
      </w:r>
      <w:bookmarkEnd w:id="1189"/>
      <w:bookmarkEnd w:id="1190"/>
      <w:bookmarkEnd w:id="1191"/>
    </w:p>
    <w:p w14:paraId="1DEE2F6F" w14:textId="77777777" w:rsidR="00296E35" w:rsidRPr="001C0FC4" w:rsidRDefault="00296E35" w:rsidP="00296E35">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7E5CC8C" w14:textId="77777777" w:rsidTr="002E3FCC">
        <w:tc>
          <w:tcPr>
            <w:tcW w:w="649" w:type="dxa"/>
            <w:tcBorders>
              <w:top w:val="single" w:sz="4" w:space="0" w:color="auto"/>
              <w:left w:val="single" w:sz="4" w:space="0" w:color="auto"/>
              <w:bottom w:val="nil"/>
              <w:right w:val="single" w:sz="4" w:space="0" w:color="auto"/>
            </w:tcBorders>
            <w:hideMark/>
          </w:tcPr>
          <w:p w14:paraId="559E6A99" w14:textId="77777777" w:rsidR="00296E35" w:rsidRPr="001C0FC4" w:rsidRDefault="00296E35" w:rsidP="002E3FCC">
            <w:pPr>
              <w:pStyle w:val="TAH"/>
            </w:pPr>
            <w:bookmarkStart w:id="1192" w:name="_Hlk39585766"/>
            <w:r w:rsidRPr="001C0FC4">
              <w:t>St</w:t>
            </w:r>
          </w:p>
        </w:tc>
        <w:tc>
          <w:tcPr>
            <w:tcW w:w="3970" w:type="dxa"/>
            <w:tcBorders>
              <w:top w:val="single" w:sz="4" w:space="0" w:color="auto"/>
              <w:left w:val="single" w:sz="4" w:space="0" w:color="auto"/>
              <w:bottom w:val="nil"/>
              <w:right w:val="single" w:sz="4" w:space="0" w:color="auto"/>
            </w:tcBorders>
            <w:hideMark/>
          </w:tcPr>
          <w:p w14:paraId="396C4F0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211C3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43F47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0689EB" w14:textId="77777777" w:rsidR="00296E35" w:rsidRPr="001C0FC4" w:rsidRDefault="00296E35" w:rsidP="002E3FCC">
            <w:pPr>
              <w:pStyle w:val="TAH"/>
            </w:pPr>
            <w:r w:rsidRPr="001C0FC4">
              <w:t>Verdict</w:t>
            </w:r>
          </w:p>
        </w:tc>
      </w:tr>
      <w:tr w:rsidR="00296E35" w:rsidRPr="001C0FC4" w14:paraId="378C1A8A" w14:textId="77777777" w:rsidTr="002E3FCC">
        <w:tc>
          <w:tcPr>
            <w:tcW w:w="649" w:type="dxa"/>
            <w:tcBorders>
              <w:top w:val="nil"/>
              <w:left w:val="single" w:sz="4" w:space="0" w:color="auto"/>
              <w:bottom w:val="single" w:sz="4" w:space="0" w:color="auto"/>
              <w:right w:val="single" w:sz="4" w:space="0" w:color="auto"/>
            </w:tcBorders>
          </w:tcPr>
          <w:p w14:paraId="15E4D7F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3E3F6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12307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6DB642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9F363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EFBF55" w14:textId="77777777" w:rsidR="00296E35" w:rsidRPr="001C0FC4" w:rsidRDefault="00296E35" w:rsidP="002E3FCC">
            <w:pPr>
              <w:pStyle w:val="TAH"/>
            </w:pPr>
          </w:p>
        </w:tc>
        <w:bookmarkEnd w:id="1192"/>
      </w:tr>
      <w:tr w:rsidR="00296E35" w:rsidRPr="001C0FC4" w14:paraId="790833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E2E0F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EDC8252" w14:textId="2B36C80E" w:rsidR="00296E35" w:rsidRPr="001C0FC4" w:rsidRDefault="00296E35" w:rsidP="002E3FCC">
            <w:pPr>
              <w:pStyle w:val="TAL"/>
            </w:pPr>
            <w:r w:rsidRPr="001C0FC4">
              <w:t>Make the UE (MCData client) send test file 1 (</w:t>
            </w:r>
            <w:r w:rsidR="00ED7609">
              <w:t>ANNEX</w:t>
            </w:r>
            <w:r w:rsidRPr="001C0FC4">
              <w:t xml:space="preserve"> A.2.1) for CO group FD over media plane with disposition notification type "FILE DOWNLOAD COMPLETED UPDATE".</w:t>
            </w:r>
          </w:p>
          <w:p w14:paraId="4C807EE5"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89101B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C94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2F1D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64EDEB" w14:textId="77777777" w:rsidR="00296E35" w:rsidRPr="001C0FC4" w:rsidRDefault="00296E35" w:rsidP="002E3FCC">
            <w:pPr>
              <w:pStyle w:val="TAC"/>
            </w:pPr>
            <w:r w:rsidRPr="001C0FC4">
              <w:t>-</w:t>
            </w:r>
          </w:p>
        </w:tc>
      </w:tr>
      <w:tr w:rsidR="00296E35" w:rsidRPr="001C0FC4" w14:paraId="3EB7B65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A3FBA4"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FF99C1F" w14:textId="088EBF1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5E707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06B4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40A0F5"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6B9173" w14:textId="77777777" w:rsidR="00296E35" w:rsidRPr="001C0FC4" w:rsidRDefault="00296E35" w:rsidP="002E3FCC">
            <w:pPr>
              <w:pStyle w:val="TAC"/>
            </w:pPr>
            <w:r w:rsidRPr="001C0FC4">
              <w:t>P</w:t>
            </w:r>
          </w:p>
        </w:tc>
      </w:tr>
      <w:tr w:rsidR="00296E35" w:rsidRPr="001C0FC4" w14:paraId="3B0CDE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DA8E48"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63912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326176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5DCB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84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B0507F" w14:textId="77777777" w:rsidR="00296E35" w:rsidRPr="001C0FC4" w:rsidRDefault="00296E35" w:rsidP="002E3FCC">
            <w:pPr>
              <w:pStyle w:val="TAC"/>
            </w:pPr>
            <w:r w:rsidRPr="001C0FC4">
              <w:t>-</w:t>
            </w:r>
          </w:p>
        </w:tc>
      </w:tr>
      <w:tr w:rsidR="00296E35" w:rsidRPr="001C0FC4" w14:paraId="4E824DC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C916BA" w14:textId="77777777" w:rsidR="00296E35" w:rsidRPr="001C0FC4" w:rsidRDefault="00296E35" w:rsidP="002E3FCC">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879CE42" w14:textId="0A4A68E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3EAC15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093C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51467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082BBA" w14:textId="77777777" w:rsidR="00296E35" w:rsidRPr="001C0FC4" w:rsidRDefault="00296E35" w:rsidP="002E3FCC">
            <w:pPr>
              <w:pStyle w:val="TAC"/>
            </w:pPr>
            <w:r w:rsidRPr="001C0FC4">
              <w:t>P</w:t>
            </w:r>
          </w:p>
        </w:tc>
      </w:tr>
      <w:tr w:rsidR="00296E35" w:rsidRPr="001C0FC4" w14:paraId="6D58C14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EE582D"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0DB9BFD8"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A0180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BC24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037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B9B4C6" w14:textId="77777777" w:rsidR="00296E35" w:rsidRPr="001C0FC4" w:rsidRDefault="00296E35" w:rsidP="002E3FCC">
            <w:pPr>
              <w:pStyle w:val="TAC"/>
            </w:pPr>
            <w:r w:rsidRPr="001C0FC4">
              <w:t>P</w:t>
            </w:r>
          </w:p>
        </w:tc>
      </w:tr>
      <w:tr w:rsidR="00296E35" w:rsidRPr="001C0FC4" w14:paraId="67A755A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FCC214" w14:textId="77777777" w:rsidR="00296E35" w:rsidRPr="001C0FC4" w:rsidRDefault="00296E35" w:rsidP="002E3FCC">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7BAE2CBD" w14:textId="3EEA9D3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3F746B2"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05FFF9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DD376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A2FAF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832820" w14:textId="77777777" w:rsidR="00296E35" w:rsidRPr="001C0FC4" w:rsidRDefault="00296E35" w:rsidP="002E3FCC">
            <w:pPr>
              <w:pStyle w:val="TAC"/>
            </w:pPr>
            <w:r w:rsidRPr="001C0FC4">
              <w:t>P</w:t>
            </w:r>
          </w:p>
        </w:tc>
      </w:tr>
      <w:tr w:rsidR="00296E35" w:rsidRPr="001C0FC4" w14:paraId="5349F9B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8CBA96" w14:textId="77777777" w:rsidR="00296E35" w:rsidRPr="001C0FC4" w:rsidRDefault="00296E35" w:rsidP="002E3FCC">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46DECFB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CD3039B"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3E3B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2861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F5B9A" w14:textId="77777777" w:rsidR="00296E35" w:rsidRPr="001C0FC4" w:rsidRDefault="00296E35" w:rsidP="002E3FCC">
            <w:pPr>
              <w:pStyle w:val="TAC"/>
            </w:pPr>
            <w:r w:rsidRPr="001C0FC4">
              <w:t>-</w:t>
            </w:r>
          </w:p>
        </w:tc>
      </w:tr>
      <w:tr w:rsidR="00296E35" w:rsidRPr="001C0FC4" w14:paraId="1773B75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FDA1FE"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83C762D" w14:textId="749A3FA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028E5B37"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2A4E0F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FBBDF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58A588C" w14:textId="77777777" w:rsidR="00296E35" w:rsidRPr="001C0FC4" w:rsidRDefault="00296E35" w:rsidP="002E3FCC">
            <w:pPr>
              <w:pStyle w:val="TAC"/>
            </w:pPr>
            <w:r w:rsidRPr="001C0FC4">
              <w:t>P</w:t>
            </w:r>
          </w:p>
        </w:tc>
      </w:tr>
      <w:tr w:rsidR="00296E35" w:rsidRPr="001C0FC4" w14:paraId="76A7B20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D4D858E" w14:textId="77777777" w:rsidR="00296E35" w:rsidRPr="001C0FC4" w:rsidRDefault="00296E35" w:rsidP="002E3FCC">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320989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EFC94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0AADA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B56E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889B6" w14:textId="77777777" w:rsidR="00296E35" w:rsidRPr="001C0FC4" w:rsidRDefault="00296E35" w:rsidP="002E3FCC">
            <w:pPr>
              <w:pStyle w:val="TAC"/>
            </w:pPr>
            <w:r w:rsidRPr="001C0FC4">
              <w:t>-</w:t>
            </w:r>
          </w:p>
        </w:tc>
      </w:tr>
      <w:tr w:rsidR="00296E35" w:rsidRPr="001C0FC4" w14:paraId="3A649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A64B49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471ECBD" w14:textId="77777777" w:rsidR="00296E35" w:rsidRPr="001C0FC4" w:rsidRDefault="00296E35" w:rsidP="002E3FCC">
            <w:pPr>
              <w:pStyle w:val="TAL"/>
            </w:pPr>
            <w:r w:rsidRPr="001C0FC4">
              <w:t>Check: Does the UE (MCData client) provide the disposition notification to the user?</w:t>
            </w:r>
          </w:p>
          <w:p w14:paraId="4193D23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5EF58E9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D6BBF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ABB9E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C06C29B" w14:textId="77777777" w:rsidR="00296E35" w:rsidRPr="001C0FC4" w:rsidRDefault="00296E35" w:rsidP="002E3FCC">
            <w:pPr>
              <w:pStyle w:val="TAC"/>
            </w:pPr>
            <w:r w:rsidRPr="001C0FC4">
              <w:t>P</w:t>
            </w:r>
          </w:p>
        </w:tc>
      </w:tr>
      <w:tr w:rsidR="00296E35" w:rsidRPr="001C0FC4" w14:paraId="562450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9F8E9D" w14:textId="77777777" w:rsidR="00296E35" w:rsidRPr="001C0FC4" w:rsidRDefault="00296E35" w:rsidP="002E3FCC">
            <w:pPr>
              <w:pStyle w:val="TAN"/>
            </w:pPr>
            <w:r w:rsidRPr="001C0FC4">
              <w:t>NOTE 1:</w:t>
            </w:r>
            <w:r w:rsidRPr="001C0FC4">
              <w:tab/>
              <w:t>This is expected to be done via a suitable implementation dependent MMI.</w:t>
            </w:r>
          </w:p>
          <w:p w14:paraId="672EF586" w14:textId="77777777" w:rsidR="00296E35" w:rsidRDefault="00296E35" w:rsidP="002E3FCC">
            <w:pPr>
              <w:pStyle w:val="TAN"/>
            </w:pPr>
            <w:r w:rsidRPr="001C0FC4">
              <w:t>NOTE 2:</w:t>
            </w:r>
            <w:r w:rsidRPr="001C0FC4">
              <w:tab/>
              <w:t>Test file 1 for CO FD as specified in annex A.2.1.</w:t>
            </w:r>
          </w:p>
          <w:p w14:paraId="0F8E0361" w14:textId="77777777" w:rsidR="00296E35" w:rsidRPr="001C0FC4" w:rsidRDefault="00296E35" w:rsidP="002E3FCC">
            <w:pPr>
              <w:pStyle w:val="TAN"/>
            </w:pPr>
            <w:r>
              <w:t>NOTE 3:</w:t>
            </w:r>
            <w:r>
              <w:tab/>
              <w:t>The procedure does not release the RRC connection.</w:t>
            </w:r>
          </w:p>
        </w:tc>
      </w:tr>
    </w:tbl>
    <w:p w14:paraId="4A396A53" w14:textId="77777777" w:rsidR="00296E35" w:rsidRPr="001C0FC4" w:rsidRDefault="00296E35" w:rsidP="00296E35"/>
    <w:p w14:paraId="17B0D6EF" w14:textId="77777777" w:rsidR="00296E35" w:rsidRPr="001C0FC4" w:rsidRDefault="00296E35" w:rsidP="00296E35">
      <w:pPr>
        <w:pStyle w:val="H6"/>
      </w:pPr>
      <w:bookmarkStart w:id="1193" w:name="_Toc52782469"/>
      <w:bookmarkStart w:id="1194" w:name="_Toc52783080"/>
      <w:bookmarkStart w:id="1195" w:name="_Toc59042949"/>
      <w:r w:rsidRPr="001C0FC4">
        <w:t>6.2.11.3.3</w:t>
      </w:r>
      <w:r w:rsidRPr="001C0FC4">
        <w:tab/>
        <w:t>Specific message contents</w:t>
      </w:r>
      <w:bookmarkEnd w:id="1193"/>
      <w:bookmarkEnd w:id="1194"/>
      <w:bookmarkEnd w:id="1195"/>
    </w:p>
    <w:p w14:paraId="76324E10" w14:textId="7CE52A15" w:rsidR="00296E35" w:rsidRPr="001C0FC4" w:rsidRDefault="00296E35" w:rsidP="00296E35">
      <w:pPr>
        <w:pStyle w:val="TH"/>
      </w:pPr>
      <w:r w:rsidRPr="001C0FC4">
        <w:t>Table 6.2.11.3.3-1: SIP INVITE from the UE (step 2, Table 6.2.11.3.2-1;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F653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2E9A158" w14:textId="6C1641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w:t>
            </w:r>
          </w:p>
        </w:tc>
      </w:tr>
      <w:tr w:rsidR="00296E35" w:rsidRPr="001C0FC4" w14:paraId="5892CD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3BBED0" w14:textId="77777777" w:rsidR="00296E35" w:rsidRPr="001C0FC4" w:rsidRDefault="00296E35" w:rsidP="002E3FCC">
            <w:pPr>
              <w:pStyle w:val="TAH"/>
              <w:rPr>
                <w:bCs/>
              </w:rPr>
            </w:pPr>
            <w:bookmarkStart w:id="1196"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1400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5FB31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66BDE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8FBEAD" w14:textId="77777777" w:rsidR="00296E35" w:rsidRPr="001C0FC4" w:rsidRDefault="00296E35" w:rsidP="002E3FCC">
            <w:pPr>
              <w:pStyle w:val="TAH"/>
              <w:rPr>
                <w:bCs/>
              </w:rPr>
            </w:pPr>
            <w:r w:rsidRPr="001C0FC4">
              <w:rPr>
                <w:bCs/>
              </w:rPr>
              <w:t>Condition</w:t>
            </w:r>
          </w:p>
        </w:tc>
        <w:bookmarkEnd w:id="1196"/>
      </w:tr>
      <w:tr w:rsidR="00296E35" w:rsidRPr="001C0FC4" w14:paraId="7EB786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2E00C5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4555F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FDD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D0A4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35102" w14:textId="77777777" w:rsidR="00296E35" w:rsidRPr="001C0FC4" w:rsidRDefault="00296E35" w:rsidP="002E3FCC">
            <w:pPr>
              <w:pStyle w:val="TAL"/>
            </w:pPr>
          </w:p>
        </w:tc>
      </w:tr>
      <w:tr w:rsidR="00296E35" w:rsidRPr="001C0FC4" w14:paraId="0E2E89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C209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2F93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80831B"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6329D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BE862F" w14:textId="77777777" w:rsidR="00296E35" w:rsidRPr="001C0FC4" w:rsidRDefault="00296E35" w:rsidP="002E3FCC">
            <w:pPr>
              <w:pStyle w:val="TAL"/>
            </w:pPr>
          </w:p>
        </w:tc>
      </w:tr>
      <w:tr w:rsidR="00296E35" w:rsidRPr="001C0FC4" w14:paraId="04866E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6B1C5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2A9BD4" w14:textId="77777777" w:rsidR="00296E35" w:rsidRPr="001C0FC4" w:rsidRDefault="00296E35" w:rsidP="002E3FCC">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7FA901A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B09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14301C" w14:textId="77777777" w:rsidR="00296E35" w:rsidRPr="001C0FC4" w:rsidRDefault="00296E35" w:rsidP="002E3FCC">
            <w:pPr>
              <w:pStyle w:val="TAL"/>
            </w:pPr>
          </w:p>
        </w:tc>
      </w:tr>
      <w:tr w:rsidR="00296E35" w:rsidRPr="001C0FC4" w14:paraId="414D77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3C88B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549C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030A2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A91E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29E3E" w14:textId="77777777" w:rsidR="00296E35" w:rsidRPr="001C0FC4" w:rsidRDefault="00296E35" w:rsidP="002E3FCC">
            <w:pPr>
              <w:pStyle w:val="TAL"/>
            </w:pPr>
          </w:p>
        </w:tc>
      </w:tr>
      <w:tr w:rsidR="00296E35" w:rsidRPr="001C0FC4" w14:paraId="4F07F5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F9038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094403" w14:textId="77777777" w:rsidR="00296E35" w:rsidRPr="001C0FC4" w:rsidRDefault="00296E35" w:rsidP="002E3FCC">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6582E52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9D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E6884E" w14:textId="77777777" w:rsidR="00296E35" w:rsidRPr="001C0FC4" w:rsidRDefault="00296E35" w:rsidP="002E3FCC">
            <w:pPr>
              <w:pStyle w:val="TAL"/>
            </w:pPr>
          </w:p>
        </w:tc>
      </w:tr>
      <w:tr w:rsidR="00296E35" w:rsidRPr="001C0FC4" w14:paraId="4E2014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4FB5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E3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F3064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43F8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9A8D01" w14:textId="77777777" w:rsidR="00296E35" w:rsidRPr="001C0FC4" w:rsidRDefault="00296E35" w:rsidP="002E3FCC">
            <w:pPr>
              <w:pStyle w:val="TAL"/>
            </w:pPr>
          </w:p>
        </w:tc>
      </w:tr>
      <w:tr w:rsidR="00296E35" w:rsidRPr="001C0FC4" w14:paraId="7EFD531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C7708B"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3569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2E66D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2D397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01D2B6" w14:textId="77777777" w:rsidR="00296E35" w:rsidRPr="001C0FC4" w:rsidRDefault="00296E35" w:rsidP="002E3FCC">
            <w:pPr>
              <w:pStyle w:val="TAL"/>
            </w:pPr>
          </w:p>
        </w:tc>
      </w:tr>
      <w:tr w:rsidR="00296E35" w:rsidRPr="001C0FC4" w14:paraId="23DA59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69F51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6ED76AA"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EEE0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9F3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39290" w14:textId="77777777" w:rsidR="00296E35" w:rsidRPr="001C0FC4" w:rsidRDefault="00296E35" w:rsidP="002E3FCC">
            <w:pPr>
              <w:pStyle w:val="TAL"/>
            </w:pPr>
          </w:p>
        </w:tc>
      </w:tr>
      <w:tr w:rsidR="00296E35" w:rsidRPr="001C0FC4" w14:paraId="6621E5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AB76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F2021B" w14:textId="77777777" w:rsidR="00296E35" w:rsidRPr="001C0FC4" w:rsidRDefault="00296E35" w:rsidP="002E3FCC">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547B1E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1D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E84168" w14:textId="77777777" w:rsidR="00296E35" w:rsidRPr="001C0FC4" w:rsidRDefault="00296E35" w:rsidP="002E3FCC">
            <w:pPr>
              <w:pStyle w:val="TAL"/>
            </w:pPr>
          </w:p>
        </w:tc>
      </w:tr>
    </w:tbl>
    <w:p w14:paraId="3D630576" w14:textId="77777777" w:rsidR="00296E35" w:rsidRPr="001C0FC4" w:rsidRDefault="00296E35" w:rsidP="00296E35"/>
    <w:p w14:paraId="1AD5463A" w14:textId="77777777" w:rsidR="00296E35" w:rsidRPr="001C0FC4" w:rsidRDefault="00296E35" w:rsidP="00296E35">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1A116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2F3E80E" w14:textId="228D99A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w:t>
            </w:r>
          </w:p>
        </w:tc>
      </w:tr>
    </w:tbl>
    <w:p w14:paraId="1D1AEF6C" w14:textId="77777777" w:rsidR="00296E35" w:rsidRPr="001C0FC4" w:rsidRDefault="00296E35" w:rsidP="00296E35"/>
    <w:p w14:paraId="2D5FB988" w14:textId="77777777" w:rsidR="00296E35" w:rsidRPr="001C0FC4" w:rsidRDefault="00296E35" w:rsidP="00296E35">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F2AF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5D7231" w14:textId="562B4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MCD_grp</w:t>
            </w:r>
          </w:p>
        </w:tc>
      </w:tr>
      <w:tr w:rsidR="00296E35" w:rsidRPr="001C0FC4" w14:paraId="4FEE03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37F27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ECA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7C2A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85AEA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898631" w14:textId="77777777" w:rsidR="00296E35" w:rsidRPr="001C0FC4" w:rsidRDefault="00296E35" w:rsidP="002E3FCC">
            <w:pPr>
              <w:pStyle w:val="TAH"/>
              <w:rPr>
                <w:bCs/>
              </w:rPr>
            </w:pPr>
            <w:r w:rsidRPr="001C0FC4">
              <w:rPr>
                <w:bCs/>
              </w:rPr>
              <w:t>Condition</w:t>
            </w:r>
          </w:p>
        </w:tc>
      </w:tr>
      <w:tr w:rsidR="00296E35" w:rsidRPr="001C0FC4" w14:paraId="54DFD8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1B898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077D5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4AAC4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C0A5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892053D" w14:textId="77777777" w:rsidR="00296E35" w:rsidRPr="001C0FC4" w:rsidRDefault="00296E35" w:rsidP="002E3FCC">
            <w:pPr>
              <w:pStyle w:val="TAL"/>
            </w:pPr>
          </w:p>
        </w:tc>
      </w:tr>
      <w:tr w:rsidR="00296E35" w:rsidRPr="001C0FC4" w14:paraId="38EC7D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93537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0F61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E9F19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E531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63A6F" w14:textId="77777777" w:rsidR="00296E35" w:rsidRPr="001C0FC4" w:rsidRDefault="00296E35" w:rsidP="002E3FCC">
            <w:pPr>
              <w:pStyle w:val="TAL"/>
            </w:pPr>
          </w:p>
        </w:tc>
      </w:tr>
      <w:tr w:rsidR="00296E35" w:rsidRPr="001C0FC4" w14:paraId="7C6BE8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9E4F61"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582DE7"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10E5E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AE2F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CEA78" w14:textId="77777777" w:rsidR="00296E35" w:rsidRPr="001C0FC4" w:rsidRDefault="00296E35" w:rsidP="002E3FCC">
            <w:pPr>
              <w:pStyle w:val="TAL"/>
            </w:pPr>
          </w:p>
        </w:tc>
      </w:tr>
    </w:tbl>
    <w:p w14:paraId="52BE31C5" w14:textId="77777777" w:rsidR="00296E35" w:rsidRPr="001C0FC4" w:rsidRDefault="00296E35" w:rsidP="00296E35"/>
    <w:p w14:paraId="65882150" w14:textId="77777777" w:rsidR="00296E35" w:rsidRPr="001C0FC4" w:rsidRDefault="00296E35" w:rsidP="00296E35">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6AFAB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272F698" w14:textId="7C8E2E3B" w:rsidR="00296E35" w:rsidRPr="001C0FC4" w:rsidRDefault="00296E35" w:rsidP="002E3FCC">
            <w:pPr>
              <w:pStyle w:val="TAL"/>
            </w:pPr>
            <w:r w:rsidRPr="001C0FC4">
              <w:t xml:space="preserve">Derivation Path: TS </w:t>
            </w:r>
            <w:r>
              <w:t>37.579</w:t>
            </w:r>
            <w:r w:rsidRPr="001C0FC4">
              <w:t>-1 [2], Table 5.5.3.8.5-1, condition FD_MSRP</w:t>
            </w:r>
          </w:p>
        </w:tc>
      </w:tr>
    </w:tbl>
    <w:p w14:paraId="4620FB9F" w14:textId="77777777" w:rsidR="00296E35" w:rsidRPr="001C0FC4" w:rsidRDefault="00296E35" w:rsidP="00296E35"/>
    <w:p w14:paraId="7A61E4FD" w14:textId="4451A6A7" w:rsidR="00296E35" w:rsidRPr="001C0FC4" w:rsidRDefault="00296E35" w:rsidP="00296E35">
      <w:pPr>
        <w:pStyle w:val="TH"/>
      </w:pPr>
      <w:r w:rsidRPr="001C0FC4">
        <w:t>Table 6.2.11.3.3-4: SIP 200 (OK) from the SS (step 2, Table 6.2.11.3.2-1;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3CC7B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89AC323" w14:textId="59E0A48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6E107A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5B1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266B8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F82D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F6735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B2F93C" w14:textId="77777777" w:rsidR="00296E35" w:rsidRPr="001C0FC4" w:rsidRDefault="00296E35" w:rsidP="002E3FCC">
            <w:pPr>
              <w:pStyle w:val="TAH"/>
              <w:rPr>
                <w:bCs/>
              </w:rPr>
            </w:pPr>
            <w:r w:rsidRPr="001C0FC4">
              <w:rPr>
                <w:bCs/>
              </w:rPr>
              <w:t>Condition</w:t>
            </w:r>
          </w:p>
        </w:tc>
      </w:tr>
      <w:tr w:rsidR="00296E35" w:rsidRPr="001C0FC4" w14:paraId="4D7FCDC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9494B0B"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D090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39F9D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3318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4F47BD" w14:textId="77777777" w:rsidR="00296E35" w:rsidRPr="001C0FC4" w:rsidRDefault="00296E35" w:rsidP="002E3FCC">
            <w:pPr>
              <w:pStyle w:val="TAL"/>
            </w:pPr>
          </w:p>
        </w:tc>
      </w:tr>
      <w:tr w:rsidR="00296E35" w:rsidRPr="001C0FC4" w14:paraId="7FC41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5A335"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252FB46" w14:textId="77777777" w:rsidR="00296E35" w:rsidRPr="001C0FC4" w:rsidRDefault="00296E35" w:rsidP="002E3FCC">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47E90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6D45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16839E" w14:textId="77777777" w:rsidR="00296E35" w:rsidRPr="001C0FC4" w:rsidRDefault="00296E35" w:rsidP="002E3FCC">
            <w:pPr>
              <w:pStyle w:val="TAL"/>
            </w:pPr>
          </w:p>
        </w:tc>
      </w:tr>
    </w:tbl>
    <w:p w14:paraId="21B4BCBD" w14:textId="77777777" w:rsidR="00296E35" w:rsidRPr="001C0FC4" w:rsidRDefault="00296E35" w:rsidP="00296E35"/>
    <w:p w14:paraId="2DB96E9C" w14:textId="77777777" w:rsidR="00296E35" w:rsidRPr="001C0FC4" w:rsidRDefault="00296E35" w:rsidP="00296E35">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9C0FC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DD5293E" w14:textId="1F673F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F173B56" w14:textId="77777777" w:rsidR="00296E35" w:rsidRPr="001C0FC4" w:rsidRDefault="00296E35" w:rsidP="00296E35"/>
    <w:p w14:paraId="794C227D" w14:textId="23A587AF" w:rsidR="00296E35" w:rsidRPr="001C0FC4" w:rsidRDefault="00296E35" w:rsidP="00296E35">
      <w:pPr>
        <w:pStyle w:val="TH"/>
      </w:pPr>
      <w:r w:rsidRPr="001C0FC4">
        <w:t>Table 6.2.11.3.3-6: MSRP SEND from the UE (step 7, Table 6.2.11.3.2-1;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A4B8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D403DA" w14:textId="2CD17C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12EEA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4725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84C35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46A6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71BB5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2D7D5B" w14:textId="77777777" w:rsidR="00296E35" w:rsidRPr="001C0FC4" w:rsidRDefault="00296E35" w:rsidP="002E3FCC">
            <w:pPr>
              <w:pStyle w:val="TAH"/>
              <w:rPr>
                <w:bCs/>
              </w:rPr>
            </w:pPr>
            <w:r w:rsidRPr="001C0FC4">
              <w:rPr>
                <w:bCs/>
              </w:rPr>
              <w:t>Condition</w:t>
            </w:r>
          </w:p>
        </w:tc>
      </w:tr>
      <w:tr w:rsidR="00296E35" w:rsidRPr="001C0FC4" w14:paraId="6308E7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D772F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6306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FCB43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5997A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ECB5D8" w14:textId="77777777" w:rsidR="00296E35" w:rsidRPr="001C0FC4" w:rsidRDefault="00296E35" w:rsidP="002E3FCC">
            <w:pPr>
              <w:pStyle w:val="TAL"/>
            </w:pPr>
          </w:p>
        </w:tc>
      </w:tr>
      <w:tr w:rsidR="00296E35" w:rsidRPr="001C0FC4" w14:paraId="4C876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93BCE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9C3B195"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8060A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095B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B01F9" w14:textId="77777777" w:rsidR="00296E35" w:rsidRPr="001C0FC4" w:rsidRDefault="00296E35" w:rsidP="002E3FCC">
            <w:pPr>
              <w:pStyle w:val="TAL"/>
            </w:pPr>
          </w:p>
        </w:tc>
      </w:tr>
      <w:tr w:rsidR="00296E35" w:rsidRPr="001C0FC4" w14:paraId="01C881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30F06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830438" w14:textId="77777777" w:rsidR="00296E35" w:rsidRPr="001C0FC4" w:rsidRDefault="00296E35" w:rsidP="002E3FCC">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7F45B4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3079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B1459D" w14:textId="77777777" w:rsidR="00296E35" w:rsidRPr="001C0FC4" w:rsidRDefault="00296E35" w:rsidP="002E3FCC">
            <w:pPr>
              <w:pStyle w:val="TAL"/>
            </w:pPr>
          </w:p>
        </w:tc>
      </w:tr>
    </w:tbl>
    <w:p w14:paraId="04187548" w14:textId="77777777" w:rsidR="00296E35" w:rsidRPr="001C0FC4" w:rsidRDefault="00296E35" w:rsidP="00296E35"/>
    <w:p w14:paraId="3957F51F" w14:textId="77777777" w:rsidR="00296E35" w:rsidRPr="001C0FC4" w:rsidRDefault="00296E35" w:rsidP="00296E35">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4AA83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6365F0" w14:textId="10D38E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GMK</w:t>
            </w:r>
          </w:p>
        </w:tc>
      </w:tr>
    </w:tbl>
    <w:p w14:paraId="39251656" w14:textId="77777777" w:rsidR="00296E35" w:rsidRPr="001C0FC4" w:rsidRDefault="00296E35" w:rsidP="00296E35"/>
    <w:p w14:paraId="5ED6A37A" w14:textId="77777777" w:rsidR="00296E35" w:rsidRPr="001C0FC4" w:rsidRDefault="00296E35" w:rsidP="00296E35">
      <w:pPr>
        <w:pStyle w:val="TH"/>
      </w:pPr>
      <w:r w:rsidRPr="001C0FC4">
        <w:t>Table 6.2.11.3.3-8..9: Void</w:t>
      </w:r>
    </w:p>
    <w:p w14:paraId="6B4A6F09" w14:textId="520E3B64" w:rsidR="00296E35" w:rsidRPr="001C0FC4" w:rsidRDefault="00296E35" w:rsidP="00296E35">
      <w:pPr>
        <w:pStyle w:val="TH"/>
      </w:pPr>
      <w:r w:rsidRPr="001C0FC4">
        <w:t>Table 6.2.11.3.3-10: SIP BYE from the UE (step 8, Table 6.2.11.3.2-1;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EF9B4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92A5CE" w14:textId="0AB208A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9680C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253C5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913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58D0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C0E91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BAE820" w14:textId="77777777" w:rsidR="00296E35" w:rsidRPr="001C0FC4" w:rsidRDefault="00296E35" w:rsidP="002E3FCC">
            <w:pPr>
              <w:pStyle w:val="TAH"/>
              <w:rPr>
                <w:bCs/>
              </w:rPr>
            </w:pPr>
            <w:r w:rsidRPr="001C0FC4">
              <w:rPr>
                <w:bCs/>
              </w:rPr>
              <w:t>Condition</w:t>
            </w:r>
          </w:p>
        </w:tc>
      </w:tr>
      <w:tr w:rsidR="00296E35" w:rsidRPr="001C0FC4" w14:paraId="4321D5E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B98A2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3F6CC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1795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9C257A1"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A8A07E" w14:textId="77777777" w:rsidR="00296E35" w:rsidRPr="001C0FC4" w:rsidRDefault="00296E35" w:rsidP="002E3FCC">
            <w:pPr>
              <w:pStyle w:val="TAL"/>
            </w:pPr>
          </w:p>
        </w:tc>
      </w:tr>
      <w:tr w:rsidR="00296E35" w:rsidRPr="001C0FC4" w14:paraId="66FBDEB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18718A"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C8747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285E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4D4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55B48B" w14:textId="77777777" w:rsidR="00296E35" w:rsidRPr="001C0FC4" w:rsidRDefault="00296E35" w:rsidP="002E3FCC">
            <w:pPr>
              <w:pStyle w:val="TAL"/>
            </w:pPr>
          </w:p>
        </w:tc>
      </w:tr>
      <w:tr w:rsidR="00296E35" w:rsidRPr="001C0FC4" w14:paraId="552B883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79BB8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F71B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0BEAEB9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C3B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6A0416" w14:textId="77777777" w:rsidR="00296E35" w:rsidRPr="001C0FC4" w:rsidRDefault="00296E35" w:rsidP="002E3FCC">
            <w:pPr>
              <w:pStyle w:val="TAL"/>
            </w:pPr>
          </w:p>
        </w:tc>
      </w:tr>
      <w:tr w:rsidR="00296E35" w:rsidRPr="001C0FC4" w14:paraId="541FB6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215D07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9EA61C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FB705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BFB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0AD87A" w14:textId="77777777" w:rsidR="00296E35" w:rsidRPr="001C0FC4" w:rsidRDefault="00296E35" w:rsidP="002E3FCC">
            <w:pPr>
              <w:pStyle w:val="TAL"/>
            </w:pPr>
          </w:p>
        </w:tc>
      </w:tr>
    </w:tbl>
    <w:p w14:paraId="5F9CF846" w14:textId="77777777" w:rsidR="00296E35" w:rsidRPr="001C0FC4" w:rsidRDefault="00296E35" w:rsidP="00296E35"/>
    <w:p w14:paraId="23ED6F0C" w14:textId="77777777" w:rsidR="00296E35" w:rsidRPr="001C0FC4" w:rsidRDefault="00296E35" w:rsidP="00296E35">
      <w:pPr>
        <w:pStyle w:val="TH"/>
      </w:pPr>
      <w:r w:rsidRPr="001C0FC4">
        <w:t>Table 6.2.11.3.3-11: Void</w:t>
      </w:r>
    </w:p>
    <w:p w14:paraId="66C9DC20" w14:textId="66AA5FB0" w:rsidR="00296E35" w:rsidRPr="001C0FC4" w:rsidRDefault="00296E35" w:rsidP="00296E35">
      <w:pPr>
        <w:pStyle w:val="TH"/>
      </w:pPr>
      <w:r w:rsidRPr="001C0FC4">
        <w:t>Table 6.2.11.3.3-13: SIP MESSAGE from the SS (step 10, Table 6.2.11.3.2-1;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B85F5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90E9D60" w14:textId="11EFD7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3944B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2E62E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5DB2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5B59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014722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CAF78" w14:textId="77777777" w:rsidR="00296E35" w:rsidRPr="001C0FC4" w:rsidRDefault="00296E35" w:rsidP="002E3FCC">
            <w:pPr>
              <w:pStyle w:val="TAH"/>
              <w:rPr>
                <w:bCs/>
              </w:rPr>
            </w:pPr>
            <w:r w:rsidRPr="001C0FC4">
              <w:rPr>
                <w:bCs/>
              </w:rPr>
              <w:t>Condition</w:t>
            </w:r>
          </w:p>
        </w:tc>
      </w:tr>
      <w:tr w:rsidR="00296E35" w:rsidRPr="001C0FC4" w14:paraId="01F4705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300D4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D79E6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93A0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81B2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B29469" w14:textId="77777777" w:rsidR="00296E35" w:rsidRPr="001C0FC4" w:rsidRDefault="00296E35" w:rsidP="002E3FCC">
            <w:pPr>
              <w:pStyle w:val="TAL"/>
            </w:pPr>
          </w:p>
        </w:tc>
      </w:tr>
      <w:tr w:rsidR="00296E35" w:rsidRPr="001C0FC4" w14:paraId="78CAB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583C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1C63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FBAD8"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47FA5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0C0939" w14:textId="77777777" w:rsidR="00296E35" w:rsidRPr="001C0FC4" w:rsidRDefault="00296E35" w:rsidP="002E3FCC">
            <w:pPr>
              <w:pStyle w:val="TAL"/>
            </w:pPr>
          </w:p>
        </w:tc>
      </w:tr>
      <w:tr w:rsidR="00296E35" w:rsidRPr="001C0FC4" w14:paraId="687815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F6A49A"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156504" w14:textId="77777777" w:rsidR="00296E35" w:rsidRPr="001C0FC4" w:rsidRDefault="00296E35" w:rsidP="002E3FCC">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ED0FF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E102A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07EAB" w14:textId="77777777" w:rsidR="00296E35" w:rsidRPr="001C0FC4" w:rsidRDefault="00296E35" w:rsidP="002E3FCC">
            <w:pPr>
              <w:pStyle w:val="TAL"/>
            </w:pPr>
          </w:p>
        </w:tc>
      </w:tr>
      <w:tr w:rsidR="00296E35" w:rsidRPr="001C0FC4" w14:paraId="53F9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E5C0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ACC9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BD776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9B49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E5544" w14:textId="77777777" w:rsidR="00296E35" w:rsidRPr="001C0FC4" w:rsidRDefault="00296E35" w:rsidP="002E3FCC">
            <w:pPr>
              <w:pStyle w:val="TAL"/>
            </w:pPr>
          </w:p>
        </w:tc>
      </w:tr>
      <w:tr w:rsidR="00296E35" w:rsidRPr="001C0FC4" w14:paraId="68DF1D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83F69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9719C7" w14:textId="77777777" w:rsidR="00296E35" w:rsidRPr="001C0FC4" w:rsidRDefault="00296E35" w:rsidP="002E3FCC">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75C4BF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29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974280" w14:textId="77777777" w:rsidR="00296E35" w:rsidRPr="001C0FC4" w:rsidRDefault="00296E35" w:rsidP="002E3FCC">
            <w:pPr>
              <w:pStyle w:val="TAL"/>
            </w:pPr>
          </w:p>
        </w:tc>
      </w:tr>
    </w:tbl>
    <w:p w14:paraId="5282C613" w14:textId="77777777" w:rsidR="00296E35" w:rsidRPr="001C0FC4" w:rsidRDefault="00296E35" w:rsidP="00296E35"/>
    <w:p w14:paraId="7DF59845" w14:textId="77777777" w:rsidR="00296E35" w:rsidRPr="001C0FC4" w:rsidRDefault="00296E35" w:rsidP="00296E35">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094A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DF994F" w14:textId="2CA68A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3467C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7B484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0550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1A14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9820B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2BED96" w14:textId="77777777" w:rsidR="00296E35" w:rsidRPr="001C0FC4" w:rsidRDefault="00296E35" w:rsidP="002E3FCC">
            <w:pPr>
              <w:pStyle w:val="TAH"/>
              <w:rPr>
                <w:bCs/>
              </w:rPr>
            </w:pPr>
            <w:r w:rsidRPr="001C0FC4">
              <w:rPr>
                <w:bCs/>
              </w:rPr>
              <w:t>Condition</w:t>
            </w:r>
          </w:p>
        </w:tc>
      </w:tr>
      <w:tr w:rsidR="00296E35" w:rsidRPr="001C0FC4" w14:paraId="7D785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330CBA"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7C0EB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4E71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5E8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C7C90A" w14:textId="77777777" w:rsidR="00296E35" w:rsidRPr="001C0FC4" w:rsidRDefault="00296E35" w:rsidP="002E3FCC">
            <w:pPr>
              <w:pStyle w:val="TAL"/>
            </w:pPr>
          </w:p>
        </w:tc>
      </w:tr>
      <w:tr w:rsidR="00296E35" w:rsidRPr="001C0FC4" w14:paraId="2FEF02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A7E6D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4EDE0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A8A7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64E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B9E92" w14:textId="77777777" w:rsidR="00296E35" w:rsidRPr="001C0FC4" w:rsidRDefault="00296E35" w:rsidP="002E3FCC">
            <w:pPr>
              <w:pStyle w:val="TAL"/>
            </w:pPr>
          </w:p>
        </w:tc>
      </w:tr>
      <w:tr w:rsidR="00296E35" w:rsidRPr="001C0FC4" w14:paraId="4F9ED53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85E2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081CE26"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ECE4D8F" w14:textId="36E20B46"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4B826B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5A2DE0" w14:textId="77777777" w:rsidR="00296E35" w:rsidRPr="001C0FC4" w:rsidRDefault="00296E35" w:rsidP="002E3FCC">
            <w:pPr>
              <w:pStyle w:val="TAL"/>
            </w:pPr>
          </w:p>
        </w:tc>
      </w:tr>
    </w:tbl>
    <w:p w14:paraId="1B66C64C" w14:textId="77777777" w:rsidR="00296E35" w:rsidRPr="001C0FC4" w:rsidRDefault="00296E35" w:rsidP="00296E35"/>
    <w:p w14:paraId="50D21C3D" w14:textId="77777777" w:rsidR="00296E35" w:rsidRPr="001C0FC4" w:rsidRDefault="00296E35" w:rsidP="00296E35">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E3995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9226B4" w14:textId="158BC3F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327F53B0" w14:textId="77777777" w:rsidR="00296E35" w:rsidRPr="001C0FC4" w:rsidRDefault="00296E35" w:rsidP="00296E35"/>
    <w:p w14:paraId="59BA44AD" w14:textId="77777777" w:rsidR="00296E35" w:rsidRPr="001C0FC4" w:rsidRDefault="00296E35" w:rsidP="00296E35">
      <w:pPr>
        <w:pStyle w:val="TH"/>
      </w:pPr>
      <w:r w:rsidRPr="001C0FC4">
        <w:t>Table 6.2.11.3.3-16: Void</w:t>
      </w:r>
    </w:p>
    <w:p w14:paraId="59E99476" w14:textId="77777777" w:rsidR="00296E35" w:rsidRPr="001C0FC4" w:rsidRDefault="00296E35" w:rsidP="00296E35"/>
    <w:p w14:paraId="70F1571E" w14:textId="77777777" w:rsidR="00296E35" w:rsidRPr="001C0FC4" w:rsidRDefault="00296E35" w:rsidP="00296E35">
      <w:pPr>
        <w:pStyle w:val="Heading3"/>
      </w:pPr>
      <w:bookmarkStart w:id="1197" w:name="_Toc42507369"/>
      <w:bookmarkStart w:id="1198" w:name="_Toc52307900"/>
      <w:bookmarkStart w:id="1199" w:name="_Toc52782470"/>
      <w:bookmarkStart w:id="1200" w:name="_Toc52783081"/>
      <w:bookmarkStart w:id="1201" w:name="_Toc59042950"/>
      <w:bookmarkStart w:id="1202" w:name="_Toc75459161"/>
      <w:bookmarkStart w:id="1203" w:name="_Toc90630601"/>
      <w:bookmarkStart w:id="1204" w:name="_Toc100778808"/>
      <w:bookmarkStart w:id="1205" w:name="_Toc101286139"/>
      <w:bookmarkStart w:id="1206" w:name="_Toc106817725"/>
      <w:bookmarkStart w:id="1207" w:name="_Toc106817850"/>
      <w:bookmarkStart w:id="1208" w:name="_Toc178186368"/>
      <w:bookmarkStart w:id="1209" w:name="_Toc181109109"/>
      <w:r w:rsidRPr="001C0FC4">
        <w:t>6.2.12</w:t>
      </w:r>
      <w:r w:rsidRPr="001C0FC4">
        <w:tab/>
        <w:t>On-network / File Distribution (FD) / FD Using Media Plane / Group Standalone FD / Client Terminated (CT)</w:t>
      </w:r>
      <w:bookmarkEnd w:id="1178"/>
      <w:bookmarkEnd w:id="1179"/>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75A81B72" w14:textId="77777777" w:rsidR="00296E35" w:rsidRPr="001C0FC4" w:rsidRDefault="00296E35" w:rsidP="00296E35">
      <w:pPr>
        <w:pStyle w:val="H6"/>
      </w:pPr>
      <w:bookmarkStart w:id="1210" w:name="_Toc52782471"/>
      <w:bookmarkStart w:id="1211" w:name="_Toc52783082"/>
      <w:bookmarkStart w:id="1212" w:name="_Toc59042951"/>
      <w:r w:rsidRPr="001C0FC4">
        <w:t>6.2.12.1</w:t>
      </w:r>
      <w:r w:rsidRPr="001C0FC4">
        <w:tab/>
        <w:t>Test Purpose (TP)</w:t>
      </w:r>
      <w:bookmarkEnd w:id="1210"/>
      <w:bookmarkEnd w:id="1211"/>
      <w:bookmarkEnd w:id="1212"/>
    </w:p>
    <w:p w14:paraId="4D31E6DD" w14:textId="77777777" w:rsidR="00296E35" w:rsidRPr="001C0FC4" w:rsidRDefault="00296E35" w:rsidP="00296E35">
      <w:pPr>
        <w:pStyle w:val="H6"/>
      </w:pPr>
      <w:r w:rsidRPr="001C0FC4">
        <w:t>(1)</w:t>
      </w:r>
    </w:p>
    <w:p w14:paraId="0E728F4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BEEFB85" w14:textId="77777777" w:rsidR="00296E35" w:rsidRPr="001C0FC4" w:rsidRDefault="00296E35" w:rsidP="00296E35">
      <w:pPr>
        <w:pStyle w:val="PL"/>
      </w:pPr>
      <w:r w:rsidRPr="001C0FC4">
        <w:rPr>
          <w:b/>
        </w:rPr>
        <w:t>ensure that</w:t>
      </w:r>
      <w:r w:rsidRPr="001C0FC4">
        <w:t xml:space="preserve"> {</w:t>
      </w:r>
    </w:p>
    <w:p w14:paraId="7A33F2A8"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FD message using the media plane }</w:t>
      </w:r>
    </w:p>
    <w:p w14:paraId="35F112F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C7151FD" w14:textId="77777777" w:rsidR="00296E35" w:rsidRPr="001C0FC4" w:rsidRDefault="00296E35" w:rsidP="00296E35">
      <w:pPr>
        <w:pStyle w:val="PL"/>
      </w:pPr>
      <w:r w:rsidRPr="001C0FC4">
        <w:t xml:space="preserve">            }</w:t>
      </w:r>
    </w:p>
    <w:p w14:paraId="226342F5" w14:textId="77777777" w:rsidR="00296E35" w:rsidRPr="001C0FC4" w:rsidRDefault="00296E35" w:rsidP="00296E35">
      <w:pPr>
        <w:pStyle w:val="PL"/>
      </w:pPr>
    </w:p>
    <w:p w14:paraId="550C8825" w14:textId="77777777" w:rsidR="00296E35" w:rsidRPr="001C0FC4" w:rsidRDefault="00296E35" w:rsidP="00296E35">
      <w:pPr>
        <w:pStyle w:val="H6"/>
      </w:pPr>
      <w:r w:rsidRPr="001C0FC4">
        <w:t>(2)</w:t>
      </w:r>
    </w:p>
    <w:p w14:paraId="5CCFD6CB"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FD message using the media plane }</w:t>
      </w:r>
    </w:p>
    <w:p w14:paraId="2C702468" w14:textId="77777777" w:rsidR="00296E35" w:rsidRPr="001C0FC4" w:rsidRDefault="00296E35" w:rsidP="00296E35">
      <w:pPr>
        <w:pStyle w:val="PL"/>
      </w:pPr>
      <w:r w:rsidRPr="001C0FC4">
        <w:rPr>
          <w:b/>
        </w:rPr>
        <w:t>ensure that</w:t>
      </w:r>
      <w:r w:rsidRPr="001C0FC4">
        <w:t xml:space="preserve"> {</w:t>
      </w:r>
    </w:p>
    <w:p w14:paraId="65316A8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33D047C2"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585DB657" w14:textId="77777777" w:rsidR="00296E35" w:rsidRPr="001C0FC4" w:rsidRDefault="00296E35" w:rsidP="00296E35">
      <w:pPr>
        <w:pStyle w:val="PL"/>
      </w:pPr>
      <w:r w:rsidRPr="001C0FC4">
        <w:t xml:space="preserve">            }</w:t>
      </w:r>
    </w:p>
    <w:p w14:paraId="1E2911C8" w14:textId="77777777" w:rsidR="00296E35" w:rsidRPr="001C0FC4" w:rsidRDefault="00296E35" w:rsidP="00296E35">
      <w:pPr>
        <w:pStyle w:val="PL"/>
      </w:pPr>
    </w:p>
    <w:p w14:paraId="289BE7E5" w14:textId="77777777" w:rsidR="00296E35" w:rsidRPr="001C0FC4" w:rsidRDefault="00296E35" w:rsidP="00296E35">
      <w:pPr>
        <w:pStyle w:val="H6"/>
      </w:pPr>
      <w:r w:rsidRPr="001C0FC4">
        <w:t>(3)</w:t>
      </w:r>
    </w:p>
    <w:p w14:paraId="001C058D"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4E0D9F07" w14:textId="77777777" w:rsidR="00296E35" w:rsidRPr="001C0FC4" w:rsidRDefault="00296E35" w:rsidP="00296E35">
      <w:pPr>
        <w:pStyle w:val="PL"/>
      </w:pPr>
      <w:r w:rsidRPr="001C0FC4">
        <w:rPr>
          <w:b/>
        </w:rPr>
        <w:t>ensure that</w:t>
      </w:r>
      <w:r w:rsidRPr="001C0FC4">
        <w:t xml:space="preserve"> {</w:t>
      </w:r>
    </w:p>
    <w:p w14:paraId="7B9AC135"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AF30B88"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590E5538" w14:textId="77777777" w:rsidR="00296E35" w:rsidRPr="001C0FC4" w:rsidRDefault="00296E35" w:rsidP="00296E35">
      <w:pPr>
        <w:pStyle w:val="PL"/>
      </w:pPr>
      <w:r w:rsidRPr="001C0FC4">
        <w:t xml:space="preserve">            }</w:t>
      </w:r>
    </w:p>
    <w:p w14:paraId="15E82614" w14:textId="77777777" w:rsidR="00296E35" w:rsidRPr="001C0FC4" w:rsidRDefault="00296E35" w:rsidP="00296E35">
      <w:pPr>
        <w:pStyle w:val="PL"/>
      </w:pPr>
    </w:p>
    <w:p w14:paraId="060993DA" w14:textId="77777777" w:rsidR="00296E35" w:rsidRPr="001C0FC4" w:rsidRDefault="00296E35" w:rsidP="00296E35">
      <w:pPr>
        <w:pStyle w:val="H6"/>
      </w:pPr>
      <w:bookmarkStart w:id="1213" w:name="_Toc52782472"/>
      <w:bookmarkStart w:id="1214" w:name="_Toc52783083"/>
      <w:bookmarkStart w:id="1215" w:name="_Toc59042952"/>
      <w:r w:rsidRPr="001C0FC4">
        <w:t>6.2.12.2</w:t>
      </w:r>
      <w:r w:rsidRPr="001C0FC4">
        <w:tab/>
        <w:t>Conformance requirements</w:t>
      </w:r>
      <w:bookmarkEnd w:id="1213"/>
      <w:bookmarkEnd w:id="1214"/>
      <w:bookmarkEnd w:id="1215"/>
    </w:p>
    <w:p w14:paraId="3879C9B8"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3C622C" w14:textId="77777777" w:rsidR="00296E35" w:rsidRPr="001C0FC4" w:rsidRDefault="00296E35" w:rsidP="00296E35">
      <w:r w:rsidRPr="001C0FC4">
        <w:t>[TS 24.282, clause 10.2.5.2.4]</w:t>
      </w:r>
    </w:p>
    <w:p w14:paraId="2E8F130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1D962E9" w14:textId="77777777" w:rsidR="00296E35" w:rsidRPr="001C0FC4" w:rsidRDefault="00296E35" w:rsidP="00296E35">
      <w:r w:rsidRPr="001C0FC4">
        <w:t>The MCData client:</w:t>
      </w:r>
    </w:p>
    <w:p w14:paraId="4BB4520C"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FBC622F"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590F9E6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73BF25D" w14:textId="77777777" w:rsidR="00296E35" w:rsidRPr="001C0FC4" w:rsidRDefault="00296E35" w:rsidP="00296E35">
      <w:pPr>
        <w:pStyle w:val="B2"/>
        <w:rPr>
          <w:lang w:eastAsia="ko-KR"/>
        </w:rPr>
      </w:pPr>
      <w:r w:rsidRPr="001C0FC4">
        <w:t>and skip the rest of the steps after step 2;</w:t>
      </w:r>
    </w:p>
    <w:p w14:paraId="61CDAEAD"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AB31B5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42C68B7"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6BA1058" w14:textId="77777777" w:rsidR="00296E35" w:rsidRPr="001C0FC4" w:rsidRDefault="00296E35" w:rsidP="00296E35">
      <w:pPr>
        <w:pStyle w:val="B2"/>
      </w:pPr>
      <w:r w:rsidRPr="001C0FC4">
        <w:t>b)</w:t>
      </w:r>
      <w:r w:rsidRPr="001C0FC4">
        <w:tab/>
        <w:t>shall convert the MCData ID to a UID as described in 3GPP TS 33.180 [26];</w:t>
      </w:r>
    </w:p>
    <w:p w14:paraId="4B11CDF8"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0517804F"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1A208AC" w14:textId="77777777" w:rsidR="00296E35" w:rsidRPr="001C0FC4" w:rsidRDefault="00296E35" w:rsidP="00296E35">
      <w:pPr>
        <w:pStyle w:val="B2"/>
      </w:pPr>
      <w:r w:rsidRPr="001C0FC4">
        <w:t>e)</w:t>
      </w:r>
      <w:r w:rsidRPr="001C0FC4">
        <w:tab/>
        <w:t>if the signature of the MIKEY-SAKKE I_MESSAGE was successfully validated:</w:t>
      </w:r>
    </w:p>
    <w:p w14:paraId="7033B49A"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AA47D8C" w14:textId="77777777" w:rsidR="00296E35" w:rsidRPr="001C0FC4" w:rsidRDefault="00296E35" w:rsidP="00296E35">
      <w:pPr>
        <w:pStyle w:val="B3"/>
      </w:pPr>
      <w:r w:rsidRPr="001C0FC4">
        <w:t>ii)</w:t>
      </w:r>
      <w:r w:rsidRPr="001C0FC4">
        <w:tab/>
        <w:t>shall extract the PCK-ID, from the payload as specified in 3GPP TS 33.180 [26];</w:t>
      </w:r>
    </w:p>
    <w:p w14:paraId="6371123D"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03D598B6"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34503CD5"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053A927F"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3312C0D1"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17BF1FB"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3AFF2524"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940B2C3"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7216D720"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7147E33A"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DE52AF8"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0BAE5286"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39A09DD8"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61D44607"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278F5D3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41F83603" w14:textId="77777777" w:rsidR="00296E35" w:rsidRPr="001C0FC4" w:rsidRDefault="00296E35" w:rsidP="00296E35">
      <w:r w:rsidRPr="001C0FC4">
        <w:t>[TS 24.282, clause 12.2.1.1]</w:t>
      </w:r>
    </w:p>
    <w:p w14:paraId="6A3CF6EA" w14:textId="77777777" w:rsidR="00296E35" w:rsidRPr="001C0FC4" w:rsidRDefault="00296E35" w:rsidP="00296E35">
      <w:r w:rsidRPr="001C0FC4">
        <w:t>The MCData client shall follow the procedures in this subclause to:</w:t>
      </w:r>
    </w:p>
    <w:p w14:paraId="3FD96971"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12AEE64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C3E2B1" w14:textId="77777777" w:rsidR="00296E35" w:rsidRPr="001C0FC4" w:rsidRDefault="00296E35" w:rsidP="00296E35">
      <w:pPr>
        <w:pStyle w:val="B1"/>
      </w:pPr>
      <w:r w:rsidRPr="001C0FC4">
        <w:t>-</w:t>
      </w:r>
      <w:r w:rsidRPr="001C0FC4">
        <w:tab/>
        <w:t>indicate to an MCData client that a request for FD was accepted, deferred or rejected; or</w:t>
      </w:r>
    </w:p>
    <w:p w14:paraId="27DC780B" w14:textId="77777777" w:rsidR="00296E35" w:rsidRPr="001C0FC4" w:rsidRDefault="00296E35" w:rsidP="00296E35">
      <w:pPr>
        <w:pStyle w:val="B1"/>
      </w:pPr>
      <w:r w:rsidRPr="001C0FC4">
        <w:t>-</w:t>
      </w:r>
      <w:r w:rsidRPr="001C0FC4">
        <w:tab/>
        <w:t>indicate to an MCData client that a file download has been completed;</w:t>
      </w:r>
    </w:p>
    <w:p w14:paraId="4FF60C5F" w14:textId="77777777" w:rsidR="00296E35" w:rsidRPr="001C0FC4" w:rsidRDefault="00296E35" w:rsidP="00296E35">
      <w:r w:rsidRPr="001C0FC4">
        <w:t>Before sending a disposition notification the MCData client needs to determine:</w:t>
      </w:r>
    </w:p>
    <w:p w14:paraId="2D457234"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C3AF8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D60F3C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B7426F3" w14:textId="77777777" w:rsidR="00296E35" w:rsidRPr="001C0FC4" w:rsidRDefault="00296E35" w:rsidP="00296E35">
      <w:r w:rsidRPr="001C0FC4">
        <w:t>The MCData client shall generate a SIP MESSAGE request in accordance with 3GPP TS 24.229 [5] and IETF RFC 3428 [6] with the clarifications given below.</w:t>
      </w:r>
    </w:p>
    <w:p w14:paraId="6207316F" w14:textId="77777777" w:rsidR="00296E35" w:rsidRPr="001C0FC4" w:rsidRDefault="00296E35" w:rsidP="00296E35">
      <w:r w:rsidRPr="001C0FC4">
        <w:t>The MCData client:</w:t>
      </w:r>
    </w:p>
    <w:p w14:paraId="49006496" w14:textId="77777777" w:rsidR="00296E35" w:rsidRPr="001C0FC4" w:rsidRDefault="00296E35" w:rsidP="00296E35">
      <w:pPr>
        <w:pStyle w:val="B1"/>
      </w:pPr>
      <w:r w:rsidRPr="001C0FC4">
        <w:t>1)</w:t>
      </w:r>
      <w:r w:rsidRPr="001C0FC4">
        <w:tab/>
        <w:t>shall build the SIP MESSAGE request as specified in subclause 6.2.4.1;</w:t>
      </w:r>
    </w:p>
    <w:p w14:paraId="2F1FB29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E1364D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1023A1"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33D93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1FF077"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58B99B"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D547E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332AAC" w14:textId="77777777" w:rsidR="00296E35" w:rsidRPr="001C0FC4" w:rsidRDefault="00296E35" w:rsidP="00296E35">
      <w:r w:rsidRPr="001C0FC4">
        <w:t>[TS 24.282, clause 6.2.3.2]</w:t>
      </w:r>
    </w:p>
    <w:p w14:paraId="3BF90192" w14:textId="77777777" w:rsidR="00296E35" w:rsidRPr="001C0FC4" w:rsidRDefault="00296E35" w:rsidP="00296E35">
      <w:r w:rsidRPr="001C0FC4">
        <w:t>In order to generate an FD notification, the MCData client:</w:t>
      </w:r>
    </w:p>
    <w:p w14:paraId="5ABE1CF9" w14:textId="77777777" w:rsidR="00296E35" w:rsidRPr="001C0FC4" w:rsidRDefault="00296E35" w:rsidP="00296E35">
      <w:pPr>
        <w:pStyle w:val="B1"/>
      </w:pPr>
      <w:r w:rsidRPr="001C0FC4">
        <w:t>1)</w:t>
      </w:r>
      <w:r w:rsidRPr="001C0FC4">
        <w:tab/>
        <w:t>shall generate an FD NOTIFICATION message as specified in subclause 15.1.6; and</w:t>
      </w:r>
    </w:p>
    <w:p w14:paraId="4A6A5B9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6D498A19" w14:textId="77777777" w:rsidR="00296E35" w:rsidRPr="001C0FC4" w:rsidRDefault="00296E35" w:rsidP="00296E35">
      <w:r w:rsidRPr="001C0FC4">
        <w:t>When generating an FD NOTIFICATION message as specified in subclause 15.1.6, the MCData client:</w:t>
      </w:r>
    </w:p>
    <w:p w14:paraId="3943C8C9"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787A897A"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0FF911F2"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613237DF"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5E964060" w14:textId="77777777" w:rsidR="00296E35" w:rsidRPr="001C0FC4" w:rsidRDefault="00296E35" w:rsidP="00296E35">
      <w:pPr>
        <w:pStyle w:val="B1"/>
      </w:pPr>
      <w:r w:rsidRPr="001C0FC4">
        <w:t>5)</w:t>
      </w:r>
      <w:r w:rsidRPr="001C0FC4">
        <w:tab/>
        <w:t>shall set the Date and time IE to the current time as specified in subclause 15.2.8; and</w:t>
      </w:r>
    </w:p>
    <w:p w14:paraId="45307EF6" w14:textId="77777777" w:rsidR="00296E35" w:rsidRPr="001C0FC4" w:rsidRDefault="00296E35" w:rsidP="00296E35">
      <w:pPr>
        <w:pStyle w:val="B1"/>
      </w:pPr>
      <w:r w:rsidRPr="001C0FC4">
        <w:t>6)</w:t>
      </w:r>
      <w:r w:rsidRPr="001C0FC4">
        <w:tab/>
        <w:t>if sending a file download completed notification:</w:t>
      </w:r>
    </w:p>
    <w:p w14:paraId="70838645"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00C2FC48"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53550955"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0053DE0C"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2C7A1AF9" w14:textId="77777777" w:rsidR="00296E35" w:rsidRPr="001C0FC4" w:rsidRDefault="00296E35" w:rsidP="00296E35">
      <w:r w:rsidRPr="001C0FC4">
        <w:t>[TS 24.582, clause 7.1.3.1]</w:t>
      </w:r>
    </w:p>
    <w:p w14:paraId="6369872A" w14:textId="77777777" w:rsidR="00296E35" w:rsidRPr="001C0FC4" w:rsidRDefault="00296E35" w:rsidP="00296E35">
      <w:r w:rsidRPr="001C0FC4">
        <w:t>Upon receiving an indication to establish MSRP connection for file distribution as the terminating client, the MCData client:</w:t>
      </w:r>
    </w:p>
    <w:p w14:paraId="62735423" w14:textId="77777777" w:rsidR="00296E35" w:rsidRPr="001C0FC4" w:rsidRDefault="00296E35" w:rsidP="00296E35">
      <w:pPr>
        <w:pStyle w:val="B1"/>
      </w:pPr>
      <w:r w:rsidRPr="001C0FC4">
        <w:t>1.</w:t>
      </w:r>
      <w:r w:rsidRPr="001C0FC4">
        <w:tab/>
        <w:t>shall act as an MSRP client according to IETF RFC 6135 [12];</w:t>
      </w:r>
    </w:p>
    <w:p w14:paraId="7D6FA28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EBBBAEA"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42FE65C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4930A56" w14:textId="77777777" w:rsidR="00296E35" w:rsidRPr="001C0FC4" w:rsidRDefault="00296E35" w:rsidP="00296E35">
      <w:pPr>
        <w:pStyle w:val="B1"/>
      </w:pPr>
      <w:r w:rsidRPr="001C0FC4">
        <w:t>Once the MSRP session is established, the MCData client:</w:t>
      </w:r>
    </w:p>
    <w:p w14:paraId="080061E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1B9B56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1C706D36" w14:textId="77777777" w:rsidR="00296E35" w:rsidRPr="001C0FC4" w:rsidRDefault="00296E35" w:rsidP="00296E35">
      <w:pPr>
        <w:pStyle w:val="B1"/>
      </w:pPr>
      <w:r w:rsidRPr="001C0FC4">
        <w:t>3.</w:t>
      </w:r>
      <w:r w:rsidRPr="001C0FC4">
        <w:tab/>
        <w:t>shall handle the received content as described in subclause 7.1.3.2.</w:t>
      </w:r>
    </w:p>
    <w:p w14:paraId="201A66B8" w14:textId="77777777" w:rsidR="00296E35" w:rsidRPr="001C0FC4" w:rsidRDefault="00296E35" w:rsidP="00296E35">
      <w:r w:rsidRPr="001C0FC4">
        <w:t>[TS 24.582, clause 7.1.3.2]</w:t>
      </w:r>
    </w:p>
    <w:p w14:paraId="2FE359DE"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FFB55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81AE72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2B232035" w14:textId="77777777" w:rsidR="00296E35" w:rsidRPr="001C0FC4" w:rsidRDefault="00296E35" w:rsidP="00296E35">
      <w:pPr>
        <w:pStyle w:val="H6"/>
      </w:pPr>
      <w:bookmarkStart w:id="1216" w:name="_Toc52782473"/>
      <w:bookmarkStart w:id="1217" w:name="_Toc52783084"/>
      <w:bookmarkStart w:id="1218" w:name="_Toc59042953"/>
      <w:r w:rsidRPr="001C0FC4">
        <w:t>6.2.12.3</w:t>
      </w:r>
      <w:r w:rsidRPr="001C0FC4">
        <w:tab/>
        <w:t>Test description</w:t>
      </w:r>
      <w:bookmarkEnd w:id="1216"/>
      <w:bookmarkEnd w:id="1217"/>
      <w:bookmarkEnd w:id="1218"/>
    </w:p>
    <w:p w14:paraId="7D9764F2" w14:textId="77777777" w:rsidR="00296E35" w:rsidRPr="001C0FC4" w:rsidRDefault="00296E35" w:rsidP="00296E35">
      <w:pPr>
        <w:pStyle w:val="H6"/>
      </w:pPr>
      <w:bookmarkStart w:id="1219" w:name="_Toc52782474"/>
      <w:bookmarkStart w:id="1220" w:name="_Toc52783085"/>
      <w:bookmarkStart w:id="1221" w:name="_Toc59042954"/>
      <w:r w:rsidRPr="001C0FC4">
        <w:t>6.2.12.3.1</w:t>
      </w:r>
      <w:r w:rsidRPr="001C0FC4">
        <w:tab/>
        <w:t>Pre-test conditions</w:t>
      </w:r>
      <w:bookmarkEnd w:id="1219"/>
      <w:bookmarkEnd w:id="1220"/>
      <w:bookmarkEnd w:id="1221"/>
    </w:p>
    <w:p w14:paraId="340893FF" w14:textId="77777777" w:rsidR="00296E35" w:rsidRDefault="00296E35" w:rsidP="00296E35">
      <w:pPr>
        <w:pStyle w:val="H6"/>
      </w:pPr>
      <w:r w:rsidRPr="00102CE5">
        <w:t>Test configuration</w:t>
      </w:r>
      <w:r>
        <w:t>:</w:t>
      </w:r>
    </w:p>
    <w:p w14:paraId="48226FAF" w14:textId="7B48051F" w:rsidR="00296E35" w:rsidRDefault="00296E35" w:rsidP="00296E35">
      <w:pPr>
        <w:pStyle w:val="B1"/>
      </w:pPr>
      <w:r>
        <w:t>-</w:t>
      </w:r>
      <w:r>
        <w:tab/>
        <w:t>Single cell configuration according to TS 37.579-1 [2] clause 5.2.2.2.1.</w:t>
      </w:r>
    </w:p>
    <w:p w14:paraId="6C236271" w14:textId="77777777" w:rsidR="00296E35" w:rsidRPr="001C0FC4" w:rsidRDefault="00296E35" w:rsidP="00296E35">
      <w:pPr>
        <w:pStyle w:val="B1"/>
      </w:pPr>
      <w:r w:rsidRPr="001C0FC4">
        <w:t>-</w:t>
      </w:r>
      <w:r w:rsidRPr="001C0FC4">
        <w:tab/>
        <w:t>Test files downloaded or received at previous test runs are deleted.</w:t>
      </w:r>
    </w:p>
    <w:p w14:paraId="24846909" w14:textId="77777777" w:rsidR="00296E35" w:rsidRDefault="00296E35" w:rsidP="00296E35">
      <w:pPr>
        <w:pStyle w:val="H6"/>
      </w:pPr>
      <w:r>
        <w:t>Preamble:</w:t>
      </w:r>
    </w:p>
    <w:p w14:paraId="06BE4BF9" w14:textId="3DB06E1A" w:rsidR="00296E35" w:rsidRDefault="00296E35" w:rsidP="00296E35">
      <w:pPr>
        <w:pStyle w:val="B1"/>
      </w:pPr>
      <w:r>
        <w:t>-</w:t>
      </w:r>
      <w:r>
        <w:tab/>
        <w:t>The UE has performed procedure 'Initial registration' as described in TS 37.579-1 [2] clause 5.4.2.</w:t>
      </w:r>
    </w:p>
    <w:p w14:paraId="4D7550CB" w14:textId="77777777" w:rsidR="00296E35" w:rsidRDefault="00296E35" w:rsidP="00296E35">
      <w:pPr>
        <w:pStyle w:val="B1"/>
      </w:pPr>
      <w:r>
        <w:t>-</w:t>
      </w:r>
      <w:r>
        <w:tab/>
      </w:r>
      <w:r w:rsidRPr="000573F5">
        <w:t>UE States at the end of the preamble</w:t>
      </w:r>
      <w:r>
        <w:t>:</w:t>
      </w:r>
    </w:p>
    <w:p w14:paraId="28A96493" w14:textId="77777777" w:rsidR="00296E35" w:rsidRDefault="00296E35" w:rsidP="00296E35">
      <w:pPr>
        <w:pStyle w:val="B1"/>
        <w:ind w:left="852"/>
      </w:pPr>
      <w:r>
        <w:t>-</w:t>
      </w:r>
      <w:r>
        <w:tab/>
        <w:t>The UE is in RRC_IDLE state.</w:t>
      </w:r>
    </w:p>
    <w:p w14:paraId="0584134E" w14:textId="77777777" w:rsidR="00296E35" w:rsidRDefault="00296E35" w:rsidP="00296E35">
      <w:pPr>
        <w:pStyle w:val="B1"/>
        <w:ind w:left="852"/>
      </w:pPr>
      <w:r>
        <w:t>-</w:t>
      </w:r>
      <w:r>
        <w:tab/>
        <w:t>The client is registered for MCData.</w:t>
      </w:r>
    </w:p>
    <w:p w14:paraId="36E537C8" w14:textId="77777777" w:rsidR="00296E35" w:rsidRPr="001C0FC4" w:rsidRDefault="00296E35" w:rsidP="00296E35">
      <w:pPr>
        <w:pStyle w:val="H6"/>
      </w:pPr>
      <w:bookmarkStart w:id="1222" w:name="_Toc52782475"/>
      <w:bookmarkStart w:id="1223" w:name="_Toc52783086"/>
      <w:bookmarkStart w:id="1224" w:name="_Toc59042955"/>
      <w:r w:rsidRPr="001C0FC4">
        <w:t>6.2.12.3.2</w:t>
      </w:r>
      <w:r w:rsidRPr="001C0FC4">
        <w:tab/>
        <w:t>Test procedure sequence</w:t>
      </w:r>
      <w:bookmarkEnd w:id="1222"/>
      <w:bookmarkEnd w:id="1223"/>
      <w:bookmarkEnd w:id="1224"/>
    </w:p>
    <w:p w14:paraId="1299C016" w14:textId="77777777" w:rsidR="00296E35" w:rsidRPr="001C0FC4" w:rsidRDefault="00296E35" w:rsidP="00296E35">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B47EE00" w14:textId="77777777" w:rsidTr="002E3FCC">
        <w:tc>
          <w:tcPr>
            <w:tcW w:w="648" w:type="dxa"/>
            <w:tcBorders>
              <w:top w:val="single" w:sz="4" w:space="0" w:color="auto"/>
              <w:left w:val="single" w:sz="4" w:space="0" w:color="auto"/>
              <w:bottom w:val="nil"/>
              <w:right w:val="single" w:sz="4" w:space="0" w:color="auto"/>
            </w:tcBorders>
            <w:hideMark/>
          </w:tcPr>
          <w:p w14:paraId="2F6AC9F6"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D29E2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0A62C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67C955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79AF53" w14:textId="77777777" w:rsidR="00296E35" w:rsidRPr="001C0FC4" w:rsidRDefault="00296E35" w:rsidP="002E3FCC">
            <w:pPr>
              <w:pStyle w:val="TAH"/>
            </w:pPr>
            <w:r w:rsidRPr="001C0FC4">
              <w:t>Verdict</w:t>
            </w:r>
          </w:p>
        </w:tc>
      </w:tr>
      <w:tr w:rsidR="00296E35" w:rsidRPr="001C0FC4" w14:paraId="3FEE05C9" w14:textId="77777777" w:rsidTr="002E3FCC">
        <w:tc>
          <w:tcPr>
            <w:tcW w:w="648" w:type="dxa"/>
            <w:tcBorders>
              <w:top w:val="nil"/>
              <w:left w:val="single" w:sz="4" w:space="0" w:color="auto"/>
              <w:bottom w:val="single" w:sz="4" w:space="0" w:color="auto"/>
              <w:right w:val="single" w:sz="4" w:space="0" w:color="auto"/>
            </w:tcBorders>
          </w:tcPr>
          <w:p w14:paraId="71825096"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F5A7B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D401A9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F48E4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A7F67E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C2601C" w14:textId="77777777" w:rsidR="00296E35" w:rsidRPr="001C0FC4" w:rsidRDefault="00296E35" w:rsidP="002E3FCC">
            <w:pPr>
              <w:pStyle w:val="TAH"/>
            </w:pPr>
          </w:p>
        </w:tc>
      </w:tr>
      <w:tr w:rsidR="00296E35" w:rsidRPr="001C0FC4" w14:paraId="1C4AD0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0D44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BC5C9F" w14:textId="31294D56"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0F39F56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889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5A69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2B531F9" w14:textId="77777777" w:rsidR="00296E35" w:rsidRPr="001C0FC4" w:rsidRDefault="00296E35" w:rsidP="002E3FCC">
            <w:pPr>
              <w:pStyle w:val="TAC"/>
            </w:pPr>
            <w:r w:rsidRPr="001C0FC4">
              <w:t>P</w:t>
            </w:r>
          </w:p>
        </w:tc>
      </w:tr>
      <w:tr w:rsidR="00296E35" w:rsidRPr="001C0FC4" w14:paraId="5B6F35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32B303"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D0A63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A9C788"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588D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2E44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07EF2B" w14:textId="77777777" w:rsidR="00296E35" w:rsidRPr="001C0FC4" w:rsidRDefault="00296E35" w:rsidP="002E3FCC">
            <w:pPr>
              <w:pStyle w:val="TAC"/>
            </w:pPr>
            <w:r w:rsidRPr="001C0FC4">
              <w:t>-</w:t>
            </w:r>
          </w:p>
        </w:tc>
      </w:tr>
      <w:tr w:rsidR="00296E35" w:rsidRPr="001C0FC4" w14:paraId="42DE8D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713E30"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76BA369" w14:textId="4EC9C04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1768C32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914222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6F5B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0511F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8ED718" w14:textId="77777777" w:rsidR="00296E35" w:rsidRPr="001C0FC4" w:rsidRDefault="00296E35" w:rsidP="002E3FCC">
            <w:pPr>
              <w:pStyle w:val="TAC"/>
            </w:pPr>
            <w:r w:rsidRPr="001C0FC4">
              <w:t>P</w:t>
            </w:r>
          </w:p>
        </w:tc>
      </w:tr>
      <w:tr w:rsidR="00296E35" w:rsidRPr="001C0FC4" w14:paraId="3901C2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E9789E"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DC5452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3FAB77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5D49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D2704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2A5B6B" w14:textId="77777777" w:rsidR="00296E35" w:rsidRPr="001C0FC4" w:rsidRDefault="00296E35" w:rsidP="002E3FCC">
            <w:pPr>
              <w:pStyle w:val="TAC"/>
            </w:pPr>
            <w:r w:rsidRPr="001C0FC4">
              <w:t>-</w:t>
            </w:r>
          </w:p>
        </w:tc>
      </w:tr>
      <w:tr w:rsidR="00296E35" w:rsidRPr="001C0FC4" w14:paraId="09DDD3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8FB644"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B501BA8" w14:textId="161190C7"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1B41C46A"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518DB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B5B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4A1B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1C9DC7" w14:textId="77777777" w:rsidR="00296E35" w:rsidRPr="001C0FC4" w:rsidRDefault="00296E35" w:rsidP="002E3FCC">
            <w:pPr>
              <w:pStyle w:val="TAC"/>
            </w:pPr>
            <w:r w:rsidRPr="001C0FC4">
              <w:t>P</w:t>
            </w:r>
          </w:p>
        </w:tc>
      </w:tr>
      <w:tr w:rsidR="00296E35" w:rsidRPr="001C0FC4" w14:paraId="75A312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FE3709"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C92269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E046C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080FC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2ADD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E516A8" w14:textId="77777777" w:rsidR="00296E35" w:rsidRPr="001C0FC4" w:rsidRDefault="00296E35" w:rsidP="002E3FCC">
            <w:pPr>
              <w:pStyle w:val="TAC"/>
            </w:pPr>
            <w:r w:rsidRPr="001C0FC4">
              <w:t>-</w:t>
            </w:r>
          </w:p>
        </w:tc>
      </w:tr>
      <w:tr w:rsidR="00296E35" w:rsidRPr="001C0FC4" w14:paraId="39AC90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01398A"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6090D78" w14:textId="06F5BB67"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56801F"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7E02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A53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B1E50A" w14:textId="77777777" w:rsidR="00296E35" w:rsidRPr="001C0FC4" w:rsidRDefault="00296E35" w:rsidP="002E3FCC">
            <w:pPr>
              <w:pStyle w:val="TAC"/>
            </w:pPr>
            <w:r w:rsidRPr="001C0FC4">
              <w:t>P</w:t>
            </w:r>
          </w:p>
        </w:tc>
      </w:tr>
      <w:tr w:rsidR="00296E35" w:rsidRPr="001C0FC4" w14:paraId="5D874A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3D6AA3"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B30C39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CC193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F8C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B3A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EFAB31" w14:textId="77777777" w:rsidR="00296E35" w:rsidRPr="001C0FC4" w:rsidRDefault="00296E35" w:rsidP="002E3FCC">
            <w:pPr>
              <w:pStyle w:val="TAC"/>
            </w:pPr>
            <w:r w:rsidRPr="001C0FC4">
              <w:t>-</w:t>
            </w:r>
          </w:p>
        </w:tc>
      </w:tr>
      <w:tr w:rsidR="00296E35" w:rsidRPr="001C0FC4" w14:paraId="722686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4D3F57"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083AE2A" w14:textId="350FB5BC" w:rsidR="00296E35" w:rsidRPr="001C0FC4" w:rsidRDefault="00296E35" w:rsidP="002E3FCC">
            <w:pPr>
              <w:pStyle w:val="TAL"/>
            </w:pPr>
            <w:r w:rsidRPr="001C0FC4">
              <w:t>Check: Has the UE (MCData client) downloaded test file 1 (</w:t>
            </w:r>
            <w:r w:rsidR="00ED7609">
              <w:t>ANNEX</w:t>
            </w:r>
            <w:r w:rsidRPr="001C0FC4">
              <w:t xml:space="preserve"> A.3.1)?</w:t>
            </w:r>
          </w:p>
          <w:p w14:paraId="06BD7E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BD81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2F69D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FD6FF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E5744" w14:textId="77777777" w:rsidR="00296E35" w:rsidRPr="001C0FC4" w:rsidRDefault="00296E35" w:rsidP="002E3FCC">
            <w:pPr>
              <w:pStyle w:val="TAC"/>
            </w:pPr>
            <w:r w:rsidRPr="001C0FC4">
              <w:t>P</w:t>
            </w:r>
          </w:p>
        </w:tc>
      </w:tr>
      <w:tr w:rsidR="00296E35" w:rsidRPr="001C0FC4" w14:paraId="5A07DEFB"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AF24D7C" w14:textId="77777777" w:rsidR="00296E35" w:rsidRPr="001C0FC4" w:rsidRDefault="00296E35" w:rsidP="002E3FCC">
            <w:pPr>
              <w:pStyle w:val="TAN"/>
            </w:pPr>
            <w:r w:rsidRPr="001C0FC4">
              <w:t>NOTE 1:</w:t>
            </w:r>
            <w:r w:rsidRPr="001C0FC4">
              <w:tab/>
              <w:t>This is expected to be done via a suitable implementation dependent MMI.</w:t>
            </w:r>
          </w:p>
          <w:p w14:paraId="4C936C15" w14:textId="77777777" w:rsidR="00296E35" w:rsidRDefault="00296E35" w:rsidP="002E3FCC">
            <w:pPr>
              <w:pStyle w:val="TAN"/>
            </w:pPr>
            <w:r w:rsidRPr="001C0FC4">
              <w:t>NOTE 2:</w:t>
            </w:r>
            <w:r w:rsidRPr="001C0FC4">
              <w:tab/>
              <w:t>Test file 1 for CT FD as specified in annex A.3.1.</w:t>
            </w:r>
          </w:p>
          <w:p w14:paraId="4EA639E5" w14:textId="77777777" w:rsidR="00296E35" w:rsidRPr="001C0FC4" w:rsidRDefault="00296E35" w:rsidP="002E3FCC">
            <w:pPr>
              <w:pStyle w:val="TAN"/>
            </w:pPr>
            <w:r>
              <w:t>NOTE 3:</w:t>
            </w:r>
            <w:r>
              <w:tab/>
              <w:t>The procedure does not release the RRC connection.</w:t>
            </w:r>
          </w:p>
        </w:tc>
      </w:tr>
    </w:tbl>
    <w:p w14:paraId="7B022663" w14:textId="77777777" w:rsidR="00296E35" w:rsidRPr="001C0FC4" w:rsidRDefault="00296E35" w:rsidP="00296E35"/>
    <w:p w14:paraId="1C8790B0" w14:textId="77777777" w:rsidR="00296E35" w:rsidRPr="001C0FC4" w:rsidRDefault="00296E35" w:rsidP="00296E35">
      <w:pPr>
        <w:pStyle w:val="H6"/>
      </w:pPr>
      <w:bookmarkStart w:id="1225" w:name="_Toc52782476"/>
      <w:bookmarkStart w:id="1226" w:name="_Toc52783087"/>
      <w:bookmarkStart w:id="1227" w:name="_Toc59042956"/>
      <w:r w:rsidRPr="001C0FC4">
        <w:t>6.2.12.3.3</w:t>
      </w:r>
      <w:r w:rsidRPr="001C0FC4">
        <w:tab/>
        <w:t>Specific message contents</w:t>
      </w:r>
      <w:bookmarkEnd w:id="1225"/>
      <w:bookmarkEnd w:id="1226"/>
      <w:bookmarkEnd w:id="1227"/>
    </w:p>
    <w:p w14:paraId="17C678FF" w14:textId="7CA7D084" w:rsidR="00296E35" w:rsidRPr="001C0FC4" w:rsidRDefault="00296E35" w:rsidP="00296E35">
      <w:pPr>
        <w:pStyle w:val="TH"/>
      </w:pPr>
      <w:r w:rsidRPr="001C0FC4">
        <w:t>Table 6.2.12.3.3-1: SIP INVITE from the SS (step 1, Table 6.2.12.3.2-1;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4AFD9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C85EF" w14:textId="486B035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140D4E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F0371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7D688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1F1B3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30A1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8694F5" w14:textId="77777777" w:rsidR="00296E35" w:rsidRPr="001C0FC4" w:rsidRDefault="00296E35" w:rsidP="002E3FCC">
            <w:pPr>
              <w:pStyle w:val="TAH"/>
              <w:rPr>
                <w:bCs/>
              </w:rPr>
            </w:pPr>
            <w:r w:rsidRPr="001C0FC4">
              <w:rPr>
                <w:bCs/>
              </w:rPr>
              <w:t>Condition</w:t>
            </w:r>
          </w:p>
        </w:tc>
      </w:tr>
      <w:tr w:rsidR="00296E35" w:rsidRPr="001C0FC4" w14:paraId="5B25C3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FBF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E33C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08511F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0F72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AB2135" w14:textId="77777777" w:rsidR="00296E35" w:rsidRPr="001C0FC4" w:rsidRDefault="00296E35" w:rsidP="002E3FCC">
            <w:pPr>
              <w:pStyle w:val="TAL"/>
            </w:pPr>
          </w:p>
        </w:tc>
      </w:tr>
      <w:tr w:rsidR="00296E35" w:rsidRPr="001C0FC4" w14:paraId="76DE69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D359E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C62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AB84E"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C3D86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CAABA" w14:textId="77777777" w:rsidR="00296E35" w:rsidRPr="001C0FC4" w:rsidRDefault="00296E35" w:rsidP="002E3FCC">
            <w:pPr>
              <w:pStyle w:val="TAL"/>
            </w:pPr>
          </w:p>
        </w:tc>
      </w:tr>
      <w:tr w:rsidR="00296E35" w:rsidRPr="001C0FC4" w14:paraId="73A0D7F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823BB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3A1B86" w14:textId="77777777" w:rsidR="00296E35" w:rsidRPr="001C0FC4" w:rsidRDefault="00296E35" w:rsidP="002E3FCC">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083EAC1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75BA71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272AC6" w14:textId="77777777" w:rsidR="00296E35" w:rsidRPr="001C0FC4" w:rsidRDefault="00296E35" w:rsidP="002E3FCC">
            <w:pPr>
              <w:pStyle w:val="TAL"/>
            </w:pPr>
          </w:p>
        </w:tc>
      </w:tr>
      <w:tr w:rsidR="00296E35" w:rsidRPr="001C0FC4" w14:paraId="483FBAD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89864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F2301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2B760F" w14:textId="77777777" w:rsidR="00296E35" w:rsidRPr="001C0FC4" w:rsidRDefault="00296E35" w:rsidP="002E3FCC">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E5D14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F71078" w14:textId="77777777" w:rsidR="00296E35" w:rsidRPr="001C0FC4" w:rsidRDefault="00296E35" w:rsidP="002E3FCC">
            <w:pPr>
              <w:pStyle w:val="TAL"/>
            </w:pPr>
          </w:p>
        </w:tc>
      </w:tr>
      <w:tr w:rsidR="00296E35" w:rsidRPr="001C0FC4" w14:paraId="584E0C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F08002"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6BB0C1" w14:textId="77777777" w:rsidR="00296E35" w:rsidRPr="001C0FC4" w:rsidRDefault="00296E35" w:rsidP="002E3FCC">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3668C8C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CEAA2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766003" w14:textId="77777777" w:rsidR="00296E35" w:rsidRPr="001C0FC4" w:rsidRDefault="00296E35" w:rsidP="002E3FCC">
            <w:pPr>
              <w:pStyle w:val="TAL"/>
            </w:pPr>
          </w:p>
        </w:tc>
      </w:tr>
      <w:tr w:rsidR="00296E35" w:rsidRPr="001C0FC4" w14:paraId="26663F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39308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073CE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7400E"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F213B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F05128" w14:textId="77777777" w:rsidR="00296E35" w:rsidRPr="001C0FC4" w:rsidRDefault="00296E35" w:rsidP="002E3FCC">
            <w:pPr>
              <w:pStyle w:val="TAL"/>
            </w:pPr>
          </w:p>
        </w:tc>
      </w:tr>
      <w:tr w:rsidR="00296E35" w:rsidRPr="001C0FC4" w14:paraId="2B909C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A2C924"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0B4DE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7AED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B62E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CEB208" w14:textId="77777777" w:rsidR="00296E35" w:rsidRPr="001C0FC4" w:rsidRDefault="00296E35" w:rsidP="002E3FCC">
            <w:pPr>
              <w:pStyle w:val="TAL"/>
            </w:pPr>
          </w:p>
        </w:tc>
      </w:tr>
      <w:tr w:rsidR="00296E35" w:rsidRPr="001C0FC4" w14:paraId="604C5A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17C52"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09B461C"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FDD5E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79E6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BEE93" w14:textId="77777777" w:rsidR="00296E35" w:rsidRPr="001C0FC4" w:rsidRDefault="00296E35" w:rsidP="002E3FCC">
            <w:pPr>
              <w:pStyle w:val="TAL"/>
            </w:pPr>
          </w:p>
        </w:tc>
      </w:tr>
      <w:tr w:rsidR="00296E35" w:rsidRPr="001C0FC4" w14:paraId="6C904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45B0F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8A3AD4E" w14:textId="77777777" w:rsidR="00296E35" w:rsidRPr="001C0FC4" w:rsidRDefault="00296E35" w:rsidP="002E3FCC">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4A3C69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ACBB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B136CE" w14:textId="77777777" w:rsidR="00296E35" w:rsidRPr="001C0FC4" w:rsidRDefault="00296E35" w:rsidP="002E3FCC">
            <w:pPr>
              <w:pStyle w:val="TAL"/>
            </w:pPr>
          </w:p>
        </w:tc>
      </w:tr>
    </w:tbl>
    <w:p w14:paraId="75B0BB2B" w14:textId="77777777" w:rsidR="00296E35" w:rsidRPr="001C0FC4" w:rsidRDefault="00296E35" w:rsidP="00296E35"/>
    <w:p w14:paraId="18094BB2" w14:textId="77777777" w:rsidR="00296E35" w:rsidRPr="001C0FC4" w:rsidRDefault="00296E35" w:rsidP="00296E35">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C94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7A9B4DF" w14:textId="087385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SDP_OFFER</w:t>
            </w:r>
          </w:p>
        </w:tc>
      </w:tr>
    </w:tbl>
    <w:p w14:paraId="2020086F" w14:textId="77777777" w:rsidR="00296E35" w:rsidRPr="001C0FC4" w:rsidRDefault="00296E35" w:rsidP="00296E35"/>
    <w:p w14:paraId="07F0521C" w14:textId="77777777" w:rsidR="00296E35" w:rsidRPr="001C0FC4" w:rsidRDefault="00296E35" w:rsidP="00296E35">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28433"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8AB019" w14:textId="1C14B7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39E2DD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67F8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B83B1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BE8B6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6F80B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CF9062" w14:textId="77777777" w:rsidR="00296E35" w:rsidRPr="001C0FC4" w:rsidRDefault="00296E35" w:rsidP="002E3FCC">
            <w:pPr>
              <w:pStyle w:val="TAH"/>
              <w:rPr>
                <w:bCs/>
              </w:rPr>
            </w:pPr>
            <w:r w:rsidRPr="001C0FC4">
              <w:rPr>
                <w:bCs/>
              </w:rPr>
              <w:t>Condition</w:t>
            </w:r>
          </w:p>
        </w:tc>
      </w:tr>
      <w:tr w:rsidR="00296E35" w:rsidRPr="001C0FC4" w14:paraId="18D61C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AAE9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4E9739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03FD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2904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D49EA0" w14:textId="77777777" w:rsidR="00296E35" w:rsidRPr="001C0FC4" w:rsidRDefault="00296E35" w:rsidP="002E3FCC">
            <w:pPr>
              <w:pStyle w:val="TAL"/>
            </w:pPr>
          </w:p>
        </w:tc>
      </w:tr>
      <w:tr w:rsidR="00296E35" w:rsidRPr="001C0FC4" w14:paraId="2655246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10DD3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03DB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335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0162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264C98" w14:textId="77777777" w:rsidR="00296E35" w:rsidRPr="001C0FC4" w:rsidRDefault="00296E35" w:rsidP="002E3FCC">
            <w:pPr>
              <w:pStyle w:val="TAL"/>
            </w:pPr>
          </w:p>
        </w:tc>
      </w:tr>
      <w:tr w:rsidR="00296E35" w:rsidRPr="001C0FC4" w14:paraId="192B85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B6284AC"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D887A9F"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77D5122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7689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E5639E" w14:textId="77777777" w:rsidR="00296E35" w:rsidRPr="001C0FC4" w:rsidRDefault="00296E35" w:rsidP="002E3FCC">
            <w:pPr>
              <w:pStyle w:val="TAL"/>
            </w:pPr>
          </w:p>
        </w:tc>
      </w:tr>
    </w:tbl>
    <w:p w14:paraId="35B34F08" w14:textId="77777777" w:rsidR="00296E35" w:rsidRPr="001C0FC4" w:rsidRDefault="00296E35" w:rsidP="00296E35"/>
    <w:p w14:paraId="3AEBA6F2" w14:textId="77777777" w:rsidR="00296E35" w:rsidRPr="001C0FC4" w:rsidRDefault="00296E35" w:rsidP="00296E35">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AF4330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705EDD" w14:textId="19D72BEC" w:rsidR="00296E35" w:rsidRPr="001C0FC4" w:rsidRDefault="00296E35" w:rsidP="002E3FCC">
            <w:pPr>
              <w:pStyle w:val="TAL"/>
            </w:pPr>
            <w:r w:rsidRPr="001C0FC4">
              <w:t xml:space="preserve">Derivation Path: TS </w:t>
            </w:r>
            <w:r>
              <w:t>37.579</w:t>
            </w:r>
            <w:r w:rsidRPr="001C0FC4">
              <w:t>-1 [2], Table 5.5.3.8.6-1, condition FD_MSRP</w:t>
            </w:r>
          </w:p>
        </w:tc>
      </w:tr>
    </w:tbl>
    <w:p w14:paraId="65567F5D" w14:textId="77777777" w:rsidR="00296E35" w:rsidRPr="001C0FC4" w:rsidRDefault="00296E35" w:rsidP="00296E35"/>
    <w:p w14:paraId="4260FB3C" w14:textId="59F16012" w:rsidR="00296E35" w:rsidRPr="001C0FC4" w:rsidRDefault="00296E35" w:rsidP="00296E35">
      <w:pPr>
        <w:pStyle w:val="TH"/>
      </w:pPr>
      <w:r w:rsidRPr="001C0FC4">
        <w:t>Table 6.2.12.3.3-4: SIP 200 (OK) from the UE (step 1, Table 6.2.12.3.2-1;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A31F2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930E95" w14:textId="312CD4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27099F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EFF24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2DEA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817B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7A81F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1D9AE89" w14:textId="77777777" w:rsidR="00296E35" w:rsidRPr="001C0FC4" w:rsidRDefault="00296E35" w:rsidP="002E3FCC">
            <w:pPr>
              <w:pStyle w:val="TAH"/>
              <w:rPr>
                <w:bCs/>
              </w:rPr>
            </w:pPr>
            <w:r w:rsidRPr="001C0FC4">
              <w:rPr>
                <w:bCs/>
              </w:rPr>
              <w:t>Condition</w:t>
            </w:r>
          </w:p>
        </w:tc>
      </w:tr>
      <w:tr w:rsidR="00296E35" w:rsidRPr="001C0FC4" w14:paraId="4CA9E7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3D9F82"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21D04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4897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2DD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9D76A" w14:textId="77777777" w:rsidR="00296E35" w:rsidRPr="001C0FC4" w:rsidRDefault="00296E35" w:rsidP="002E3FCC">
            <w:pPr>
              <w:pStyle w:val="TAL"/>
            </w:pPr>
          </w:p>
        </w:tc>
      </w:tr>
      <w:tr w:rsidR="00296E35" w:rsidRPr="001C0FC4" w14:paraId="0B97BF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101F0E"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E84221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0E1BD9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623F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B6B80" w14:textId="77777777" w:rsidR="00296E35" w:rsidRPr="001C0FC4" w:rsidRDefault="00296E35" w:rsidP="002E3FCC">
            <w:pPr>
              <w:pStyle w:val="TAL"/>
            </w:pPr>
          </w:p>
        </w:tc>
      </w:tr>
      <w:tr w:rsidR="00296E35" w:rsidRPr="001C0FC4" w14:paraId="7B9E3D6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796AB3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32F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B2BC3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EBC6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9B76A" w14:textId="77777777" w:rsidR="00296E35" w:rsidRPr="001C0FC4" w:rsidRDefault="00296E35" w:rsidP="002E3FCC">
            <w:pPr>
              <w:pStyle w:val="TAL"/>
            </w:pPr>
          </w:p>
        </w:tc>
      </w:tr>
      <w:tr w:rsidR="00296E35" w:rsidRPr="001C0FC4" w14:paraId="0FE5E20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A6F888"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09937F9" w14:textId="77777777" w:rsidR="00296E35" w:rsidRPr="001C0FC4" w:rsidRDefault="00296E35" w:rsidP="002E3FCC">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310518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8EE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59462D" w14:textId="77777777" w:rsidR="00296E35" w:rsidRPr="001C0FC4" w:rsidRDefault="00296E35" w:rsidP="002E3FCC">
            <w:pPr>
              <w:pStyle w:val="TAL"/>
            </w:pPr>
          </w:p>
        </w:tc>
      </w:tr>
    </w:tbl>
    <w:p w14:paraId="011D3F83" w14:textId="77777777" w:rsidR="00296E35" w:rsidRPr="001C0FC4" w:rsidRDefault="00296E35" w:rsidP="00296E35"/>
    <w:p w14:paraId="5A1A4451" w14:textId="77777777" w:rsidR="00296E35" w:rsidRPr="001C0FC4" w:rsidRDefault="00296E35" w:rsidP="00296E35">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76CBD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CBBB0B4" w14:textId="175805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377113B" w14:textId="77777777" w:rsidR="00296E35" w:rsidRPr="001C0FC4" w:rsidRDefault="00296E35" w:rsidP="00296E35"/>
    <w:p w14:paraId="39DCF6A0" w14:textId="602246BF" w:rsidR="00296E35" w:rsidRPr="001C0FC4" w:rsidRDefault="00296E35" w:rsidP="00296E35">
      <w:pPr>
        <w:pStyle w:val="TH"/>
      </w:pPr>
      <w:r w:rsidRPr="001C0FC4">
        <w:t>Table 6.2.12.3.3-6: MSRP SEND from the SS (step 6, Table 6.2.12.3.2-1;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F72E4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EE2B11" w14:textId="252EDC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C8FE0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B8150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0B1A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E82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4C2FA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CE39E4" w14:textId="77777777" w:rsidR="00296E35" w:rsidRPr="001C0FC4" w:rsidRDefault="00296E35" w:rsidP="002E3FCC">
            <w:pPr>
              <w:pStyle w:val="TAH"/>
              <w:rPr>
                <w:bCs/>
              </w:rPr>
            </w:pPr>
            <w:r w:rsidRPr="001C0FC4">
              <w:rPr>
                <w:bCs/>
              </w:rPr>
              <w:t>Condition</w:t>
            </w:r>
          </w:p>
        </w:tc>
      </w:tr>
      <w:tr w:rsidR="00296E35" w:rsidRPr="001C0FC4" w14:paraId="650D07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A683D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1C00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40C0D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D325B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E0FB2" w14:textId="77777777" w:rsidR="00296E35" w:rsidRPr="001C0FC4" w:rsidRDefault="00296E35" w:rsidP="002E3FCC">
            <w:pPr>
              <w:pStyle w:val="TAL"/>
            </w:pPr>
          </w:p>
        </w:tc>
      </w:tr>
      <w:tr w:rsidR="00296E35" w:rsidRPr="001C0FC4" w14:paraId="77BF69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DD83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13CC0B"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0287886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89B3E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C7C438" w14:textId="77777777" w:rsidR="00296E35" w:rsidRPr="001C0FC4" w:rsidRDefault="00296E35" w:rsidP="002E3FCC">
            <w:pPr>
              <w:pStyle w:val="TAL"/>
            </w:pPr>
          </w:p>
        </w:tc>
      </w:tr>
      <w:tr w:rsidR="00296E35" w:rsidRPr="001C0FC4" w14:paraId="00B1E3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36362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C7ADDE" w14:textId="77777777" w:rsidR="00296E35" w:rsidRPr="001C0FC4" w:rsidRDefault="00296E35" w:rsidP="002E3FCC">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665C64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73BD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864DA" w14:textId="77777777" w:rsidR="00296E35" w:rsidRPr="001C0FC4" w:rsidRDefault="00296E35" w:rsidP="002E3FCC">
            <w:pPr>
              <w:pStyle w:val="TAL"/>
            </w:pPr>
          </w:p>
        </w:tc>
      </w:tr>
    </w:tbl>
    <w:p w14:paraId="437DED52" w14:textId="77777777" w:rsidR="00296E35" w:rsidRPr="001C0FC4" w:rsidRDefault="00296E35" w:rsidP="00296E35"/>
    <w:p w14:paraId="51062A32" w14:textId="77777777" w:rsidR="00296E35" w:rsidRPr="001C0FC4" w:rsidRDefault="00296E35" w:rsidP="00296E35">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9AA0F6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48DA96F" w14:textId="20FE6A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5.5.3.10-2, condition PROTECTED_FILE, GMK</w:t>
            </w:r>
          </w:p>
        </w:tc>
      </w:tr>
    </w:tbl>
    <w:p w14:paraId="0C1D6A24" w14:textId="77777777" w:rsidR="00296E35" w:rsidRPr="001C0FC4" w:rsidRDefault="00296E35" w:rsidP="00296E35"/>
    <w:p w14:paraId="5F7D8F76" w14:textId="06271D5B" w:rsidR="00296E35" w:rsidRPr="001C0FC4" w:rsidRDefault="00296E35" w:rsidP="00296E35">
      <w:pPr>
        <w:pStyle w:val="TH"/>
      </w:pPr>
      <w:r w:rsidRPr="001C0FC4">
        <w:t>Table 6.2.12.3.3-8: SIP BYE from the SS (step 8, Table 6.2.12.3.2-1;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CA84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EF59E65" w14:textId="327335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68030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4BD2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D4FB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00E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BDB97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808BCF" w14:textId="77777777" w:rsidR="00296E35" w:rsidRPr="001C0FC4" w:rsidRDefault="00296E35" w:rsidP="002E3FCC">
            <w:pPr>
              <w:pStyle w:val="TAH"/>
              <w:rPr>
                <w:bCs/>
              </w:rPr>
            </w:pPr>
            <w:r w:rsidRPr="001C0FC4">
              <w:rPr>
                <w:bCs/>
              </w:rPr>
              <w:t>Condition</w:t>
            </w:r>
          </w:p>
        </w:tc>
      </w:tr>
      <w:tr w:rsidR="00296E35" w:rsidRPr="001C0FC4" w14:paraId="27C2B97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D3A5C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88CB11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72B6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87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5B80E" w14:textId="77777777" w:rsidR="00296E35" w:rsidRPr="001C0FC4" w:rsidRDefault="00296E35" w:rsidP="002E3FCC">
            <w:pPr>
              <w:pStyle w:val="TAL"/>
            </w:pPr>
          </w:p>
        </w:tc>
      </w:tr>
      <w:tr w:rsidR="00296E35" w:rsidRPr="001C0FC4" w14:paraId="15F7857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51F5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53796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8665A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D50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AF936" w14:textId="77777777" w:rsidR="00296E35" w:rsidRPr="001C0FC4" w:rsidRDefault="00296E35" w:rsidP="002E3FCC">
            <w:pPr>
              <w:pStyle w:val="TAL"/>
            </w:pPr>
          </w:p>
        </w:tc>
      </w:tr>
      <w:tr w:rsidR="00296E35" w:rsidRPr="001C0FC4" w14:paraId="1EF91C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C872B5"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E57E5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3E2CC1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0A2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AC5F5" w14:textId="77777777" w:rsidR="00296E35" w:rsidRPr="001C0FC4" w:rsidRDefault="00296E35" w:rsidP="002E3FCC">
            <w:pPr>
              <w:pStyle w:val="TAL"/>
            </w:pPr>
          </w:p>
        </w:tc>
      </w:tr>
      <w:tr w:rsidR="00296E35" w:rsidRPr="001C0FC4" w14:paraId="1E63F54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C8165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D393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E5966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B1C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13B7D" w14:textId="77777777" w:rsidR="00296E35" w:rsidRPr="001C0FC4" w:rsidRDefault="00296E35" w:rsidP="002E3FCC">
            <w:pPr>
              <w:pStyle w:val="TAL"/>
            </w:pPr>
          </w:p>
        </w:tc>
      </w:tr>
    </w:tbl>
    <w:p w14:paraId="7BC4F6C9" w14:textId="77777777" w:rsidR="00296E35" w:rsidRPr="001C0FC4" w:rsidRDefault="00296E35" w:rsidP="00296E35"/>
    <w:p w14:paraId="4E3C68FE" w14:textId="77777777" w:rsidR="00296E35" w:rsidRPr="001C0FC4" w:rsidRDefault="00296E35" w:rsidP="00296E35">
      <w:pPr>
        <w:pStyle w:val="TH"/>
      </w:pPr>
      <w:r w:rsidRPr="001C0FC4">
        <w:t>Table 6.2.12.3.3-9: Void</w:t>
      </w:r>
    </w:p>
    <w:p w14:paraId="7E94A85E" w14:textId="202D1AC1" w:rsidR="00296E35" w:rsidRPr="001C0FC4" w:rsidRDefault="00296E35" w:rsidP="00296E35">
      <w:pPr>
        <w:pStyle w:val="TH"/>
      </w:pPr>
      <w:r w:rsidRPr="001C0FC4">
        <w:t>Table 6.2.12.3.3-10: SIP MESSAGE from the UE (step 11, Table 6.2.12.3.2-1;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F508D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0C2505" w14:textId="1CE4DA9E"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E93F7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61A3C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6058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9FEBD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271CB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985D6F3" w14:textId="77777777" w:rsidR="00296E35" w:rsidRPr="001C0FC4" w:rsidRDefault="00296E35" w:rsidP="002E3FCC">
            <w:pPr>
              <w:pStyle w:val="TAH"/>
            </w:pPr>
            <w:r w:rsidRPr="001C0FC4">
              <w:t>Condition</w:t>
            </w:r>
          </w:p>
        </w:tc>
      </w:tr>
      <w:tr w:rsidR="00296E35" w:rsidRPr="001C0FC4" w14:paraId="026607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955C6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0747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4F7A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10024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33E1B1" w14:textId="77777777" w:rsidR="00296E35" w:rsidRPr="001C0FC4" w:rsidRDefault="00296E35" w:rsidP="002E3FCC">
            <w:pPr>
              <w:pStyle w:val="TAL"/>
            </w:pPr>
          </w:p>
        </w:tc>
      </w:tr>
      <w:tr w:rsidR="00296E35" w:rsidRPr="001C0FC4" w14:paraId="1CAC23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48647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4389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30AB9"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AEF20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22256" w14:textId="77777777" w:rsidR="00296E35" w:rsidRPr="001C0FC4" w:rsidRDefault="00296E35" w:rsidP="002E3FCC">
            <w:pPr>
              <w:pStyle w:val="TAL"/>
            </w:pPr>
          </w:p>
        </w:tc>
      </w:tr>
      <w:tr w:rsidR="00296E35" w:rsidRPr="001C0FC4" w14:paraId="30D335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CFFD6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3A0F85" w14:textId="77777777" w:rsidR="00296E35" w:rsidRPr="001C0FC4" w:rsidRDefault="00296E35" w:rsidP="002E3FCC">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5E7241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133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3DEDA9" w14:textId="77777777" w:rsidR="00296E35" w:rsidRPr="001C0FC4" w:rsidRDefault="00296E35" w:rsidP="002E3FCC">
            <w:pPr>
              <w:pStyle w:val="TAL"/>
            </w:pPr>
          </w:p>
        </w:tc>
      </w:tr>
      <w:tr w:rsidR="00296E35" w:rsidRPr="001C0FC4" w14:paraId="3191AAE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ADBAD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E51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F55CBF"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F3D0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A596A8" w14:textId="77777777" w:rsidR="00296E35" w:rsidRPr="001C0FC4" w:rsidRDefault="00296E35" w:rsidP="002E3FCC">
            <w:pPr>
              <w:pStyle w:val="TAL"/>
            </w:pPr>
          </w:p>
        </w:tc>
      </w:tr>
      <w:tr w:rsidR="00296E35" w:rsidRPr="001C0FC4" w14:paraId="02276F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576F1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14C834C" w14:textId="77777777" w:rsidR="00296E35" w:rsidRPr="001C0FC4" w:rsidRDefault="00296E35" w:rsidP="002E3FCC">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6F559C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6F31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C762D6" w14:textId="77777777" w:rsidR="00296E35" w:rsidRPr="001C0FC4" w:rsidRDefault="00296E35" w:rsidP="002E3FCC">
            <w:pPr>
              <w:pStyle w:val="TAL"/>
            </w:pPr>
          </w:p>
        </w:tc>
      </w:tr>
    </w:tbl>
    <w:p w14:paraId="3DEC7CF4" w14:textId="77777777" w:rsidR="00296E35" w:rsidRPr="001C0FC4" w:rsidRDefault="00296E35" w:rsidP="00296E35"/>
    <w:p w14:paraId="34826A1F" w14:textId="77777777" w:rsidR="00296E35" w:rsidRPr="001C0FC4" w:rsidRDefault="00296E35" w:rsidP="00296E35">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919AC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2DEAB3" w14:textId="27BC7342" w:rsidR="00296E35" w:rsidRPr="001C0FC4" w:rsidRDefault="00296E35" w:rsidP="002E3FCC">
            <w:pPr>
              <w:pStyle w:val="TAL"/>
            </w:pPr>
            <w:r w:rsidRPr="001C0FC4">
              <w:t xml:space="preserve">Derivation Path: TS </w:t>
            </w:r>
            <w:r>
              <w:t>37.579</w:t>
            </w:r>
            <w:r w:rsidRPr="001C0FC4">
              <w:t>-1 [2], Table 5.5.3.2.1-3</w:t>
            </w:r>
          </w:p>
        </w:tc>
      </w:tr>
      <w:tr w:rsidR="00296E35" w:rsidRPr="001C0FC4" w14:paraId="6DBE52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EBEEFB"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3BE47B"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4B91F98"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DED0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47BD59B" w14:textId="77777777" w:rsidR="00296E35" w:rsidRPr="001C0FC4" w:rsidRDefault="00296E35" w:rsidP="002E3FCC">
            <w:pPr>
              <w:pStyle w:val="TAH"/>
            </w:pPr>
            <w:r w:rsidRPr="001C0FC4">
              <w:t>Condition</w:t>
            </w:r>
          </w:p>
        </w:tc>
      </w:tr>
      <w:tr w:rsidR="00296E35" w:rsidRPr="001C0FC4" w14:paraId="27E69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71003A"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F227C3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0477A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F90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FD9268" w14:textId="77777777" w:rsidR="00296E35" w:rsidRPr="001C0FC4" w:rsidRDefault="00296E35" w:rsidP="002E3FCC">
            <w:pPr>
              <w:pStyle w:val="TAL"/>
            </w:pPr>
          </w:p>
        </w:tc>
      </w:tr>
      <w:tr w:rsidR="00296E35" w:rsidRPr="001C0FC4" w14:paraId="5D8CE5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6C712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3CAA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C697E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2618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91E1B7" w14:textId="77777777" w:rsidR="00296E35" w:rsidRPr="001C0FC4" w:rsidRDefault="00296E35" w:rsidP="002E3FCC">
            <w:pPr>
              <w:pStyle w:val="TAL"/>
            </w:pPr>
          </w:p>
        </w:tc>
      </w:tr>
      <w:tr w:rsidR="00296E35" w:rsidRPr="001C0FC4" w14:paraId="0F7946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448653"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CE1D41A"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E92BAE5" w14:textId="6E6F103D"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E18B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9D3EA6" w14:textId="77777777" w:rsidR="00296E35" w:rsidRPr="001C0FC4" w:rsidRDefault="00296E35" w:rsidP="002E3FCC">
            <w:pPr>
              <w:pStyle w:val="TAL"/>
            </w:pPr>
          </w:p>
        </w:tc>
      </w:tr>
    </w:tbl>
    <w:p w14:paraId="3A95D1FE" w14:textId="77777777" w:rsidR="00296E35" w:rsidRPr="001C0FC4" w:rsidRDefault="00296E35" w:rsidP="00296E35"/>
    <w:p w14:paraId="20A5CD86" w14:textId="77777777" w:rsidR="00296E35" w:rsidRPr="001C0FC4" w:rsidRDefault="00296E35" w:rsidP="00296E35">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48E9A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3CA55C4" w14:textId="5FBAE2F2" w:rsidR="00296E35" w:rsidRPr="001C0FC4" w:rsidRDefault="00296E35" w:rsidP="002E3FCC">
            <w:pPr>
              <w:pStyle w:val="TAL"/>
            </w:pPr>
            <w:r w:rsidRPr="001C0FC4">
              <w:t xml:space="preserve">Derivation Path: TS </w:t>
            </w:r>
            <w:r>
              <w:t>37.579</w:t>
            </w:r>
            <w:r w:rsidRPr="001C0FC4">
              <w:t>-1 [2], Table 5.5.3.8.7-1, condition FD_COMPLETED</w:t>
            </w:r>
          </w:p>
        </w:tc>
      </w:tr>
    </w:tbl>
    <w:p w14:paraId="0C37FD37" w14:textId="77777777" w:rsidR="00296E35" w:rsidRPr="001C0FC4" w:rsidRDefault="00296E35" w:rsidP="00296E35"/>
    <w:p w14:paraId="5AF9E924" w14:textId="77777777" w:rsidR="00296E35" w:rsidRPr="001C0FC4" w:rsidRDefault="00296E35" w:rsidP="00296E35">
      <w:pPr>
        <w:pStyle w:val="Heading3"/>
      </w:pPr>
      <w:bookmarkStart w:id="1228" w:name="_Toc75459162"/>
      <w:bookmarkStart w:id="1229" w:name="_Toc90630602"/>
      <w:bookmarkStart w:id="1230" w:name="_Toc100778809"/>
      <w:bookmarkStart w:id="1231" w:name="_Toc101286140"/>
      <w:bookmarkStart w:id="1232" w:name="_Toc106817726"/>
      <w:bookmarkStart w:id="1233" w:name="_Toc106817851"/>
      <w:bookmarkStart w:id="1234" w:name="_Toc178186369"/>
      <w:bookmarkStart w:id="1235" w:name="_Toc181109110"/>
      <w:r w:rsidRPr="001C0FC4">
        <w:t>6.2.13</w:t>
      </w:r>
      <w:r w:rsidRPr="001C0FC4">
        <w:tab/>
        <w:t>On-network / File Distribution (FD) / Accessing list of deferred data group communications / Client Originated (CO)</w:t>
      </w:r>
      <w:bookmarkEnd w:id="1228"/>
      <w:bookmarkEnd w:id="1229"/>
      <w:bookmarkEnd w:id="1230"/>
      <w:bookmarkEnd w:id="1231"/>
      <w:bookmarkEnd w:id="1232"/>
      <w:bookmarkEnd w:id="1233"/>
      <w:bookmarkEnd w:id="1234"/>
      <w:bookmarkEnd w:id="1235"/>
    </w:p>
    <w:p w14:paraId="4071F2D4" w14:textId="77777777" w:rsidR="00296E35" w:rsidRPr="001C0FC4" w:rsidRDefault="00296E35" w:rsidP="00296E35">
      <w:pPr>
        <w:pStyle w:val="H6"/>
      </w:pPr>
      <w:r w:rsidRPr="001C0FC4">
        <w:t>6.2.13.1</w:t>
      </w:r>
      <w:r w:rsidRPr="001C0FC4">
        <w:tab/>
        <w:t>Test Purpose (TP)</w:t>
      </w:r>
    </w:p>
    <w:p w14:paraId="6E7D864E" w14:textId="77777777" w:rsidR="00296E35" w:rsidRPr="001C0FC4" w:rsidRDefault="00296E35" w:rsidP="00296E35">
      <w:pPr>
        <w:pStyle w:val="H6"/>
      </w:pPr>
      <w:r w:rsidRPr="001C0FC4">
        <w:t>(1)</w:t>
      </w:r>
    </w:p>
    <w:p w14:paraId="60964F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1799F8B" w14:textId="77777777" w:rsidR="00296E35" w:rsidRPr="001C0FC4" w:rsidRDefault="00296E35" w:rsidP="00296E35">
      <w:pPr>
        <w:pStyle w:val="PL"/>
      </w:pPr>
      <w:r w:rsidRPr="001C0FC4">
        <w:rPr>
          <w:b/>
        </w:rPr>
        <w:t>ensure that</w:t>
      </w:r>
      <w:r w:rsidRPr="001C0FC4">
        <w:t xml:space="preserve"> {</w:t>
      </w:r>
    </w:p>
    <w:p w14:paraId="31EA58F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06648BF3"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59A46F" w14:textId="77777777" w:rsidR="00296E35" w:rsidRPr="001C0FC4" w:rsidRDefault="00296E35" w:rsidP="00296E35">
      <w:pPr>
        <w:pStyle w:val="PL"/>
      </w:pPr>
      <w:r w:rsidRPr="001C0FC4">
        <w:t xml:space="preserve">            }</w:t>
      </w:r>
    </w:p>
    <w:p w14:paraId="3C060C88" w14:textId="77777777" w:rsidR="00296E35" w:rsidRPr="001C0FC4" w:rsidRDefault="00296E35" w:rsidP="00296E35">
      <w:pPr>
        <w:pStyle w:val="PL"/>
      </w:pPr>
    </w:p>
    <w:p w14:paraId="4F1B833D" w14:textId="77777777" w:rsidR="00296E35" w:rsidRPr="001C0FC4" w:rsidRDefault="00296E35" w:rsidP="00296E35">
      <w:pPr>
        <w:pStyle w:val="H6"/>
      </w:pPr>
      <w:r w:rsidRPr="001C0FC4">
        <w:t>(2)</w:t>
      </w:r>
    </w:p>
    <w:p w14:paraId="6D86A01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0B85F88" w14:textId="77777777" w:rsidR="00296E35" w:rsidRPr="001C0FC4" w:rsidRDefault="00296E35" w:rsidP="00296E35">
      <w:pPr>
        <w:pStyle w:val="PL"/>
      </w:pPr>
      <w:r w:rsidRPr="001C0FC4">
        <w:rPr>
          <w:b/>
        </w:rPr>
        <w:t>ensure that</w:t>
      </w:r>
      <w:r w:rsidRPr="001C0FC4">
        <w:t xml:space="preserve"> {</w:t>
      </w:r>
    </w:p>
    <w:p w14:paraId="1C35C1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555A425A"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02B04A18" w14:textId="77777777" w:rsidR="00296E35" w:rsidRPr="001C0FC4" w:rsidRDefault="00296E35" w:rsidP="00296E35">
      <w:pPr>
        <w:pStyle w:val="PL"/>
      </w:pPr>
      <w:r w:rsidRPr="001C0FC4">
        <w:t xml:space="preserve">            }</w:t>
      </w:r>
    </w:p>
    <w:p w14:paraId="40173490" w14:textId="77777777" w:rsidR="00296E35" w:rsidRPr="001C0FC4" w:rsidRDefault="00296E35" w:rsidP="00296E35">
      <w:pPr>
        <w:pStyle w:val="PL"/>
      </w:pPr>
    </w:p>
    <w:p w14:paraId="55485AD8" w14:textId="77777777" w:rsidR="00296E35" w:rsidRPr="001C0FC4" w:rsidRDefault="00296E35" w:rsidP="00296E35">
      <w:pPr>
        <w:pStyle w:val="H6"/>
      </w:pPr>
      <w:r w:rsidRPr="001C0FC4">
        <w:t>(3)</w:t>
      </w:r>
    </w:p>
    <w:p w14:paraId="53D1FBD7"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39B74C1C" w14:textId="77777777" w:rsidR="00296E35" w:rsidRPr="001C0FC4" w:rsidRDefault="00296E35" w:rsidP="00296E35">
      <w:pPr>
        <w:pStyle w:val="PL"/>
      </w:pPr>
      <w:r w:rsidRPr="001C0FC4">
        <w:rPr>
          <w:b/>
        </w:rPr>
        <w:t>ensure that</w:t>
      </w:r>
      <w:r w:rsidRPr="001C0FC4">
        <w:t xml:space="preserve"> {</w:t>
      </w:r>
    </w:p>
    <w:p w14:paraId="47EFA251"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4F32D69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C5F3E89" w14:textId="77777777" w:rsidR="00296E35" w:rsidRPr="001C0FC4" w:rsidRDefault="00296E35" w:rsidP="00296E35">
      <w:pPr>
        <w:pStyle w:val="PL"/>
      </w:pPr>
      <w:r w:rsidRPr="001C0FC4">
        <w:t xml:space="preserve">            }</w:t>
      </w:r>
    </w:p>
    <w:p w14:paraId="1CEF0C40" w14:textId="77777777" w:rsidR="00296E35" w:rsidRPr="001C0FC4" w:rsidRDefault="00296E35" w:rsidP="00296E35">
      <w:pPr>
        <w:pStyle w:val="PL"/>
      </w:pPr>
    </w:p>
    <w:p w14:paraId="19B5BE1B" w14:textId="77777777" w:rsidR="00296E35" w:rsidRPr="001C0FC4" w:rsidRDefault="00296E35" w:rsidP="00296E35">
      <w:pPr>
        <w:pStyle w:val="H6"/>
      </w:pPr>
      <w:r w:rsidRPr="001C0FC4">
        <w:t>(4)</w:t>
      </w:r>
    </w:p>
    <w:p w14:paraId="6C4AD6E4" w14:textId="77777777" w:rsidR="00296E35" w:rsidRPr="001C0FC4" w:rsidRDefault="00296E35" w:rsidP="00296E35">
      <w:pPr>
        <w:pStyle w:val="PL"/>
      </w:pPr>
      <w:r w:rsidRPr="001C0FC4">
        <w:rPr>
          <w:b/>
        </w:rPr>
        <w:t>with</w:t>
      </w:r>
      <w:r w:rsidRPr="001C0FC4">
        <w:t xml:space="preserve"> { UE (MCDATA Client) having received a notification that a sent message was deferred by the recipient }</w:t>
      </w:r>
    </w:p>
    <w:p w14:paraId="0E22D4CE" w14:textId="77777777" w:rsidR="00296E35" w:rsidRPr="001C0FC4" w:rsidRDefault="00296E35" w:rsidP="00296E35">
      <w:pPr>
        <w:pStyle w:val="PL"/>
      </w:pPr>
      <w:r w:rsidRPr="001C0FC4">
        <w:rPr>
          <w:b/>
        </w:rPr>
        <w:t>ensure that</w:t>
      </w:r>
      <w:r w:rsidRPr="001C0FC4">
        <w:t xml:space="preserve"> {</w:t>
      </w:r>
    </w:p>
    <w:p w14:paraId="694A8C92" w14:textId="77777777" w:rsidR="00296E35" w:rsidRPr="001C0FC4" w:rsidRDefault="00296E35" w:rsidP="00296E35">
      <w:pPr>
        <w:pStyle w:val="PL"/>
      </w:pPr>
      <w:r w:rsidRPr="001C0FC4">
        <w:t xml:space="preserve">  </w:t>
      </w:r>
      <w:r w:rsidRPr="001C0FC4">
        <w:rPr>
          <w:b/>
        </w:rPr>
        <w:t>when</w:t>
      </w:r>
      <w:r w:rsidRPr="001C0FC4">
        <w:t xml:space="preserve"> { MCData User requests to access the list of deferred group communication }</w:t>
      </w:r>
    </w:p>
    <w:p w14:paraId="6BFF9D8B"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message requesting to access the list of deferred communication </w:t>
      </w:r>
      <w:r w:rsidRPr="001C0FC4">
        <w:rPr>
          <w:b/>
          <w:bCs/>
        </w:rPr>
        <w:t>and</w:t>
      </w:r>
      <w:r w:rsidRPr="001C0FC4">
        <w:t xml:space="preserve"> responds to a received SIP MESSAGE message with a SIP 200 (OK message </w:t>
      </w:r>
      <w:r w:rsidRPr="001C0FC4">
        <w:rPr>
          <w:b/>
          <w:bCs/>
        </w:rPr>
        <w:t>and</w:t>
      </w:r>
      <w:r w:rsidRPr="001C0FC4">
        <w:t xml:space="preserve"> delivers the notification to the MCDATA User }</w:t>
      </w:r>
    </w:p>
    <w:p w14:paraId="484BDBE6" w14:textId="77777777" w:rsidR="00296E35" w:rsidRPr="001C0FC4" w:rsidRDefault="00296E35" w:rsidP="00296E35">
      <w:pPr>
        <w:pStyle w:val="PL"/>
      </w:pPr>
      <w:r w:rsidRPr="001C0FC4">
        <w:t xml:space="preserve">            }</w:t>
      </w:r>
    </w:p>
    <w:p w14:paraId="213FF0E1" w14:textId="77777777" w:rsidR="00296E35" w:rsidRPr="001C0FC4" w:rsidRDefault="00296E35" w:rsidP="00296E35">
      <w:pPr>
        <w:pStyle w:val="PL"/>
      </w:pPr>
    </w:p>
    <w:p w14:paraId="2D08B7EA" w14:textId="77777777" w:rsidR="00296E35" w:rsidRPr="001C0FC4" w:rsidRDefault="00296E35" w:rsidP="00296E35">
      <w:pPr>
        <w:pStyle w:val="H6"/>
      </w:pPr>
      <w:r w:rsidRPr="001C0FC4">
        <w:t>6.2.13.2</w:t>
      </w:r>
      <w:r w:rsidRPr="001C0FC4">
        <w:tab/>
        <w:t>Conformance requirements</w:t>
      </w:r>
    </w:p>
    <w:p w14:paraId="42844D1F" w14:textId="77777777" w:rsidR="00296E35" w:rsidRPr="001C0FC4" w:rsidRDefault="00296E35" w:rsidP="00296E35">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8F722E" w14:textId="77777777" w:rsidR="00296E35" w:rsidRPr="001C0FC4" w:rsidRDefault="00296E35" w:rsidP="00296E35">
      <w:r w:rsidRPr="001C0FC4">
        <w:t>[TS 24.282, clause 10.2.1.3.2]</w:t>
      </w:r>
    </w:p>
    <w:p w14:paraId="621C3955"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FD05DEC" w14:textId="77777777" w:rsidR="00296E35" w:rsidRPr="001C0FC4" w:rsidRDefault="00296E35" w:rsidP="00296E35">
      <w:r w:rsidRPr="001C0FC4">
        <w:t>The MCData client:</w:t>
      </w:r>
    </w:p>
    <w:p w14:paraId="27B02417"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2B655BDA"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A81775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3CC007A"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43B00D1"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269B2A1E"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AB92B9" w14:textId="77777777" w:rsidR="00296E35" w:rsidRPr="001C0FC4" w:rsidRDefault="00296E35" w:rsidP="00296E35">
      <w:r w:rsidRPr="001C0FC4">
        <w:t>On receipt of a "SIP MESSAGE request for absolute URI discovery response", the MCData client:</w:t>
      </w:r>
    </w:p>
    <w:p w14:paraId="3628842C" w14:textId="77777777" w:rsidR="00296E35" w:rsidRPr="001C0FC4" w:rsidRDefault="00296E35" w:rsidP="00296E35">
      <w:pPr>
        <w:pStyle w:val="B1"/>
      </w:pPr>
      <w:r w:rsidRPr="001C0FC4">
        <w:t>1)</w:t>
      </w:r>
      <w:r w:rsidRPr="001C0FC4">
        <w:tab/>
        <w:t>shall store the absolute URI found in the &lt;mcdata-controller-psi&gt; element;</w:t>
      </w:r>
    </w:p>
    <w:p w14:paraId="4B6351F8"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4C6399"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5995A984" w14:textId="77777777" w:rsidR="00296E35" w:rsidRPr="001C0FC4" w:rsidRDefault="00296E35" w:rsidP="00296E35">
      <w:r w:rsidRPr="001C0FC4">
        <w:t>[TS 24.282, clause 10.2.2.1]</w:t>
      </w:r>
    </w:p>
    <w:p w14:paraId="5D950AFD"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9D3642D"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DB6EB2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D6780EB"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6C9A418"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70A8F5C5"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1CE98A9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46769ECB"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4FB6A6B7"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D26939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F820C1" w14:textId="77777777" w:rsidR="00296E35" w:rsidRPr="001C0FC4" w:rsidRDefault="00296E35" w:rsidP="00296E35">
      <w:pPr>
        <w:pStyle w:val="B2"/>
      </w:pPr>
      <w:r w:rsidRPr="001C0FC4">
        <w:t>a)</w:t>
      </w:r>
      <w:r w:rsidRPr="001C0FC4">
        <w:tab/>
        <w:t>the &lt;request-type&gt; element set to a value of "one-to-one-fd"; and</w:t>
      </w:r>
    </w:p>
    <w:p w14:paraId="390D685A" w14:textId="77777777" w:rsidR="00296E35" w:rsidRPr="001C0FC4" w:rsidRDefault="00296E35" w:rsidP="00296E35">
      <w:pPr>
        <w:pStyle w:val="B2"/>
      </w:pPr>
      <w:r w:rsidRPr="001C0FC4">
        <w:t>b)</w:t>
      </w:r>
      <w:r w:rsidRPr="001C0FC4">
        <w:tab/>
        <w:t>the &lt;mcdata-calling-user-id&gt; element set to the originating MCData ID;</w:t>
      </w:r>
    </w:p>
    <w:p w14:paraId="52690F2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2377F9F5" w14:textId="77777777" w:rsidR="00296E35" w:rsidRPr="001C0FC4" w:rsidRDefault="00296E35" w:rsidP="00296E35">
      <w:pPr>
        <w:pStyle w:val="B2"/>
      </w:pPr>
      <w:r w:rsidRPr="001C0FC4">
        <w:t>a)</w:t>
      </w:r>
      <w:r w:rsidRPr="001C0FC4">
        <w:tab/>
        <w:t>the &lt;request-type&gt; element set to a value of "group-fd";</w:t>
      </w:r>
    </w:p>
    <w:p w14:paraId="4CBCDFDB" w14:textId="77777777" w:rsidR="00296E35" w:rsidRPr="001C0FC4" w:rsidRDefault="00296E35" w:rsidP="00296E35">
      <w:pPr>
        <w:pStyle w:val="B2"/>
      </w:pPr>
      <w:r w:rsidRPr="001C0FC4">
        <w:t>b)</w:t>
      </w:r>
      <w:r w:rsidRPr="001C0FC4">
        <w:tab/>
        <w:t>the &lt;mcdata-request-uri&gt; element set to the MCData group identity; and</w:t>
      </w:r>
    </w:p>
    <w:p w14:paraId="04E4A2B6" w14:textId="77777777" w:rsidR="00296E35" w:rsidRPr="001C0FC4" w:rsidRDefault="00296E35" w:rsidP="00296E35">
      <w:pPr>
        <w:pStyle w:val="B2"/>
      </w:pPr>
      <w:r w:rsidRPr="001C0FC4">
        <w:t>c)</w:t>
      </w:r>
      <w:r w:rsidRPr="001C0FC4">
        <w:tab/>
        <w:t>the &lt;mcdata-calling-user-id&gt; element set to the originating MCData ID;</w:t>
      </w:r>
    </w:p>
    <w:p w14:paraId="5242E4E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B544204" w14:textId="77777777" w:rsidR="00296E35" w:rsidRPr="001C0FC4" w:rsidRDefault="00296E35" w:rsidP="00296E35">
      <w:pPr>
        <w:pStyle w:val="B1"/>
      </w:pPr>
      <w:r w:rsidRPr="001C0FC4">
        <w:rPr>
          <w:rFonts w:eastAsia="Malgun Gothic"/>
        </w:rPr>
        <w:t>8)</w:t>
      </w:r>
      <w:r w:rsidRPr="001C0FC4">
        <w:rPr>
          <w:rFonts w:eastAsia="Malgun Gothic"/>
        </w:rPr>
        <w:tab/>
      </w:r>
      <w:r w:rsidRPr="001C0FC4">
        <w:t>if</w:t>
      </w:r>
    </w:p>
    <w:p w14:paraId="1A7573F7"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EE7C6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26278C0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633D8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1DF695C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7DC7A1D" w14:textId="77777777" w:rsidR="00296E35" w:rsidRPr="001C0FC4" w:rsidRDefault="00296E35" w:rsidP="00296E35">
      <w:r w:rsidRPr="001C0FC4">
        <w:t>[TS 24.282, clause 10.2.4.2.1]</w:t>
      </w:r>
    </w:p>
    <w:p w14:paraId="00457252" w14:textId="77777777" w:rsidR="00296E35" w:rsidRPr="001C0FC4" w:rsidRDefault="00296E35" w:rsidP="00296E35">
      <w:r w:rsidRPr="001C0FC4">
        <w:t>The MCData client shall generate a SIP MESSAGE request in accordance with 3GPP TS 24.229 [5] and IETF RFC 3428 [6] with the clarifications given below.</w:t>
      </w:r>
    </w:p>
    <w:p w14:paraId="033F67B8" w14:textId="77777777" w:rsidR="00296E35" w:rsidRPr="001C0FC4" w:rsidRDefault="00296E35" w:rsidP="00296E35">
      <w:r w:rsidRPr="001C0FC4">
        <w:t>The MCData client:</w:t>
      </w:r>
    </w:p>
    <w:p w14:paraId="327AAC9A"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73C5EFC" w14:textId="77777777" w:rsidR="00296E35" w:rsidRPr="001C0FC4" w:rsidRDefault="00296E35" w:rsidP="00296E35">
      <w:pPr>
        <w:pStyle w:val="B1"/>
      </w:pPr>
      <w:r w:rsidRPr="001C0FC4">
        <w:t>2)</w:t>
      </w:r>
      <w:r w:rsidRPr="001C0FC4">
        <w:tab/>
        <w:t>if a one-to-one standalone FD message is to be sent shall insert in the SIP MESSAGE request:</w:t>
      </w:r>
    </w:p>
    <w:p w14:paraId="5214B55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F7D86E2"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DAC7E25" w14:textId="77777777" w:rsidR="00296E35" w:rsidRPr="001C0FC4" w:rsidRDefault="00296E35" w:rsidP="00296E35">
      <w:pPr>
        <w:pStyle w:val="B3"/>
        <w:ind w:left="0" w:firstLine="0"/>
      </w:pPr>
      <w:r w:rsidRPr="001C0FC4">
        <w:t>…</w:t>
      </w:r>
    </w:p>
    <w:p w14:paraId="2D70169A" w14:textId="77777777" w:rsidR="00296E35" w:rsidRPr="001C0FC4" w:rsidRDefault="00296E35" w:rsidP="00296E35">
      <w:pPr>
        <w:pStyle w:val="B1"/>
      </w:pPr>
      <w:r w:rsidRPr="001C0FC4">
        <w:t>4)</w:t>
      </w:r>
      <w:r w:rsidRPr="001C0FC4">
        <w:tab/>
        <w:t>shall generate a standalone FD message as specified in subclause 6.2.2.2; and</w:t>
      </w:r>
    </w:p>
    <w:p w14:paraId="401FDE86"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1A88696" w14:textId="77777777" w:rsidR="00296E35" w:rsidRPr="001C0FC4" w:rsidRDefault="00296E35" w:rsidP="00296E35">
      <w:r w:rsidRPr="001C0FC4">
        <w:t>[TS 24.282, clause 12.2.1.2]</w:t>
      </w:r>
    </w:p>
    <w:p w14:paraId="593FDC0B" w14:textId="77777777" w:rsidR="00296E35" w:rsidRPr="001C0FC4" w:rsidRDefault="00296E35" w:rsidP="00296E35">
      <w:pPr>
        <w:rPr>
          <w:rFonts w:eastAsia="SimSun"/>
        </w:rPr>
      </w:pPr>
      <w:r w:rsidRPr="001C0FC4">
        <w:rPr>
          <w:rFonts w:eastAsia="SimSun"/>
        </w:rPr>
        <w:t>Upon receipt of a:</w:t>
      </w:r>
    </w:p>
    <w:p w14:paraId="01E96AA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2ACC47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FA97A6" w14:textId="77777777" w:rsidR="00296E35" w:rsidRPr="001C0FC4" w:rsidRDefault="00296E35" w:rsidP="00296E35">
      <w:pPr>
        <w:rPr>
          <w:rFonts w:eastAsia="SimSun"/>
        </w:rPr>
      </w:pPr>
      <w:r w:rsidRPr="001C0FC4">
        <w:rPr>
          <w:rFonts w:eastAsia="SimSun"/>
        </w:rPr>
        <w:t>the MCData client:</w:t>
      </w:r>
    </w:p>
    <w:p w14:paraId="70989A8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96D74C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26C033" w14:textId="77777777" w:rsidR="00296E35" w:rsidRPr="001C0FC4" w:rsidRDefault="00296E35" w:rsidP="00296E35">
      <w:r w:rsidRPr="001C0FC4">
        <w:t>[TS 24.282, clause 11.3.2.1]</w:t>
      </w:r>
    </w:p>
    <w:p w14:paraId="54A85BAA" w14:textId="77777777" w:rsidR="00296E35" w:rsidRPr="001C0FC4" w:rsidRDefault="00296E35" w:rsidP="00296E35">
      <w:pPr>
        <w:rPr>
          <w:rFonts w:eastAsia="MS Mincho"/>
        </w:rPr>
      </w:pPr>
      <w:r w:rsidRPr="001C0FC4">
        <w:rPr>
          <w:rFonts w:eastAsia="MS Mincho"/>
        </w:rPr>
        <w:t>Upon receiving a request from the MCData user to access the list of deferred data group communications, the MCData client:</w:t>
      </w:r>
    </w:p>
    <w:p w14:paraId="59D15B41" w14:textId="77777777" w:rsidR="00296E35" w:rsidRPr="001C0FC4" w:rsidRDefault="00296E35" w:rsidP="00296E35">
      <w:pPr>
        <w:pStyle w:val="B1"/>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4FA6A5ED" w14:textId="77777777" w:rsidR="00296E35" w:rsidRPr="001C0FC4" w:rsidRDefault="00296E35" w:rsidP="00296E35">
      <w:pPr>
        <w:pStyle w:val="B1"/>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473862B8" w14:textId="77777777" w:rsidR="00296E35" w:rsidRPr="001C0FC4" w:rsidRDefault="00296E35" w:rsidP="00296E35">
      <w:pPr>
        <w:pStyle w:val="B1"/>
      </w:pPr>
      <w:r w:rsidRPr="001C0FC4">
        <w:t>3)</w:t>
      </w:r>
      <w:r w:rsidRPr="001C0FC4">
        <w:tab/>
        <w:t>shall include in the SIP request, the DEFERRED DATA GROUP COMM message in an application/vnd.3gpp.mcdata-signalling MIME body as specified in subclause E.1; and</w:t>
      </w:r>
    </w:p>
    <w:p w14:paraId="592FFCB7" w14:textId="77777777" w:rsidR="00296E35" w:rsidRPr="001C0FC4" w:rsidRDefault="00296E35" w:rsidP="00296E35">
      <w:pPr>
        <w:pStyle w:val="B1"/>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0FEEA73" w14:textId="77777777" w:rsidR="00296E35" w:rsidRPr="001C0FC4" w:rsidRDefault="00296E35" w:rsidP="00296E35">
      <w:r w:rsidRPr="001C0FC4">
        <w:t>[TS 24.282, clause 11.3.2.2]</w:t>
      </w:r>
    </w:p>
    <w:p w14:paraId="6E74FBD1" w14:textId="77777777" w:rsidR="00296E35" w:rsidRPr="001C0FC4" w:rsidRDefault="00296E35" w:rsidP="00296E35">
      <w:r w:rsidRPr="001C0FC4">
        <w:t xml:space="preserve">Upon receipt of a </w:t>
      </w:r>
      <w:r w:rsidRPr="001C0FC4">
        <w:rPr>
          <w:rFonts w:eastAsia="SimSun"/>
        </w:rPr>
        <w:t>"SIP MESSAGE response for the list of deferred group communications request</w:t>
      </w:r>
      <w:r w:rsidRPr="001C0FC4">
        <w:t>", the MCData client:</w:t>
      </w:r>
    </w:p>
    <w:p w14:paraId="18ED6A0E" w14:textId="77777777" w:rsidR="00296E35" w:rsidRPr="001C0FC4" w:rsidRDefault="00296E35" w:rsidP="00296E35">
      <w:pPr>
        <w:pStyle w:val="B1"/>
      </w:pPr>
      <w:r w:rsidRPr="001C0FC4">
        <w:t>1)</w:t>
      </w:r>
      <w:r w:rsidRPr="001C0FC4">
        <w:tab/>
        <w:t>shall generate a SIP 200 (OK) response according to rules and procedures of 3GPP TS 24.229 [5];</w:t>
      </w:r>
    </w:p>
    <w:p w14:paraId="670A4891" w14:textId="77777777" w:rsidR="00296E35" w:rsidRPr="001C0FC4" w:rsidRDefault="00296E35" w:rsidP="00296E35">
      <w:pPr>
        <w:pStyle w:val="B1"/>
      </w:pPr>
      <w:r w:rsidRPr="001C0FC4">
        <w:rPr>
          <w:lang w:eastAsia="ko-KR"/>
        </w:rPr>
        <w:t>2)</w:t>
      </w:r>
      <w:r w:rsidRPr="001C0FC4">
        <w:rPr>
          <w:lang w:eastAsia="ko-KR"/>
        </w:rPr>
        <w:tab/>
        <w:t>shall send the SIP 200 (OK) response towards the MCData server according to rules and procedures of 3GPP TS 24.229 [5];</w:t>
      </w:r>
    </w:p>
    <w:p w14:paraId="108EC655" w14:textId="77777777" w:rsidR="00296E35" w:rsidRPr="001C0FC4" w:rsidRDefault="00296E35" w:rsidP="00296E35">
      <w:pPr>
        <w:pStyle w:val="B1"/>
      </w:pPr>
      <w:r w:rsidRPr="001C0FC4">
        <w:t>3)</w:t>
      </w:r>
      <w:r w:rsidRPr="001C0FC4">
        <w:tab/>
        <w:t>shall decode the contents of the application/vnd.3gpp.mcdata-signalling MIME body:</w:t>
      </w:r>
    </w:p>
    <w:p w14:paraId="505B74AF"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F983431" w14:textId="77777777" w:rsidR="00296E35" w:rsidRPr="001C0FC4" w:rsidRDefault="00296E35" w:rsidP="00296E35">
      <w:pPr>
        <w:pStyle w:val="B4"/>
        <w:rPr>
          <w:lang w:eastAsia="ko-KR"/>
        </w:rPr>
      </w:pPr>
      <w:r w:rsidRPr="001C0FC4">
        <w:rPr>
          <w:lang w:eastAsia="ko-KR"/>
        </w:rPr>
        <w:t>i)</w:t>
      </w:r>
      <w:r w:rsidRPr="001C0FC4">
        <w:rPr>
          <w:lang w:eastAsia="ko-KR"/>
        </w:rPr>
        <w:tab/>
        <w:t>for each payload, if payload type is set to "FILEURL", shall store the payload data; and</w:t>
      </w:r>
    </w:p>
    <w:p w14:paraId="6D1714BD" w14:textId="77777777" w:rsidR="00296E35" w:rsidRPr="001C0FC4" w:rsidRDefault="00296E35" w:rsidP="00296E35">
      <w:pPr>
        <w:pStyle w:val="B1"/>
        <w:rPr>
          <w:lang w:eastAsia="ko-KR"/>
        </w:rPr>
      </w:pPr>
      <w:r w:rsidRPr="001C0FC4">
        <w:rPr>
          <w:lang w:eastAsia="ko-KR"/>
        </w:rPr>
        <w:t>4)</w:t>
      </w:r>
      <w:r w:rsidRPr="001C0FC4">
        <w:rPr>
          <w:lang w:eastAsia="ko-KR"/>
        </w:rPr>
        <w:tab/>
        <w:t>shall present to MCData user, the list of file URLs which were deferred.</w:t>
      </w:r>
    </w:p>
    <w:p w14:paraId="298387CE" w14:textId="77777777" w:rsidR="00296E35" w:rsidRPr="001C0FC4" w:rsidRDefault="00296E35" w:rsidP="00296E35">
      <w:pPr>
        <w:pStyle w:val="H6"/>
      </w:pPr>
      <w:r w:rsidRPr="001C0FC4">
        <w:t>6.2.13.3</w:t>
      </w:r>
      <w:r w:rsidRPr="001C0FC4">
        <w:tab/>
        <w:t>Test description</w:t>
      </w:r>
    </w:p>
    <w:p w14:paraId="35FDA81A" w14:textId="77777777" w:rsidR="00296E35" w:rsidRPr="001C0FC4" w:rsidRDefault="00296E35" w:rsidP="00296E35">
      <w:pPr>
        <w:pStyle w:val="H6"/>
      </w:pPr>
      <w:r w:rsidRPr="001C0FC4">
        <w:t>6.2.13.3.1</w:t>
      </w:r>
      <w:r w:rsidRPr="001C0FC4">
        <w:tab/>
        <w:t>Pre-test conditions</w:t>
      </w:r>
    </w:p>
    <w:p w14:paraId="5F26C51C" w14:textId="77777777" w:rsidR="00296E35" w:rsidRDefault="00296E35" w:rsidP="00296E35">
      <w:pPr>
        <w:pStyle w:val="H6"/>
      </w:pPr>
      <w:r w:rsidRPr="00102CE5">
        <w:t>Test configuration</w:t>
      </w:r>
      <w:r>
        <w:t>:</w:t>
      </w:r>
    </w:p>
    <w:p w14:paraId="6D64B0F0" w14:textId="0704575E" w:rsidR="00296E35" w:rsidRDefault="00296E35" w:rsidP="00296E35">
      <w:pPr>
        <w:pStyle w:val="B1"/>
      </w:pPr>
      <w:r>
        <w:t>-</w:t>
      </w:r>
      <w:r>
        <w:tab/>
        <w:t>Single cell configuration according to TS 37.579-1 [2] clause 5.2.2.2.1.</w:t>
      </w:r>
    </w:p>
    <w:p w14:paraId="4AE4EB5C" w14:textId="77777777" w:rsidR="00296E35" w:rsidRPr="001C0FC4" w:rsidRDefault="00296E35" w:rsidP="00296E35">
      <w:pPr>
        <w:pStyle w:val="B1"/>
      </w:pPr>
      <w:r w:rsidRPr="001C0FC4">
        <w:t>-</w:t>
      </w:r>
      <w:r w:rsidRPr="001C0FC4">
        <w:tab/>
        <w:t>Test File 1 for CO FD as specified in annex A.2.1 is available at the UE for upload.</w:t>
      </w:r>
    </w:p>
    <w:p w14:paraId="4B261225" w14:textId="77777777" w:rsidR="00296E35" w:rsidRDefault="00296E35" w:rsidP="00296E35">
      <w:pPr>
        <w:pStyle w:val="H6"/>
      </w:pPr>
      <w:r>
        <w:t>Preamble:</w:t>
      </w:r>
    </w:p>
    <w:p w14:paraId="0E92FA99" w14:textId="0C3C8C9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7A47B4D" w14:textId="77777777" w:rsidR="00296E35" w:rsidRDefault="00296E35" w:rsidP="00296E35">
      <w:pPr>
        <w:pStyle w:val="B1"/>
        <w:ind w:left="852"/>
      </w:pPr>
      <w:r>
        <w:t>-</w:t>
      </w:r>
      <w:r>
        <w:tab/>
      </w:r>
      <w:r w:rsidRPr="002F11C9">
        <w:t>In the MCData Group Configuration document the &lt;mcdata-on-network-max-data-size-auto-recv&gt; shall be set to 0 to indicate non-mandatory download independent from the file size</w:t>
      </w:r>
      <w:r>
        <w:t>.</w:t>
      </w:r>
    </w:p>
    <w:p w14:paraId="3C1B09E5" w14:textId="77777777" w:rsidR="00296E35" w:rsidRDefault="00296E35" w:rsidP="00296E35">
      <w:pPr>
        <w:pStyle w:val="B1"/>
      </w:pPr>
      <w:r>
        <w:t>-</w:t>
      </w:r>
      <w:r>
        <w:tab/>
      </w:r>
      <w:r w:rsidRPr="000573F5">
        <w:t>UE States at the end of the preamble</w:t>
      </w:r>
      <w:r>
        <w:t>:</w:t>
      </w:r>
    </w:p>
    <w:p w14:paraId="7457769F" w14:textId="77777777" w:rsidR="00296E35" w:rsidRDefault="00296E35" w:rsidP="00296E35">
      <w:pPr>
        <w:pStyle w:val="B1"/>
        <w:ind w:left="852"/>
      </w:pPr>
      <w:r>
        <w:t>-</w:t>
      </w:r>
      <w:r>
        <w:tab/>
        <w:t>The UE is in RRC_IDLE state.</w:t>
      </w:r>
    </w:p>
    <w:p w14:paraId="5A6EA932" w14:textId="77777777" w:rsidR="00296E35" w:rsidRDefault="00296E35" w:rsidP="00296E35">
      <w:pPr>
        <w:pStyle w:val="B1"/>
        <w:ind w:left="852"/>
      </w:pPr>
      <w:r>
        <w:t>-</w:t>
      </w:r>
      <w:r>
        <w:tab/>
        <w:t>The client is registered for MCData.</w:t>
      </w:r>
    </w:p>
    <w:p w14:paraId="625DD1AE" w14:textId="77777777" w:rsidR="00296E35" w:rsidRPr="001C0FC4" w:rsidRDefault="00296E35" w:rsidP="00296E35">
      <w:pPr>
        <w:pStyle w:val="H6"/>
      </w:pPr>
      <w:r w:rsidRPr="001C0FC4">
        <w:t>6.2.13.3.2</w:t>
      </w:r>
      <w:r w:rsidRPr="001C0FC4">
        <w:tab/>
        <w:t>Test procedure sequence</w:t>
      </w:r>
    </w:p>
    <w:p w14:paraId="4441FD57" w14:textId="77777777" w:rsidR="00296E35" w:rsidRPr="001C0FC4" w:rsidRDefault="00296E35" w:rsidP="00296E35">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5A6C43" w14:textId="77777777" w:rsidTr="002E3FCC">
        <w:tc>
          <w:tcPr>
            <w:tcW w:w="648" w:type="dxa"/>
            <w:tcBorders>
              <w:top w:val="single" w:sz="4" w:space="0" w:color="auto"/>
              <w:left w:val="single" w:sz="4" w:space="0" w:color="auto"/>
              <w:bottom w:val="nil"/>
              <w:right w:val="single" w:sz="4" w:space="0" w:color="auto"/>
            </w:tcBorders>
            <w:hideMark/>
          </w:tcPr>
          <w:p w14:paraId="32A0D97C"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FC42C9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EF355C"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DECD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6F77FA" w14:textId="77777777" w:rsidR="00296E35" w:rsidRPr="001C0FC4" w:rsidRDefault="00296E35" w:rsidP="002E3FCC">
            <w:pPr>
              <w:pStyle w:val="TAH"/>
            </w:pPr>
            <w:r w:rsidRPr="001C0FC4">
              <w:t>Verdict</w:t>
            </w:r>
          </w:p>
        </w:tc>
      </w:tr>
      <w:tr w:rsidR="00296E35" w:rsidRPr="001C0FC4" w14:paraId="4755DCC4" w14:textId="77777777" w:rsidTr="002E3FCC">
        <w:tc>
          <w:tcPr>
            <w:tcW w:w="648" w:type="dxa"/>
            <w:tcBorders>
              <w:top w:val="nil"/>
              <w:left w:val="single" w:sz="4" w:space="0" w:color="auto"/>
              <w:bottom w:val="single" w:sz="4" w:space="0" w:color="auto"/>
              <w:right w:val="single" w:sz="4" w:space="0" w:color="auto"/>
            </w:tcBorders>
          </w:tcPr>
          <w:p w14:paraId="7AF83A40"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DFA97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27498E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E1A1C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D094C2"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EE7A29A" w14:textId="77777777" w:rsidR="00296E35" w:rsidRPr="001C0FC4" w:rsidRDefault="00296E35" w:rsidP="002E3FCC">
            <w:pPr>
              <w:pStyle w:val="TAH"/>
            </w:pPr>
          </w:p>
        </w:tc>
      </w:tr>
      <w:tr w:rsidR="00296E35" w:rsidRPr="001C0FC4" w14:paraId="6820C5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03178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5AB7FF2" w14:textId="281B8314" w:rsidR="00296E35" w:rsidRPr="001C0FC4" w:rsidRDefault="00296E35" w:rsidP="002E3FCC">
            <w:pPr>
              <w:pStyle w:val="TAL"/>
            </w:pPr>
            <w:r w:rsidRPr="001C0FC4">
              <w:t>Make the UE (MCData client) send test file 1 (</w:t>
            </w:r>
            <w:r w:rsidR="00ED7609">
              <w:t>ANNEX</w:t>
            </w:r>
            <w:r w:rsidRPr="001C0FC4">
              <w:t xml:space="preserve"> A.2.1) for CO group FD over HTTP for non-mandatory download and with disposition request "FILE DOWNLOAD COMPLETED UPDATE".</w:t>
            </w:r>
          </w:p>
          <w:p w14:paraId="5F584D31"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99628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958B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0C4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5A7AAB" w14:textId="77777777" w:rsidR="00296E35" w:rsidRPr="001C0FC4" w:rsidRDefault="00296E35" w:rsidP="002E3FCC">
            <w:pPr>
              <w:pStyle w:val="TAC"/>
            </w:pPr>
            <w:r w:rsidRPr="001C0FC4">
              <w:t>-</w:t>
            </w:r>
          </w:p>
        </w:tc>
      </w:tr>
      <w:tr w:rsidR="00296E35" w:rsidRPr="001C0FC4" w14:paraId="249C1BD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C549884" w14:textId="77777777" w:rsidR="00296E35" w:rsidRPr="001C0FC4" w:rsidRDefault="00296E35" w:rsidP="002E3FCC">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46BCDE0" w14:textId="358ABD6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6C606FC"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606A7A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5A445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9FC06C3" w14:textId="77777777" w:rsidR="00296E35" w:rsidRPr="001C0FC4" w:rsidRDefault="00296E35" w:rsidP="002E3FCC">
            <w:pPr>
              <w:pStyle w:val="TAC"/>
            </w:pPr>
            <w:r w:rsidRPr="001C0FC4">
              <w:t>P</w:t>
            </w:r>
          </w:p>
        </w:tc>
      </w:tr>
      <w:tr w:rsidR="00296E35" w:rsidRPr="001C0FC4" w14:paraId="0596D78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3E3E484"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8C24949" w14:textId="126DEF2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40824B3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D35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3F082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276D3E" w14:textId="77777777" w:rsidR="00296E35" w:rsidRPr="001C0FC4" w:rsidRDefault="00296E35" w:rsidP="002E3FCC">
            <w:pPr>
              <w:pStyle w:val="TAC"/>
            </w:pPr>
            <w:r w:rsidRPr="001C0FC4">
              <w:t>P</w:t>
            </w:r>
          </w:p>
        </w:tc>
      </w:tr>
      <w:tr w:rsidR="00296E35" w:rsidRPr="001C0FC4" w14:paraId="519B9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D6A8CA"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74160BF2"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CD536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96DD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BF3D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BACDCB4" w14:textId="77777777" w:rsidR="00296E35" w:rsidRPr="001C0FC4" w:rsidRDefault="00296E35" w:rsidP="002E3FCC">
            <w:pPr>
              <w:pStyle w:val="TAC"/>
            </w:pPr>
            <w:r w:rsidRPr="001C0FC4">
              <w:t>P</w:t>
            </w:r>
          </w:p>
        </w:tc>
      </w:tr>
      <w:tr w:rsidR="00296E35" w:rsidRPr="001C0FC4" w14:paraId="7914A4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38A354"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49DEA1E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F549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04F0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83B9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3230E" w14:textId="77777777" w:rsidR="00296E35" w:rsidRPr="001C0FC4" w:rsidRDefault="00296E35" w:rsidP="002E3FCC">
            <w:pPr>
              <w:pStyle w:val="TAC"/>
            </w:pPr>
            <w:r w:rsidRPr="001C0FC4">
              <w:t>-</w:t>
            </w:r>
          </w:p>
        </w:tc>
      </w:tr>
      <w:tr w:rsidR="00296E35" w:rsidRPr="001C0FC4" w14:paraId="5CB7708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7ED449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6D816A" w14:textId="1D2663B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80AA5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7E47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A14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021D363" w14:textId="77777777" w:rsidR="00296E35" w:rsidRPr="001C0FC4" w:rsidRDefault="00296E35" w:rsidP="002E3FCC">
            <w:pPr>
              <w:pStyle w:val="TAC"/>
            </w:pPr>
            <w:r w:rsidRPr="001C0FC4">
              <w:t>P</w:t>
            </w:r>
          </w:p>
        </w:tc>
      </w:tr>
      <w:tr w:rsidR="00296E35" w:rsidRPr="001C0FC4" w14:paraId="75EE0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3E24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ED6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D2926F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C83E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1FED5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1DD27" w14:textId="77777777" w:rsidR="00296E35" w:rsidRPr="001C0FC4" w:rsidRDefault="00296E35" w:rsidP="002E3FCC">
            <w:pPr>
              <w:pStyle w:val="TAC"/>
            </w:pPr>
            <w:r w:rsidRPr="001C0FC4">
              <w:t>-</w:t>
            </w:r>
          </w:p>
        </w:tc>
      </w:tr>
      <w:tr w:rsidR="00296E35" w:rsidRPr="001C0FC4" w14:paraId="619C6B6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CB6A8E"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EC3A9DF" w14:textId="77777777" w:rsidR="00296E35" w:rsidRPr="001C0FC4" w:rsidRDefault="00296E35" w:rsidP="002E3FCC">
            <w:pPr>
              <w:pStyle w:val="TAL"/>
            </w:pPr>
            <w:r w:rsidRPr="001C0FC4">
              <w:t>Check: Does the UE (MCData client) notify the user that the remote Client has deferred the acceptance of the download?</w:t>
            </w:r>
          </w:p>
          <w:p w14:paraId="7358932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811E90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26863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F8CF4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3530C3" w14:textId="77777777" w:rsidR="00296E35" w:rsidRPr="001C0FC4" w:rsidRDefault="00296E35" w:rsidP="002E3FCC">
            <w:pPr>
              <w:pStyle w:val="TAC"/>
            </w:pPr>
            <w:r w:rsidRPr="001C0FC4">
              <w:t>P</w:t>
            </w:r>
          </w:p>
        </w:tc>
      </w:tr>
      <w:tr w:rsidR="00296E35" w:rsidRPr="001C0FC4" w14:paraId="4DFF701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D0271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478F97E" w14:textId="77777777" w:rsidR="00296E35" w:rsidRPr="001C0FC4" w:rsidRDefault="00296E35" w:rsidP="002E3FCC">
            <w:pPr>
              <w:pStyle w:val="TAL"/>
            </w:pPr>
            <w:r w:rsidRPr="001C0FC4">
              <w:t>Make the UE (MCData client) access the list of deferred data group communications.</w:t>
            </w:r>
          </w:p>
          <w:p w14:paraId="600849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9095D1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4450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C0251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5BD4CC" w14:textId="77777777" w:rsidR="00296E35" w:rsidRPr="001C0FC4" w:rsidRDefault="00296E35" w:rsidP="002E3FCC">
            <w:pPr>
              <w:pStyle w:val="TAC"/>
            </w:pPr>
            <w:r w:rsidRPr="001C0FC4">
              <w:t>-</w:t>
            </w:r>
          </w:p>
        </w:tc>
      </w:tr>
      <w:tr w:rsidR="00296E35" w:rsidRPr="001C0FC4" w14:paraId="0E0FB33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B7C4EB0"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AE3AD73" w14:textId="28400C11" w:rsidR="00296E35" w:rsidRPr="001C0FC4" w:rsidRDefault="00296E35" w:rsidP="002E3FCC">
            <w:pPr>
              <w:pStyle w:val="TAL"/>
            </w:pPr>
            <w:r w:rsidRPr="001C0FC4">
              <w:t>Check: Does the UE (MCData client) correctly perform procedure '</w:t>
            </w:r>
            <w:r w:rsidRPr="001C0FC4">
              <w:rPr>
                <w:b/>
                <w:bCs/>
              </w:rPr>
              <w:t>MCX SIP MESSAGE Request - Accept CO</w:t>
            </w:r>
            <w:r w:rsidRPr="001C0FC4">
              <w:rPr>
                <w:bCs/>
              </w:rPr>
              <w:t xml:space="preserve">' as described in TS </w:t>
            </w:r>
            <w:r>
              <w:rPr>
                <w:bCs/>
              </w:rPr>
              <w:t>37.579</w:t>
            </w:r>
            <w:r w:rsidRPr="001C0FC4">
              <w:rPr>
                <w:bCs/>
              </w:rPr>
              <w:t xml:space="preserve">-1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B81E3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0B27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392C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822E74A" w14:textId="77777777" w:rsidR="00296E35" w:rsidRPr="001C0FC4" w:rsidRDefault="00296E35" w:rsidP="002E3FCC">
            <w:pPr>
              <w:pStyle w:val="TAC"/>
            </w:pPr>
            <w:r w:rsidRPr="001C0FC4">
              <w:t>P</w:t>
            </w:r>
          </w:p>
        </w:tc>
      </w:tr>
      <w:tr w:rsidR="00296E35" w:rsidRPr="001C0FC4" w14:paraId="436ADB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59FFD9" w14:textId="77777777" w:rsidR="00296E35" w:rsidRPr="001C0FC4" w:rsidRDefault="00296E35" w:rsidP="002E3FCC">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6B8DF4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5A908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66F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8D6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8B9C0" w14:textId="77777777" w:rsidR="00296E35" w:rsidRPr="001C0FC4" w:rsidRDefault="00296E35" w:rsidP="002E3FCC">
            <w:pPr>
              <w:pStyle w:val="TAC"/>
            </w:pPr>
            <w:r w:rsidRPr="001C0FC4">
              <w:t>-</w:t>
            </w:r>
          </w:p>
        </w:tc>
      </w:tr>
      <w:tr w:rsidR="00296E35" w:rsidRPr="001C0FC4" w14:paraId="3FB48A6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5676B25"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B8658D0" w14:textId="77777777" w:rsidR="00296E35" w:rsidRPr="001C0FC4" w:rsidRDefault="00296E35" w:rsidP="002E3FCC">
            <w:pPr>
              <w:pStyle w:val="TAL"/>
            </w:pPr>
            <w:r w:rsidRPr="001C0FC4">
              <w:t>Check: Does the UE (MCData client) provide the list of file URLs which were deferred to the user?</w:t>
            </w:r>
          </w:p>
          <w:p w14:paraId="0C09EC7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C187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7112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DDD8DD"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7D55F44" w14:textId="77777777" w:rsidR="00296E35" w:rsidRPr="001C0FC4" w:rsidRDefault="00296E35" w:rsidP="002E3FCC">
            <w:pPr>
              <w:pStyle w:val="TAC"/>
            </w:pPr>
            <w:r w:rsidRPr="001C0FC4">
              <w:t>P</w:t>
            </w:r>
          </w:p>
        </w:tc>
      </w:tr>
      <w:tr w:rsidR="00296E35" w:rsidRPr="001C0FC4" w14:paraId="46546EC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2E249A" w14:textId="77777777" w:rsidR="00296E35" w:rsidRPr="001C0FC4" w:rsidRDefault="00296E35" w:rsidP="002E3FCC">
            <w:pPr>
              <w:pStyle w:val="TAN"/>
            </w:pPr>
            <w:r w:rsidRPr="001C0FC4">
              <w:t>NOTE 1:</w:t>
            </w:r>
            <w:r w:rsidRPr="001C0FC4">
              <w:tab/>
              <w:t>This is expected to be done via a suitable implementation dependent MMI.</w:t>
            </w:r>
          </w:p>
          <w:p w14:paraId="613EEE9A" w14:textId="77777777" w:rsidR="00296E35" w:rsidRPr="001C0FC4" w:rsidRDefault="00296E35" w:rsidP="002E3FCC">
            <w:pPr>
              <w:pStyle w:val="TAN"/>
            </w:pPr>
            <w:r w:rsidRPr="001C0FC4">
              <w:t>NOTE 2:</w:t>
            </w:r>
            <w:r w:rsidRPr="001C0FC4">
              <w:tab/>
              <w:t>Test file 1 for CO FD as specified in annex A.2.1.</w:t>
            </w:r>
          </w:p>
        </w:tc>
      </w:tr>
    </w:tbl>
    <w:p w14:paraId="302B74AF" w14:textId="77777777" w:rsidR="00296E35" w:rsidRPr="001C0FC4" w:rsidRDefault="00296E35" w:rsidP="00296E35"/>
    <w:p w14:paraId="0E28189F" w14:textId="77777777" w:rsidR="00296E35" w:rsidRPr="001C0FC4" w:rsidRDefault="00296E35" w:rsidP="00296E35">
      <w:pPr>
        <w:pStyle w:val="H6"/>
      </w:pPr>
      <w:r w:rsidRPr="001C0FC4">
        <w:t>6.2.13.3.3</w:t>
      </w:r>
      <w:r w:rsidRPr="001C0FC4">
        <w:tab/>
        <w:t>Specific message contents</w:t>
      </w:r>
    </w:p>
    <w:p w14:paraId="33454455" w14:textId="77777777" w:rsidR="00296E35" w:rsidRPr="001C0FC4" w:rsidRDefault="00296E35" w:rsidP="00296E35">
      <w:pPr>
        <w:pStyle w:val="TH"/>
      </w:pPr>
      <w:r w:rsidRPr="001C0FC4">
        <w:t>Table 6.2.13.3.3-1..6: Void</w:t>
      </w:r>
    </w:p>
    <w:p w14:paraId="035B500B" w14:textId="0F7ECA2C" w:rsidR="00296E35" w:rsidRPr="001C0FC4" w:rsidRDefault="00296E35" w:rsidP="00296E35">
      <w:pPr>
        <w:pStyle w:val="TH"/>
      </w:pPr>
      <w:r w:rsidRPr="001C0FC4">
        <w:t xml:space="preserve">Table 6.2.13.3.3-7: HTTP POST from the UE (step 3, Table 6.2.13.3.2-1;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B6D9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1A5D55" w14:textId="4AF6EDC5"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53BBD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27AF9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88121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192BCFB5"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0CC1F2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1D50C0A" w14:textId="77777777" w:rsidR="00296E35" w:rsidRPr="001C0FC4" w:rsidRDefault="00296E35" w:rsidP="002E3FCC">
            <w:pPr>
              <w:pStyle w:val="TAH"/>
            </w:pPr>
            <w:r w:rsidRPr="001C0FC4">
              <w:t>Condition</w:t>
            </w:r>
          </w:p>
        </w:tc>
      </w:tr>
      <w:tr w:rsidR="00296E35" w:rsidRPr="001C0FC4" w14:paraId="64C2E80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ECC66D"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8507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7CE94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0D27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BE8360" w14:textId="77777777" w:rsidR="00296E35" w:rsidRPr="001C0FC4" w:rsidRDefault="00296E35" w:rsidP="002E3FCC">
            <w:pPr>
              <w:pStyle w:val="TAL"/>
            </w:pPr>
          </w:p>
        </w:tc>
      </w:tr>
      <w:tr w:rsidR="00296E35" w:rsidRPr="001C0FC4" w14:paraId="6BE8CE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44BE21B"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2DFA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003D2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35C5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D72D12" w14:textId="77777777" w:rsidR="00296E35" w:rsidRPr="001C0FC4" w:rsidRDefault="00296E35" w:rsidP="002E3FCC">
            <w:pPr>
              <w:pStyle w:val="TAL"/>
            </w:pPr>
          </w:p>
        </w:tc>
      </w:tr>
      <w:tr w:rsidR="00296E35" w:rsidRPr="001C0FC4" w14:paraId="2CB9A7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D59129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2A95CD"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25C1B1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CC78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5B6FB" w14:textId="77777777" w:rsidR="00296E35" w:rsidRPr="001C0FC4" w:rsidRDefault="00296E35" w:rsidP="002E3FCC">
            <w:pPr>
              <w:pStyle w:val="TAL"/>
            </w:pPr>
          </w:p>
        </w:tc>
      </w:tr>
    </w:tbl>
    <w:p w14:paraId="696B3842" w14:textId="77777777" w:rsidR="00296E35" w:rsidRPr="001C0FC4" w:rsidRDefault="00296E35" w:rsidP="00296E35"/>
    <w:p w14:paraId="515A3908" w14:textId="77777777" w:rsidR="00296E35" w:rsidRPr="001C0FC4" w:rsidRDefault="00296E35" w:rsidP="00296E35">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E0639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AC7D1" w14:textId="40AD515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3951B9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592FF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929CC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9479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06C24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56F06A" w14:textId="77777777" w:rsidR="00296E35" w:rsidRPr="001C0FC4" w:rsidRDefault="00296E35" w:rsidP="002E3FCC">
            <w:pPr>
              <w:pStyle w:val="TAH"/>
              <w:rPr>
                <w:bCs/>
              </w:rPr>
            </w:pPr>
            <w:r w:rsidRPr="001C0FC4">
              <w:rPr>
                <w:bCs/>
              </w:rPr>
              <w:t>Condition</w:t>
            </w:r>
          </w:p>
        </w:tc>
      </w:tr>
      <w:tr w:rsidR="00296E35" w:rsidRPr="001C0FC4" w14:paraId="7E7684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F537B2C"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0A909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DC38A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770B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06F875" w14:textId="77777777" w:rsidR="00296E35" w:rsidRPr="001C0FC4" w:rsidRDefault="00296E35" w:rsidP="002E3FCC">
            <w:pPr>
              <w:pStyle w:val="TAL"/>
            </w:pPr>
          </w:p>
        </w:tc>
      </w:tr>
      <w:tr w:rsidR="00296E35" w:rsidRPr="001C0FC4" w14:paraId="551F3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D2C18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577CC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5BFB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CA3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390FC9" w14:textId="77777777" w:rsidR="00296E35" w:rsidRPr="001C0FC4" w:rsidRDefault="00296E35" w:rsidP="002E3FCC">
            <w:pPr>
              <w:pStyle w:val="TAL"/>
            </w:pPr>
          </w:p>
        </w:tc>
      </w:tr>
      <w:tr w:rsidR="00296E35" w:rsidRPr="001C0FC4" w14:paraId="5083F4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875AC"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75721C5"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14B77E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B7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C9B70" w14:textId="77777777" w:rsidR="00296E35" w:rsidRPr="001C0FC4" w:rsidRDefault="00296E35" w:rsidP="002E3FCC">
            <w:pPr>
              <w:pStyle w:val="TAL"/>
            </w:pPr>
          </w:p>
        </w:tc>
      </w:tr>
      <w:tr w:rsidR="00296E35" w:rsidRPr="001C0FC4" w14:paraId="00CFE4D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4E544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5043A47"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E3C93D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0004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11719" w14:textId="77777777" w:rsidR="00296E35" w:rsidRPr="001C0FC4" w:rsidRDefault="00296E35" w:rsidP="002E3FCC">
            <w:pPr>
              <w:pStyle w:val="TAL"/>
            </w:pPr>
          </w:p>
        </w:tc>
      </w:tr>
      <w:tr w:rsidR="00296E35" w:rsidRPr="001C0FC4" w14:paraId="553EAA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8BB067"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3FB2927"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56671EB"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62D19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34D792" w14:textId="77777777" w:rsidR="00296E35" w:rsidRPr="001C0FC4" w:rsidRDefault="00296E35" w:rsidP="002E3FCC">
            <w:pPr>
              <w:pStyle w:val="TAL"/>
            </w:pPr>
          </w:p>
        </w:tc>
      </w:tr>
    </w:tbl>
    <w:p w14:paraId="6016F5AD" w14:textId="77777777" w:rsidR="00296E35" w:rsidRPr="001C0FC4" w:rsidRDefault="00296E35" w:rsidP="00296E35"/>
    <w:p w14:paraId="6BDBDB2A" w14:textId="77777777" w:rsidR="00296E35" w:rsidRPr="001C0FC4" w:rsidRDefault="00296E35" w:rsidP="00296E35">
      <w:pPr>
        <w:pStyle w:val="TH"/>
      </w:pPr>
      <w:r w:rsidRPr="001C0FC4">
        <w:t>Table 6.2.13.3.3-9: Void</w:t>
      </w:r>
    </w:p>
    <w:p w14:paraId="6C73DAFB" w14:textId="0FB5DB9B" w:rsidR="00296E35" w:rsidRPr="001C0FC4" w:rsidRDefault="00296E35" w:rsidP="00296E35">
      <w:pPr>
        <w:pStyle w:val="TH"/>
      </w:pPr>
      <w:r w:rsidRPr="001C0FC4">
        <w:t xml:space="preserve">Table 6.2.13.3.3-10: HTTP 201 Created from the SS (step 3, Table 6.2.13.3.2-1;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10D69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3A4D1C9" w14:textId="4CDA9A4A" w:rsidR="00296E35" w:rsidRPr="001C0FC4" w:rsidRDefault="00296E35" w:rsidP="002E3FCC">
            <w:pPr>
              <w:pStyle w:val="TAL"/>
            </w:pPr>
            <w:r w:rsidRPr="001C0FC4">
              <w:t xml:space="preserve">Derivation Path: TS </w:t>
            </w:r>
            <w:r>
              <w:t>37.579</w:t>
            </w:r>
            <w:r w:rsidRPr="001C0FC4">
              <w:t>-1 [2], Table 5.5.4.7-1, condition FD_HTTP</w:t>
            </w:r>
          </w:p>
        </w:tc>
      </w:tr>
    </w:tbl>
    <w:p w14:paraId="020494FB" w14:textId="77777777" w:rsidR="00296E35" w:rsidRPr="001C0FC4" w:rsidRDefault="00296E35" w:rsidP="00296E35"/>
    <w:p w14:paraId="04D410EB" w14:textId="24310977" w:rsidR="00296E35" w:rsidRPr="001C0FC4" w:rsidRDefault="00296E35" w:rsidP="00296E35">
      <w:pPr>
        <w:pStyle w:val="TH"/>
      </w:pPr>
      <w:r w:rsidRPr="001C0FC4">
        <w:t xml:space="preserve">Table 6.2.13.3.3-11: SIP MESSAGE from the UE (step 3, Table 6.2.13.3.2-1;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EFF30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99AF89" w14:textId="53D65BF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1BCFF7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4B1D0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6367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845CA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E3624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3F6343" w14:textId="77777777" w:rsidR="00296E35" w:rsidRPr="001C0FC4" w:rsidRDefault="00296E35" w:rsidP="002E3FCC">
            <w:pPr>
              <w:pStyle w:val="TAH"/>
              <w:rPr>
                <w:bCs/>
              </w:rPr>
            </w:pPr>
            <w:r w:rsidRPr="001C0FC4">
              <w:rPr>
                <w:bCs/>
              </w:rPr>
              <w:t>Condition</w:t>
            </w:r>
          </w:p>
        </w:tc>
      </w:tr>
      <w:tr w:rsidR="00296E35" w:rsidRPr="001C0FC4" w14:paraId="64D1CC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B551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0C2C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2609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3CB5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0A3CF8" w14:textId="77777777" w:rsidR="00296E35" w:rsidRPr="001C0FC4" w:rsidRDefault="00296E35" w:rsidP="002E3FCC">
            <w:pPr>
              <w:pStyle w:val="TAL"/>
            </w:pPr>
          </w:p>
        </w:tc>
      </w:tr>
      <w:tr w:rsidR="00296E35" w:rsidRPr="001C0FC4" w14:paraId="5AB2FF7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9E9B7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BE3B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FF99F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C186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5EF392" w14:textId="77777777" w:rsidR="00296E35" w:rsidRPr="001C0FC4" w:rsidRDefault="00296E35" w:rsidP="002E3FCC">
            <w:pPr>
              <w:pStyle w:val="TAL"/>
            </w:pPr>
          </w:p>
        </w:tc>
      </w:tr>
      <w:tr w:rsidR="00296E35" w:rsidRPr="001C0FC4" w14:paraId="5C2202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FFEA8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5E709" w14:textId="77777777" w:rsidR="00296E35" w:rsidRPr="001C0FC4" w:rsidRDefault="00296E35" w:rsidP="002E3FCC">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40D06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BF72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9B914D" w14:textId="77777777" w:rsidR="00296E35" w:rsidRPr="001C0FC4" w:rsidRDefault="00296E35" w:rsidP="002E3FCC">
            <w:pPr>
              <w:pStyle w:val="TAL"/>
            </w:pPr>
          </w:p>
        </w:tc>
      </w:tr>
      <w:tr w:rsidR="00296E35" w:rsidRPr="001C0FC4" w14:paraId="0F260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BE265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D111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95485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482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F91B9" w14:textId="77777777" w:rsidR="00296E35" w:rsidRPr="001C0FC4" w:rsidRDefault="00296E35" w:rsidP="002E3FCC">
            <w:pPr>
              <w:pStyle w:val="TAL"/>
            </w:pPr>
          </w:p>
        </w:tc>
      </w:tr>
      <w:tr w:rsidR="00296E35" w:rsidRPr="001C0FC4" w14:paraId="3F55A3A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0AB36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0B276" w14:textId="77777777" w:rsidR="00296E35" w:rsidRPr="001C0FC4" w:rsidRDefault="00296E35" w:rsidP="002E3FCC">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5D1B160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282C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191DC" w14:textId="77777777" w:rsidR="00296E35" w:rsidRPr="001C0FC4" w:rsidRDefault="00296E35" w:rsidP="002E3FCC">
            <w:pPr>
              <w:pStyle w:val="TAL"/>
            </w:pPr>
          </w:p>
        </w:tc>
      </w:tr>
    </w:tbl>
    <w:p w14:paraId="537310E2" w14:textId="77777777" w:rsidR="00296E35" w:rsidRPr="001C0FC4" w:rsidRDefault="00296E35" w:rsidP="00296E35"/>
    <w:p w14:paraId="005B8D31" w14:textId="77777777" w:rsidR="00296E35" w:rsidRPr="001C0FC4" w:rsidRDefault="00296E35" w:rsidP="00296E35">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1F2A7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44312B" w14:textId="39CCBE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772591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AC27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830C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7415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E1A44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69230C" w14:textId="77777777" w:rsidR="00296E35" w:rsidRPr="001C0FC4" w:rsidRDefault="00296E35" w:rsidP="002E3FCC">
            <w:pPr>
              <w:pStyle w:val="TAH"/>
              <w:rPr>
                <w:bCs/>
              </w:rPr>
            </w:pPr>
            <w:r w:rsidRPr="001C0FC4">
              <w:rPr>
                <w:bCs/>
              </w:rPr>
              <w:t>Condition</w:t>
            </w:r>
          </w:p>
        </w:tc>
      </w:tr>
      <w:tr w:rsidR="00296E35" w:rsidRPr="001C0FC4" w14:paraId="3FC149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0265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45AA0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DCAA7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3A5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5F515E" w14:textId="77777777" w:rsidR="00296E35" w:rsidRPr="001C0FC4" w:rsidRDefault="00296E35" w:rsidP="002E3FCC">
            <w:pPr>
              <w:pStyle w:val="TAL"/>
            </w:pPr>
          </w:p>
        </w:tc>
      </w:tr>
      <w:tr w:rsidR="00296E35" w:rsidRPr="001C0FC4" w14:paraId="5CDEC5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3668D1"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600A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84306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E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F5AC46" w14:textId="77777777" w:rsidR="00296E35" w:rsidRPr="001C0FC4" w:rsidRDefault="00296E35" w:rsidP="002E3FCC">
            <w:pPr>
              <w:pStyle w:val="TAL"/>
            </w:pPr>
          </w:p>
        </w:tc>
      </w:tr>
      <w:tr w:rsidR="00296E35" w:rsidRPr="001C0FC4" w14:paraId="1FEE5D1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4247EC"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ECE057F"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0B5AE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E23B0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FF5861" w14:textId="77777777" w:rsidR="00296E35" w:rsidRPr="001C0FC4" w:rsidRDefault="00296E35" w:rsidP="002E3FCC">
            <w:pPr>
              <w:pStyle w:val="TAL"/>
            </w:pPr>
          </w:p>
        </w:tc>
      </w:tr>
    </w:tbl>
    <w:p w14:paraId="16767C73" w14:textId="77777777" w:rsidR="00296E35" w:rsidRPr="001C0FC4" w:rsidRDefault="00296E35" w:rsidP="00296E35"/>
    <w:p w14:paraId="5A90FEA0" w14:textId="77777777" w:rsidR="00296E35" w:rsidRPr="001C0FC4" w:rsidRDefault="00296E35" w:rsidP="00296E35">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086C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851878" w14:textId="7EE297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164A04FF" w14:textId="77777777" w:rsidR="00296E35" w:rsidRPr="001C0FC4" w:rsidRDefault="00296E35" w:rsidP="00296E35"/>
    <w:p w14:paraId="30AE715F" w14:textId="71714F74" w:rsidR="00296E35" w:rsidRPr="001C0FC4" w:rsidRDefault="00296E35" w:rsidP="00296E35">
      <w:pPr>
        <w:pStyle w:val="TH"/>
      </w:pPr>
      <w:r w:rsidRPr="001C0FC4">
        <w:t>Table 6.2.13.3.3-13: SIP MESSAGE from the SS (step 7, Table 6.2.13.3.2-1;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8B288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400EF9" w14:textId="2269BD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B79DE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9F3E4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25053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458CC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37B0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85722C" w14:textId="77777777" w:rsidR="00296E35" w:rsidRPr="001C0FC4" w:rsidRDefault="00296E35" w:rsidP="002E3FCC">
            <w:pPr>
              <w:pStyle w:val="TAH"/>
              <w:rPr>
                <w:bCs/>
              </w:rPr>
            </w:pPr>
            <w:r w:rsidRPr="001C0FC4">
              <w:rPr>
                <w:bCs/>
              </w:rPr>
              <w:t>Condition</w:t>
            </w:r>
          </w:p>
        </w:tc>
      </w:tr>
      <w:tr w:rsidR="00296E35" w:rsidRPr="001C0FC4" w14:paraId="49CA35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579AC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DA66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A35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201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009111" w14:textId="77777777" w:rsidR="00296E35" w:rsidRPr="001C0FC4" w:rsidRDefault="00296E35" w:rsidP="002E3FCC">
            <w:pPr>
              <w:pStyle w:val="TAL"/>
            </w:pPr>
          </w:p>
        </w:tc>
      </w:tr>
      <w:tr w:rsidR="00296E35" w:rsidRPr="001C0FC4" w14:paraId="5FB9CA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69F705"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3677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81E77E"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9AA8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38C3BC" w14:textId="77777777" w:rsidR="00296E35" w:rsidRPr="001C0FC4" w:rsidRDefault="00296E35" w:rsidP="002E3FCC">
            <w:pPr>
              <w:pStyle w:val="TAL"/>
            </w:pPr>
          </w:p>
        </w:tc>
      </w:tr>
      <w:tr w:rsidR="00296E35" w:rsidRPr="001C0FC4" w14:paraId="03AEB4D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9F595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32D95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22C983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C0E0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2882B" w14:textId="77777777" w:rsidR="00296E35" w:rsidRPr="001C0FC4" w:rsidRDefault="00296E35" w:rsidP="002E3FCC">
            <w:pPr>
              <w:pStyle w:val="TAL"/>
            </w:pPr>
          </w:p>
        </w:tc>
      </w:tr>
      <w:tr w:rsidR="00296E35" w:rsidRPr="001C0FC4" w14:paraId="6575F1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5B453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87B04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6A908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D3870A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77591" w14:textId="77777777" w:rsidR="00296E35" w:rsidRPr="001C0FC4" w:rsidRDefault="00296E35" w:rsidP="002E3FCC">
            <w:pPr>
              <w:pStyle w:val="TAL"/>
            </w:pPr>
          </w:p>
        </w:tc>
      </w:tr>
      <w:tr w:rsidR="00296E35" w:rsidRPr="001C0FC4" w14:paraId="1FCE68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C078B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E35A00" w14:textId="77777777" w:rsidR="00296E35" w:rsidRPr="001C0FC4" w:rsidRDefault="00296E35" w:rsidP="002E3FCC">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F0065E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30A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BC702" w14:textId="77777777" w:rsidR="00296E35" w:rsidRPr="001C0FC4" w:rsidRDefault="00296E35" w:rsidP="002E3FCC">
            <w:pPr>
              <w:pStyle w:val="TAL"/>
            </w:pPr>
          </w:p>
        </w:tc>
      </w:tr>
    </w:tbl>
    <w:p w14:paraId="4C804983" w14:textId="77777777" w:rsidR="00296E35" w:rsidRPr="001C0FC4" w:rsidRDefault="00296E35" w:rsidP="00296E35"/>
    <w:p w14:paraId="70911063" w14:textId="77777777" w:rsidR="00296E35" w:rsidRPr="001C0FC4" w:rsidRDefault="00296E35" w:rsidP="00296E35">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A7340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82E9217" w14:textId="3A9972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57787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83C8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BB86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5DD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ECFF0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00EC5C" w14:textId="77777777" w:rsidR="00296E35" w:rsidRPr="001C0FC4" w:rsidRDefault="00296E35" w:rsidP="002E3FCC">
            <w:pPr>
              <w:pStyle w:val="TAH"/>
              <w:rPr>
                <w:bCs/>
              </w:rPr>
            </w:pPr>
            <w:r w:rsidRPr="001C0FC4">
              <w:rPr>
                <w:bCs/>
              </w:rPr>
              <w:t>Condition</w:t>
            </w:r>
          </w:p>
        </w:tc>
      </w:tr>
      <w:tr w:rsidR="00296E35" w:rsidRPr="001C0FC4" w14:paraId="74AA42C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242E76"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1736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88A6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6AC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E7639" w14:textId="77777777" w:rsidR="00296E35" w:rsidRPr="001C0FC4" w:rsidRDefault="00296E35" w:rsidP="002E3FCC">
            <w:pPr>
              <w:pStyle w:val="TAL"/>
            </w:pPr>
          </w:p>
        </w:tc>
      </w:tr>
      <w:tr w:rsidR="00296E35" w:rsidRPr="001C0FC4" w14:paraId="01205F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D0662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EB66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C9B8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3E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1798A" w14:textId="77777777" w:rsidR="00296E35" w:rsidRPr="001C0FC4" w:rsidRDefault="00296E35" w:rsidP="002E3FCC">
            <w:pPr>
              <w:pStyle w:val="TAL"/>
            </w:pPr>
          </w:p>
        </w:tc>
      </w:tr>
      <w:tr w:rsidR="00296E35" w:rsidRPr="001C0FC4" w14:paraId="7DE5B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062091"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501C3005"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46B10D9" w14:textId="3C9C3790"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7A7237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BFDF4A" w14:textId="77777777" w:rsidR="00296E35" w:rsidRPr="001C0FC4" w:rsidRDefault="00296E35" w:rsidP="002E3FCC">
            <w:pPr>
              <w:pStyle w:val="TAL"/>
            </w:pPr>
          </w:p>
        </w:tc>
      </w:tr>
    </w:tbl>
    <w:p w14:paraId="71ED6C25" w14:textId="77777777" w:rsidR="00296E35" w:rsidRPr="001C0FC4" w:rsidRDefault="00296E35" w:rsidP="00296E35"/>
    <w:p w14:paraId="3C5AC672" w14:textId="77777777" w:rsidR="00296E35" w:rsidRPr="001C0FC4" w:rsidRDefault="00296E35" w:rsidP="00296E35">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37600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7BD8C3" w14:textId="073EED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726C7078" w14:textId="77777777" w:rsidR="00296E35" w:rsidRPr="001C0FC4" w:rsidRDefault="00296E35" w:rsidP="00296E35"/>
    <w:p w14:paraId="45239535" w14:textId="2ECCF2C8" w:rsidR="00296E35" w:rsidRPr="001C0FC4" w:rsidRDefault="00296E35" w:rsidP="00296E35">
      <w:pPr>
        <w:pStyle w:val="TH"/>
      </w:pPr>
      <w:r w:rsidRPr="001C0FC4">
        <w:t>Table 6.2.13.3.3-16: SIP MESSAGE from the UE (step 11, Table 6.2.13.3.2-1;</w:t>
      </w:r>
      <w:r w:rsidRPr="001C0FC4">
        <w:br/>
        <w:t xml:space="preserve">step 2,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F3C5F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1FD9D1" w14:textId="705FC67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w:t>
            </w:r>
          </w:p>
        </w:tc>
      </w:tr>
      <w:tr w:rsidR="00296E35" w:rsidRPr="001C0FC4" w14:paraId="1A99D9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FDB66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4B320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C3C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38AB5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115FED" w14:textId="77777777" w:rsidR="00296E35" w:rsidRPr="001C0FC4" w:rsidRDefault="00296E35" w:rsidP="002E3FCC">
            <w:pPr>
              <w:pStyle w:val="TAH"/>
              <w:rPr>
                <w:bCs/>
              </w:rPr>
            </w:pPr>
            <w:r w:rsidRPr="001C0FC4">
              <w:rPr>
                <w:bCs/>
              </w:rPr>
              <w:t>Condition</w:t>
            </w:r>
          </w:p>
        </w:tc>
      </w:tr>
      <w:tr w:rsidR="00296E35" w:rsidRPr="001C0FC4" w14:paraId="4A5E50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3D7589" w14:textId="77777777" w:rsidR="00296E35" w:rsidRPr="001C0FC4" w:rsidRDefault="00296E35" w:rsidP="002E3FCC">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1FD2D00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5836C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E310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FBD670" w14:textId="77777777" w:rsidR="00296E35" w:rsidRPr="001C0FC4" w:rsidRDefault="00296E35" w:rsidP="002E3FCC">
            <w:pPr>
              <w:pStyle w:val="TAL"/>
            </w:pPr>
          </w:p>
        </w:tc>
      </w:tr>
      <w:tr w:rsidR="00296E35" w:rsidRPr="001C0FC4" w14:paraId="67742E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3FE886" w14:textId="77777777" w:rsidR="00296E35" w:rsidRPr="001C0FC4" w:rsidRDefault="00296E35" w:rsidP="002E3FCC">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71C81360" w14:textId="77777777" w:rsidR="00296E35" w:rsidRPr="001C0FC4" w:rsidRDefault="00296E35" w:rsidP="002E3FCC">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39C3AA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828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8124F9" w14:textId="77777777" w:rsidR="00296E35" w:rsidRPr="001C0FC4" w:rsidRDefault="00296E35" w:rsidP="002E3FCC">
            <w:pPr>
              <w:pStyle w:val="TAL"/>
            </w:pPr>
          </w:p>
        </w:tc>
      </w:tr>
      <w:tr w:rsidR="00296E35" w:rsidRPr="001C0FC4" w14:paraId="50110C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19D73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D623A2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5E27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18E6E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6776" w14:textId="77777777" w:rsidR="00296E35" w:rsidRPr="001C0FC4" w:rsidRDefault="00296E35" w:rsidP="002E3FCC">
            <w:pPr>
              <w:pStyle w:val="TAL"/>
            </w:pPr>
          </w:p>
        </w:tc>
      </w:tr>
      <w:tr w:rsidR="00296E35" w:rsidRPr="001C0FC4" w14:paraId="5127DD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19ADC5"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92C308A" w14:textId="77777777" w:rsidR="00296E35" w:rsidRPr="001C0FC4" w:rsidRDefault="00296E35" w:rsidP="002E3FCC">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1F4EED0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E8300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86B058" w14:textId="77777777" w:rsidR="00296E35" w:rsidRPr="001C0FC4" w:rsidRDefault="00296E35" w:rsidP="002E3FCC">
            <w:pPr>
              <w:pStyle w:val="TAL"/>
            </w:pPr>
          </w:p>
        </w:tc>
      </w:tr>
    </w:tbl>
    <w:p w14:paraId="01771C1D" w14:textId="77777777" w:rsidR="00296E35" w:rsidRPr="001C0FC4" w:rsidRDefault="00296E35" w:rsidP="00296E35"/>
    <w:p w14:paraId="517E3A2F" w14:textId="77777777" w:rsidR="00296E35" w:rsidRPr="001C0FC4" w:rsidRDefault="00296E35" w:rsidP="00296E35">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87FC885" w14:textId="77777777" w:rsidTr="002E3FCC">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8AF902" w14:textId="77777777" w:rsidR="00296E35" w:rsidRPr="001C0FC4" w:rsidRDefault="00296E35" w:rsidP="002E3FCC">
            <w:pPr>
              <w:pStyle w:val="TAL"/>
              <w:rPr>
                <w:rFonts w:cs="Arial"/>
                <w:szCs w:val="18"/>
              </w:rPr>
            </w:pPr>
            <w:r w:rsidRPr="001C0FC4">
              <w:rPr>
                <w:rFonts w:cs="Arial"/>
                <w:szCs w:val="18"/>
              </w:rPr>
              <w:t>Derivation Path: TS 24.282 [31], clause 15.1.11</w:t>
            </w:r>
          </w:p>
        </w:tc>
      </w:tr>
      <w:tr w:rsidR="00296E35" w:rsidRPr="001C0FC4" w14:paraId="1E0CA8FD"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93C8D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19CCF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9F0F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EBCA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5991D7A" w14:textId="77777777" w:rsidR="00296E35" w:rsidRPr="001C0FC4" w:rsidRDefault="00296E35" w:rsidP="002E3FCC">
            <w:pPr>
              <w:pStyle w:val="TAH"/>
              <w:rPr>
                <w:bCs/>
              </w:rPr>
            </w:pPr>
            <w:r w:rsidRPr="001C0FC4">
              <w:rPr>
                <w:bCs/>
              </w:rPr>
              <w:t>Condition</w:t>
            </w:r>
          </w:p>
        </w:tc>
      </w:tr>
      <w:tr w:rsidR="00296E35" w:rsidRPr="001C0FC4" w14:paraId="0D1A0A84"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6BBB951" w14:textId="77777777" w:rsidR="00296E35" w:rsidRPr="001C0FC4" w:rsidRDefault="00296E35" w:rsidP="002E3FCC">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4AC1363C" w14:textId="77777777" w:rsidR="00296E35" w:rsidRPr="001C0FC4" w:rsidRDefault="00296E35" w:rsidP="002E3FCC">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714A8585" w14:textId="77777777" w:rsidR="00296E35" w:rsidRPr="001C0FC4" w:rsidRDefault="00296E35" w:rsidP="002E3FCC">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2F12478" w14:textId="77777777" w:rsidR="00296E35" w:rsidRPr="001C0FC4" w:rsidRDefault="00296E35" w:rsidP="002E3FCC">
            <w:pPr>
              <w:pStyle w:val="TAL"/>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810F1D4" w14:textId="77777777" w:rsidR="00296E35" w:rsidRPr="001C0FC4" w:rsidRDefault="00296E35" w:rsidP="002E3FCC">
            <w:pPr>
              <w:pStyle w:val="TAL"/>
            </w:pPr>
          </w:p>
        </w:tc>
      </w:tr>
    </w:tbl>
    <w:p w14:paraId="3B121BC8" w14:textId="77777777" w:rsidR="00296E35" w:rsidRPr="001C0FC4" w:rsidRDefault="00296E35" w:rsidP="00296E35"/>
    <w:p w14:paraId="40C0997A" w14:textId="1F559112" w:rsidR="00296E35" w:rsidRPr="001C0FC4" w:rsidRDefault="00296E35" w:rsidP="00296E35">
      <w:pPr>
        <w:pStyle w:val="TH"/>
      </w:pPr>
      <w:r w:rsidRPr="001C0FC4">
        <w:t>Table 6.2.13.3.3-18: SIP MESSAGE from the SS (step 11, Table 6.2.13.3.2-1;</w:t>
      </w:r>
      <w:r w:rsidRPr="001C0FC4">
        <w:br/>
        <w:t xml:space="preserve">step 4,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0DA4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CCC4A6" w14:textId="2E8C6C0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w:t>
            </w:r>
          </w:p>
        </w:tc>
      </w:tr>
      <w:tr w:rsidR="00296E35" w:rsidRPr="001C0FC4" w14:paraId="06C67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E3156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B83BE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DEC4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B28AD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286570D" w14:textId="77777777" w:rsidR="00296E35" w:rsidRPr="001C0FC4" w:rsidRDefault="00296E35" w:rsidP="002E3FCC">
            <w:pPr>
              <w:pStyle w:val="TAH"/>
              <w:rPr>
                <w:bCs/>
              </w:rPr>
            </w:pPr>
            <w:r w:rsidRPr="001C0FC4">
              <w:rPr>
                <w:bCs/>
              </w:rPr>
              <w:t>Condition</w:t>
            </w:r>
          </w:p>
        </w:tc>
      </w:tr>
      <w:tr w:rsidR="00296E35" w:rsidRPr="001C0FC4" w14:paraId="3049F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E720D3" w14:textId="77777777" w:rsidR="00296E35" w:rsidRPr="001C0FC4" w:rsidRDefault="00296E35" w:rsidP="002E3FCC">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E2E1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8EAC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82F4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E640A0" w14:textId="77777777" w:rsidR="00296E35" w:rsidRPr="001C0FC4" w:rsidRDefault="00296E35" w:rsidP="002E3FCC">
            <w:pPr>
              <w:pStyle w:val="TAL"/>
            </w:pPr>
          </w:p>
        </w:tc>
      </w:tr>
      <w:tr w:rsidR="00296E35" w:rsidRPr="001C0FC4" w14:paraId="451C53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66B7B" w14:textId="77777777" w:rsidR="00296E35" w:rsidRPr="001C0FC4" w:rsidRDefault="00296E35" w:rsidP="002E3FCC">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5CE6049B" w14:textId="77777777" w:rsidR="00296E35" w:rsidRPr="001C0FC4" w:rsidRDefault="00296E35" w:rsidP="002E3FCC">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F4B8D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84C2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014B2CD" w14:textId="77777777" w:rsidR="00296E35" w:rsidRPr="001C0FC4" w:rsidRDefault="00296E35" w:rsidP="002E3FCC">
            <w:pPr>
              <w:pStyle w:val="TAL"/>
            </w:pPr>
          </w:p>
        </w:tc>
      </w:tr>
      <w:tr w:rsidR="00296E35" w:rsidRPr="001C0FC4" w14:paraId="1FB55A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A9938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8E4C9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C1BD6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4A4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33BBB9" w14:textId="77777777" w:rsidR="00296E35" w:rsidRPr="001C0FC4" w:rsidRDefault="00296E35" w:rsidP="002E3FCC">
            <w:pPr>
              <w:pStyle w:val="TAL"/>
            </w:pPr>
          </w:p>
        </w:tc>
      </w:tr>
      <w:tr w:rsidR="00296E35" w:rsidRPr="001C0FC4" w14:paraId="6622AAC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6E5B8B"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3BA995F" w14:textId="77777777" w:rsidR="00296E35" w:rsidRPr="001C0FC4" w:rsidRDefault="00296E35" w:rsidP="002E3FCC">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489A9BF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5F27E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9BCF3" w14:textId="77777777" w:rsidR="00296E35" w:rsidRPr="001C0FC4" w:rsidRDefault="00296E35" w:rsidP="002E3FCC">
            <w:pPr>
              <w:pStyle w:val="TAL"/>
            </w:pPr>
          </w:p>
        </w:tc>
      </w:tr>
    </w:tbl>
    <w:p w14:paraId="5AFEF287" w14:textId="77777777" w:rsidR="00296E35" w:rsidRPr="001C0FC4" w:rsidRDefault="00296E35" w:rsidP="00296E35"/>
    <w:p w14:paraId="01AB1B82" w14:textId="77777777" w:rsidR="00296E35" w:rsidRPr="001C0FC4" w:rsidRDefault="00296E35" w:rsidP="00296E35">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388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C4B0460" w14:textId="77777777" w:rsidR="00296E35" w:rsidRPr="001C0FC4" w:rsidRDefault="00296E35" w:rsidP="002E3FCC">
            <w:pPr>
              <w:pStyle w:val="TAL"/>
              <w:rPr>
                <w:rFonts w:cs="Arial"/>
                <w:szCs w:val="18"/>
              </w:rPr>
            </w:pPr>
            <w:r w:rsidRPr="001C0FC4">
              <w:rPr>
                <w:rFonts w:cs="Arial"/>
                <w:szCs w:val="18"/>
              </w:rPr>
              <w:t>Derivation Path: TS 24.282 [31], clause 15.1.12</w:t>
            </w:r>
          </w:p>
        </w:tc>
      </w:tr>
      <w:tr w:rsidR="00296E35" w:rsidRPr="001C0FC4" w14:paraId="6976E3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CA8A7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2F2A7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CB6E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82759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8E522DA" w14:textId="77777777" w:rsidR="00296E35" w:rsidRPr="001C0FC4" w:rsidRDefault="00296E35" w:rsidP="002E3FCC">
            <w:pPr>
              <w:pStyle w:val="TAH"/>
              <w:rPr>
                <w:bCs/>
              </w:rPr>
            </w:pPr>
            <w:r w:rsidRPr="001C0FC4">
              <w:rPr>
                <w:bCs/>
              </w:rPr>
              <w:t>Condition</w:t>
            </w:r>
          </w:p>
        </w:tc>
      </w:tr>
      <w:tr w:rsidR="00296E35" w:rsidRPr="001C0FC4" w14:paraId="6D44E9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06860E" w14:textId="77777777" w:rsidR="00296E35" w:rsidRPr="001C0FC4" w:rsidRDefault="00296E35" w:rsidP="002E3FCC">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42518B45" w14:textId="77777777" w:rsidR="00296E35" w:rsidRPr="001C0FC4" w:rsidRDefault="00296E35" w:rsidP="002E3FCC">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4D58BB25" w14:textId="77777777" w:rsidR="00296E35" w:rsidRPr="001C0FC4" w:rsidRDefault="00296E35" w:rsidP="002E3FCC">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6010558D" w14:textId="77777777" w:rsidR="00296E35" w:rsidRPr="001C0FC4" w:rsidRDefault="00296E35" w:rsidP="002E3FCC">
            <w:pPr>
              <w:pStyle w:val="TAL"/>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6DAEFDA1" w14:textId="77777777" w:rsidR="00296E35" w:rsidRPr="001C0FC4" w:rsidRDefault="00296E35" w:rsidP="002E3FCC">
            <w:pPr>
              <w:pStyle w:val="TAL"/>
            </w:pPr>
          </w:p>
        </w:tc>
      </w:tr>
      <w:tr w:rsidR="00296E35" w:rsidRPr="001C0FC4" w14:paraId="3699F9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C0749B" w14:textId="77777777" w:rsidR="00296E35" w:rsidRPr="001C0FC4" w:rsidRDefault="00296E35" w:rsidP="002E3FCC">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7D462291" w14:textId="77777777" w:rsidR="00296E35" w:rsidRPr="001C0FC4" w:rsidRDefault="00296E35" w:rsidP="002E3FCC">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06A900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8D905A" w14:textId="77777777" w:rsidR="00296E35" w:rsidRPr="001C0FC4" w:rsidRDefault="00296E35" w:rsidP="002E3FCC">
            <w:pPr>
              <w:pStyle w:val="TAL"/>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7DE789AF" w14:textId="77777777" w:rsidR="00296E35" w:rsidRPr="001C0FC4" w:rsidRDefault="00296E35" w:rsidP="002E3FCC">
            <w:pPr>
              <w:pStyle w:val="TAL"/>
            </w:pPr>
          </w:p>
        </w:tc>
      </w:tr>
      <w:tr w:rsidR="00296E35" w:rsidRPr="001C0FC4" w14:paraId="33EED20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B339C" w14:textId="77777777" w:rsidR="00296E35" w:rsidRPr="001C0FC4" w:rsidRDefault="00296E35" w:rsidP="002E3FCC">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7EF7C614" w14:textId="77777777" w:rsidR="00296E35" w:rsidRPr="001C0FC4" w:rsidRDefault="00296E35" w:rsidP="002E3FCC">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276E8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BD6F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5D5766" w14:textId="77777777" w:rsidR="00296E35" w:rsidRPr="001C0FC4" w:rsidRDefault="00296E35" w:rsidP="002E3FCC">
            <w:pPr>
              <w:pStyle w:val="TAL"/>
            </w:pPr>
          </w:p>
        </w:tc>
      </w:tr>
      <w:tr w:rsidR="00296E35" w:rsidRPr="001C0FC4" w14:paraId="37CD2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FD0912" w14:textId="77777777" w:rsidR="00296E35" w:rsidRPr="001C0FC4" w:rsidRDefault="00296E35" w:rsidP="002E3FCC">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6551FB43" w14:textId="77777777" w:rsidR="00296E35" w:rsidRPr="001C0FC4" w:rsidRDefault="00296E35" w:rsidP="002E3FCC">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5211F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2CC87A8" w14:textId="77777777" w:rsidR="00296E35" w:rsidRPr="001C0FC4" w:rsidRDefault="00296E35" w:rsidP="002E3FCC">
            <w:pPr>
              <w:pStyle w:val="TAL"/>
            </w:pPr>
            <w:r w:rsidRPr="001C0FC4">
              <w:rPr>
                <w:rFonts w:cs="Arial"/>
                <w:szCs w:val="18"/>
              </w:rPr>
              <w:t>TS 24.282 [31] clauses 11.3.3.2 and 15.2.13</w:t>
            </w:r>
          </w:p>
        </w:tc>
        <w:tc>
          <w:tcPr>
            <w:tcW w:w="1135" w:type="dxa"/>
            <w:tcBorders>
              <w:top w:val="single" w:sz="4" w:space="0" w:color="auto"/>
              <w:left w:val="single" w:sz="4" w:space="0" w:color="auto"/>
              <w:bottom w:val="single" w:sz="4" w:space="0" w:color="auto"/>
              <w:right w:val="single" w:sz="4" w:space="0" w:color="auto"/>
            </w:tcBorders>
          </w:tcPr>
          <w:p w14:paraId="6B7D0F9F" w14:textId="77777777" w:rsidR="00296E35" w:rsidRPr="001C0FC4" w:rsidRDefault="00296E35" w:rsidP="002E3FCC">
            <w:pPr>
              <w:pStyle w:val="TAL"/>
            </w:pPr>
          </w:p>
        </w:tc>
      </w:tr>
      <w:tr w:rsidR="00296E35" w:rsidRPr="001C0FC4" w14:paraId="0CA6AA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59CF3E" w14:textId="77777777" w:rsidR="00296E35" w:rsidRPr="001C0FC4" w:rsidRDefault="00296E35" w:rsidP="002E3FCC">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717066DF" w14:textId="77777777" w:rsidR="00296E35" w:rsidRPr="001C0FC4" w:rsidRDefault="00296E35" w:rsidP="002E3FCC">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002761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DB6D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E5243" w14:textId="77777777" w:rsidR="00296E35" w:rsidRPr="001C0FC4" w:rsidRDefault="00296E35" w:rsidP="002E3FCC">
            <w:pPr>
              <w:pStyle w:val="TAL"/>
            </w:pPr>
          </w:p>
        </w:tc>
      </w:tr>
      <w:tr w:rsidR="00296E35" w:rsidRPr="001C0FC4" w14:paraId="64BBD5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0017" w14:textId="77777777" w:rsidR="00296E35" w:rsidRPr="001C0FC4" w:rsidRDefault="00296E35" w:rsidP="002E3FCC">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6136931" w14:textId="77777777" w:rsidR="00296E35" w:rsidRPr="001C0FC4" w:rsidRDefault="00296E35" w:rsidP="002E3FCC">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1B759F0" w14:textId="77777777" w:rsidR="00296E35" w:rsidRPr="001C0FC4" w:rsidRDefault="00296E35" w:rsidP="002E3FCC">
            <w:pPr>
              <w:pStyle w:val="TAL"/>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12021D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4DAD3" w14:textId="77777777" w:rsidR="00296E35" w:rsidRPr="001C0FC4" w:rsidRDefault="00296E35" w:rsidP="002E3FCC">
            <w:pPr>
              <w:pStyle w:val="TAL"/>
            </w:pPr>
          </w:p>
        </w:tc>
      </w:tr>
      <w:tr w:rsidR="00296E35" w:rsidRPr="001C0FC4" w14:paraId="61E827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030AD4" w14:textId="77777777" w:rsidR="00296E35" w:rsidRPr="001C0FC4" w:rsidRDefault="00296E35" w:rsidP="002E3FCC">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30C31AB8" w14:textId="77777777" w:rsidR="00296E35" w:rsidRPr="001C0FC4" w:rsidRDefault="00296E35" w:rsidP="002E3FCC">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7E4C5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89D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6E20AA" w14:textId="77777777" w:rsidR="00296E35" w:rsidRPr="001C0FC4" w:rsidRDefault="00296E35" w:rsidP="002E3FCC">
            <w:pPr>
              <w:pStyle w:val="TAL"/>
            </w:pPr>
          </w:p>
        </w:tc>
      </w:tr>
      <w:tr w:rsidR="00296E35" w:rsidRPr="001C0FC4" w14:paraId="620553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46CC86" w14:textId="77777777" w:rsidR="00296E35" w:rsidRPr="001C0FC4" w:rsidRDefault="00296E35" w:rsidP="002E3FCC">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1120FEC2"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39DA164B"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7E960F76" w14:textId="77777777" w:rsidR="00296E35" w:rsidRPr="001C0FC4" w:rsidRDefault="00296E35" w:rsidP="002E3FCC">
            <w:pPr>
              <w:pStyle w:val="TAL"/>
            </w:pPr>
            <w:r w:rsidRPr="001C0FC4">
              <w:rPr>
                <w:rFonts w:cs="Arial"/>
                <w:szCs w:val="18"/>
              </w:rPr>
              <w:t>TS 24.282 [31] clause 15.2.14</w:t>
            </w:r>
          </w:p>
        </w:tc>
        <w:tc>
          <w:tcPr>
            <w:tcW w:w="1135" w:type="dxa"/>
            <w:tcBorders>
              <w:top w:val="single" w:sz="4" w:space="0" w:color="auto"/>
              <w:left w:val="single" w:sz="4" w:space="0" w:color="auto"/>
              <w:bottom w:val="single" w:sz="4" w:space="0" w:color="auto"/>
              <w:right w:val="single" w:sz="4" w:space="0" w:color="auto"/>
            </w:tcBorders>
          </w:tcPr>
          <w:p w14:paraId="5DDC285D" w14:textId="77777777" w:rsidR="00296E35" w:rsidRPr="001C0FC4" w:rsidRDefault="00296E35" w:rsidP="002E3FCC">
            <w:pPr>
              <w:pStyle w:val="TAL"/>
            </w:pPr>
          </w:p>
        </w:tc>
      </w:tr>
      <w:tr w:rsidR="00296E35" w:rsidRPr="001C0FC4" w14:paraId="21F8D2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E35B2" w14:textId="77777777" w:rsidR="00296E35" w:rsidRPr="001C0FC4" w:rsidRDefault="00296E35" w:rsidP="002E3FCC">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63EB0E1"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145897"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6D978EAE" w14:textId="77777777" w:rsidR="00296E35" w:rsidRPr="001C0FC4" w:rsidRDefault="00296E35" w:rsidP="002E3FCC">
            <w:pPr>
              <w:pStyle w:val="TAL"/>
            </w:pPr>
            <w:r w:rsidRPr="001C0FC4">
              <w:rPr>
                <w:rFonts w:cs="Arial"/>
                <w:szCs w:val="18"/>
              </w:rPr>
              <w:t>TS 24.282 [31] clause 15.2.27</w:t>
            </w:r>
          </w:p>
        </w:tc>
        <w:tc>
          <w:tcPr>
            <w:tcW w:w="1135" w:type="dxa"/>
            <w:tcBorders>
              <w:top w:val="single" w:sz="4" w:space="0" w:color="auto"/>
              <w:left w:val="single" w:sz="4" w:space="0" w:color="auto"/>
              <w:bottom w:val="single" w:sz="4" w:space="0" w:color="auto"/>
              <w:right w:val="single" w:sz="4" w:space="0" w:color="auto"/>
            </w:tcBorders>
          </w:tcPr>
          <w:p w14:paraId="6A498825" w14:textId="77777777" w:rsidR="00296E35" w:rsidRPr="001C0FC4" w:rsidRDefault="00296E35" w:rsidP="002E3FCC">
            <w:pPr>
              <w:pStyle w:val="TAL"/>
            </w:pPr>
          </w:p>
        </w:tc>
      </w:tr>
    </w:tbl>
    <w:p w14:paraId="61B70B84" w14:textId="77777777" w:rsidR="00296E35" w:rsidRPr="001C0FC4" w:rsidRDefault="00296E35" w:rsidP="00296E35"/>
    <w:p w14:paraId="4641AA88" w14:textId="77777777" w:rsidR="00296E35" w:rsidRPr="001C0FC4" w:rsidRDefault="00296E35" w:rsidP="00296E35">
      <w:pPr>
        <w:pStyle w:val="Heading3"/>
      </w:pPr>
      <w:bookmarkStart w:id="1236" w:name="_Toc178186370"/>
      <w:bookmarkStart w:id="1237" w:name="_Toc181109111"/>
      <w:bookmarkStart w:id="1238" w:name="_Toc100778810"/>
      <w:bookmarkStart w:id="1239" w:name="_Toc101286141"/>
      <w:bookmarkStart w:id="1240" w:name="_Toc106817727"/>
      <w:bookmarkStart w:id="1241" w:name="_Toc106817852"/>
      <w:bookmarkEnd w:id="791"/>
      <w:r w:rsidRPr="001C0FC4">
        <w:t>6.2.14</w:t>
      </w:r>
      <w:r w:rsidRPr="001C0FC4">
        <w:tab/>
        <w:t>On-network / File Distribution (FD) / FD Using HTTP / One-to-one Standalone FD / Non-Mandatory Download / Active functional alias / Client Originated (CO)</w:t>
      </w:r>
      <w:bookmarkEnd w:id="1236"/>
      <w:bookmarkEnd w:id="1237"/>
    </w:p>
    <w:p w14:paraId="60380C9B" w14:textId="77777777" w:rsidR="00296E35" w:rsidRPr="001C0FC4" w:rsidRDefault="00296E35" w:rsidP="00296E35">
      <w:pPr>
        <w:pStyle w:val="H6"/>
      </w:pPr>
      <w:r w:rsidRPr="001C0FC4">
        <w:t>6.2.14.1</w:t>
      </w:r>
      <w:r w:rsidRPr="001C0FC4">
        <w:tab/>
        <w:t>Test Purpose (TP)</w:t>
      </w:r>
    </w:p>
    <w:p w14:paraId="6148710C" w14:textId="77777777" w:rsidR="00296E35" w:rsidRPr="001C0FC4" w:rsidRDefault="00296E35" w:rsidP="00296E35">
      <w:pPr>
        <w:pStyle w:val="H6"/>
      </w:pPr>
      <w:r w:rsidRPr="001C0FC4">
        <w:t>(1)</w:t>
      </w:r>
    </w:p>
    <w:p w14:paraId="3325B1E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279F66" w14:textId="77777777" w:rsidR="00296E35" w:rsidRPr="001C0FC4" w:rsidRDefault="00296E35" w:rsidP="00296E35">
      <w:pPr>
        <w:pStyle w:val="PL"/>
      </w:pPr>
      <w:r w:rsidRPr="001C0FC4">
        <w:rPr>
          <w:b/>
        </w:rPr>
        <w:t>ensure that</w:t>
      </w:r>
      <w:r w:rsidRPr="001C0FC4">
        <w:t xml:space="preserve"> {</w:t>
      </w:r>
    </w:p>
    <w:p w14:paraId="331ADEC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28E14027"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using the active functional alias }</w:t>
      </w:r>
    </w:p>
    <w:p w14:paraId="6466D30F" w14:textId="77777777" w:rsidR="00296E35" w:rsidRPr="001C0FC4" w:rsidRDefault="00296E35" w:rsidP="00296E35">
      <w:pPr>
        <w:pStyle w:val="PL"/>
      </w:pPr>
      <w:r w:rsidRPr="001C0FC4">
        <w:t xml:space="preserve">            }</w:t>
      </w:r>
    </w:p>
    <w:p w14:paraId="57BBDDCF" w14:textId="77777777" w:rsidR="00296E35" w:rsidRPr="001C0FC4" w:rsidRDefault="00296E35" w:rsidP="00296E35">
      <w:pPr>
        <w:pStyle w:val="PL"/>
      </w:pPr>
    </w:p>
    <w:p w14:paraId="5D393599" w14:textId="77777777" w:rsidR="00296E35" w:rsidRPr="001C0FC4" w:rsidRDefault="00296E35" w:rsidP="00296E35">
      <w:pPr>
        <w:pStyle w:val="H6"/>
      </w:pPr>
      <w:r w:rsidRPr="001C0FC4">
        <w:t>(2)</w:t>
      </w:r>
    </w:p>
    <w:p w14:paraId="76CA21E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43833CEF" w14:textId="77777777" w:rsidR="00296E35" w:rsidRPr="001C0FC4" w:rsidRDefault="00296E35" w:rsidP="00296E35">
      <w:pPr>
        <w:pStyle w:val="PL"/>
      </w:pPr>
      <w:r w:rsidRPr="001C0FC4">
        <w:rPr>
          <w:b/>
        </w:rPr>
        <w:t>ensure that</w:t>
      </w:r>
      <w:r w:rsidRPr="001C0FC4">
        <w:t xml:space="preserve"> {</w:t>
      </w:r>
    </w:p>
    <w:p w14:paraId="1CC588A6"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1180A64"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7253801B" w14:textId="77777777" w:rsidR="00296E35" w:rsidRPr="001C0FC4" w:rsidRDefault="00296E35" w:rsidP="00296E35">
      <w:pPr>
        <w:pStyle w:val="PL"/>
      </w:pPr>
      <w:r w:rsidRPr="001C0FC4">
        <w:t xml:space="preserve">            }</w:t>
      </w:r>
    </w:p>
    <w:p w14:paraId="08668D97" w14:textId="77777777" w:rsidR="00296E35" w:rsidRPr="001C0FC4" w:rsidRDefault="00296E35" w:rsidP="00296E35">
      <w:pPr>
        <w:pStyle w:val="PL"/>
      </w:pPr>
    </w:p>
    <w:p w14:paraId="61527E0B" w14:textId="77777777" w:rsidR="00296E35" w:rsidRPr="001C0FC4" w:rsidRDefault="00296E35" w:rsidP="00296E35">
      <w:pPr>
        <w:pStyle w:val="H6"/>
      </w:pPr>
      <w:r w:rsidRPr="001C0FC4">
        <w:t>6.2.14.2</w:t>
      </w:r>
      <w:r w:rsidRPr="001C0FC4">
        <w:tab/>
        <w:t>Conformance requirements</w:t>
      </w:r>
    </w:p>
    <w:p w14:paraId="34BA61EF" w14:textId="77777777" w:rsidR="00296E35" w:rsidRPr="001C0FC4" w:rsidRDefault="00296E35" w:rsidP="00296E35">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4BE3EA" w14:textId="77777777" w:rsidR="00296E35" w:rsidRPr="001C0FC4" w:rsidRDefault="00296E35" w:rsidP="00296E35">
      <w:r w:rsidRPr="001C0FC4">
        <w:t>[TS 24.282, clause 10.2.2.1]</w:t>
      </w:r>
    </w:p>
    <w:p w14:paraId="13737CE6" w14:textId="77777777" w:rsidR="00296E35" w:rsidRPr="001C0FC4" w:rsidRDefault="00296E35" w:rsidP="00296E35">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508B44D1"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DBE7C9"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5457C609"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6553411" w14:textId="77777777" w:rsidR="00296E35" w:rsidRPr="001C0FC4" w:rsidRDefault="00296E35" w:rsidP="00296E35">
      <w:pPr>
        <w:rPr>
          <w:rFonts w:eastAsia="Malgun Gothic"/>
        </w:rPr>
      </w:pPr>
      <w:r w:rsidRPr="001C0FC4">
        <w:rPr>
          <w:rFonts w:eastAsia="Malgun Gothic"/>
        </w:rPr>
        <w:t>To upload a file to media storage function on the MCData content server, the media storage client:</w:t>
      </w:r>
    </w:p>
    <w:p w14:paraId="4DBB4020"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397DE3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34047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A9B72EA"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8944B4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C17EB0E" w14:textId="77777777" w:rsidR="00296E35" w:rsidRPr="001C0FC4" w:rsidRDefault="00296E35" w:rsidP="00296E35">
      <w:pPr>
        <w:pStyle w:val="B2"/>
      </w:pPr>
      <w:r w:rsidRPr="001C0FC4">
        <w:t>a)</w:t>
      </w:r>
      <w:r w:rsidRPr="001C0FC4">
        <w:tab/>
        <w:t>the &lt;request-type&gt; element set to a value of "one-to-one-fd"; and</w:t>
      </w:r>
    </w:p>
    <w:p w14:paraId="1CA16E40" w14:textId="77777777" w:rsidR="00296E35" w:rsidRPr="001C0FC4" w:rsidRDefault="00296E35" w:rsidP="00296E35">
      <w:pPr>
        <w:pStyle w:val="B2"/>
      </w:pPr>
      <w:r w:rsidRPr="001C0FC4">
        <w:t>b)</w:t>
      </w:r>
      <w:r w:rsidRPr="001C0FC4">
        <w:tab/>
        <w:t>the &lt;mcdata-calling-user-id&gt; element set to the originating MCData ID;</w:t>
      </w:r>
    </w:p>
    <w:p w14:paraId="780F51E2"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EC5339F" w14:textId="77777777" w:rsidR="00296E35" w:rsidRPr="001C0FC4" w:rsidRDefault="00296E35" w:rsidP="00296E35">
      <w:pPr>
        <w:pStyle w:val="B2"/>
      </w:pPr>
      <w:r w:rsidRPr="001C0FC4">
        <w:t>a)</w:t>
      </w:r>
      <w:r w:rsidRPr="001C0FC4">
        <w:tab/>
        <w:t>the &lt;request-type&gt; element set to a value of "group-fd";</w:t>
      </w:r>
    </w:p>
    <w:p w14:paraId="6E5A69F2" w14:textId="77777777" w:rsidR="00296E35" w:rsidRPr="001C0FC4" w:rsidRDefault="00296E35" w:rsidP="00296E35">
      <w:pPr>
        <w:pStyle w:val="B2"/>
      </w:pPr>
      <w:r w:rsidRPr="001C0FC4">
        <w:t>b)</w:t>
      </w:r>
      <w:r w:rsidRPr="001C0FC4">
        <w:tab/>
        <w:t>the &lt;mcdata-request-uri&gt; element set to the MCData group identity; and</w:t>
      </w:r>
    </w:p>
    <w:p w14:paraId="1D9F6D9D" w14:textId="77777777" w:rsidR="00296E35" w:rsidRPr="001C0FC4" w:rsidRDefault="00296E35" w:rsidP="00296E35">
      <w:pPr>
        <w:pStyle w:val="B2"/>
      </w:pPr>
      <w:r w:rsidRPr="001C0FC4">
        <w:t>c)</w:t>
      </w:r>
      <w:r w:rsidRPr="001C0FC4">
        <w:tab/>
        <w:t>the &lt;mcdata-calling-user-id&gt; element set to the originating MCData ID;</w:t>
      </w:r>
    </w:p>
    <w:p w14:paraId="083CEDE4"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47EECBE"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44CEF3E"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682FC8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A1ED38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BA5F85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935566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3E40B916" w14:textId="77777777" w:rsidR="00296E35" w:rsidRPr="001C0FC4" w:rsidRDefault="00296E35" w:rsidP="00296E35">
      <w:r w:rsidRPr="001C0FC4">
        <w:t>[TS 24.282, clause 10.2.4.2.1]</w:t>
      </w:r>
    </w:p>
    <w:p w14:paraId="54094AA5" w14:textId="77777777" w:rsidR="00296E35" w:rsidRPr="001C0FC4" w:rsidRDefault="00296E35" w:rsidP="00296E35">
      <w:r w:rsidRPr="001C0FC4">
        <w:t>The MCData client shall generate a SIP MESSAGE request in accordance with 3GPP TS 24.229 [5] and IETF RFC 3428 [6] with the clarifications given below.</w:t>
      </w:r>
    </w:p>
    <w:p w14:paraId="03818AFD" w14:textId="77777777" w:rsidR="00296E35" w:rsidRPr="001C0FC4" w:rsidRDefault="00296E35" w:rsidP="00296E35">
      <w:r w:rsidRPr="001C0FC4">
        <w:t>The MCData client:</w:t>
      </w:r>
    </w:p>
    <w:p w14:paraId="1BBDC6BB"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5A7DBDF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4ED71E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44370468"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0DB0D5B0" w14:textId="77777777" w:rsidR="00296E35" w:rsidRPr="001C0FC4" w:rsidRDefault="00296E35" w:rsidP="00296E35">
      <w:pPr>
        <w:pStyle w:val="B3"/>
        <w:rPr>
          <w:lang w:eastAsia="ko-KR"/>
        </w:rPr>
      </w:pPr>
      <w:r w:rsidRPr="001C0FC4">
        <w:rPr>
          <w:lang w:eastAsia="ko-KR"/>
        </w:rPr>
        <w:t>i)</w:t>
      </w:r>
      <w:r w:rsidRPr="001C0FC4">
        <w:rPr>
          <w:lang w:eastAsia="ko-KR"/>
        </w:rPr>
        <w:tab/>
        <w:t>a &lt;request-type&gt; element set to a value of "one-to-one-fd"; and</w:t>
      </w:r>
    </w:p>
    <w:p w14:paraId="5402747D"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7D3BB80C" w14:textId="77777777" w:rsidR="00296E35" w:rsidRPr="001C0FC4" w:rsidRDefault="00296E35" w:rsidP="00296E35">
      <w:pPr>
        <w:pStyle w:val="B1"/>
      </w:pPr>
      <w:r w:rsidRPr="001C0FC4">
        <w:t>3)</w:t>
      </w:r>
      <w:r w:rsidRPr="001C0FC4">
        <w:tab/>
        <w:t>if a group standalone FD message is to be sent:</w:t>
      </w:r>
    </w:p>
    <w:p w14:paraId="77109FF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3D6A206" w14:textId="77777777" w:rsidR="00296E35" w:rsidRPr="001C0FC4" w:rsidRDefault="00296E35" w:rsidP="00296E35">
      <w:pPr>
        <w:pStyle w:val="B2"/>
      </w:pPr>
      <w:r w:rsidRPr="001C0FC4">
        <w:t>b)</w:t>
      </w:r>
      <w:r w:rsidRPr="001C0FC4">
        <w:tab/>
        <w:t>shall insert in the SIP MESSAGE request an application/vnd.3gpp.mcdata-info+xml MIME body with:</w:t>
      </w:r>
    </w:p>
    <w:p w14:paraId="6C12966B" w14:textId="77777777" w:rsidR="00296E35" w:rsidRPr="001C0FC4" w:rsidRDefault="00296E35" w:rsidP="00296E35">
      <w:pPr>
        <w:pStyle w:val="B3"/>
      </w:pPr>
      <w:r w:rsidRPr="001C0FC4">
        <w:t>i)</w:t>
      </w:r>
      <w:r w:rsidRPr="001C0FC4">
        <w:tab/>
        <w:t>the &lt;request-type&gt; element set to a value of "group-fd";</w:t>
      </w:r>
    </w:p>
    <w:p w14:paraId="202189B3" w14:textId="77777777" w:rsidR="00296E35" w:rsidRPr="001C0FC4" w:rsidRDefault="00296E35" w:rsidP="00296E35">
      <w:pPr>
        <w:pStyle w:val="B3"/>
      </w:pPr>
      <w:r w:rsidRPr="001C0FC4">
        <w:t>ii)</w:t>
      </w:r>
      <w:r w:rsidRPr="001C0FC4">
        <w:tab/>
        <w:t>the &lt;mcdata-request-uri&gt; element set to the MCData group identity;</w:t>
      </w:r>
    </w:p>
    <w:p w14:paraId="41AC5133"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0AB3DBB6"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10081DA" w14:textId="77777777" w:rsidR="00296E35" w:rsidRPr="001C0FC4" w:rsidRDefault="00296E35" w:rsidP="00296E35">
      <w:pPr>
        <w:pStyle w:val="B1"/>
      </w:pPr>
      <w:r w:rsidRPr="001C0FC4">
        <w:t>4)</w:t>
      </w:r>
      <w:r w:rsidRPr="001C0FC4">
        <w:tab/>
        <w:t>shall generate a standalone FD message as specified in subclause 6.2.2.2; and</w:t>
      </w:r>
    </w:p>
    <w:p w14:paraId="7B824C87"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0BECA0F" w14:textId="77777777" w:rsidR="00296E35" w:rsidRPr="001C0FC4" w:rsidRDefault="00296E35" w:rsidP="00296E35">
      <w:r w:rsidRPr="001C0FC4">
        <w:t>[TS 24.282, clause 12.2.1.2]</w:t>
      </w:r>
    </w:p>
    <w:p w14:paraId="425A7465" w14:textId="77777777" w:rsidR="00296E35" w:rsidRPr="001C0FC4" w:rsidRDefault="00296E35" w:rsidP="00296E35">
      <w:pPr>
        <w:rPr>
          <w:rFonts w:eastAsia="SimSun"/>
        </w:rPr>
      </w:pPr>
      <w:r w:rsidRPr="001C0FC4">
        <w:rPr>
          <w:rFonts w:eastAsia="SimSun"/>
        </w:rPr>
        <w:t>Upon receipt of a:</w:t>
      </w:r>
    </w:p>
    <w:p w14:paraId="2330237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8CCEE0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8D4A164" w14:textId="77777777" w:rsidR="00296E35" w:rsidRPr="001C0FC4" w:rsidRDefault="00296E35" w:rsidP="00296E35">
      <w:pPr>
        <w:rPr>
          <w:rFonts w:eastAsia="SimSun"/>
        </w:rPr>
      </w:pPr>
      <w:r w:rsidRPr="001C0FC4">
        <w:rPr>
          <w:rFonts w:eastAsia="SimSun"/>
        </w:rPr>
        <w:t>the MCData client:</w:t>
      </w:r>
    </w:p>
    <w:p w14:paraId="5040562A"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F36651F"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4D22442" w14:textId="77777777" w:rsidR="00296E35" w:rsidRPr="001C0FC4" w:rsidRDefault="00296E35" w:rsidP="00296E35">
      <w:pPr>
        <w:pStyle w:val="H6"/>
      </w:pPr>
      <w:r w:rsidRPr="001C0FC4">
        <w:t>6.2.14.3</w:t>
      </w:r>
      <w:r w:rsidRPr="001C0FC4">
        <w:tab/>
        <w:t>Test description</w:t>
      </w:r>
    </w:p>
    <w:p w14:paraId="3CC5FB8D" w14:textId="77777777" w:rsidR="00296E35" w:rsidRPr="001C0FC4" w:rsidRDefault="00296E35" w:rsidP="00296E35">
      <w:pPr>
        <w:pStyle w:val="H6"/>
      </w:pPr>
      <w:r w:rsidRPr="001C0FC4">
        <w:t>6.2.14.3.1</w:t>
      </w:r>
      <w:r w:rsidRPr="001C0FC4">
        <w:tab/>
        <w:t>Pre-test conditions</w:t>
      </w:r>
    </w:p>
    <w:p w14:paraId="12502891" w14:textId="77777777" w:rsidR="00296E35" w:rsidRDefault="00296E35" w:rsidP="00296E35">
      <w:pPr>
        <w:pStyle w:val="H6"/>
      </w:pPr>
      <w:r w:rsidRPr="00102CE5">
        <w:t>Test configuration</w:t>
      </w:r>
      <w:r>
        <w:t>:</w:t>
      </w:r>
    </w:p>
    <w:p w14:paraId="2830FC13" w14:textId="67AE7435" w:rsidR="00296E35" w:rsidRDefault="00296E35" w:rsidP="00296E35">
      <w:pPr>
        <w:pStyle w:val="B1"/>
      </w:pPr>
      <w:r>
        <w:t>-</w:t>
      </w:r>
      <w:r>
        <w:tab/>
        <w:t>Single cell configuration according to TS 37.579-1 [2] clause 5.2.2.2.1.</w:t>
      </w:r>
    </w:p>
    <w:p w14:paraId="7A431D9F" w14:textId="77777777" w:rsidR="00296E35" w:rsidRPr="001C0FC4" w:rsidRDefault="00296E35" w:rsidP="00296E35">
      <w:pPr>
        <w:pStyle w:val="B1"/>
      </w:pPr>
      <w:r w:rsidRPr="001C0FC4">
        <w:t>-</w:t>
      </w:r>
      <w:r w:rsidRPr="001C0FC4">
        <w:tab/>
        <w:t>Test File 2 for CO FD as specified in aAnnex A.2.2 are available at the UE for upload.</w:t>
      </w:r>
    </w:p>
    <w:p w14:paraId="7BD449DB" w14:textId="77777777" w:rsidR="00296E35" w:rsidRDefault="00296E35" w:rsidP="00296E35">
      <w:pPr>
        <w:pStyle w:val="H6"/>
      </w:pPr>
      <w:r>
        <w:t>Preamble:</w:t>
      </w:r>
    </w:p>
    <w:p w14:paraId="1A224262" w14:textId="4931C84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F596BC4"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14880098" w14:textId="10B7B81F"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408B7826" w14:textId="127787FA"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418D14BC" w14:textId="77777777" w:rsidR="00296E35" w:rsidRDefault="00296E35" w:rsidP="00296E35">
      <w:pPr>
        <w:pStyle w:val="B1"/>
      </w:pPr>
      <w:r>
        <w:t>-</w:t>
      </w:r>
      <w:r>
        <w:tab/>
      </w:r>
      <w:r w:rsidRPr="000573F5">
        <w:t>UE States at the end of the preamble</w:t>
      </w:r>
      <w:r>
        <w:t>:</w:t>
      </w:r>
    </w:p>
    <w:p w14:paraId="5C613C59" w14:textId="77777777" w:rsidR="00296E35" w:rsidRDefault="00296E35" w:rsidP="00296E35">
      <w:pPr>
        <w:pStyle w:val="B1"/>
        <w:ind w:left="852"/>
      </w:pPr>
      <w:r>
        <w:t>-</w:t>
      </w:r>
      <w:r>
        <w:tab/>
        <w:t>The UE is in RRC_IDLE state.</w:t>
      </w:r>
    </w:p>
    <w:p w14:paraId="19550A2F" w14:textId="77777777" w:rsidR="00296E35" w:rsidRDefault="00296E35" w:rsidP="00296E35">
      <w:pPr>
        <w:pStyle w:val="B1"/>
        <w:ind w:left="852"/>
      </w:pPr>
      <w:r>
        <w:t>-</w:t>
      </w:r>
      <w:r>
        <w:tab/>
        <w:t>The client is registered for MCData.</w:t>
      </w:r>
    </w:p>
    <w:p w14:paraId="6E747D78"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5FE60FB" w14:textId="77777777" w:rsidR="00296E35" w:rsidRPr="001C0FC4" w:rsidRDefault="00296E35" w:rsidP="00296E35">
      <w:pPr>
        <w:pStyle w:val="H6"/>
      </w:pPr>
      <w:r w:rsidRPr="001C0FC4">
        <w:t>6.2.14.3.2</w:t>
      </w:r>
      <w:r w:rsidRPr="001C0FC4">
        <w:tab/>
        <w:t>Test procedure sequence</w:t>
      </w:r>
    </w:p>
    <w:p w14:paraId="0ADB1E61" w14:textId="77777777" w:rsidR="00296E35" w:rsidRPr="001C0FC4" w:rsidRDefault="00296E35" w:rsidP="00296E35">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6C9F30F" w14:textId="77777777" w:rsidTr="002E3FCC">
        <w:tc>
          <w:tcPr>
            <w:tcW w:w="649" w:type="dxa"/>
            <w:tcBorders>
              <w:top w:val="single" w:sz="4" w:space="0" w:color="auto"/>
              <w:left w:val="single" w:sz="4" w:space="0" w:color="auto"/>
              <w:bottom w:val="nil"/>
              <w:right w:val="single" w:sz="4" w:space="0" w:color="auto"/>
            </w:tcBorders>
            <w:hideMark/>
          </w:tcPr>
          <w:p w14:paraId="132934A0"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ED4993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07C5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2DC1A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6A584A" w14:textId="77777777" w:rsidR="00296E35" w:rsidRPr="001C0FC4" w:rsidRDefault="00296E35" w:rsidP="002E3FCC">
            <w:pPr>
              <w:pStyle w:val="TAH"/>
            </w:pPr>
            <w:r w:rsidRPr="001C0FC4">
              <w:t>Verdict</w:t>
            </w:r>
          </w:p>
        </w:tc>
      </w:tr>
      <w:tr w:rsidR="00296E35" w:rsidRPr="001C0FC4" w14:paraId="5B4492F8" w14:textId="77777777" w:rsidTr="002E3FCC">
        <w:tc>
          <w:tcPr>
            <w:tcW w:w="649" w:type="dxa"/>
            <w:tcBorders>
              <w:top w:val="nil"/>
              <w:left w:val="single" w:sz="4" w:space="0" w:color="auto"/>
              <w:bottom w:val="single" w:sz="4" w:space="0" w:color="auto"/>
              <w:right w:val="single" w:sz="4" w:space="0" w:color="auto"/>
            </w:tcBorders>
          </w:tcPr>
          <w:p w14:paraId="3C7E810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C28F00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98D8B3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21D5A8"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B0E555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FEDA7A0" w14:textId="77777777" w:rsidR="00296E35" w:rsidRPr="001C0FC4" w:rsidRDefault="00296E35" w:rsidP="002E3FCC">
            <w:pPr>
              <w:pStyle w:val="TAH"/>
            </w:pPr>
          </w:p>
        </w:tc>
      </w:tr>
      <w:tr w:rsidR="00296E35" w:rsidRPr="001C0FC4" w14:paraId="3BED918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0C7190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117C85C" w14:textId="33FB93B3" w:rsidR="00296E35" w:rsidRPr="001C0FC4" w:rsidRDefault="00296E35" w:rsidP="002E3FCC">
            <w:pPr>
              <w:pStyle w:val="TAL"/>
            </w:pPr>
            <w:r w:rsidRPr="001C0FC4">
              <w:t>Make the UE (MCData client) send test file 2 (</w:t>
            </w:r>
            <w:r w:rsidR="00ED7609">
              <w:t>ANNEX</w:t>
            </w:r>
            <w:r w:rsidRPr="001C0FC4">
              <w:t xml:space="preserve"> A.2.2) for CO one-to-one FD over HTTP for non-mandatory download and with disposition request "FILE DOWNLOAD COMPLETED UPDATE" using the active functional alias.</w:t>
            </w:r>
          </w:p>
          <w:p w14:paraId="286E287F"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14570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85B2E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08ADD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1015A2F" w14:textId="77777777" w:rsidR="00296E35" w:rsidRPr="001C0FC4" w:rsidRDefault="00296E35" w:rsidP="002E3FCC">
            <w:pPr>
              <w:pStyle w:val="TAC"/>
            </w:pPr>
            <w:r w:rsidRPr="001C0FC4">
              <w:t>-</w:t>
            </w:r>
          </w:p>
        </w:tc>
      </w:tr>
      <w:tr w:rsidR="00296E35" w:rsidRPr="001C0FC4" w14:paraId="6897223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3F469FE"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930478" w14:textId="7ACCD51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1F6F93"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0817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36DB25F"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60D9FA" w14:textId="77777777" w:rsidR="00296E35" w:rsidRPr="001C0FC4" w:rsidRDefault="00296E35" w:rsidP="002E3FCC">
            <w:pPr>
              <w:pStyle w:val="TAC"/>
            </w:pPr>
            <w:r w:rsidRPr="001C0FC4">
              <w:t>P</w:t>
            </w:r>
          </w:p>
        </w:tc>
      </w:tr>
      <w:tr w:rsidR="00296E35" w:rsidRPr="001C0FC4" w14:paraId="7BA458CE"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9085C05"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0BEDC9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2196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49A59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6FE8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417EA5" w14:textId="77777777" w:rsidR="00296E35" w:rsidRPr="001C0FC4" w:rsidRDefault="00296E35" w:rsidP="002E3FCC">
            <w:pPr>
              <w:pStyle w:val="TAC"/>
            </w:pPr>
            <w:r w:rsidRPr="001C0FC4">
              <w:t>P</w:t>
            </w:r>
          </w:p>
        </w:tc>
      </w:tr>
      <w:tr w:rsidR="00296E35" w:rsidRPr="001C0FC4" w14:paraId="215B951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EFC102"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CC5268" w14:textId="6970738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820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6BF6C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C347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699B258" w14:textId="77777777" w:rsidR="00296E35" w:rsidRPr="001C0FC4" w:rsidRDefault="00296E35" w:rsidP="002E3FCC">
            <w:pPr>
              <w:pStyle w:val="TAC"/>
            </w:pPr>
            <w:r w:rsidRPr="001C0FC4">
              <w:t>P</w:t>
            </w:r>
          </w:p>
        </w:tc>
      </w:tr>
      <w:tr w:rsidR="00296E35" w:rsidRPr="001C0FC4" w14:paraId="579C787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17352E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03FF63B" w14:textId="77777777" w:rsidR="00296E35" w:rsidRPr="001C0FC4" w:rsidRDefault="00296E35" w:rsidP="002E3FCC">
            <w:pPr>
              <w:pStyle w:val="TAL"/>
            </w:pPr>
            <w:r w:rsidRPr="001C0FC4">
              <w:t>Check: Does the UE (MCData client) notify the user that the remote client has deferred the acceptance of the download?</w:t>
            </w:r>
          </w:p>
          <w:p w14:paraId="40D6038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5176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938480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2F082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7DBEA" w14:textId="77777777" w:rsidR="00296E35" w:rsidRPr="001C0FC4" w:rsidRDefault="00296E35" w:rsidP="002E3FCC">
            <w:pPr>
              <w:pStyle w:val="TAC"/>
            </w:pPr>
            <w:r w:rsidRPr="001C0FC4">
              <w:t>P</w:t>
            </w:r>
          </w:p>
        </w:tc>
      </w:tr>
      <w:tr w:rsidR="00296E35" w:rsidRPr="001C0FC4" w14:paraId="39C5FA9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8C78DD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98FB39" w14:textId="68FD66D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EA813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6AF33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6016A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F62BBA7" w14:textId="77777777" w:rsidR="00296E35" w:rsidRPr="001C0FC4" w:rsidRDefault="00296E35" w:rsidP="002E3FCC">
            <w:pPr>
              <w:pStyle w:val="TAC"/>
            </w:pPr>
            <w:r w:rsidRPr="001C0FC4">
              <w:t>P</w:t>
            </w:r>
          </w:p>
        </w:tc>
      </w:tr>
      <w:tr w:rsidR="00296E35" w:rsidRPr="001C0FC4" w14:paraId="6C4DFAA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B2B55A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830AD1" w14:textId="77777777" w:rsidR="00296E35" w:rsidRPr="001C0FC4" w:rsidRDefault="00296E35" w:rsidP="002E3FCC">
            <w:pPr>
              <w:pStyle w:val="TAL"/>
            </w:pPr>
            <w:r w:rsidRPr="001C0FC4">
              <w:t>Check: Does the UE (MCData client) notify the user that the remote client has accepted the download?</w:t>
            </w:r>
          </w:p>
          <w:p w14:paraId="6642D1A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72232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BB521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A48AAF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D3E6E7" w14:textId="77777777" w:rsidR="00296E35" w:rsidRPr="001C0FC4" w:rsidRDefault="00296E35" w:rsidP="002E3FCC">
            <w:pPr>
              <w:pStyle w:val="TAC"/>
            </w:pPr>
            <w:r w:rsidRPr="001C0FC4">
              <w:t>P</w:t>
            </w:r>
          </w:p>
        </w:tc>
      </w:tr>
      <w:tr w:rsidR="00296E35" w:rsidRPr="001C0FC4" w14:paraId="6EDA11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96484B"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601486" w14:textId="49536D5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004A1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28614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527B3D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F2BD012" w14:textId="77777777" w:rsidR="00296E35" w:rsidRPr="001C0FC4" w:rsidRDefault="00296E35" w:rsidP="002E3FCC">
            <w:pPr>
              <w:pStyle w:val="TAC"/>
            </w:pPr>
            <w:r w:rsidRPr="001C0FC4">
              <w:t>P</w:t>
            </w:r>
          </w:p>
        </w:tc>
      </w:tr>
      <w:tr w:rsidR="00296E35" w:rsidRPr="001C0FC4" w14:paraId="778C9C5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DEB9A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18577F8" w14:textId="77777777" w:rsidR="00296E35" w:rsidRPr="001C0FC4" w:rsidRDefault="00296E35" w:rsidP="002E3FCC">
            <w:pPr>
              <w:pStyle w:val="TAL"/>
            </w:pPr>
            <w:r w:rsidRPr="001C0FC4">
              <w:t>Check: Does the UE (MCData client) notify the user that the remote client has completed the download?</w:t>
            </w:r>
          </w:p>
          <w:p w14:paraId="785803F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9CEE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6DED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2312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3DDE7A" w14:textId="77777777" w:rsidR="00296E35" w:rsidRPr="001C0FC4" w:rsidRDefault="00296E35" w:rsidP="002E3FCC">
            <w:pPr>
              <w:pStyle w:val="TAC"/>
            </w:pPr>
            <w:r w:rsidRPr="001C0FC4">
              <w:t>P</w:t>
            </w:r>
          </w:p>
        </w:tc>
      </w:tr>
      <w:tr w:rsidR="00296E35" w:rsidRPr="001C0FC4" w14:paraId="08275E1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8560A39" w14:textId="77777777" w:rsidR="00296E35" w:rsidRPr="001C0FC4" w:rsidRDefault="00296E35" w:rsidP="002E3FCC">
            <w:pPr>
              <w:pStyle w:val="TAN"/>
            </w:pPr>
            <w:r w:rsidRPr="001C0FC4">
              <w:t>NOTE 1:</w:t>
            </w:r>
            <w:r w:rsidRPr="001C0FC4">
              <w:tab/>
              <w:t>This is expected to be done via a suitable implementation dependent MMI.</w:t>
            </w:r>
          </w:p>
          <w:p w14:paraId="47D31708" w14:textId="77777777" w:rsidR="00296E35" w:rsidRPr="001C0FC4" w:rsidRDefault="00296E35" w:rsidP="002E3FCC">
            <w:pPr>
              <w:pStyle w:val="TAN"/>
            </w:pPr>
            <w:r w:rsidRPr="001C0FC4">
              <w:t>NOTE 2:</w:t>
            </w:r>
            <w:r w:rsidRPr="001C0FC4">
              <w:tab/>
              <w:t>Test file 2 for CO FD as specified in annex A.2.2.</w:t>
            </w:r>
          </w:p>
        </w:tc>
      </w:tr>
    </w:tbl>
    <w:p w14:paraId="69510CBD" w14:textId="77777777" w:rsidR="00296E35" w:rsidRPr="001C0FC4" w:rsidRDefault="00296E35" w:rsidP="00296E35"/>
    <w:p w14:paraId="6562A8F1" w14:textId="77777777" w:rsidR="00296E35" w:rsidRPr="001C0FC4" w:rsidRDefault="00296E35" w:rsidP="00296E35">
      <w:pPr>
        <w:pStyle w:val="H6"/>
      </w:pPr>
      <w:r w:rsidRPr="001C0FC4">
        <w:t>6.2.14.3.3</w:t>
      </w:r>
      <w:r w:rsidRPr="001C0FC4">
        <w:tab/>
        <w:t>Specific message contents</w:t>
      </w:r>
    </w:p>
    <w:p w14:paraId="14F8102D" w14:textId="40632CF8" w:rsidR="00296E35" w:rsidRPr="001C0FC4" w:rsidRDefault="00296E35" w:rsidP="00296E35">
      <w:pPr>
        <w:pStyle w:val="TH"/>
      </w:pPr>
      <w:r w:rsidRPr="001C0FC4">
        <w:t xml:space="preserve">Table 6.2.14.3.3-1: HTTP POST from the UE (step 2, Table 6.2.14.3.2-1;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18DE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B915409" w14:textId="001EFCE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48BD50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BD85FA"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7DFE"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9F35FA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8A85B9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DCF4B61" w14:textId="77777777" w:rsidR="00296E35" w:rsidRPr="001C0FC4" w:rsidRDefault="00296E35" w:rsidP="002E3FCC">
            <w:pPr>
              <w:pStyle w:val="TAH"/>
            </w:pPr>
            <w:r w:rsidRPr="001C0FC4">
              <w:t>Condition</w:t>
            </w:r>
          </w:p>
        </w:tc>
      </w:tr>
      <w:tr w:rsidR="00296E35" w:rsidRPr="001C0FC4" w14:paraId="7D0EC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78531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17B81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AFE79C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2102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824146" w14:textId="77777777" w:rsidR="00296E35" w:rsidRPr="001C0FC4" w:rsidRDefault="00296E35" w:rsidP="002E3FCC">
            <w:pPr>
              <w:pStyle w:val="TAL"/>
            </w:pPr>
          </w:p>
        </w:tc>
      </w:tr>
      <w:tr w:rsidR="00296E35" w:rsidRPr="001C0FC4" w14:paraId="1DCDF1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20B8E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62B2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5ED78"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5841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6F243D" w14:textId="77777777" w:rsidR="00296E35" w:rsidRPr="001C0FC4" w:rsidRDefault="00296E35" w:rsidP="002E3FCC">
            <w:pPr>
              <w:pStyle w:val="TAL"/>
            </w:pPr>
          </w:p>
        </w:tc>
      </w:tr>
      <w:tr w:rsidR="00296E35" w:rsidRPr="001C0FC4" w14:paraId="37943D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C43328"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EB3BC9" w14:textId="77777777" w:rsidR="00296E35" w:rsidRPr="001C0FC4" w:rsidRDefault="00296E35" w:rsidP="002E3FCC">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38612E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4622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B5A553" w14:textId="77777777" w:rsidR="00296E35" w:rsidRPr="001C0FC4" w:rsidRDefault="00296E35" w:rsidP="002E3FCC">
            <w:pPr>
              <w:pStyle w:val="TAL"/>
            </w:pPr>
          </w:p>
        </w:tc>
      </w:tr>
    </w:tbl>
    <w:p w14:paraId="4D154609" w14:textId="77777777" w:rsidR="00296E35" w:rsidRPr="001C0FC4" w:rsidRDefault="00296E35" w:rsidP="00296E35"/>
    <w:p w14:paraId="442C9472" w14:textId="77777777" w:rsidR="00296E35" w:rsidRPr="001C0FC4" w:rsidRDefault="00296E35" w:rsidP="00296E35">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8D0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47B6B2" w14:textId="05ED3E9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E0CA39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9D4EE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E7ED3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380E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F469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84B47C" w14:textId="77777777" w:rsidR="00296E35" w:rsidRPr="001C0FC4" w:rsidRDefault="00296E35" w:rsidP="002E3FCC">
            <w:pPr>
              <w:pStyle w:val="TAH"/>
              <w:rPr>
                <w:bCs/>
              </w:rPr>
            </w:pPr>
            <w:r w:rsidRPr="001C0FC4">
              <w:rPr>
                <w:bCs/>
              </w:rPr>
              <w:t>Condition</w:t>
            </w:r>
          </w:p>
        </w:tc>
      </w:tr>
      <w:tr w:rsidR="00296E35" w:rsidRPr="001C0FC4" w14:paraId="4A356E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ED51BE"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C65B7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2E02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12F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54FB32" w14:textId="77777777" w:rsidR="00296E35" w:rsidRPr="001C0FC4" w:rsidRDefault="00296E35" w:rsidP="002E3FCC">
            <w:pPr>
              <w:pStyle w:val="TAL"/>
            </w:pPr>
          </w:p>
        </w:tc>
      </w:tr>
      <w:tr w:rsidR="00296E35" w:rsidRPr="001C0FC4" w14:paraId="033E15C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EE4C8C"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82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15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AE0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2C7F7" w14:textId="77777777" w:rsidR="00296E35" w:rsidRPr="001C0FC4" w:rsidRDefault="00296E35" w:rsidP="002E3FCC">
            <w:pPr>
              <w:pStyle w:val="TAL"/>
            </w:pPr>
          </w:p>
        </w:tc>
      </w:tr>
      <w:tr w:rsidR="00296E35" w:rsidRPr="001C0FC4" w14:paraId="342DCD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D5BB2B"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57A5EF4"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2998AA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685A7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6288FA" w14:textId="77777777" w:rsidR="00296E35" w:rsidRPr="001C0FC4" w:rsidRDefault="00296E35" w:rsidP="002E3FCC">
            <w:pPr>
              <w:pStyle w:val="TAL"/>
            </w:pPr>
          </w:p>
        </w:tc>
      </w:tr>
      <w:tr w:rsidR="00296E35" w:rsidRPr="001C0FC4" w14:paraId="42560B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599A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983A49C"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A4EB676"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8BA9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9DA1D4" w14:textId="77777777" w:rsidR="00296E35" w:rsidRPr="001C0FC4" w:rsidRDefault="00296E35" w:rsidP="002E3FCC">
            <w:pPr>
              <w:pStyle w:val="TAL"/>
            </w:pPr>
          </w:p>
        </w:tc>
      </w:tr>
    </w:tbl>
    <w:p w14:paraId="79F38F32" w14:textId="77777777" w:rsidR="00296E35" w:rsidRPr="001C0FC4" w:rsidRDefault="00296E35" w:rsidP="00296E35"/>
    <w:p w14:paraId="0FC97351" w14:textId="2C49025F" w:rsidR="00296E35" w:rsidRPr="001C0FC4" w:rsidRDefault="00296E35" w:rsidP="00296E35">
      <w:pPr>
        <w:pStyle w:val="TH"/>
      </w:pPr>
      <w:r w:rsidRPr="001C0FC4">
        <w:t xml:space="preserve">Table 6.2.14.3.3-3: HTTP 201 Created from the SS (step 2, Table 6.2.14.3.2-1;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C96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59B188" w14:textId="2169B0B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51D5CE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2E719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C8DE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0293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8F341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21AC25" w14:textId="77777777" w:rsidR="00296E35" w:rsidRPr="001C0FC4" w:rsidRDefault="00296E35" w:rsidP="002E3FCC">
            <w:pPr>
              <w:pStyle w:val="TAH"/>
              <w:rPr>
                <w:bCs/>
              </w:rPr>
            </w:pPr>
            <w:r w:rsidRPr="001C0FC4">
              <w:rPr>
                <w:bCs/>
              </w:rPr>
              <w:t>Condition</w:t>
            </w:r>
          </w:p>
        </w:tc>
      </w:tr>
      <w:tr w:rsidR="00296E35" w:rsidRPr="001C0FC4" w14:paraId="466860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5079F0"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3462B2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2AE1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BDD4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B7C9D" w14:textId="77777777" w:rsidR="00296E35" w:rsidRPr="001C0FC4" w:rsidRDefault="00296E35" w:rsidP="002E3FCC">
            <w:pPr>
              <w:pStyle w:val="TAL"/>
            </w:pPr>
          </w:p>
        </w:tc>
      </w:tr>
      <w:tr w:rsidR="00296E35" w:rsidRPr="001C0FC4" w14:paraId="11BCF1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53F400"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8C46677"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719B9B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9B07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86E99C" w14:textId="77777777" w:rsidR="00296E35" w:rsidRPr="001C0FC4" w:rsidRDefault="00296E35" w:rsidP="002E3FCC">
            <w:pPr>
              <w:pStyle w:val="TAL"/>
            </w:pPr>
          </w:p>
        </w:tc>
      </w:tr>
    </w:tbl>
    <w:p w14:paraId="18781801" w14:textId="77777777" w:rsidR="00296E35" w:rsidRPr="001C0FC4" w:rsidRDefault="00296E35" w:rsidP="00296E35"/>
    <w:p w14:paraId="523D8C25" w14:textId="1E6D2091" w:rsidR="00296E35" w:rsidRPr="001C0FC4" w:rsidRDefault="00296E35" w:rsidP="00296E35">
      <w:pPr>
        <w:pStyle w:val="TH"/>
      </w:pPr>
      <w:r w:rsidRPr="001C0FC4">
        <w:t xml:space="preserve">Table 6.2.14.3.3-4: SIP MESSAGE from the UE (step 2, Table 6.2.14.3.2-1;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25959F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36409C" w14:textId="6B13935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1AFE8B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E3D6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E5F0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3C002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DEEA8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D726F7" w14:textId="77777777" w:rsidR="00296E35" w:rsidRPr="001C0FC4" w:rsidRDefault="00296E35" w:rsidP="002E3FCC">
            <w:pPr>
              <w:pStyle w:val="TAH"/>
              <w:rPr>
                <w:bCs/>
              </w:rPr>
            </w:pPr>
            <w:r w:rsidRPr="001C0FC4">
              <w:rPr>
                <w:bCs/>
              </w:rPr>
              <w:t>Condition</w:t>
            </w:r>
          </w:p>
        </w:tc>
      </w:tr>
      <w:tr w:rsidR="00296E35" w:rsidRPr="001C0FC4" w14:paraId="55A8E8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48E86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091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6E1F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C241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375BE" w14:textId="77777777" w:rsidR="00296E35" w:rsidRPr="001C0FC4" w:rsidRDefault="00296E35" w:rsidP="002E3FCC">
            <w:pPr>
              <w:pStyle w:val="TAL"/>
            </w:pPr>
          </w:p>
        </w:tc>
      </w:tr>
      <w:tr w:rsidR="00296E35" w:rsidRPr="001C0FC4" w14:paraId="3F0838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DF94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3FE6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7AC1A6"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63CE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F6E6FC" w14:textId="77777777" w:rsidR="00296E35" w:rsidRPr="001C0FC4" w:rsidRDefault="00296E35" w:rsidP="002E3FCC">
            <w:pPr>
              <w:pStyle w:val="TAL"/>
            </w:pPr>
          </w:p>
        </w:tc>
      </w:tr>
      <w:tr w:rsidR="00296E35" w:rsidRPr="001C0FC4" w14:paraId="194A95C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6C502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4BD737" w14:textId="77777777" w:rsidR="00296E35" w:rsidRPr="001C0FC4" w:rsidRDefault="00296E35" w:rsidP="002E3FCC">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778C13C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E0698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3C3F05" w14:textId="77777777" w:rsidR="00296E35" w:rsidRPr="001C0FC4" w:rsidRDefault="00296E35" w:rsidP="002E3FCC">
            <w:pPr>
              <w:pStyle w:val="TAL"/>
            </w:pPr>
          </w:p>
        </w:tc>
      </w:tr>
      <w:tr w:rsidR="00296E35" w:rsidRPr="001C0FC4" w14:paraId="5CD6E8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5FFF6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5062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59DEC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C580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DE4A59" w14:textId="77777777" w:rsidR="00296E35" w:rsidRPr="001C0FC4" w:rsidRDefault="00296E35" w:rsidP="002E3FCC">
            <w:pPr>
              <w:pStyle w:val="TAL"/>
            </w:pPr>
          </w:p>
        </w:tc>
      </w:tr>
      <w:tr w:rsidR="00296E35" w:rsidRPr="001C0FC4" w14:paraId="440037A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945C3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240C2" w14:textId="77777777" w:rsidR="00296E35" w:rsidRPr="001C0FC4" w:rsidRDefault="00296E35" w:rsidP="002E3FCC">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7C9B34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41E2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9F7961" w14:textId="77777777" w:rsidR="00296E35" w:rsidRPr="001C0FC4" w:rsidRDefault="00296E35" w:rsidP="002E3FCC">
            <w:pPr>
              <w:pStyle w:val="TAL"/>
            </w:pPr>
          </w:p>
        </w:tc>
      </w:tr>
    </w:tbl>
    <w:p w14:paraId="576320EF" w14:textId="77777777" w:rsidR="00296E35" w:rsidRPr="001C0FC4" w:rsidRDefault="00296E35" w:rsidP="00296E35"/>
    <w:p w14:paraId="10F35DEC" w14:textId="77777777" w:rsidR="00296E35" w:rsidRPr="001C0FC4" w:rsidRDefault="00296E35" w:rsidP="00296E35">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7FFC3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66EC31" w14:textId="0F8FC0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FUNCTIONAL_ALIAS</w:t>
            </w:r>
          </w:p>
        </w:tc>
      </w:tr>
      <w:tr w:rsidR="00296E35" w:rsidRPr="001C0FC4" w14:paraId="6509B2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FD050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6DF6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4F73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CC46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EF8ACCB" w14:textId="77777777" w:rsidR="00296E35" w:rsidRPr="001C0FC4" w:rsidRDefault="00296E35" w:rsidP="002E3FCC">
            <w:pPr>
              <w:pStyle w:val="TAH"/>
              <w:rPr>
                <w:bCs/>
              </w:rPr>
            </w:pPr>
            <w:r w:rsidRPr="001C0FC4">
              <w:rPr>
                <w:bCs/>
              </w:rPr>
              <w:t>Condition</w:t>
            </w:r>
          </w:p>
        </w:tc>
      </w:tr>
      <w:tr w:rsidR="00296E35" w:rsidRPr="001C0FC4" w14:paraId="3C81E5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B42C5"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DD63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372B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8821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705537" w14:textId="77777777" w:rsidR="00296E35" w:rsidRPr="001C0FC4" w:rsidRDefault="00296E35" w:rsidP="002E3FCC">
            <w:pPr>
              <w:pStyle w:val="TAL"/>
            </w:pPr>
          </w:p>
        </w:tc>
      </w:tr>
      <w:tr w:rsidR="00296E35" w:rsidRPr="001C0FC4" w14:paraId="5E62CB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C841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A4C09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57E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EED6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0881F" w14:textId="77777777" w:rsidR="00296E35" w:rsidRPr="001C0FC4" w:rsidRDefault="00296E35" w:rsidP="002E3FCC">
            <w:pPr>
              <w:pStyle w:val="TAL"/>
            </w:pPr>
          </w:p>
        </w:tc>
      </w:tr>
      <w:tr w:rsidR="00296E35" w:rsidRPr="001C0FC4" w14:paraId="58FAB5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3810F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4EE75DD"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7B2CA5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DDE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A23C3" w14:textId="77777777" w:rsidR="00296E35" w:rsidRPr="001C0FC4" w:rsidRDefault="00296E35" w:rsidP="002E3FCC">
            <w:pPr>
              <w:pStyle w:val="TAL"/>
            </w:pPr>
          </w:p>
        </w:tc>
      </w:tr>
    </w:tbl>
    <w:p w14:paraId="25158C8B" w14:textId="77777777" w:rsidR="00296E35" w:rsidRPr="001C0FC4" w:rsidRDefault="00296E35" w:rsidP="00296E35"/>
    <w:p w14:paraId="46BD81CB" w14:textId="77777777" w:rsidR="00296E35" w:rsidRPr="001C0FC4" w:rsidRDefault="00296E35" w:rsidP="00296E35">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9680D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F2925A8" w14:textId="04FB04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60DA683D" w14:textId="77777777" w:rsidR="00296E35" w:rsidRPr="001C0FC4" w:rsidRDefault="00296E35" w:rsidP="00296E35"/>
    <w:p w14:paraId="35DDD0B7" w14:textId="3F939486" w:rsidR="00296E35" w:rsidRPr="001C0FC4" w:rsidRDefault="00296E35" w:rsidP="00296E35">
      <w:pPr>
        <w:pStyle w:val="TH"/>
      </w:pPr>
      <w:r w:rsidRPr="001C0FC4">
        <w:t>Table 6.2.14.3.3-7: SIP MESSAGE from the SS (step 4,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78293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99CCD2E" w14:textId="21D3E9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78A7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D2E6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E542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33A2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F2B45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FD0369" w14:textId="77777777" w:rsidR="00296E35" w:rsidRPr="001C0FC4" w:rsidRDefault="00296E35" w:rsidP="002E3FCC">
            <w:pPr>
              <w:pStyle w:val="TAH"/>
              <w:rPr>
                <w:bCs/>
              </w:rPr>
            </w:pPr>
            <w:r w:rsidRPr="001C0FC4">
              <w:rPr>
                <w:bCs/>
              </w:rPr>
              <w:t>Condition</w:t>
            </w:r>
          </w:p>
        </w:tc>
      </w:tr>
      <w:tr w:rsidR="00296E35" w:rsidRPr="001C0FC4" w14:paraId="0F732B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BF3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3A38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9E9DB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15829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EF614" w14:textId="77777777" w:rsidR="00296E35" w:rsidRPr="001C0FC4" w:rsidRDefault="00296E35" w:rsidP="002E3FCC">
            <w:pPr>
              <w:pStyle w:val="TAL"/>
            </w:pPr>
          </w:p>
        </w:tc>
      </w:tr>
      <w:tr w:rsidR="00296E35" w:rsidRPr="001C0FC4" w14:paraId="6F3B41C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556CA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36392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33A877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6CEB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870798" w14:textId="77777777" w:rsidR="00296E35" w:rsidRPr="001C0FC4" w:rsidRDefault="00296E35" w:rsidP="002E3FCC">
            <w:pPr>
              <w:pStyle w:val="TAL"/>
            </w:pPr>
          </w:p>
        </w:tc>
      </w:tr>
      <w:tr w:rsidR="00296E35" w:rsidRPr="001C0FC4" w14:paraId="30BD2C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7A7B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C90BE3" w14:textId="77777777" w:rsidR="00296E35" w:rsidRPr="001C0FC4" w:rsidRDefault="00296E35" w:rsidP="002E3FCC">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6BD9F4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403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75B569" w14:textId="77777777" w:rsidR="00296E35" w:rsidRPr="001C0FC4" w:rsidRDefault="00296E35" w:rsidP="002E3FCC">
            <w:pPr>
              <w:pStyle w:val="TAL"/>
            </w:pPr>
          </w:p>
        </w:tc>
      </w:tr>
    </w:tbl>
    <w:p w14:paraId="6466BC49" w14:textId="77777777" w:rsidR="00296E35" w:rsidRPr="001C0FC4" w:rsidRDefault="00296E35" w:rsidP="00296E35"/>
    <w:p w14:paraId="54523082" w14:textId="77777777" w:rsidR="00296E35" w:rsidRPr="001C0FC4" w:rsidRDefault="00296E35" w:rsidP="00296E35">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56C62F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01BCBF5" w14:textId="12607E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5A1CE250" w14:textId="77777777" w:rsidR="00296E35" w:rsidRPr="001C0FC4" w:rsidRDefault="00296E35" w:rsidP="00296E35"/>
    <w:p w14:paraId="2122EF68" w14:textId="560063DE" w:rsidR="00296E35" w:rsidRPr="001C0FC4" w:rsidRDefault="00296E35" w:rsidP="00296E35">
      <w:pPr>
        <w:pStyle w:val="TH"/>
      </w:pPr>
      <w:r w:rsidRPr="001C0FC4">
        <w:t>Table 6.2.14.3.3-9: SIP MESSAGE from the SS (step 6,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F6F76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47222D" w14:textId="018DB9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EE3ED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7F24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9718E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A364B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5C3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F7176B5" w14:textId="77777777" w:rsidR="00296E35" w:rsidRPr="001C0FC4" w:rsidRDefault="00296E35" w:rsidP="002E3FCC">
            <w:pPr>
              <w:pStyle w:val="TAH"/>
              <w:rPr>
                <w:bCs/>
              </w:rPr>
            </w:pPr>
            <w:r w:rsidRPr="001C0FC4">
              <w:rPr>
                <w:bCs/>
              </w:rPr>
              <w:t>Condition</w:t>
            </w:r>
          </w:p>
        </w:tc>
      </w:tr>
      <w:tr w:rsidR="00296E35" w:rsidRPr="001C0FC4" w14:paraId="413D401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172E6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5C293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A610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C954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A3983" w14:textId="77777777" w:rsidR="00296E35" w:rsidRPr="001C0FC4" w:rsidRDefault="00296E35" w:rsidP="002E3FCC">
            <w:pPr>
              <w:pStyle w:val="TAL"/>
            </w:pPr>
          </w:p>
        </w:tc>
      </w:tr>
      <w:tr w:rsidR="00296E35" w:rsidRPr="001C0FC4" w14:paraId="0F3D03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0829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2F3C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2C982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4EE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3324A" w14:textId="77777777" w:rsidR="00296E35" w:rsidRPr="001C0FC4" w:rsidRDefault="00296E35" w:rsidP="002E3FCC">
            <w:pPr>
              <w:pStyle w:val="TAL"/>
            </w:pPr>
          </w:p>
        </w:tc>
      </w:tr>
      <w:tr w:rsidR="00296E35" w:rsidRPr="001C0FC4" w14:paraId="1B53C4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B6253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BF0F3E" w14:textId="77777777" w:rsidR="00296E35" w:rsidRPr="001C0FC4" w:rsidRDefault="00296E35" w:rsidP="002E3FCC">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0CB889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9113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AA0377" w14:textId="77777777" w:rsidR="00296E35" w:rsidRPr="001C0FC4" w:rsidRDefault="00296E35" w:rsidP="002E3FCC">
            <w:pPr>
              <w:pStyle w:val="TAL"/>
            </w:pPr>
          </w:p>
        </w:tc>
      </w:tr>
    </w:tbl>
    <w:p w14:paraId="7797B592" w14:textId="77777777" w:rsidR="00296E35" w:rsidRPr="001C0FC4" w:rsidRDefault="00296E35" w:rsidP="00296E35"/>
    <w:p w14:paraId="121D99DA" w14:textId="77777777" w:rsidR="00296E35" w:rsidRPr="001C0FC4" w:rsidRDefault="00296E35" w:rsidP="00296E35">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5741A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4A404C2" w14:textId="3AA960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757F29FD" w14:textId="77777777" w:rsidR="00296E35" w:rsidRPr="001C0FC4" w:rsidRDefault="00296E35" w:rsidP="00296E35"/>
    <w:p w14:paraId="2A7ACC44" w14:textId="1BB77B97" w:rsidR="00296E35" w:rsidRPr="001C0FC4" w:rsidRDefault="00296E35" w:rsidP="00296E35">
      <w:pPr>
        <w:pStyle w:val="TH"/>
      </w:pPr>
      <w:r w:rsidRPr="001C0FC4">
        <w:t>Table 6.2.14.3.3-11: SIP MESSAGE from the SS (step 8,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BBBA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3FB2232" w14:textId="368180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5620E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3B71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978688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4FE7C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7B8F1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E32DC" w14:textId="77777777" w:rsidR="00296E35" w:rsidRPr="001C0FC4" w:rsidRDefault="00296E35" w:rsidP="002E3FCC">
            <w:pPr>
              <w:pStyle w:val="TAH"/>
              <w:rPr>
                <w:bCs/>
              </w:rPr>
            </w:pPr>
            <w:r w:rsidRPr="001C0FC4">
              <w:rPr>
                <w:bCs/>
              </w:rPr>
              <w:t>Condition</w:t>
            </w:r>
          </w:p>
        </w:tc>
      </w:tr>
      <w:tr w:rsidR="00296E35" w:rsidRPr="001C0FC4" w14:paraId="36E862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CA3991"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0F5B0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224C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F483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1AA0" w14:textId="77777777" w:rsidR="00296E35" w:rsidRPr="001C0FC4" w:rsidRDefault="00296E35" w:rsidP="002E3FCC">
            <w:pPr>
              <w:pStyle w:val="TAL"/>
            </w:pPr>
          </w:p>
        </w:tc>
      </w:tr>
      <w:tr w:rsidR="00296E35" w:rsidRPr="001C0FC4" w14:paraId="08E288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23949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916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B92F7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5FB36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2BDA6" w14:textId="77777777" w:rsidR="00296E35" w:rsidRPr="001C0FC4" w:rsidRDefault="00296E35" w:rsidP="002E3FCC">
            <w:pPr>
              <w:pStyle w:val="TAL"/>
            </w:pPr>
          </w:p>
        </w:tc>
      </w:tr>
      <w:tr w:rsidR="00296E35" w:rsidRPr="001C0FC4" w14:paraId="65E07A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A8333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C184AB" w14:textId="77777777" w:rsidR="00296E35" w:rsidRPr="001C0FC4" w:rsidRDefault="00296E35" w:rsidP="002E3FCC">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2B0B7D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D0A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A2E2B8" w14:textId="77777777" w:rsidR="00296E35" w:rsidRPr="001C0FC4" w:rsidRDefault="00296E35" w:rsidP="002E3FCC">
            <w:pPr>
              <w:pStyle w:val="TAL"/>
            </w:pPr>
          </w:p>
        </w:tc>
      </w:tr>
    </w:tbl>
    <w:p w14:paraId="6FD58DAD" w14:textId="77777777" w:rsidR="00296E35" w:rsidRPr="001C0FC4" w:rsidRDefault="00296E35" w:rsidP="00296E35"/>
    <w:p w14:paraId="6EA9248D" w14:textId="77777777" w:rsidR="00296E35" w:rsidRPr="001C0FC4" w:rsidRDefault="00296E35" w:rsidP="00296E35">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F0A03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9EC150E" w14:textId="7EF1EE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4A3F278F" w14:textId="77777777" w:rsidR="00296E35" w:rsidRPr="001C0FC4" w:rsidRDefault="00296E35" w:rsidP="00296E35"/>
    <w:p w14:paraId="73DD8106" w14:textId="77777777" w:rsidR="00296E35" w:rsidRPr="001C0FC4" w:rsidRDefault="00296E35" w:rsidP="00296E35">
      <w:pPr>
        <w:pStyle w:val="Heading3"/>
      </w:pPr>
      <w:bookmarkStart w:id="1242" w:name="_Toc178186371"/>
      <w:bookmarkStart w:id="1243" w:name="_Toc181109112"/>
      <w:r w:rsidRPr="001C0FC4">
        <w:t>6.2.15</w:t>
      </w:r>
      <w:r w:rsidRPr="001C0FC4">
        <w:tab/>
        <w:t>On-network / File Distribution (FD) / FD Using Media Plane / One-to-one Standalone FD / Active Functional Alias / Client Originated (CO)</w:t>
      </w:r>
      <w:bookmarkEnd w:id="1242"/>
      <w:bookmarkEnd w:id="1243"/>
    </w:p>
    <w:p w14:paraId="13ABA87C" w14:textId="77777777" w:rsidR="00296E35" w:rsidRPr="001C0FC4" w:rsidRDefault="00296E35" w:rsidP="00296E35">
      <w:pPr>
        <w:pStyle w:val="H6"/>
      </w:pPr>
      <w:r w:rsidRPr="001C0FC4">
        <w:t>6.2.15.1</w:t>
      </w:r>
      <w:r w:rsidRPr="001C0FC4">
        <w:tab/>
        <w:t>Test Purpose (TP)</w:t>
      </w:r>
    </w:p>
    <w:p w14:paraId="3B6B66B4" w14:textId="77777777" w:rsidR="00296E35" w:rsidRPr="001C0FC4" w:rsidRDefault="00296E35" w:rsidP="00296E35">
      <w:pPr>
        <w:pStyle w:val="H6"/>
      </w:pPr>
      <w:r w:rsidRPr="001C0FC4">
        <w:t>(1)</w:t>
      </w:r>
    </w:p>
    <w:p w14:paraId="224FD0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AEE23B8" w14:textId="77777777" w:rsidR="00296E35" w:rsidRPr="001C0FC4" w:rsidRDefault="00296E35" w:rsidP="00296E35">
      <w:pPr>
        <w:pStyle w:val="PL"/>
      </w:pPr>
      <w:r w:rsidRPr="001C0FC4">
        <w:rPr>
          <w:b/>
        </w:rPr>
        <w:t>ensure that</w:t>
      </w:r>
      <w:r w:rsidRPr="001C0FC4">
        <w:t xml:space="preserve"> {</w:t>
      </w:r>
    </w:p>
    <w:p w14:paraId="4CDD3A3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5E0FFB51"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using the active functional alias </w:t>
      </w:r>
      <w:r w:rsidRPr="001C0FC4">
        <w:rPr>
          <w:b/>
        </w:rPr>
        <w:t>and</w:t>
      </w:r>
      <w:r w:rsidRPr="001C0FC4">
        <w:t xml:space="preserve"> then responds to the SIP 200 (OK) message with a SIP ACK message }</w:t>
      </w:r>
    </w:p>
    <w:p w14:paraId="2629455E" w14:textId="77777777" w:rsidR="00296E35" w:rsidRPr="001C0FC4" w:rsidRDefault="00296E35" w:rsidP="00296E35">
      <w:pPr>
        <w:pStyle w:val="PL"/>
      </w:pPr>
      <w:r w:rsidRPr="001C0FC4">
        <w:t xml:space="preserve">            }</w:t>
      </w:r>
    </w:p>
    <w:p w14:paraId="1856F30E" w14:textId="77777777" w:rsidR="00296E35" w:rsidRPr="001C0FC4" w:rsidRDefault="00296E35" w:rsidP="00296E35">
      <w:pPr>
        <w:pStyle w:val="PL"/>
      </w:pPr>
    </w:p>
    <w:p w14:paraId="5AB713A3" w14:textId="77777777" w:rsidR="00296E35" w:rsidRPr="001C0FC4" w:rsidRDefault="00296E35" w:rsidP="00296E35">
      <w:pPr>
        <w:pStyle w:val="H6"/>
      </w:pPr>
      <w:r w:rsidRPr="001C0FC4">
        <w:t>(2)</w:t>
      </w:r>
    </w:p>
    <w:p w14:paraId="3C792CDB"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FBAA2D5" w14:textId="77777777" w:rsidR="00296E35" w:rsidRPr="001C0FC4" w:rsidRDefault="00296E35" w:rsidP="00296E35">
      <w:pPr>
        <w:pStyle w:val="PL"/>
      </w:pPr>
      <w:r w:rsidRPr="001C0FC4">
        <w:rPr>
          <w:b/>
        </w:rPr>
        <w:t>ensure that</w:t>
      </w:r>
      <w:r w:rsidRPr="001C0FC4">
        <w:t xml:space="preserve"> {</w:t>
      </w:r>
    </w:p>
    <w:p w14:paraId="06056D9F"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194B0EA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6F7D1439" w14:textId="77777777" w:rsidR="00296E35" w:rsidRPr="001C0FC4" w:rsidRDefault="00296E35" w:rsidP="00296E35">
      <w:pPr>
        <w:pStyle w:val="PL"/>
      </w:pPr>
      <w:r w:rsidRPr="001C0FC4">
        <w:t xml:space="preserve">            }</w:t>
      </w:r>
    </w:p>
    <w:p w14:paraId="2C7DB177" w14:textId="77777777" w:rsidR="00296E35" w:rsidRPr="001C0FC4" w:rsidRDefault="00296E35" w:rsidP="00296E35">
      <w:pPr>
        <w:pStyle w:val="PL"/>
      </w:pPr>
    </w:p>
    <w:p w14:paraId="6D0DE54A" w14:textId="77777777" w:rsidR="00296E35" w:rsidRPr="001C0FC4" w:rsidRDefault="00296E35" w:rsidP="00296E35">
      <w:pPr>
        <w:pStyle w:val="H6"/>
      </w:pPr>
      <w:r w:rsidRPr="001C0FC4">
        <w:t>(3)</w:t>
      </w:r>
    </w:p>
    <w:p w14:paraId="49223787"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40B90265" w14:textId="77777777" w:rsidR="00296E35" w:rsidRPr="001C0FC4" w:rsidRDefault="00296E35" w:rsidP="00296E35">
      <w:pPr>
        <w:pStyle w:val="PL"/>
      </w:pPr>
      <w:r w:rsidRPr="001C0FC4">
        <w:rPr>
          <w:b/>
        </w:rPr>
        <w:t>ensure that</w:t>
      </w:r>
      <w:r w:rsidRPr="001C0FC4">
        <w:t xml:space="preserve"> {</w:t>
      </w:r>
    </w:p>
    <w:p w14:paraId="149DBA0E"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01F76B01"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BD0B685" w14:textId="77777777" w:rsidR="00296E35" w:rsidRPr="001C0FC4" w:rsidRDefault="00296E35" w:rsidP="00296E35">
      <w:pPr>
        <w:pStyle w:val="PL"/>
      </w:pPr>
      <w:r w:rsidRPr="001C0FC4">
        <w:t xml:space="preserve">            }</w:t>
      </w:r>
    </w:p>
    <w:p w14:paraId="60F6C5C9" w14:textId="77777777" w:rsidR="00296E35" w:rsidRPr="001C0FC4" w:rsidRDefault="00296E35" w:rsidP="00296E35">
      <w:pPr>
        <w:pStyle w:val="PL"/>
      </w:pPr>
    </w:p>
    <w:p w14:paraId="760EAD10" w14:textId="77777777" w:rsidR="00296E35" w:rsidRPr="001C0FC4" w:rsidRDefault="00296E35" w:rsidP="00296E35">
      <w:pPr>
        <w:pStyle w:val="H6"/>
      </w:pPr>
      <w:r w:rsidRPr="001C0FC4">
        <w:t>(4)</w:t>
      </w:r>
    </w:p>
    <w:p w14:paraId="2C1235CD"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51A6BE08" w14:textId="77777777" w:rsidR="00296E35" w:rsidRPr="001C0FC4" w:rsidRDefault="00296E35" w:rsidP="00296E35">
      <w:pPr>
        <w:pStyle w:val="PL"/>
      </w:pPr>
      <w:r w:rsidRPr="001C0FC4">
        <w:rPr>
          <w:b/>
        </w:rPr>
        <w:t>ensure that</w:t>
      </w:r>
      <w:r w:rsidRPr="001C0FC4">
        <w:t xml:space="preserve"> {</w:t>
      </w:r>
    </w:p>
    <w:p w14:paraId="04D51A78"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7E650DB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5CCE295" w14:textId="77777777" w:rsidR="00296E35" w:rsidRPr="001C0FC4" w:rsidRDefault="00296E35" w:rsidP="00296E35">
      <w:pPr>
        <w:pStyle w:val="PL"/>
      </w:pPr>
      <w:r w:rsidRPr="001C0FC4">
        <w:t xml:space="preserve">            }</w:t>
      </w:r>
    </w:p>
    <w:p w14:paraId="201D1638" w14:textId="77777777" w:rsidR="00296E35" w:rsidRPr="001C0FC4" w:rsidRDefault="00296E35" w:rsidP="00296E35">
      <w:pPr>
        <w:pStyle w:val="PL"/>
      </w:pPr>
    </w:p>
    <w:p w14:paraId="16EA1CA4" w14:textId="77777777" w:rsidR="00296E35" w:rsidRPr="001C0FC4" w:rsidRDefault="00296E35" w:rsidP="00296E35">
      <w:pPr>
        <w:pStyle w:val="H6"/>
      </w:pPr>
      <w:r w:rsidRPr="001C0FC4">
        <w:t>6.2.15.2</w:t>
      </w:r>
      <w:r w:rsidRPr="001C0FC4">
        <w:tab/>
        <w:t>Conformance requirements</w:t>
      </w:r>
    </w:p>
    <w:p w14:paraId="2E597F32"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A715CCF" w14:textId="77777777" w:rsidR="00296E35" w:rsidRPr="001C0FC4" w:rsidRDefault="00296E35" w:rsidP="00296E35">
      <w:r w:rsidRPr="001C0FC4">
        <w:t>[TS 24.282, clause 10.2.5.2.3]</w:t>
      </w:r>
    </w:p>
    <w:p w14:paraId="2A023B28" w14:textId="77777777" w:rsidR="00296E35" w:rsidRPr="001C0FC4" w:rsidRDefault="00296E35" w:rsidP="00296E35">
      <w:r w:rsidRPr="001C0FC4">
        <w:t>The MCData client shall generate a SIP INVITE request in accordance with 3GPP TS 24.229 [5] with the clarifications given below.</w:t>
      </w:r>
    </w:p>
    <w:p w14:paraId="32A42BB9" w14:textId="77777777" w:rsidR="00296E35" w:rsidRPr="001C0FC4" w:rsidRDefault="00296E35" w:rsidP="00296E35">
      <w:r w:rsidRPr="001C0FC4">
        <w:t>The MCData client:</w:t>
      </w:r>
    </w:p>
    <w:p w14:paraId="5F2E28E7"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08E417D0"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31723DA3"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6B35D1A"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A075B7B" w14:textId="77777777" w:rsidR="00296E35" w:rsidRPr="001C0FC4" w:rsidRDefault="00296E35" w:rsidP="00296E35">
      <w:pPr>
        <w:pStyle w:val="B1"/>
      </w:pPr>
      <w:r w:rsidRPr="001C0FC4">
        <w:t>5)</w:t>
      </w:r>
      <w:r w:rsidRPr="001C0FC4">
        <w:tab/>
        <w:t>should include the "timer" option tag in the Supported header field;</w:t>
      </w:r>
    </w:p>
    <w:p w14:paraId="774D378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8581892"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16B393D9" w14:textId="77777777" w:rsidR="00296E35" w:rsidRPr="001C0FC4" w:rsidRDefault="00296E35" w:rsidP="00296E35">
      <w:pPr>
        <w:pStyle w:val="B1"/>
      </w:pPr>
      <w:r w:rsidRPr="001C0FC4">
        <w:t>8)</w:t>
      </w:r>
      <w:r w:rsidRPr="001C0FC4">
        <w:tab/>
        <w:t>if a one-to-one file distribution is requested:</w:t>
      </w:r>
    </w:p>
    <w:p w14:paraId="023BBA8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86EDC6D"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600B1B36" w14:textId="77777777" w:rsidR="00296E35" w:rsidRPr="001C0FC4" w:rsidRDefault="00296E35" w:rsidP="00296E35">
      <w:pPr>
        <w:pStyle w:val="B3"/>
      </w:pPr>
      <w:r w:rsidRPr="001C0FC4">
        <w:t>i)</w:t>
      </w:r>
      <w:r w:rsidRPr="001C0FC4">
        <w:tab/>
        <w:t>the &lt;request-type&gt; element set to a value of "one-to-one-fd"; and</w:t>
      </w:r>
    </w:p>
    <w:p w14:paraId="251FE0C1"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52FE026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75B0509C"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08116D48" w14:textId="77777777" w:rsidR="00296E35" w:rsidRPr="001C0FC4" w:rsidRDefault="00296E35" w:rsidP="00296E35">
      <w:pPr>
        <w:pStyle w:val="B3"/>
      </w:pPr>
      <w:r w:rsidRPr="001C0FC4">
        <w:t>ii)</w:t>
      </w:r>
      <w:r w:rsidRPr="001C0FC4">
        <w:tab/>
        <w:t>shall use the keying material to generate a PCK as described in 3GPP TS 33.180 [26];</w:t>
      </w:r>
    </w:p>
    <w:p w14:paraId="1F9A1955"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5CA91D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774AD021"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C1F8424"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301D2030"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868935F" w14:textId="77777777" w:rsidR="00296E35" w:rsidRPr="001C0FC4" w:rsidRDefault="00296E35" w:rsidP="00296E35">
      <w:pPr>
        <w:pStyle w:val="B1"/>
      </w:pPr>
      <w:r w:rsidRPr="001C0FC4">
        <w:t>9)</w:t>
      </w:r>
      <w:r w:rsidRPr="001C0FC4">
        <w:tab/>
        <w:t xml:space="preserve">if a group file distribution is requested: </w:t>
      </w:r>
    </w:p>
    <w:p w14:paraId="0EEA9DB9"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9B17F7F"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9751B4F" w14:textId="77777777" w:rsidR="00296E35" w:rsidRPr="001C0FC4" w:rsidRDefault="00296E35" w:rsidP="00296E35">
      <w:pPr>
        <w:pStyle w:val="B3"/>
      </w:pPr>
      <w:r w:rsidRPr="001C0FC4">
        <w:t>i)</w:t>
      </w:r>
      <w:r w:rsidRPr="001C0FC4">
        <w:tab/>
        <w:t>the &lt;request-type&gt; element set to a value of "group-fd";</w:t>
      </w:r>
    </w:p>
    <w:p w14:paraId="6CA555F3" w14:textId="77777777" w:rsidR="00296E35" w:rsidRPr="001C0FC4" w:rsidRDefault="00296E35" w:rsidP="00296E35">
      <w:pPr>
        <w:pStyle w:val="B3"/>
      </w:pPr>
      <w:r w:rsidRPr="001C0FC4">
        <w:t>ii)</w:t>
      </w:r>
      <w:r w:rsidRPr="001C0FC4">
        <w:tab/>
        <w:t>the &lt;mcdata-request-uri&gt; element set to the MCData group identity;</w:t>
      </w:r>
    </w:p>
    <w:p w14:paraId="1DDF4A95"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1A3D00FC"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15B88A2"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1F957476"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43A1A2E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2AF2DE5E"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4249984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1C64F89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68A0EC20" w14:textId="77777777" w:rsidR="00296E35" w:rsidRPr="001C0FC4" w:rsidRDefault="00296E35" w:rsidP="00296E35">
      <w:r w:rsidRPr="001C0FC4">
        <w:t>On receipt of a SIP 2xx response to the SIP INVITE request, the MCData client:</w:t>
      </w:r>
    </w:p>
    <w:p w14:paraId="008F87D5" w14:textId="77777777" w:rsidR="00296E35" w:rsidRPr="001C0FC4" w:rsidRDefault="00296E35" w:rsidP="00296E35">
      <w:pPr>
        <w:pStyle w:val="B1"/>
      </w:pPr>
      <w:r w:rsidRPr="001C0FC4">
        <w:t>1)</w:t>
      </w:r>
      <w:r w:rsidRPr="001C0FC4">
        <w:tab/>
        <w:t xml:space="preserve">shall send a SIP ACK request as specified in 3GPP TS 24.229 [5]; </w:t>
      </w:r>
    </w:p>
    <w:p w14:paraId="1D5AA1B1"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38F9B654" w14:textId="77777777" w:rsidR="00296E35" w:rsidRPr="001C0FC4" w:rsidRDefault="00296E35" w:rsidP="00296E35">
      <w:pPr>
        <w:pStyle w:val="B1"/>
      </w:pPr>
      <w:r w:rsidRPr="001C0FC4">
        <w:t>3)</w:t>
      </w:r>
      <w:r w:rsidRPr="001C0FC4">
        <w:tab/>
        <w:t>shall interact with the media plane as specified in 3GPP TS 24.582 [15] subclause 10.2.5.1.1..</w:t>
      </w:r>
    </w:p>
    <w:p w14:paraId="5ED48E3E" w14:textId="77777777" w:rsidR="00296E35" w:rsidRPr="001C0FC4" w:rsidRDefault="00296E35" w:rsidP="00296E35">
      <w:r w:rsidRPr="001C0FC4">
        <w:t>On receipt of a SIP 4xx response, a SIP 5xx response or a SIP 6xx response to the SIP INVITE request:</w:t>
      </w:r>
    </w:p>
    <w:p w14:paraId="1B61BAE4" w14:textId="77777777" w:rsidR="00296E35" w:rsidRPr="001C0FC4" w:rsidRDefault="00296E35" w:rsidP="00296E35">
      <w:pPr>
        <w:pStyle w:val="B1"/>
      </w:pPr>
      <w:r w:rsidRPr="001C0FC4">
        <w:t>1)</w:t>
      </w:r>
      <w:r w:rsidRPr="001C0FC4">
        <w:tab/>
        <w:t>shall indicate to the MCData user that the file could not be sent; and</w:t>
      </w:r>
    </w:p>
    <w:p w14:paraId="0F4B728E" w14:textId="77777777" w:rsidR="00296E35" w:rsidRPr="001C0FC4" w:rsidRDefault="00296E35" w:rsidP="00296E35">
      <w:pPr>
        <w:pStyle w:val="B1"/>
      </w:pPr>
      <w:r w:rsidRPr="001C0FC4">
        <w:t>2)</w:t>
      </w:r>
      <w:r w:rsidRPr="001C0FC4">
        <w:tab/>
        <w:t>shall send a SIP ACK request as specified in 3GPP TS 24.229 [5].</w:t>
      </w:r>
    </w:p>
    <w:p w14:paraId="5C766E20" w14:textId="77777777" w:rsidR="00296E35" w:rsidRPr="001C0FC4" w:rsidRDefault="00296E35" w:rsidP="00296E35">
      <w:r w:rsidRPr="001C0FC4">
        <w:t>On receipt of an indication from the media plane indicating that the file was not sent successfully, the MCData client shall:</w:t>
      </w:r>
    </w:p>
    <w:p w14:paraId="466BB8D6" w14:textId="77777777" w:rsidR="00296E35" w:rsidRPr="001C0FC4" w:rsidRDefault="00296E35" w:rsidP="00296E35">
      <w:pPr>
        <w:pStyle w:val="B1"/>
      </w:pPr>
      <w:r w:rsidRPr="001C0FC4">
        <w:t>1)</w:t>
      </w:r>
      <w:r w:rsidRPr="001C0FC4">
        <w:tab/>
        <w:t>shall generate a SIP BYE request according to 3GPP TS 24.229 [5] with:</w:t>
      </w:r>
    </w:p>
    <w:p w14:paraId="2D9EC335" w14:textId="77777777" w:rsidR="00296E35" w:rsidRPr="001C0FC4" w:rsidRDefault="00296E35" w:rsidP="00296E35">
      <w:pPr>
        <w:pStyle w:val="B2"/>
      </w:pPr>
      <w:r w:rsidRPr="001C0FC4">
        <w:t>a)</w:t>
      </w:r>
      <w:r w:rsidRPr="001C0FC4">
        <w:tab/>
        <w:t>Reason code set to "SIP";</w:t>
      </w:r>
    </w:p>
    <w:p w14:paraId="3EB39D73" w14:textId="77777777" w:rsidR="00296E35" w:rsidRPr="001C0FC4" w:rsidRDefault="00296E35" w:rsidP="00296E35">
      <w:pPr>
        <w:pStyle w:val="B2"/>
      </w:pPr>
      <w:r w:rsidRPr="001C0FC4">
        <w:t>b)</w:t>
      </w:r>
      <w:r w:rsidRPr="001C0FC4">
        <w:tab/>
        <w:t>cause set to "480"; and</w:t>
      </w:r>
    </w:p>
    <w:p w14:paraId="0BAC0C6A" w14:textId="77777777" w:rsidR="00296E35" w:rsidRPr="001C0FC4" w:rsidRDefault="00296E35" w:rsidP="00296E35">
      <w:pPr>
        <w:pStyle w:val="B2"/>
      </w:pPr>
      <w:r w:rsidRPr="001C0FC4">
        <w:t>c)</w:t>
      </w:r>
      <w:r w:rsidRPr="001C0FC4">
        <w:tab/>
        <w:t>text set to "transmission failed";</w:t>
      </w:r>
    </w:p>
    <w:p w14:paraId="6264E47F" w14:textId="77777777" w:rsidR="00296E35" w:rsidRPr="001C0FC4" w:rsidRDefault="00296E35" w:rsidP="00296E35">
      <w:pPr>
        <w:pStyle w:val="B1"/>
      </w:pPr>
      <w:r w:rsidRPr="001C0FC4">
        <w:t>2)</w:t>
      </w:r>
      <w:r w:rsidRPr="001C0FC4">
        <w:tab/>
        <w:t>shall set the Request-URI to the MCData session identity to release; and</w:t>
      </w:r>
    </w:p>
    <w:p w14:paraId="539EB97F" w14:textId="77777777" w:rsidR="00296E35" w:rsidRPr="001C0FC4" w:rsidRDefault="00296E35" w:rsidP="00296E35">
      <w:pPr>
        <w:pStyle w:val="B1"/>
      </w:pPr>
      <w:r w:rsidRPr="001C0FC4">
        <w:t>3)</w:t>
      </w:r>
      <w:r w:rsidRPr="001C0FC4">
        <w:tab/>
        <w:t>shall send a SIP BYE request towards MCData server according to 3GPP TS 24.229 [5].</w:t>
      </w:r>
    </w:p>
    <w:p w14:paraId="0B3F236B" w14:textId="77777777" w:rsidR="00296E35" w:rsidRPr="001C0FC4" w:rsidRDefault="00296E35" w:rsidP="00296E35">
      <w:r w:rsidRPr="001C0FC4">
        <w:t>[TS 24.282, clause 6.2.2.3]</w:t>
      </w:r>
    </w:p>
    <w:p w14:paraId="103E7107" w14:textId="77777777" w:rsidR="00296E35" w:rsidRPr="001C0FC4" w:rsidRDefault="00296E35" w:rsidP="00296E35">
      <w:r w:rsidRPr="001C0FC4">
        <w:t>In order to generate an FD message, the MCData client:</w:t>
      </w:r>
    </w:p>
    <w:p w14:paraId="4682D303" w14:textId="77777777" w:rsidR="00296E35" w:rsidRPr="001C0FC4" w:rsidRDefault="00296E35" w:rsidP="00296E35">
      <w:pPr>
        <w:pStyle w:val="B1"/>
      </w:pPr>
      <w:r w:rsidRPr="001C0FC4">
        <w:t>1)</w:t>
      </w:r>
      <w:r w:rsidRPr="001C0FC4">
        <w:tab/>
        <w:t>shall generate an FD SIGNALLING PAYLOAD message as specified in subclause 15.1.3; and</w:t>
      </w:r>
    </w:p>
    <w:p w14:paraId="23E6002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49A04E0D" w14:textId="77777777" w:rsidR="00296E35" w:rsidRPr="001C0FC4" w:rsidRDefault="00296E35" w:rsidP="00296E35">
      <w:r w:rsidRPr="001C0FC4">
        <w:t>When generating an FD SIGNALLING PAYLOAD message as specified in subclause 15.1.3, the MCData client:</w:t>
      </w:r>
    </w:p>
    <w:p w14:paraId="25DF34EC" w14:textId="77777777" w:rsidR="00296E35" w:rsidRPr="001C0FC4" w:rsidRDefault="00296E35" w:rsidP="00296E35">
      <w:pPr>
        <w:pStyle w:val="B1"/>
      </w:pPr>
      <w:r w:rsidRPr="001C0FC4">
        <w:t>1)</w:t>
      </w:r>
      <w:r w:rsidRPr="001C0FC4">
        <w:tab/>
        <w:t>shall set the Date and time IE to the current time as specified in subclause 15.2.8;</w:t>
      </w:r>
    </w:p>
    <w:p w14:paraId="7EFE004C"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15E5725" w14:textId="77777777" w:rsidR="00296E35" w:rsidRPr="001C0FC4" w:rsidRDefault="00296E35" w:rsidP="00296E35">
      <w:pPr>
        <w:pStyle w:val="B1"/>
      </w:pPr>
      <w:r w:rsidRPr="001C0FC4">
        <w:t>3)</w:t>
      </w:r>
      <w:r w:rsidRPr="001C0FC4">
        <w:tab/>
        <w:t>if the filecontinues an existing conversation, shall set the Conversation ID IE to the Conversation ID value of the existing conversation as specified in subclause 15.2.9;</w:t>
      </w:r>
    </w:p>
    <w:p w14:paraId="4B422A3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445B537B" w14:textId="77777777" w:rsidR="00296E35" w:rsidRPr="001C0FC4" w:rsidRDefault="00296E35" w:rsidP="00296E35">
      <w:pPr>
        <w:pStyle w:val="B1"/>
      </w:pPr>
      <w:r w:rsidRPr="001C0FC4">
        <w:t>5)</w:t>
      </w:r>
      <w:r w:rsidRPr="001C0FC4">
        <w:tab/>
        <w:t>if the fileis in reply to a previously received SDS message or file, shall include the InReplyTo message ID IE with the Message ID value in the previously received SDS message or file;</w:t>
      </w:r>
    </w:p>
    <w:p w14:paraId="7E9E700B" w14:textId="77777777" w:rsidR="00296E35" w:rsidRPr="001C0FC4" w:rsidRDefault="00296E35" w:rsidP="00296E35">
      <w:pPr>
        <w:pStyle w:val="B1"/>
      </w:pPr>
      <w:r w:rsidRPr="001C0FC4">
        <w:t>6)</w:t>
      </w:r>
      <w:r w:rsidRPr="001C0FC4">
        <w:tab/>
        <w:t>if the file is for user consumption, shall not include an Application ID IE as specified in subclause 15.2.7 and shall not include an Extended application ID IE as specified in subclause 15.2.24;</w:t>
      </w:r>
    </w:p>
    <w:p w14:paraId="1F3D5873" w14:textId="77777777" w:rsidR="00296E35" w:rsidRPr="001C0FC4" w:rsidRDefault="00296E35" w:rsidP="00296E35">
      <w:pPr>
        <w:pStyle w:val="B1"/>
      </w:pPr>
      <w:r w:rsidRPr="001C0FC4">
        <w:t>7)</w:t>
      </w:r>
      <w:r w:rsidRPr="001C0FC4">
        <w:tab/>
        <w:t>if the file is intended for an application on the terminating MCData client, shall include:</w:t>
      </w:r>
    </w:p>
    <w:p w14:paraId="0F76F066"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60F12A81" w14:textId="77777777" w:rsidR="00296E35" w:rsidRPr="001C0FC4" w:rsidRDefault="00296E35" w:rsidP="00296E35">
      <w:pPr>
        <w:pStyle w:val="B2"/>
      </w:pPr>
      <w:r w:rsidRPr="001C0FC4">
        <w:t>b)</w:t>
      </w:r>
      <w:r w:rsidRPr="001C0FC4">
        <w:tab/>
        <w:t>an Extended application ID IE with an Extended application ID value representing the intended application as specified in subclause 15.2.24;</w:t>
      </w:r>
    </w:p>
    <w:p w14:paraId="1EF89292" w14:textId="77777777" w:rsidR="00296E35" w:rsidRPr="001C0FC4" w:rsidRDefault="00296E35" w:rsidP="00296E35">
      <w:pPr>
        <w:pStyle w:val="NO"/>
      </w:pPr>
      <w:r w:rsidRPr="001C0FC4">
        <w:t>NOTE:</w:t>
      </w:r>
      <w:r w:rsidRPr="001C0FC4">
        <w:tab/>
        <w:t>The value and field chosen for coding the identity of the application are coordinated by the mission critical organisation.</w:t>
      </w:r>
    </w:p>
    <w:p w14:paraId="411BC09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60B8E4C8"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302DAAC4" w14:textId="77777777" w:rsidR="00296E35" w:rsidRPr="001C0FC4" w:rsidRDefault="00296E35" w:rsidP="00296E35">
      <w:r w:rsidRPr="001C0FC4">
        <w:t>[TS 24.282, clause 12.2.1.2]</w:t>
      </w:r>
    </w:p>
    <w:p w14:paraId="62FD006F" w14:textId="77777777" w:rsidR="00296E35" w:rsidRPr="001C0FC4" w:rsidRDefault="00296E35" w:rsidP="00296E35">
      <w:pPr>
        <w:rPr>
          <w:rFonts w:eastAsia="SimSun"/>
        </w:rPr>
      </w:pPr>
      <w:r w:rsidRPr="001C0FC4">
        <w:rPr>
          <w:rFonts w:eastAsia="SimSun"/>
        </w:rPr>
        <w:t>Upon receipt of a:</w:t>
      </w:r>
    </w:p>
    <w:p w14:paraId="1F069D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CF8FA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4C6496A" w14:textId="77777777" w:rsidR="00296E35" w:rsidRPr="001C0FC4" w:rsidRDefault="00296E35" w:rsidP="00296E35">
      <w:pPr>
        <w:rPr>
          <w:rFonts w:eastAsia="SimSun"/>
        </w:rPr>
      </w:pPr>
      <w:r w:rsidRPr="001C0FC4">
        <w:rPr>
          <w:rFonts w:eastAsia="SimSun"/>
        </w:rPr>
        <w:t>the MCData client:</w:t>
      </w:r>
    </w:p>
    <w:p w14:paraId="05FB42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329437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10D8771" w14:textId="77777777" w:rsidR="00296E35" w:rsidRPr="001C0FC4" w:rsidRDefault="00296E35" w:rsidP="00296E35">
      <w:r w:rsidRPr="001C0FC4">
        <w:t>[TS 24.582, clause 7.1.2.1]</w:t>
      </w:r>
    </w:p>
    <w:p w14:paraId="6F11CCC5" w14:textId="77777777" w:rsidR="00296E35" w:rsidRPr="001C0FC4" w:rsidRDefault="00296E35" w:rsidP="00296E35">
      <w:r w:rsidRPr="001C0FC4">
        <w:t>Upon receiving an indication to establish MSRP connection for file distribution as the originating client, the MCData client:</w:t>
      </w:r>
    </w:p>
    <w:p w14:paraId="18E98FCA" w14:textId="77777777" w:rsidR="00296E35" w:rsidRPr="001C0FC4" w:rsidRDefault="00296E35" w:rsidP="00296E35">
      <w:pPr>
        <w:pStyle w:val="B1"/>
      </w:pPr>
      <w:r w:rsidRPr="001C0FC4">
        <w:t>1.</w:t>
      </w:r>
      <w:r w:rsidRPr="001C0FC4">
        <w:tab/>
        <w:t>shall act as an MSRP client according to IETF RFC 6135 [12];</w:t>
      </w:r>
    </w:p>
    <w:p w14:paraId="533DF35A" w14:textId="77777777" w:rsidR="00296E35" w:rsidRPr="001C0FC4" w:rsidRDefault="00296E35" w:rsidP="00296E35">
      <w:pPr>
        <w:pStyle w:val="B1"/>
      </w:pPr>
      <w:r w:rsidRPr="001C0FC4">
        <w:t>2.</w:t>
      </w:r>
      <w:r w:rsidRPr="001C0FC4">
        <w:tab/>
        <w:t>shall act according to IETF RFC 6135 [12], as:</w:t>
      </w:r>
    </w:p>
    <w:p w14:paraId="0AAD9BAA" w14:textId="77777777" w:rsidR="00296E35" w:rsidRPr="001C0FC4" w:rsidRDefault="00296E35" w:rsidP="00296E35">
      <w:pPr>
        <w:pStyle w:val="B2"/>
      </w:pPr>
      <w:r w:rsidRPr="001C0FC4">
        <w:t>a.</w:t>
      </w:r>
      <w:r w:rsidRPr="001C0FC4">
        <w:tab/>
        <w:t>an "active" endpoint, if a=setup attribute in the received SDP answer is set to "passive"; and</w:t>
      </w:r>
    </w:p>
    <w:p w14:paraId="413985AD" w14:textId="77777777" w:rsidR="00296E35" w:rsidRPr="001C0FC4" w:rsidRDefault="00296E35" w:rsidP="00296E35">
      <w:pPr>
        <w:pStyle w:val="B2"/>
      </w:pPr>
      <w:r w:rsidRPr="001C0FC4">
        <w:t>b.</w:t>
      </w:r>
      <w:r w:rsidRPr="001C0FC4">
        <w:tab/>
        <w:t>an "passive" endpoint, if a=setup attribute in the received SDP answer is set to "active";</w:t>
      </w:r>
    </w:p>
    <w:p w14:paraId="56CA0B2C"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01B8236"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A5F025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9E8E02E"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45ECF6C3" w14:textId="77777777" w:rsidR="00296E35" w:rsidRPr="001C0FC4" w:rsidRDefault="00296E35" w:rsidP="00296E35">
      <w:pPr>
        <w:pStyle w:val="B2"/>
      </w:pPr>
      <w:r w:rsidRPr="001C0FC4">
        <w:t>a.</w:t>
      </w:r>
      <w:r w:rsidRPr="001C0FC4">
        <w:tab/>
        <w:t>shall set To-Path header according to the MSRP URI(s) received in the answer SDP;</w:t>
      </w:r>
    </w:p>
    <w:p w14:paraId="2EC37D91" w14:textId="77777777" w:rsidR="00296E35" w:rsidRPr="001C0FC4" w:rsidRDefault="00296E35" w:rsidP="00296E35">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1CB4FEA4"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6699A0AF" w14:textId="77777777" w:rsidR="00296E35" w:rsidRPr="001C0FC4" w:rsidRDefault="00296E35" w:rsidP="00296E35">
      <w:pPr>
        <w:pStyle w:val="B1"/>
      </w:pPr>
      <w:r w:rsidRPr="001C0FC4">
        <w:t>2.</w:t>
      </w:r>
      <w:r w:rsidRPr="001C0FC4">
        <w:tab/>
        <w:t>shall send the MSRP SEND request(s) on the established MSRP connection.</w:t>
      </w:r>
    </w:p>
    <w:p w14:paraId="2EB641E0" w14:textId="77777777" w:rsidR="00296E35" w:rsidRPr="001C0FC4" w:rsidRDefault="00296E35" w:rsidP="00296E35">
      <w:r w:rsidRPr="001C0FC4">
        <w:t>If MSRP chunking is used, the MCData client:</w:t>
      </w:r>
    </w:p>
    <w:p w14:paraId="210A0239" w14:textId="77777777" w:rsidR="00296E35" w:rsidRPr="001C0FC4" w:rsidRDefault="00296E35" w:rsidP="00296E35">
      <w:pPr>
        <w:pStyle w:val="B1"/>
      </w:pPr>
      <w:r w:rsidRPr="001C0FC4">
        <w:t>1.</w:t>
      </w:r>
      <w:r w:rsidRPr="001C0FC4">
        <w:tab/>
        <w:t>shall send further MSRP SEND requests containing the file as necessary;</w:t>
      </w:r>
    </w:p>
    <w:p w14:paraId="18040200" w14:textId="77777777" w:rsidR="00296E35" w:rsidRPr="001C0FC4" w:rsidRDefault="00296E35" w:rsidP="00296E35">
      <w:pPr>
        <w:pStyle w:val="B1"/>
      </w:pPr>
      <w:r w:rsidRPr="001C0FC4">
        <w:t>2.</w:t>
      </w:r>
      <w:r w:rsidRPr="001C0FC4">
        <w:tab/>
        <w:t>shall wait for a 200 (OK) response to each MSRP SEND request sent; and</w:t>
      </w:r>
    </w:p>
    <w:p w14:paraId="6CCD83C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23464C7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AEFD71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E1B0B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E9179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DE5C912" w14:textId="77777777" w:rsidR="00296E35" w:rsidRPr="001C0FC4" w:rsidRDefault="00296E35" w:rsidP="00296E35">
      <w:pPr>
        <w:pStyle w:val="H6"/>
      </w:pPr>
      <w:r w:rsidRPr="001C0FC4">
        <w:t>6.2.15.3</w:t>
      </w:r>
      <w:r w:rsidRPr="001C0FC4">
        <w:tab/>
        <w:t>Test description</w:t>
      </w:r>
    </w:p>
    <w:p w14:paraId="135F8731" w14:textId="77777777" w:rsidR="00296E35" w:rsidRPr="001C0FC4" w:rsidRDefault="00296E35" w:rsidP="00296E35">
      <w:pPr>
        <w:pStyle w:val="H6"/>
      </w:pPr>
      <w:r w:rsidRPr="001C0FC4">
        <w:t>6.2.15.3.1</w:t>
      </w:r>
      <w:r w:rsidRPr="001C0FC4">
        <w:tab/>
        <w:t>Pre-test conditions</w:t>
      </w:r>
    </w:p>
    <w:p w14:paraId="52D2197F" w14:textId="77777777" w:rsidR="00296E35" w:rsidRDefault="00296E35" w:rsidP="00296E35">
      <w:pPr>
        <w:pStyle w:val="H6"/>
      </w:pPr>
      <w:r w:rsidRPr="00102CE5">
        <w:t>Test configuration</w:t>
      </w:r>
      <w:r>
        <w:t>:</w:t>
      </w:r>
    </w:p>
    <w:p w14:paraId="61290DE7" w14:textId="78ABBBD3" w:rsidR="00296E35" w:rsidRDefault="00296E35" w:rsidP="00296E35">
      <w:pPr>
        <w:pStyle w:val="B1"/>
      </w:pPr>
      <w:r>
        <w:t>-</w:t>
      </w:r>
      <w:r>
        <w:tab/>
        <w:t>Single cell configuration according to TS 37.579-1 [2] clause 5.2.2.2.1.</w:t>
      </w:r>
    </w:p>
    <w:p w14:paraId="7F073EEA" w14:textId="77777777" w:rsidR="00296E35" w:rsidRPr="001C0FC4" w:rsidRDefault="00296E35" w:rsidP="00296E35">
      <w:pPr>
        <w:pStyle w:val="B1"/>
      </w:pPr>
      <w:r w:rsidRPr="001C0FC4">
        <w:t>-</w:t>
      </w:r>
      <w:r w:rsidRPr="001C0FC4">
        <w:tab/>
        <w:t>Test File 1 for CO FD as specified in annex A.2.1 is available at the UE for upload.</w:t>
      </w:r>
    </w:p>
    <w:p w14:paraId="54059BB4" w14:textId="77777777" w:rsidR="00296E35" w:rsidRDefault="00296E35" w:rsidP="00296E35">
      <w:pPr>
        <w:pStyle w:val="H6"/>
      </w:pPr>
      <w:r>
        <w:t>Preamble:</w:t>
      </w:r>
    </w:p>
    <w:p w14:paraId="76333C9A" w14:textId="2371A246" w:rsidR="00296E35" w:rsidRDefault="00296E35" w:rsidP="00296E35">
      <w:pPr>
        <w:pStyle w:val="B1"/>
      </w:pPr>
      <w:r>
        <w:t>-</w:t>
      </w:r>
      <w:r>
        <w:tab/>
        <w:t>The UE has performed procedure 'Initial registration' as described in TS 37.579-1 [2] clause 5.4.2.</w:t>
      </w:r>
    </w:p>
    <w:p w14:paraId="26A8D596" w14:textId="7F51011E"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361695DD" w14:textId="0966882F"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1B8005DF" w14:textId="77777777" w:rsidR="00296E35" w:rsidRDefault="00296E35" w:rsidP="00296E35">
      <w:pPr>
        <w:pStyle w:val="B1"/>
      </w:pPr>
      <w:r>
        <w:t>-</w:t>
      </w:r>
      <w:r>
        <w:tab/>
      </w:r>
      <w:r w:rsidRPr="000573F5">
        <w:t>UE States at the end of the preamble</w:t>
      </w:r>
      <w:r>
        <w:t>:</w:t>
      </w:r>
    </w:p>
    <w:p w14:paraId="196DF389" w14:textId="77777777" w:rsidR="00296E35" w:rsidRDefault="00296E35" w:rsidP="00296E35">
      <w:pPr>
        <w:pStyle w:val="B1"/>
        <w:ind w:left="852"/>
      </w:pPr>
      <w:r>
        <w:t>-</w:t>
      </w:r>
      <w:r>
        <w:tab/>
        <w:t>The UE is in RRC_IDLE state.</w:t>
      </w:r>
    </w:p>
    <w:p w14:paraId="2A24991A" w14:textId="77777777" w:rsidR="00296E35" w:rsidRDefault="00296E35" w:rsidP="00296E35">
      <w:pPr>
        <w:pStyle w:val="B1"/>
        <w:ind w:left="852"/>
      </w:pPr>
      <w:r>
        <w:t>-</w:t>
      </w:r>
      <w:r>
        <w:tab/>
        <w:t>The client is registered for MCData.</w:t>
      </w:r>
    </w:p>
    <w:p w14:paraId="5912351D"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2A8C7BFE" w14:textId="77777777" w:rsidR="00296E35" w:rsidRPr="001C0FC4" w:rsidRDefault="00296E35" w:rsidP="00296E35">
      <w:pPr>
        <w:pStyle w:val="H6"/>
      </w:pPr>
      <w:r w:rsidRPr="001C0FC4">
        <w:t>6.2.15.3.2</w:t>
      </w:r>
      <w:r w:rsidRPr="001C0FC4">
        <w:tab/>
        <w:t>Test procedure sequence</w:t>
      </w:r>
    </w:p>
    <w:p w14:paraId="6A7D8CAC" w14:textId="77777777" w:rsidR="00296E35" w:rsidRPr="001C0FC4" w:rsidRDefault="00296E35" w:rsidP="00296E35">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8B08C66" w14:textId="77777777" w:rsidTr="002E3FCC">
        <w:tc>
          <w:tcPr>
            <w:tcW w:w="649" w:type="dxa"/>
            <w:tcBorders>
              <w:top w:val="single" w:sz="4" w:space="0" w:color="auto"/>
              <w:left w:val="single" w:sz="4" w:space="0" w:color="auto"/>
              <w:bottom w:val="nil"/>
              <w:right w:val="single" w:sz="4" w:space="0" w:color="auto"/>
            </w:tcBorders>
            <w:hideMark/>
          </w:tcPr>
          <w:p w14:paraId="6D8A94A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87683C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AADF9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5033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C3E839" w14:textId="77777777" w:rsidR="00296E35" w:rsidRPr="001C0FC4" w:rsidRDefault="00296E35" w:rsidP="002E3FCC">
            <w:pPr>
              <w:pStyle w:val="TAH"/>
            </w:pPr>
            <w:r w:rsidRPr="001C0FC4">
              <w:t>Verdict</w:t>
            </w:r>
          </w:p>
        </w:tc>
      </w:tr>
      <w:tr w:rsidR="00296E35" w:rsidRPr="001C0FC4" w14:paraId="5E68C0E1" w14:textId="77777777" w:rsidTr="002E3FCC">
        <w:tc>
          <w:tcPr>
            <w:tcW w:w="649" w:type="dxa"/>
            <w:tcBorders>
              <w:top w:val="nil"/>
              <w:left w:val="single" w:sz="4" w:space="0" w:color="auto"/>
              <w:bottom w:val="single" w:sz="4" w:space="0" w:color="auto"/>
              <w:right w:val="single" w:sz="4" w:space="0" w:color="auto"/>
            </w:tcBorders>
          </w:tcPr>
          <w:p w14:paraId="5807200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63EFB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EF935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9F497B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76C63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43B9FA7" w14:textId="77777777" w:rsidR="00296E35" w:rsidRPr="001C0FC4" w:rsidRDefault="00296E35" w:rsidP="002E3FCC">
            <w:pPr>
              <w:pStyle w:val="TAH"/>
            </w:pPr>
          </w:p>
        </w:tc>
      </w:tr>
      <w:tr w:rsidR="00296E35" w:rsidRPr="001C0FC4" w14:paraId="44A76C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3BC513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A840D16" w14:textId="045B4C40"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 using the active functional alias.</w:t>
            </w:r>
          </w:p>
          <w:p w14:paraId="56F6CCB3"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17C25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87A9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812CB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9C564B" w14:textId="77777777" w:rsidR="00296E35" w:rsidRPr="001C0FC4" w:rsidRDefault="00296E35" w:rsidP="002E3FCC">
            <w:pPr>
              <w:pStyle w:val="TAC"/>
            </w:pPr>
            <w:r w:rsidRPr="001C0FC4">
              <w:t>-</w:t>
            </w:r>
          </w:p>
        </w:tc>
      </w:tr>
      <w:tr w:rsidR="00296E35" w:rsidRPr="001C0FC4" w14:paraId="687C5FC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0A159D"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BEC0240" w14:textId="2CACE95A"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F1F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D04773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5DD5FE"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DE72B7E" w14:textId="77777777" w:rsidR="00296E35" w:rsidRPr="001C0FC4" w:rsidRDefault="00296E35" w:rsidP="002E3FCC">
            <w:pPr>
              <w:pStyle w:val="TAC"/>
            </w:pPr>
            <w:r w:rsidRPr="001C0FC4">
              <w:t>P</w:t>
            </w:r>
          </w:p>
        </w:tc>
      </w:tr>
      <w:tr w:rsidR="00296E35" w:rsidRPr="001C0FC4" w14:paraId="7AD3AAF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7361C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37B259A" w14:textId="6F80A577"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5E46A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C980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4D2C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C03C3C" w14:textId="77777777" w:rsidR="00296E35" w:rsidRPr="001C0FC4" w:rsidRDefault="00296E35" w:rsidP="002E3FCC">
            <w:pPr>
              <w:pStyle w:val="TAC"/>
            </w:pPr>
            <w:r w:rsidRPr="001C0FC4">
              <w:t>P</w:t>
            </w:r>
          </w:p>
        </w:tc>
      </w:tr>
      <w:tr w:rsidR="00296E35" w:rsidRPr="001C0FC4" w14:paraId="23BD15A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5532937"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60E825"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B679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65ED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65DA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857A99" w14:textId="77777777" w:rsidR="00296E35" w:rsidRPr="001C0FC4" w:rsidRDefault="00296E35" w:rsidP="002E3FCC">
            <w:pPr>
              <w:pStyle w:val="TAC"/>
            </w:pPr>
            <w:r w:rsidRPr="001C0FC4">
              <w:t>P</w:t>
            </w:r>
          </w:p>
        </w:tc>
      </w:tr>
      <w:tr w:rsidR="00296E35" w:rsidRPr="001C0FC4" w14:paraId="1DD1FF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7F55C60" w14:textId="77777777" w:rsidR="00296E35" w:rsidRPr="001C0FC4" w:rsidRDefault="00296E35" w:rsidP="002E3FCC">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E59024" w14:textId="26FB6D7B"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3D77093"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06736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6BC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900BC1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3BD11B" w14:textId="77777777" w:rsidR="00296E35" w:rsidRPr="001C0FC4" w:rsidRDefault="00296E35" w:rsidP="002E3FCC">
            <w:pPr>
              <w:pStyle w:val="TAC"/>
            </w:pPr>
            <w:r w:rsidRPr="001C0FC4">
              <w:t>P</w:t>
            </w:r>
          </w:p>
        </w:tc>
      </w:tr>
      <w:tr w:rsidR="00296E35" w:rsidRPr="001C0FC4" w14:paraId="46DA5F3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C41EEB8"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86FB9B3" w14:textId="252724D9"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33CBFC"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57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7A3021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9499BB" w14:textId="77777777" w:rsidR="00296E35" w:rsidRPr="001C0FC4" w:rsidRDefault="00296E35" w:rsidP="002E3FCC">
            <w:pPr>
              <w:pStyle w:val="TAC"/>
            </w:pPr>
            <w:r w:rsidRPr="001C0FC4">
              <w:t>P</w:t>
            </w:r>
          </w:p>
        </w:tc>
      </w:tr>
      <w:tr w:rsidR="00296E35" w:rsidRPr="001C0FC4" w14:paraId="56D592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82C6D9"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1349D3" w14:textId="77777777" w:rsidR="00296E35" w:rsidRPr="001C0FC4" w:rsidRDefault="00296E35" w:rsidP="002E3FCC">
            <w:pPr>
              <w:pStyle w:val="TAL"/>
            </w:pPr>
            <w:r w:rsidRPr="001C0FC4">
              <w:t>Check: Does the UE (MCData client) provide the disposition notification to the user?</w:t>
            </w:r>
          </w:p>
          <w:p w14:paraId="3503F91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477041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E433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F234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B481189" w14:textId="77777777" w:rsidR="00296E35" w:rsidRPr="001C0FC4" w:rsidRDefault="00296E35" w:rsidP="002E3FCC">
            <w:pPr>
              <w:pStyle w:val="TAC"/>
            </w:pPr>
            <w:r w:rsidRPr="001C0FC4">
              <w:t>P</w:t>
            </w:r>
          </w:p>
        </w:tc>
      </w:tr>
      <w:tr w:rsidR="00296E35" w:rsidRPr="001C0FC4" w14:paraId="32FF4B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A7380D7" w14:textId="77777777" w:rsidR="00296E35" w:rsidRPr="001C0FC4" w:rsidRDefault="00296E35" w:rsidP="002E3FCC">
            <w:pPr>
              <w:pStyle w:val="TAN"/>
            </w:pPr>
            <w:r w:rsidRPr="001C0FC4">
              <w:t>NOTE 1:</w:t>
            </w:r>
            <w:r w:rsidRPr="001C0FC4">
              <w:tab/>
              <w:t>This is expected to be done via a suitable implementation dependent MMI.</w:t>
            </w:r>
          </w:p>
          <w:p w14:paraId="1C22AF05" w14:textId="77777777" w:rsidR="00296E35" w:rsidRDefault="00296E35" w:rsidP="002E3FCC">
            <w:pPr>
              <w:pStyle w:val="TAN"/>
            </w:pPr>
            <w:r w:rsidRPr="001C0FC4">
              <w:t>NOTE 2:</w:t>
            </w:r>
            <w:r w:rsidRPr="001C0FC4">
              <w:tab/>
              <w:t>Test file 1 for CO FD as specified in annex A.2.1.</w:t>
            </w:r>
          </w:p>
          <w:p w14:paraId="79A11067" w14:textId="77777777" w:rsidR="00296E35" w:rsidRPr="001C0FC4" w:rsidRDefault="00296E35" w:rsidP="002E3FCC">
            <w:pPr>
              <w:pStyle w:val="TAN"/>
            </w:pPr>
            <w:r>
              <w:t>NOTE 3:</w:t>
            </w:r>
            <w:r>
              <w:tab/>
              <w:t>The procedure does not release the RRC connection.</w:t>
            </w:r>
          </w:p>
        </w:tc>
      </w:tr>
    </w:tbl>
    <w:p w14:paraId="06FEB414" w14:textId="77777777" w:rsidR="00296E35" w:rsidRPr="001C0FC4" w:rsidRDefault="00296E35" w:rsidP="00296E35"/>
    <w:p w14:paraId="744F1E4E" w14:textId="77777777" w:rsidR="00296E35" w:rsidRPr="001C0FC4" w:rsidRDefault="00296E35" w:rsidP="00296E35">
      <w:pPr>
        <w:pStyle w:val="H6"/>
      </w:pPr>
      <w:r w:rsidRPr="001C0FC4">
        <w:t>6.2.15.3.3</w:t>
      </w:r>
      <w:r w:rsidRPr="001C0FC4">
        <w:tab/>
        <w:t>Specific message contents</w:t>
      </w:r>
    </w:p>
    <w:p w14:paraId="1A4A9BA3" w14:textId="22CE2EB4" w:rsidR="00296E35" w:rsidRPr="001C0FC4" w:rsidRDefault="00296E35" w:rsidP="00296E35">
      <w:pPr>
        <w:pStyle w:val="TH"/>
      </w:pPr>
      <w:r w:rsidRPr="001C0FC4">
        <w:t>Table 6.2.15.3.3-1: SIP INVITE from the UE (step 2, Table 6.2.15.3.2-1;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35A1A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417516" w14:textId="3C50754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35AE98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87B3F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1040A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D47C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07292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0C1CBA7" w14:textId="77777777" w:rsidR="00296E35" w:rsidRPr="001C0FC4" w:rsidRDefault="00296E35" w:rsidP="002E3FCC">
            <w:pPr>
              <w:pStyle w:val="TAH"/>
              <w:rPr>
                <w:bCs/>
              </w:rPr>
            </w:pPr>
            <w:r w:rsidRPr="001C0FC4">
              <w:rPr>
                <w:bCs/>
              </w:rPr>
              <w:t>Condition</w:t>
            </w:r>
          </w:p>
        </w:tc>
      </w:tr>
      <w:tr w:rsidR="00296E35" w:rsidRPr="001C0FC4" w14:paraId="6CF28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1BDC0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D5E23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5476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14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E46E5" w14:textId="77777777" w:rsidR="00296E35" w:rsidRPr="001C0FC4" w:rsidRDefault="00296E35" w:rsidP="002E3FCC">
            <w:pPr>
              <w:pStyle w:val="TAL"/>
            </w:pPr>
          </w:p>
        </w:tc>
      </w:tr>
      <w:tr w:rsidR="00296E35" w:rsidRPr="001C0FC4" w14:paraId="693BC8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5382B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A12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44D846"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29EE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BE6529" w14:textId="77777777" w:rsidR="00296E35" w:rsidRPr="001C0FC4" w:rsidRDefault="00296E35" w:rsidP="002E3FCC">
            <w:pPr>
              <w:pStyle w:val="TAL"/>
            </w:pPr>
          </w:p>
        </w:tc>
      </w:tr>
      <w:tr w:rsidR="00296E35" w:rsidRPr="001C0FC4" w14:paraId="61BE68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659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212E9F" w14:textId="77777777" w:rsidR="00296E35" w:rsidRPr="001C0FC4" w:rsidRDefault="00296E35" w:rsidP="002E3FCC">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700638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A675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4C5DFC" w14:textId="77777777" w:rsidR="00296E35" w:rsidRPr="001C0FC4" w:rsidRDefault="00296E35" w:rsidP="002E3FCC">
            <w:pPr>
              <w:pStyle w:val="TAL"/>
            </w:pPr>
          </w:p>
        </w:tc>
      </w:tr>
      <w:tr w:rsidR="00296E35" w:rsidRPr="001C0FC4" w14:paraId="7B3ABC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B8522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3432A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88090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CE717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8122" w14:textId="77777777" w:rsidR="00296E35" w:rsidRPr="001C0FC4" w:rsidRDefault="00296E35" w:rsidP="002E3FCC">
            <w:pPr>
              <w:pStyle w:val="TAL"/>
            </w:pPr>
          </w:p>
        </w:tc>
      </w:tr>
      <w:tr w:rsidR="00296E35" w:rsidRPr="001C0FC4" w14:paraId="06F50DD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4E68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1D297D" w14:textId="77777777" w:rsidR="00296E35" w:rsidRPr="001C0FC4" w:rsidRDefault="00296E35" w:rsidP="002E3FCC">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17CD7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C95B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CAB7AD" w14:textId="77777777" w:rsidR="00296E35" w:rsidRPr="001C0FC4" w:rsidRDefault="00296E35" w:rsidP="002E3FCC">
            <w:pPr>
              <w:pStyle w:val="TAL"/>
            </w:pPr>
          </w:p>
        </w:tc>
      </w:tr>
      <w:tr w:rsidR="00296E35" w:rsidRPr="001C0FC4" w14:paraId="09EF03F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20A8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DDD3B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1037B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36AB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4CA1FC" w14:textId="77777777" w:rsidR="00296E35" w:rsidRPr="001C0FC4" w:rsidRDefault="00296E35" w:rsidP="002E3FCC">
            <w:pPr>
              <w:pStyle w:val="TAL"/>
            </w:pPr>
          </w:p>
        </w:tc>
      </w:tr>
      <w:tr w:rsidR="00296E35" w:rsidRPr="001C0FC4" w14:paraId="30160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78A04E"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AAAE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D6A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2B23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F4D181" w14:textId="77777777" w:rsidR="00296E35" w:rsidRPr="001C0FC4" w:rsidRDefault="00296E35" w:rsidP="002E3FCC">
            <w:pPr>
              <w:pStyle w:val="TAL"/>
            </w:pPr>
          </w:p>
        </w:tc>
      </w:tr>
      <w:tr w:rsidR="00296E35" w:rsidRPr="001C0FC4" w14:paraId="4F48D36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2F3CB8"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395682"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DB86F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7A4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75BFB8" w14:textId="77777777" w:rsidR="00296E35" w:rsidRPr="001C0FC4" w:rsidRDefault="00296E35" w:rsidP="002E3FCC">
            <w:pPr>
              <w:pStyle w:val="TAL"/>
            </w:pPr>
          </w:p>
        </w:tc>
      </w:tr>
      <w:tr w:rsidR="00296E35" w:rsidRPr="001C0FC4" w14:paraId="76A608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3F7C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57ECF" w14:textId="77777777" w:rsidR="00296E35" w:rsidRPr="001C0FC4" w:rsidRDefault="00296E35" w:rsidP="002E3FCC">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4AFEAC2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1F56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33CF56" w14:textId="77777777" w:rsidR="00296E35" w:rsidRPr="001C0FC4" w:rsidRDefault="00296E35" w:rsidP="002E3FCC">
            <w:pPr>
              <w:pStyle w:val="TAL"/>
            </w:pPr>
          </w:p>
        </w:tc>
      </w:tr>
    </w:tbl>
    <w:p w14:paraId="5A8FFDFD" w14:textId="77777777" w:rsidR="00296E35" w:rsidRPr="001C0FC4" w:rsidRDefault="00296E35" w:rsidP="00296E35"/>
    <w:p w14:paraId="610FCB51" w14:textId="77777777" w:rsidR="00296E35" w:rsidRPr="001C0FC4" w:rsidRDefault="00296E35" w:rsidP="00296E35">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25B30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F7DEA8" w14:textId="101E145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1E516E15" w14:textId="77777777" w:rsidR="00296E35" w:rsidRPr="001C0FC4" w:rsidRDefault="00296E35" w:rsidP="00296E35"/>
    <w:p w14:paraId="34F8D600" w14:textId="77777777" w:rsidR="00296E35" w:rsidRPr="001C0FC4" w:rsidRDefault="00296E35" w:rsidP="00296E35">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42622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369015" w14:textId="6DF003D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FUNCTIONAL_ALIAS</w:t>
            </w:r>
          </w:p>
        </w:tc>
      </w:tr>
      <w:tr w:rsidR="00296E35" w:rsidRPr="001C0FC4" w14:paraId="1A2592D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BCB00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A2D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79E87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D8865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A64804" w14:textId="77777777" w:rsidR="00296E35" w:rsidRPr="001C0FC4" w:rsidRDefault="00296E35" w:rsidP="002E3FCC">
            <w:pPr>
              <w:pStyle w:val="TAH"/>
              <w:rPr>
                <w:bCs/>
              </w:rPr>
            </w:pPr>
            <w:r w:rsidRPr="001C0FC4">
              <w:rPr>
                <w:bCs/>
              </w:rPr>
              <w:t>Condition</w:t>
            </w:r>
          </w:p>
        </w:tc>
      </w:tr>
      <w:tr w:rsidR="00296E35" w:rsidRPr="001C0FC4" w14:paraId="657A51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7E8C8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7E21C1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85D752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643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0E4502" w14:textId="77777777" w:rsidR="00296E35" w:rsidRPr="001C0FC4" w:rsidRDefault="00296E35" w:rsidP="002E3FCC">
            <w:pPr>
              <w:pStyle w:val="TAL"/>
            </w:pPr>
          </w:p>
        </w:tc>
      </w:tr>
      <w:tr w:rsidR="00296E35" w:rsidRPr="001C0FC4" w14:paraId="2D27A3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86BB4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CA47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236E9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55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17E136" w14:textId="77777777" w:rsidR="00296E35" w:rsidRPr="001C0FC4" w:rsidRDefault="00296E35" w:rsidP="002E3FCC">
            <w:pPr>
              <w:pStyle w:val="TAL"/>
            </w:pPr>
          </w:p>
        </w:tc>
      </w:tr>
      <w:tr w:rsidR="00296E35" w:rsidRPr="001C0FC4" w14:paraId="61E20C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CA2248"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91FF0C"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0F22F8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15078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CFCC6A" w14:textId="77777777" w:rsidR="00296E35" w:rsidRPr="001C0FC4" w:rsidRDefault="00296E35" w:rsidP="002E3FCC">
            <w:pPr>
              <w:pStyle w:val="TAL"/>
            </w:pPr>
          </w:p>
        </w:tc>
      </w:tr>
    </w:tbl>
    <w:p w14:paraId="37F506D8" w14:textId="77777777" w:rsidR="00296E35" w:rsidRPr="001C0FC4" w:rsidRDefault="00296E35" w:rsidP="00296E35"/>
    <w:p w14:paraId="4E14682E" w14:textId="77777777" w:rsidR="00296E35" w:rsidRPr="001C0FC4" w:rsidRDefault="00296E35" w:rsidP="00296E35">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328B2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FED9322" w14:textId="731D48D2" w:rsidR="00296E35" w:rsidRPr="001C0FC4" w:rsidRDefault="00296E35" w:rsidP="002E3FCC">
            <w:pPr>
              <w:pStyle w:val="TAL"/>
            </w:pPr>
            <w:r w:rsidRPr="001C0FC4">
              <w:t xml:space="preserve">Derivation Path: TS </w:t>
            </w:r>
            <w:r>
              <w:t>37.579</w:t>
            </w:r>
            <w:r w:rsidRPr="001C0FC4">
              <w:t>-1 [2], Table 5.5.3.8.5-1, condition FD_MSRP</w:t>
            </w:r>
          </w:p>
        </w:tc>
      </w:tr>
    </w:tbl>
    <w:p w14:paraId="2611C85D" w14:textId="77777777" w:rsidR="00296E35" w:rsidRPr="001C0FC4" w:rsidRDefault="00296E35" w:rsidP="00296E35"/>
    <w:p w14:paraId="1340662A" w14:textId="4A850762" w:rsidR="00296E35" w:rsidRPr="001C0FC4" w:rsidRDefault="00296E35" w:rsidP="00296E35">
      <w:pPr>
        <w:pStyle w:val="TH"/>
      </w:pPr>
      <w:r w:rsidRPr="001C0FC4">
        <w:t>Table 6.2.15.3.3-5: SIP 200 (OK) from the SS (step 2, Table 6.2.15.3.2-1;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9B9A3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C0C96" w14:textId="7AD8B2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3A8BE2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7884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87BAD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18A9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29493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EB864B" w14:textId="77777777" w:rsidR="00296E35" w:rsidRPr="001C0FC4" w:rsidRDefault="00296E35" w:rsidP="002E3FCC">
            <w:pPr>
              <w:pStyle w:val="TAH"/>
              <w:rPr>
                <w:bCs/>
              </w:rPr>
            </w:pPr>
            <w:r w:rsidRPr="001C0FC4">
              <w:rPr>
                <w:bCs/>
              </w:rPr>
              <w:t>Condition</w:t>
            </w:r>
          </w:p>
        </w:tc>
      </w:tr>
      <w:tr w:rsidR="00296E35" w:rsidRPr="001C0FC4" w14:paraId="3560A50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38F9B1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73C93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445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2BBB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D3DA0B" w14:textId="77777777" w:rsidR="00296E35" w:rsidRPr="001C0FC4" w:rsidRDefault="00296E35" w:rsidP="002E3FCC">
            <w:pPr>
              <w:pStyle w:val="TAL"/>
            </w:pPr>
          </w:p>
        </w:tc>
      </w:tr>
      <w:tr w:rsidR="00296E35" w:rsidRPr="001C0FC4" w14:paraId="2813EB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A7A68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5AC7098" w14:textId="77777777" w:rsidR="00296E35" w:rsidRPr="001C0FC4" w:rsidRDefault="00296E35" w:rsidP="002E3FCC">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3685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22BC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9F0F1F" w14:textId="77777777" w:rsidR="00296E35" w:rsidRPr="001C0FC4" w:rsidRDefault="00296E35" w:rsidP="002E3FCC">
            <w:pPr>
              <w:pStyle w:val="TAL"/>
            </w:pPr>
          </w:p>
        </w:tc>
      </w:tr>
    </w:tbl>
    <w:p w14:paraId="1F474C1D" w14:textId="77777777" w:rsidR="00296E35" w:rsidRPr="001C0FC4" w:rsidRDefault="00296E35" w:rsidP="00296E35"/>
    <w:p w14:paraId="0D3FAC96" w14:textId="77777777" w:rsidR="00296E35" w:rsidRPr="001C0FC4" w:rsidRDefault="00296E35" w:rsidP="00296E35">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DDE98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CCA4DF" w14:textId="4A2AA3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B55F807" w14:textId="77777777" w:rsidR="00296E35" w:rsidRPr="001C0FC4" w:rsidRDefault="00296E35" w:rsidP="00296E35"/>
    <w:p w14:paraId="6C18FFBA" w14:textId="684D1AE8" w:rsidR="00296E35" w:rsidRPr="001C0FC4" w:rsidRDefault="00296E35" w:rsidP="00296E35">
      <w:pPr>
        <w:pStyle w:val="TH"/>
      </w:pPr>
      <w:r w:rsidRPr="001C0FC4">
        <w:t>Table 6.2.15.3.3-7: MSRP SEND from the UE (step 3, Table 6.2.15.3.2-1;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5413D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61784F3" w14:textId="4808335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084BE8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8A672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A48F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1C22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55E27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DDBF5" w14:textId="77777777" w:rsidR="00296E35" w:rsidRPr="001C0FC4" w:rsidRDefault="00296E35" w:rsidP="002E3FCC">
            <w:pPr>
              <w:pStyle w:val="TAH"/>
              <w:rPr>
                <w:bCs/>
              </w:rPr>
            </w:pPr>
            <w:r w:rsidRPr="001C0FC4">
              <w:rPr>
                <w:bCs/>
              </w:rPr>
              <w:t>Condition</w:t>
            </w:r>
          </w:p>
        </w:tc>
      </w:tr>
      <w:tr w:rsidR="00296E35" w:rsidRPr="001C0FC4" w14:paraId="24B132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2AD253"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D395F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2C05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DF0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7B4D5" w14:textId="77777777" w:rsidR="00296E35" w:rsidRPr="001C0FC4" w:rsidRDefault="00296E35" w:rsidP="002E3FCC">
            <w:pPr>
              <w:pStyle w:val="TAL"/>
            </w:pPr>
          </w:p>
        </w:tc>
      </w:tr>
      <w:tr w:rsidR="00296E35" w:rsidRPr="001C0FC4" w14:paraId="50EC2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F14AB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FCC6012"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2E8E433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B67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092C0F" w14:textId="77777777" w:rsidR="00296E35" w:rsidRPr="001C0FC4" w:rsidRDefault="00296E35" w:rsidP="002E3FCC">
            <w:pPr>
              <w:pStyle w:val="TAL"/>
            </w:pPr>
          </w:p>
        </w:tc>
      </w:tr>
      <w:tr w:rsidR="00296E35" w:rsidRPr="001C0FC4" w14:paraId="1D90570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E7F35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66E0B2C" w14:textId="77777777" w:rsidR="00296E35" w:rsidRPr="001C0FC4" w:rsidRDefault="00296E35" w:rsidP="002E3FCC">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16AF58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2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8EF66C" w14:textId="77777777" w:rsidR="00296E35" w:rsidRPr="001C0FC4" w:rsidRDefault="00296E35" w:rsidP="002E3FCC">
            <w:pPr>
              <w:pStyle w:val="TAL"/>
            </w:pPr>
          </w:p>
        </w:tc>
      </w:tr>
    </w:tbl>
    <w:p w14:paraId="4567F140" w14:textId="77777777" w:rsidR="00296E35" w:rsidRPr="001C0FC4" w:rsidRDefault="00296E35" w:rsidP="00296E35"/>
    <w:p w14:paraId="3F9EFD31" w14:textId="77777777" w:rsidR="00296E35" w:rsidRPr="001C0FC4" w:rsidRDefault="00296E35" w:rsidP="00296E35">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1D1140"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51640B94" w14:textId="698CA4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242B679E" w14:textId="77777777" w:rsidR="00296E35" w:rsidRPr="001C0FC4" w:rsidRDefault="00296E35" w:rsidP="00296E35"/>
    <w:p w14:paraId="3032E80C" w14:textId="09F83D95" w:rsidR="00296E35" w:rsidRPr="001C0FC4" w:rsidRDefault="00296E35" w:rsidP="00296E35">
      <w:pPr>
        <w:pStyle w:val="TH"/>
      </w:pPr>
      <w:r w:rsidRPr="001C0FC4">
        <w:t>Table 6.2.15.3.3-9: SIP BYE from the UE (step 5, Table 6.2.15.3.2-1;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C686A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FCF16C" w14:textId="4365D82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35380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2803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10335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D78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492B3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B01DF" w14:textId="77777777" w:rsidR="00296E35" w:rsidRPr="001C0FC4" w:rsidRDefault="00296E35" w:rsidP="002E3FCC">
            <w:pPr>
              <w:pStyle w:val="TAH"/>
              <w:rPr>
                <w:bCs/>
              </w:rPr>
            </w:pPr>
            <w:r w:rsidRPr="001C0FC4">
              <w:rPr>
                <w:bCs/>
              </w:rPr>
              <w:t>Condition</w:t>
            </w:r>
          </w:p>
        </w:tc>
      </w:tr>
      <w:tr w:rsidR="00296E35" w:rsidRPr="001C0FC4" w14:paraId="3C73913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6D33C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6944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635A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81425D"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5DBCDD0" w14:textId="77777777" w:rsidR="00296E35" w:rsidRPr="001C0FC4" w:rsidRDefault="00296E35" w:rsidP="002E3FCC">
            <w:pPr>
              <w:pStyle w:val="TAL"/>
            </w:pPr>
          </w:p>
        </w:tc>
      </w:tr>
      <w:tr w:rsidR="00296E35" w:rsidRPr="001C0FC4" w14:paraId="5A1ECF3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9686A1"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B7A94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E6CE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8D1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614EF5" w14:textId="77777777" w:rsidR="00296E35" w:rsidRPr="001C0FC4" w:rsidRDefault="00296E35" w:rsidP="002E3FCC">
            <w:pPr>
              <w:pStyle w:val="TAL"/>
            </w:pPr>
          </w:p>
        </w:tc>
      </w:tr>
      <w:tr w:rsidR="00296E35" w:rsidRPr="001C0FC4" w14:paraId="36AF431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B0146E0"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8F8E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241CE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8C6B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06CB3B" w14:textId="77777777" w:rsidR="00296E35" w:rsidRPr="001C0FC4" w:rsidRDefault="00296E35" w:rsidP="002E3FCC">
            <w:pPr>
              <w:pStyle w:val="TAL"/>
            </w:pPr>
          </w:p>
        </w:tc>
      </w:tr>
      <w:tr w:rsidR="00296E35" w:rsidRPr="001C0FC4" w14:paraId="3DB6D5B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CADB895"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8F1AF3"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009A8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705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C83C1D" w14:textId="77777777" w:rsidR="00296E35" w:rsidRPr="001C0FC4" w:rsidRDefault="00296E35" w:rsidP="002E3FCC">
            <w:pPr>
              <w:pStyle w:val="TAL"/>
            </w:pPr>
          </w:p>
        </w:tc>
      </w:tr>
    </w:tbl>
    <w:p w14:paraId="2A30A0C6" w14:textId="77777777" w:rsidR="00296E35" w:rsidRPr="001C0FC4" w:rsidRDefault="00296E35" w:rsidP="00296E35"/>
    <w:p w14:paraId="26948B9F" w14:textId="19C6FA6D" w:rsidR="00296E35" w:rsidRPr="001C0FC4" w:rsidRDefault="00296E35" w:rsidP="00296E35">
      <w:pPr>
        <w:pStyle w:val="TH"/>
      </w:pPr>
      <w:r w:rsidRPr="001C0FC4">
        <w:t>Table 6.2.15.3.3-10: SIP MESSAGE from the SS (step 6, Table 6.2.15.3.2-1;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E9C9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BBD1560" w14:textId="7172CEE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1835F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EC09A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C4BB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32E209"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1652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E6DB345" w14:textId="77777777" w:rsidR="00296E35" w:rsidRPr="001C0FC4" w:rsidRDefault="00296E35" w:rsidP="002E3FCC">
            <w:pPr>
              <w:pStyle w:val="TAH"/>
              <w:rPr>
                <w:bCs/>
              </w:rPr>
            </w:pPr>
            <w:r w:rsidRPr="001C0FC4">
              <w:rPr>
                <w:bCs/>
              </w:rPr>
              <w:t>Condition</w:t>
            </w:r>
          </w:p>
        </w:tc>
      </w:tr>
      <w:tr w:rsidR="00296E35" w:rsidRPr="001C0FC4" w14:paraId="3A1D930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FDCC3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E90A7B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E7FA8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7F2B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B8F862" w14:textId="77777777" w:rsidR="00296E35" w:rsidRPr="001C0FC4" w:rsidRDefault="00296E35" w:rsidP="002E3FCC">
            <w:pPr>
              <w:pStyle w:val="TAL"/>
            </w:pPr>
          </w:p>
        </w:tc>
      </w:tr>
      <w:tr w:rsidR="00296E35" w:rsidRPr="001C0FC4" w14:paraId="080895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9F568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C850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883E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478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753896" w14:textId="77777777" w:rsidR="00296E35" w:rsidRPr="001C0FC4" w:rsidRDefault="00296E35" w:rsidP="002E3FCC">
            <w:pPr>
              <w:pStyle w:val="TAL"/>
            </w:pPr>
          </w:p>
        </w:tc>
      </w:tr>
      <w:tr w:rsidR="00296E35" w:rsidRPr="001C0FC4" w14:paraId="56AB47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60B5C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297A81" w14:textId="77777777" w:rsidR="00296E35" w:rsidRPr="001C0FC4" w:rsidRDefault="00296E35" w:rsidP="002E3FCC">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134D89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AB1B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478AF8" w14:textId="77777777" w:rsidR="00296E35" w:rsidRPr="001C0FC4" w:rsidRDefault="00296E35" w:rsidP="002E3FCC">
            <w:pPr>
              <w:pStyle w:val="TAL"/>
            </w:pPr>
          </w:p>
        </w:tc>
      </w:tr>
    </w:tbl>
    <w:p w14:paraId="03E8994E" w14:textId="77777777" w:rsidR="00296E35" w:rsidRPr="001C0FC4" w:rsidRDefault="00296E35" w:rsidP="00296E35"/>
    <w:p w14:paraId="0D4DEB54" w14:textId="77777777" w:rsidR="00296E35" w:rsidRPr="001C0FC4" w:rsidRDefault="00296E35" w:rsidP="00296E35">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C03D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49AC84" w14:textId="05E5C9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DD332B" w14:textId="77777777" w:rsidR="00296E35" w:rsidRPr="001C0FC4" w:rsidRDefault="00296E35" w:rsidP="00296E35"/>
    <w:p w14:paraId="3500BD97" w14:textId="77777777" w:rsidR="00296E35" w:rsidRPr="001C0FC4" w:rsidRDefault="00296E35" w:rsidP="00296E35">
      <w:pPr>
        <w:pStyle w:val="Heading2"/>
      </w:pPr>
      <w:bookmarkStart w:id="1244" w:name="_Toc178186372"/>
      <w:bookmarkStart w:id="1245" w:name="_Toc181109113"/>
      <w:r w:rsidRPr="001C0FC4">
        <w:t>6.3</w:t>
      </w:r>
      <w:r w:rsidRPr="001C0FC4">
        <w:tab/>
        <w:t>Enhanced Status (ES)</w:t>
      </w:r>
      <w:bookmarkEnd w:id="1238"/>
      <w:bookmarkEnd w:id="1239"/>
      <w:bookmarkEnd w:id="1240"/>
      <w:bookmarkEnd w:id="1241"/>
      <w:bookmarkEnd w:id="1244"/>
      <w:bookmarkEnd w:id="1245"/>
    </w:p>
    <w:p w14:paraId="7876278F" w14:textId="77777777" w:rsidR="00296E35" w:rsidRPr="001C0FC4" w:rsidRDefault="00296E35" w:rsidP="00296E35">
      <w:pPr>
        <w:pStyle w:val="Heading3"/>
      </w:pPr>
      <w:bookmarkStart w:id="1246" w:name="_Toc90630604"/>
      <w:bookmarkStart w:id="1247" w:name="_Toc100778811"/>
      <w:bookmarkStart w:id="1248" w:name="_Toc101286142"/>
      <w:bookmarkStart w:id="1249" w:name="_Toc106817728"/>
      <w:bookmarkStart w:id="1250" w:name="_Toc106817853"/>
      <w:bookmarkStart w:id="1251" w:name="_Toc178186373"/>
      <w:bookmarkStart w:id="1252" w:name="_Toc181109114"/>
      <w:r w:rsidRPr="001C0FC4">
        <w:t>6.3.1</w:t>
      </w:r>
      <w:r w:rsidRPr="001C0FC4">
        <w:tab/>
        <w:t>On-network / Enhanced Status (ES) / Client Originated (CO)</w:t>
      </w:r>
      <w:bookmarkEnd w:id="1246"/>
      <w:bookmarkEnd w:id="1247"/>
      <w:bookmarkEnd w:id="1248"/>
      <w:bookmarkEnd w:id="1249"/>
      <w:bookmarkEnd w:id="1250"/>
      <w:bookmarkEnd w:id="1251"/>
      <w:bookmarkEnd w:id="1252"/>
    </w:p>
    <w:p w14:paraId="67D89AA6" w14:textId="77777777" w:rsidR="00296E35" w:rsidRPr="001C0FC4" w:rsidRDefault="00296E35" w:rsidP="00296E35">
      <w:pPr>
        <w:pStyle w:val="H6"/>
      </w:pPr>
      <w:r w:rsidRPr="001C0FC4">
        <w:t>6.3.1.1</w:t>
      </w:r>
      <w:r w:rsidRPr="001C0FC4">
        <w:tab/>
        <w:t>Test Purpose (TP)</w:t>
      </w:r>
    </w:p>
    <w:p w14:paraId="7BB1BC53" w14:textId="77777777" w:rsidR="00296E35" w:rsidRPr="001C0FC4" w:rsidRDefault="00296E35" w:rsidP="00296E35">
      <w:pPr>
        <w:pStyle w:val="H6"/>
      </w:pPr>
      <w:r w:rsidRPr="001C0FC4">
        <w:t>(1)</w:t>
      </w:r>
    </w:p>
    <w:p w14:paraId="6C92BD2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05F75" w14:textId="77777777" w:rsidR="00296E35" w:rsidRPr="001C0FC4" w:rsidRDefault="00296E35" w:rsidP="00296E35">
      <w:pPr>
        <w:pStyle w:val="PL"/>
      </w:pPr>
      <w:r w:rsidRPr="001C0FC4">
        <w:rPr>
          <w:b/>
        </w:rPr>
        <w:t>ensure that</w:t>
      </w:r>
      <w:r w:rsidRPr="001C0FC4">
        <w:t xml:space="preserve"> {</w:t>
      </w:r>
    </w:p>
    <w:p w14:paraId="760AEBEF"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1C0A2743"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s SIP MESSAGE message }</w:t>
      </w:r>
    </w:p>
    <w:p w14:paraId="4C90FD7F" w14:textId="77777777" w:rsidR="00296E35" w:rsidRPr="001C0FC4" w:rsidRDefault="00296E35" w:rsidP="00296E35">
      <w:pPr>
        <w:pStyle w:val="PL"/>
      </w:pPr>
      <w:r w:rsidRPr="001C0FC4">
        <w:t xml:space="preserve">            }</w:t>
      </w:r>
    </w:p>
    <w:p w14:paraId="7159C7E7" w14:textId="77777777" w:rsidR="00296E35" w:rsidRPr="001C0FC4" w:rsidRDefault="00296E35" w:rsidP="00296E35">
      <w:pPr>
        <w:pStyle w:val="PL"/>
      </w:pPr>
    </w:p>
    <w:p w14:paraId="1C56CFCC" w14:textId="77777777" w:rsidR="00296E35" w:rsidRPr="001C0FC4" w:rsidRDefault="00296E35" w:rsidP="00296E35">
      <w:pPr>
        <w:pStyle w:val="H6"/>
      </w:pPr>
      <w:r w:rsidRPr="001C0FC4">
        <w:t>(2)</w:t>
      </w:r>
    </w:p>
    <w:p w14:paraId="496E87B8" w14:textId="77777777" w:rsidR="00296E35" w:rsidRPr="001C0FC4" w:rsidRDefault="00296E35" w:rsidP="00296E35">
      <w:pPr>
        <w:pStyle w:val="PL"/>
      </w:pPr>
      <w:r w:rsidRPr="001C0FC4">
        <w:rPr>
          <w:b/>
        </w:rPr>
        <w:t>with</w:t>
      </w:r>
      <w:r w:rsidRPr="001C0FC4">
        <w:t xml:space="preserve"> { UE (MCDATA Client) having sent an Enhanced Status with a disposition request of DELIVERY }</w:t>
      </w:r>
    </w:p>
    <w:p w14:paraId="30598A0B" w14:textId="77777777" w:rsidR="00296E35" w:rsidRPr="001C0FC4" w:rsidRDefault="00296E35" w:rsidP="00296E35">
      <w:pPr>
        <w:pStyle w:val="PL"/>
      </w:pPr>
      <w:r w:rsidRPr="001C0FC4">
        <w:rPr>
          <w:b/>
        </w:rPr>
        <w:t>ensure that</w:t>
      </w:r>
      <w:r w:rsidRPr="001C0FC4">
        <w:t xml:space="preserve"> {</w:t>
      </w:r>
    </w:p>
    <w:p w14:paraId="7611868F"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19640F7E"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B30BD9" w14:textId="77777777" w:rsidR="00296E35" w:rsidRPr="001C0FC4" w:rsidRDefault="00296E35" w:rsidP="00296E35">
      <w:pPr>
        <w:pStyle w:val="PL"/>
      </w:pPr>
      <w:r w:rsidRPr="001C0FC4">
        <w:t xml:space="preserve">            }</w:t>
      </w:r>
    </w:p>
    <w:p w14:paraId="25DA4AB7" w14:textId="77777777" w:rsidR="00296E35" w:rsidRPr="001C0FC4" w:rsidRDefault="00296E35" w:rsidP="00296E35">
      <w:pPr>
        <w:pStyle w:val="PL"/>
      </w:pPr>
    </w:p>
    <w:p w14:paraId="427121E0" w14:textId="77777777" w:rsidR="00296E35" w:rsidRPr="001C0FC4" w:rsidRDefault="00296E35" w:rsidP="00296E35">
      <w:pPr>
        <w:pStyle w:val="H6"/>
      </w:pPr>
      <w:r w:rsidRPr="001C0FC4">
        <w:t>6.3.1.2</w:t>
      </w:r>
      <w:r w:rsidRPr="001C0FC4">
        <w:tab/>
        <w:t>Conformance requirements</w:t>
      </w:r>
    </w:p>
    <w:p w14:paraId="092D6E96" w14:textId="77777777" w:rsidR="00296E35" w:rsidRPr="001C0FC4" w:rsidRDefault="00296E35" w:rsidP="00296E35">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F82CA9" w14:textId="77777777" w:rsidR="00296E35" w:rsidRPr="001C0FC4" w:rsidRDefault="00296E35" w:rsidP="00296E35">
      <w:r w:rsidRPr="001C0FC4">
        <w:t>[TS 24.282, clause 14.2.1.1]</w:t>
      </w:r>
    </w:p>
    <w:p w14:paraId="01D623C5" w14:textId="77777777" w:rsidR="00296E35" w:rsidRPr="001C0FC4" w:rsidRDefault="00296E35" w:rsidP="00296E35">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0F26DDEA" w14:textId="77777777" w:rsidR="00296E35" w:rsidRPr="001C0FC4" w:rsidRDefault="00296E35" w:rsidP="00296E35">
      <w:pPr>
        <w:pStyle w:val="B1"/>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611C06F7" w14:textId="77777777" w:rsidR="00296E35" w:rsidRPr="001C0FC4" w:rsidRDefault="00296E35" w:rsidP="00296E35">
      <w:r w:rsidRPr="001C0FC4">
        <w:t>[TS 24.282, clause 9.2.2.2.1]</w:t>
      </w:r>
    </w:p>
    <w:p w14:paraId="0B4421FA" w14:textId="77777777" w:rsidR="00296E35" w:rsidRPr="001C0FC4" w:rsidRDefault="00296E35" w:rsidP="00296E35">
      <w:r w:rsidRPr="001C0FC4">
        <w:t>The MCData client shall generate a SIP MESSAGE request in accordance with 3GPP TS 24.229 [5] and IETF RFC 3428 [6] with the clarifications given below.</w:t>
      </w:r>
    </w:p>
    <w:p w14:paraId="4FD82B0B" w14:textId="77777777" w:rsidR="00296E35" w:rsidRPr="001C0FC4" w:rsidRDefault="00296E35" w:rsidP="00296E35">
      <w:r w:rsidRPr="001C0FC4">
        <w:t>The MCData client:</w:t>
      </w:r>
    </w:p>
    <w:p w14:paraId="32F819D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3033213" w14:textId="77777777" w:rsidR="00296E35" w:rsidRPr="001C0FC4" w:rsidRDefault="00296E35" w:rsidP="00296E35">
      <w:pPr>
        <w:pStyle w:val="B3"/>
        <w:ind w:left="0" w:firstLine="0"/>
      </w:pPr>
      <w:r w:rsidRPr="001C0FC4">
        <w:t>...</w:t>
      </w:r>
    </w:p>
    <w:p w14:paraId="5CA50A39" w14:textId="77777777" w:rsidR="00296E35" w:rsidRPr="001C0FC4" w:rsidRDefault="00296E35" w:rsidP="00296E35">
      <w:pPr>
        <w:pStyle w:val="B1"/>
      </w:pPr>
      <w:r w:rsidRPr="001C0FC4">
        <w:t>3)</w:t>
      </w:r>
      <w:r w:rsidRPr="001C0FC4">
        <w:tab/>
        <w:t>if a group standalone SDS message is to be sent:</w:t>
      </w:r>
    </w:p>
    <w:p w14:paraId="42860858"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FAF76E"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78F2FA2B"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1C744134" w14:textId="77777777" w:rsidR="00296E35" w:rsidRPr="001C0FC4" w:rsidRDefault="00296E35" w:rsidP="00296E35">
      <w:pPr>
        <w:pStyle w:val="B3"/>
      </w:pPr>
      <w:r w:rsidRPr="001C0FC4">
        <w:t>ii)</w:t>
      </w:r>
      <w:r w:rsidRPr="001C0FC4">
        <w:tab/>
        <w:t>the &lt;mcdata-request-uri&gt; element set to the MCData group identity; and</w:t>
      </w:r>
    </w:p>
    <w:p w14:paraId="32F62BDA"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8FD1A5F" w14:textId="77777777" w:rsidR="00296E35" w:rsidRPr="001C0FC4" w:rsidRDefault="00296E35" w:rsidP="00296E35">
      <w:pPr>
        <w:pStyle w:val="B1"/>
      </w:pPr>
      <w:r w:rsidRPr="001C0FC4">
        <w:t>4)</w:t>
      </w:r>
      <w:r w:rsidRPr="001C0FC4">
        <w:tab/>
        <w:t>shall generate a standalone SDS message as specified in subclause 6.2.2.1; and</w:t>
      </w:r>
    </w:p>
    <w:p w14:paraId="10E96FA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66C210B" w14:textId="77777777" w:rsidR="00296E35" w:rsidRPr="001C0FC4" w:rsidRDefault="00296E35" w:rsidP="00296E35">
      <w:r w:rsidRPr="001C0FC4">
        <w:t>[TS 24.282, clause 6.2.2.1]</w:t>
      </w:r>
    </w:p>
    <w:p w14:paraId="5D3C8D9E" w14:textId="77777777" w:rsidR="00296E35" w:rsidRPr="001C0FC4" w:rsidRDefault="00296E35" w:rsidP="00296E35">
      <w:r w:rsidRPr="001C0FC4">
        <w:t>In order to generate an SDS message, the MCData client:</w:t>
      </w:r>
    </w:p>
    <w:p w14:paraId="7711D271" w14:textId="77777777" w:rsidR="00296E35" w:rsidRPr="001C0FC4" w:rsidRDefault="00296E35" w:rsidP="00296E35">
      <w:pPr>
        <w:pStyle w:val="B1"/>
      </w:pPr>
      <w:r w:rsidRPr="001C0FC4">
        <w:t>1)</w:t>
      </w:r>
      <w:r w:rsidRPr="001C0FC4">
        <w:tab/>
        <w:t>shall generate an SDS SIGNALLING PAYLOAD message as specified in clause 15.1.2;</w:t>
      </w:r>
    </w:p>
    <w:p w14:paraId="01C33669" w14:textId="77777777" w:rsidR="00296E35" w:rsidRPr="001C0FC4" w:rsidRDefault="00296E35" w:rsidP="00296E35">
      <w:pPr>
        <w:pStyle w:val="B1"/>
      </w:pPr>
      <w:r w:rsidRPr="001C0FC4">
        <w:t>2)</w:t>
      </w:r>
      <w:r w:rsidRPr="001C0FC4">
        <w:tab/>
        <w:t>shall generate a DATA PAYLOAD message as specified in clause 15.1.4;</w:t>
      </w:r>
    </w:p>
    <w:p w14:paraId="390B09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clause E.1; and</w:t>
      </w:r>
    </w:p>
    <w:p w14:paraId="776FA5E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clause E.2.</w:t>
      </w:r>
    </w:p>
    <w:p w14:paraId="113DBB10" w14:textId="77777777" w:rsidR="00296E35" w:rsidRPr="001C0FC4" w:rsidRDefault="00296E35" w:rsidP="00296E35">
      <w:r w:rsidRPr="001C0FC4">
        <w:t>When generating an SDS SIGNALLING PAYLOAD message as specified in clause 15.1.2, the MCData client:</w:t>
      </w:r>
    </w:p>
    <w:p w14:paraId="083E0465" w14:textId="77777777" w:rsidR="00296E35" w:rsidRPr="001C0FC4" w:rsidRDefault="00296E35" w:rsidP="00296E35">
      <w:pPr>
        <w:pStyle w:val="B1"/>
      </w:pPr>
      <w:r w:rsidRPr="001C0FC4">
        <w:t>1)</w:t>
      </w:r>
      <w:r w:rsidRPr="001C0FC4">
        <w:tab/>
        <w:t>shall set the Date and time IE to the current time as specified in clause 15.2.8;</w:t>
      </w:r>
    </w:p>
    <w:p w14:paraId="4E3B5747"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clause 15.2.9;</w:t>
      </w:r>
    </w:p>
    <w:p w14:paraId="55902EA9"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clause 15.2.9;</w:t>
      </w:r>
    </w:p>
    <w:p w14:paraId="175AEA81" w14:textId="77777777" w:rsidR="00296E35" w:rsidRPr="001C0FC4" w:rsidRDefault="00296E35" w:rsidP="00296E35">
      <w:pPr>
        <w:pStyle w:val="B1"/>
      </w:pPr>
      <w:r w:rsidRPr="001C0FC4">
        <w:t>4)</w:t>
      </w:r>
      <w:r w:rsidRPr="001C0FC4">
        <w:tab/>
        <w:t>shall set the Message ID IE to a newly generated Message ID value as specified in clause 15.2.10;</w:t>
      </w:r>
    </w:p>
    <w:p w14:paraId="15E319E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4666261" w14:textId="77777777" w:rsidR="00296E35" w:rsidRPr="001C0FC4" w:rsidRDefault="00296E35" w:rsidP="00296E35">
      <w:pPr>
        <w:pStyle w:val="B1"/>
      </w:pPr>
      <w:r w:rsidRPr="001C0FC4">
        <w:t>6)</w:t>
      </w:r>
      <w:r w:rsidRPr="001C0FC4">
        <w:tab/>
        <w:t>if the SDS message is for user consumption, shall not include an Application ID IE as specified in clause 15.2.7and shall not include an Extended application ID IE as specified in clause 15.2.24;</w:t>
      </w:r>
    </w:p>
    <w:p w14:paraId="26D8EF71"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6B669179" w14:textId="77777777" w:rsidR="00296E35" w:rsidRPr="001C0FC4" w:rsidRDefault="00296E35" w:rsidP="00296E35">
      <w:pPr>
        <w:pStyle w:val="B2"/>
      </w:pPr>
      <w:r w:rsidRPr="001C0FC4">
        <w:t>a)</w:t>
      </w:r>
      <w:r w:rsidRPr="001C0FC4">
        <w:tab/>
        <w:t>an Application ID IE with a Application ID value representing the intended application as specified in clause 15.2.7; or</w:t>
      </w:r>
    </w:p>
    <w:p w14:paraId="58E7BD7A"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clause 15.2.24; </w:t>
      </w:r>
    </w:p>
    <w:p w14:paraId="4D5CC82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7B77BABC"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clause 15.2.3;</w:t>
      </w:r>
    </w:p>
    <w:p w14:paraId="3B43C97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clause 15.2.3; and</w:t>
      </w:r>
    </w:p>
    <w:p w14:paraId="3293B35E"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clause 15.2.3.</w:t>
      </w:r>
    </w:p>
    <w:p w14:paraId="6754E347" w14:textId="77777777" w:rsidR="00296E35" w:rsidRPr="001C0FC4" w:rsidRDefault="00296E35" w:rsidP="00296E35">
      <w:r w:rsidRPr="001C0FC4">
        <w:t>When generating an DATA PAYLOAD message for SDS as specified in clause 15.1.4, the MCData client:</w:t>
      </w:r>
    </w:p>
    <w:p w14:paraId="3EA01B98" w14:textId="77777777" w:rsidR="00296E35" w:rsidRPr="001C0FC4" w:rsidRDefault="00296E35" w:rsidP="00296E35">
      <w:pPr>
        <w:pStyle w:val="B1"/>
      </w:pPr>
      <w:r w:rsidRPr="001C0FC4">
        <w:t>1)</w:t>
      </w:r>
      <w:r w:rsidRPr="001C0FC4">
        <w:tab/>
        <w:t>shall set the Number of payloads IE to the number of Payload IEs that needs to be encoded, as specified in clause 15.2.12;</w:t>
      </w:r>
    </w:p>
    <w:p w14:paraId="1F4F7947"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46EC5137" w14:textId="77777777" w:rsidR="00296E35" w:rsidRPr="001C0FC4" w:rsidRDefault="00296E35" w:rsidP="00296E35">
      <w:pPr>
        <w:pStyle w:val="B1"/>
      </w:pPr>
      <w:r w:rsidRPr="001C0FC4">
        <w:t>3)</w:t>
      </w:r>
      <w:r w:rsidRPr="001C0FC4">
        <w:tab/>
        <w:t>for each Payload IE included:</w:t>
      </w:r>
    </w:p>
    <w:p w14:paraId="72F47C33" w14:textId="77777777" w:rsidR="00296E35" w:rsidRPr="001C0FC4" w:rsidRDefault="00296E35" w:rsidP="00296E35">
      <w:pPr>
        <w:pStyle w:val="B2"/>
      </w:pPr>
      <w:r w:rsidRPr="001C0FC4">
        <w:t>a)</w:t>
      </w:r>
      <w:r w:rsidRPr="001C0FC4">
        <w:tab/>
        <w:t>if the payload is text, shall set the Payload content type as "TEXT" as specified in clause 15.2.13;</w:t>
      </w:r>
    </w:p>
    <w:p w14:paraId="284DACD6" w14:textId="77777777" w:rsidR="00296E35" w:rsidRPr="001C0FC4" w:rsidRDefault="00296E35" w:rsidP="00296E35">
      <w:pPr>
        <w:pStyle w:val="B2"/>
      </w:pPr>
      <w:r w:rsidRPr="001C0FC4">
        <w:t>b)</w:t>
      </w:r>
      <w:r w:rsidRPr="001C0FC4">
        <w:tab/>
        <w:t>if the payload is binary data, shall set the Payload content type as "BINARY" as specified in clause 15.2.13;</w:t>
      </w:r>
    </w:p>
    <w:p w14:paraId="46EC4E68" w14:textId="77777777" w:rsidR="00296E35" w:rsidRPr="001C0FC4" w:rsidRDefault="00296E35" w:rsidP="00296E35">
      <w:pPr>
        <w:pStyle w:val="B2"/>
      </w:pPr>
      <w:r w:rsidRPr="001C0FC4">
        <w:t>c)</w:t>
      </w:r>
      <w:r w:rsidRPr="001C0FC4">
        <w:tab/>
        <w:t>if the payload is hyperlinks, shall set the Payload content type as "HYPERLINKS" as specified in clause 15.2.13;</w:t>
      </w:r>
    </w:p>
    <w:p w14:paraId="7288BC40" w14:textId="77777777" w:rsidR="00296E35" w:rsidRPr="001C0FC4" w:rsidRDefault="00296E35" w:rsidP="00296E35">
      <w:pPr>
        <w:pStyle w:val="B2"/>
      </w:pPr>
      <w:r w:rsidRPr="001C0FC4">
        <w:t>d)</w:t>
      </w:r>
      <w:r w:rsidRPr="001C0FC4">
        <w:tab/>
        <w:t>if the payload is location, shall set the Payload content type as "LOCATION" as specified in clause 15.2.13;</w:t>
      </w:r>
    </w:p>
    <w:p w14:paraId="02AAE69A"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subclause 15.2.13; and</w:t>
      </w:r>
    </w:p>
    <w:p w14:paraId="715D6574" w14:textId="77777777" w:rsidR="00296E35" w:rsidRPr="001C0FC4" w:rsidRDefault="00296E35" w:rsidP="00296E35">
      <w:pPr>
        <w:pStyle w:val="B2"/>
      </w:pPr>
      <w:r w:rsidRPr="001C0FC4">
        <w:t>f)</w:t>
      </w:r>
      <w:r w:rsidRPr="001C0FC4">
        <w:tab/>
        <w:t>shall include the data to be sent in the Payload data.</w:t>
      </w:r>
    </w:p>
    <w:p w14:paraId="270A063C" w14:textId="77777777" w:rsidR="00296E35" w:rsidRPr="001C0FC4" w:rsidRDefault="00296E35" w:rsidP="00296E35">
      <w:r w:rsidRPr="001C0FC4">
        <w:t>[TS 24.282, clause 6.2.4.1]</w:t>
      </w:r>
    </w:p>
    <w:p w14:paraId="469DF65A" w14:textId="77777777" w:rsidR="00296E35" w:rsidRPr="001C0FC4" w:rsidRDefault="00296E35" w:rsidP="00296E35">
      <w:pPr>
        <w:rPr>
          <w:rFonts w:eastAsia="SimSun"/>
        </w:rPr>
      </w:pPr>
      <w:r w:rsidRPr="001C0FC4">
        <w:rPr>
          <w:rFonts w:eastAsia="SimSun"/>
        </w:rPr>
        <w:t>This subclause is referenced from other procedures.</w:t>
      </w:r>
    </w:p>
    <w:p w14:paraId="3500AA45" w14:textId="77777777" w:rsidR="00296E35" w:rsidRPr="001C0FC4" w:rsidRDefault="00296E35" w:rsidP="00296E35">
      <w:r w:rsidRPr="001C0FC4">
        <w:t>In a SIP MESSAGE request, the MCData client:</w:t>
      </w:r>
    </w:p>
    <w:p w14:paraId="7590EF28" w14:textId="77777777" w:rsidR="00296E35" w:rsidRPr="001C0FC4" w:rsidRDefault="00296E35" w:rsidP="00296E35">
      <w:pPr>
        <w:pStyle w:val="B1"/>
      </w:pPr>
      <w:r w:rsidRPr="001C0FC4">
        <w:t>1)</w:t>
      </w:r>
      <w:r w:rsidRPr="001C0FC4">
        <w:tab/>
        <w:t>when sending SDS messages or SDS disposition notifications:</w:t>
      </w:r>
    </w:p>
    <w:p w14:paraId="5433C66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4FDE7F"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0178FFE"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2FBE5A8" w14:textId="77777777" w:rsidR="00296E35" w:rsidRPr="001C0FC4" w:rsidRDefault="00296E35" w:rsidP="00296E35">
      <w:pPr>
        <w:pStyle w:val="B2"/>
        <w:rPr>
          <w:lang w:eastAsia="ko-KR"/>
        </w:rPr>
      </w:pPr>
      <w:r w:rsidRPr="001C0FC4">
        <w:rPr>
          <w:lang w:eastAsia="ko-KR"/>
        </w:rPr>
        <w:t>…</w:t>
      </w:r>
    </w:p>
    <w:p w14:paraId="04A62478"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4D1B92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CB9EC49" w14:textId="77777777" w:rsidR="00296E35" w:rsidRPr="001C0FC4" w:rsidRDefault="00296E35" w:rsidP="00296E35">
      <w:r w:rsidRPr="001C0FC4">
        <w:t>[TS 24.282, clause 12.2.1.2]</w:t>
      </w:r>
    </w:p>
    <w:p w14:paraId="73AA6696" w14:textId="77777777" w:rsidR="00296E35" w:rsidRPr="001C0FC4" w:rsidRDefault="00296E35" w:rsidP="00296E35">
      <w:pPr>
        <w:rPr>
          <w:rFonts w:eastAsia="SimSun"/>
        </w:rPr>
      </w:pPr>
      <w:r w:rsidRPr="001C0FC4">
        <w:rPr>
          <w:rFonts w:eastAsia="SimSun"/>
        </w:rPr>
        <w:t>Upon receipt of a:</w:t>
      </w:r>
    </w:p>
    <w:p w14:paraId="6B2E7FE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1EE95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EEA53D" w14:textId="77777777" w:rsidR="00296E35" w:rsidRPr="001C0FC4" w:rsidRDefault="00296E35" w:rsidP="00296E35">
      <w:pPr>
        <w:rPr>
          <w:rFonts w:eastAsia="SimSun"/>
        </w:rPr>
      </w:pPr>
      <w:r w:rsidRPr="001C0FC4">
        <w:rPr>
          <w:rFonts w:eastAsia="SimSun"/>
        </w:rPr>
        <w:t>the MCData client:</w:t>
      </w:r>
    </w:p>
    <w:p w14:paraId="2646031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F1020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6E70E92" w14:textId="77777777" w:rsidR="00296E35" w:rsidRPr="001C0FC4" w:rsidRDefault="00296E35" w:rsidP="00296E35">
      <w:pPr>
        <w:pStyle w:val="H6"/>
      </w:pPr>
      <w:r w:rsidRPr="001C0FC4">
        <w:t>6.3.1.3</w:t>
      </w:r>
      <w:r w:rsidRPr="001C0FC4">
        <w:tab/>
        <w:t>Test description</w:t>
      </w:r>
    </w:p>
    <w:p w14:paraId="2926DCF1" w14:textId="77777777" w:rsidR="00296E35" w:rsidRPr="001C0FC4" w:rsidRDefault="00296E35" w:rsidP="00296E35">
      <w:pPr>
        <w:pStyle w:val="H6"/>
      </w:pPr>
      <w:r w:rsidRPr="001C0FC4">
        <w:t>6.3.1.3.1</w:t>
      </w:r>
      <w:r w:rsidRPr="001C0FC4">
        <w:tab/>
        <w:t>Pre-test conditions</w:t>
      </w:r>
    </w:p>
    <w:p w14:paraId="52F6E496" w14:textId="77777777" w:rsidR="00296E35" w:rsidRDefault="00296E35" w:rsidP="00296E35">
      <w:pPr>
        <w:pStyle w:val="H6"/>
      </w:pPr>
      <w:r w:rsidRPr="00102CE5">
        <w:t>Test configuration</w:t>
      </w:r>
      <w:r>
        <w:t>:</w:t>
      </w:r>
    </w:p>
    <w:p w14:paraId="64AC42EE" w14:textId="71D415C5" w:rsidR="00296E35" w:rsidRDefault="00296E35" w:rsidP="00296E35">
      <w:pPr>
        <w:pStyle w:val="B1"/>
      </w:pPr>
      <w:r>
        <w:t>-</w:t>
      </w:r>
      <w:r>
        <w:tab/>
        <w:t>Single cell configuration according to TS 37.579-1 [2] clause 5.2.2.2.1.</w:t>
      </w:r>
    </w:p>
    <w:p w14:paraId="3F9088A4" w14:textId="77777777" w:rsidR="00296E35" w:rsidRDefault="00296E35" w:rsidP="00296E35">
      <w:pPr>
        <w:pStyle w:val="H6"/>
      </w:pPr>
      <w:r>
        <w:t>Preamble:</w:t>
      </w:r>
    </w:p>
    <w:p w14:paraId="26D6CFCD" w14:textId="664951EE"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9EEA53F"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3461715" w14:textId="77777777" w:rsidR="00296E35" w:rsidRDefault="00296E35" w:rsidP="00296E35">
      <w:pPr>
        <w:pStyle w:val="B1"/>
      </w:pPr>
      <w:r>
        <w:t>-</w:t>
      </w:r>
      <w:r>
        <w:tab/>
      </w:r>
      <w:r w:rsidRPr="000573F5">
        <w:t>UE States at the end of the preamble</w:t>
      </w:r>
      <w:r>
        <w:t>:</w:t>
      </w:r>
    </w:p>
    <w:p w14:paraId="62F07F7B" w14:textId="77777777" w:rsidR="00296E35" w:rsidRDefault="00296E35" w:rsidP="00296E35">
      <w:pPr>
        <w:pStyle w:val="B1"/>
        <w:ind w:left="852"/>
      </w:pPr>
      <w:r>
        <w:t>-</w:t>
      </w:r>
      <w:r>
        <w:tab/>
        <w:t>The UE is in RRC_IDLE state.</w:t>
      </w:r>
    </w:p>
    <w:p w14:paraId="3F577F74" w14:textId="77777777" w:rsidR="00296E35" w:rsidRDefault="00296E35" w:rsidP="00296E35">
      <w:pPr>
        <w:pStyle w:val="B1"/>
        <w:ind w:left="852"/>
      </w:pPr>
      <w:r>
        <w:t>-</w:t>
      </w:r>
      <w:r>
        <w:tab/>
        <w:t>The client is registered for MCData.</w:t>
      </w:r>
    </w:p>
    <w:p w14:paraId="1AC162F4" w14:textId="77777777" w:rsidR="00296E35" w:rsidRPr="001C0FC4" w:rsidRDefault="00296E35" w:rsidP="00296E35">
      <w:pPr>
        <w:pStyle w:val="H6"/>
      </w:pPr>
      <w:r w:rsidRPr="001C0FC4">
        <w:t>6.3.1.3.2</w:t>
      </w:r>
      <w:r w:rsidRPr="001C0FC4">
        <w:tab/>
        <w:t>Test procedure sequence</w:t>
      </w:r>
    </w:p>
    <w:p w14:paraId="07FDEE01" w14:textId="77777777" w:rsidR="00296E35" w:rsidRPr="001C0FC4" w:rsidRDefault="00296E35" w:rsidP="00296E35">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2DB3A11" w14:textId="77777777" w:rsidTr="002E3FCC">
        <w:tc>
          <w:tcPr>
            <w:tcW w:w="649" w:type="dxa"/>
            <w:tcBorders>
              <w:top w:val="single" w:sz="4" w:space="0" w:color="auto"/>
              <w:left w:val="single" w:sz="4" w:space="0" w:color="auto"/>
              <w:bottom w:val="nil"/>
              <w:right w:val="single" w:sz="4" w:space="0" w:color="auto"/>
            </w:tcBorders>
            <w:hideMark/>
          </w:tcPr>
          <w:p w14:paraId="33A05B27"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9D5C94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9966D2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E7116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D9406F2" w14:textId="77777777" w:rsidR="00296E35" w:rsidRPr="001C0FC4" w:rsidRDefault="00296E35" w:rsidP="002E3FCC">
            <w:pPr>
              <w:pStyle w:val="TAH"/>
            </w:pPr>
            <w:r w:rsidRPr="001C0FC4">
              <w:t>Verdict</w:t>
            </w:r>
          </w:p>
        </w:tc>
      </w:tr>
      <w:tr w:rsidR="00296E35" w:rsidRPr="001C0FC4" w14:paraId="1A270F33" w14:textId="77777777" w:rsidTr="002E3FCC">
        <w:tc>
          <w:tcPr>
            <w:tcW w:w="649" w:type="dxa"/>
            <w:tcBorders>
              <w:top w:val="nil"/>
              <w:left w:val="single" w:sz="4" w:space="0" w:color="auto"/>
              <w:bottom w:val="single" w:sz="4" w:space="0" w:color="auto"/>
              <w:right w:val="single" w:sz="4" w:space="0" w:color="auto"/>
            </w:tcBorders>
          </w:tcPr>
          <w:p w14:paraId="5F4F9B4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05E65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634E4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1BE16F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483C52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E2FC861" w14:textId="77777777" w:rsidR="00296E35" w:rsidRPr="001C0FC4" w:rsidRDefault="00296E35" w:rsidP="002E3FCC">
            <w:pPr>
              <w:pStyle w:val="TAH"/>
            </w:pPr>
          </w:p>
        </w:tc>
      </w:tr>
      <w:tr w:rsidR="00296E35" w:rsidRPr="001C0FC4" w14:paraId="53DAFAE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77EE8D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B6C391" w14:textId="77777777" w:rsidR="00296E35" w:rsidRPr="001C0FC4" w:rsidRDefault="00296E35" w:rsidP="002E3FCC">
            <w:pPr>
              <w:pStyle w:val="TAL"/>
            </w:pPr>
            <w:r w:rsidRPr="001C0FC4">
              <w:t>Make the UE (MCData client) send an enhanced status to Group A using Enhanced Status Id "1" with disposition request "DELIVERY".</w:t>
            </w:r>
          </w:p>
          <w:p w14:paraId="20794E25" w14:textId="77777777" w:rsidR="00296E35" w:rsidRPr="001C0FC4" w:rsidRDefault="00296E35" w:rsidP="002E3FCC">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B7A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446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7CA5B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D68D1" w14:textId="77777777" w:rsidR="00296E35" w:rsidRPr="001C0FC4" w:rsidRDefault="00296E35" w:rsidP="002E3FCC">
            <w:pPr>
              <w:pStyle w:val="TAC"/>
            </w:pPr>
            <w:r w:rsidRPr="001C0FC4">
              <w:t>-</w:t>
            </w:r>
          </w:p>
        </w:tc>
      </w:tr>
      <w:tr w:rsidR="00296E35" w:rsidRPr="001C0FC4" w14:paraId="74A990D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D78B98" w14:textId="77777777" w:rsidR="00296E35" w:rsidRPr="001C0FC4" w:rsidRDefault="00296E35" w:rsidP="002E3FCC">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7212F160" w14:textId="1320356F"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Enhanced Status with Enhanced Status Id "1" and disposition request "DELIVERY"</w:t>
            </w:r>
            <w:r w:rsidRPr="001C0FC4">
              <w:t>?</w:t>
            </w:r>
          </w:p>
          <w:p w14:paraId="5BC2E1B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E5919D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4145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1CEF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3D2461" w14:textId="77777777" w:rsidR="00296E35" w:rsidRPr="001C0FC4" w:rsidRDefault="00296E35" w:rsidP="002E3FCC">
            <w:pPr>
              <w:pStyle w:val="TAC"/>
            </w:pPr>
            <w:r w:rsidRPr="001C0FC4">
              <w:t>P</w:t>
            </w:r>
          </w:p>
        </w:tc>
      </w:tr>
      <w:tr w:rsidR="00296E35" w:rsidRPr="001C0FC4" w14:paraId="0B0088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26DF87" w14:textId="77777777" w:rsidR="00296E35" w:rsidRPr="001C0FC4" w:rsidRDefault="00296E35" w:rsidP="002E3FCC">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659F9E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D53E8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3CBB3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B1B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FCEC43" w14:textId="77777777" w:rsidR="00296E35" w:rsidRPr="001C0FC4" w:rsidRDefault="00296E35" w:rsidP="002E3FCC">
            <w:pPr>
              <w:pStyle w:val="TAC"/>
            </w:pPr>
            <w:r w:rsidRPr="001C0FC4">
              <w:t>-</w:t>
            </w:r>
          </w:p>
        </w:tc>
      </w:tr>
      <w:tr w:rsidR="00296E35" w:rsidRPr="001C0FC4" w14:paraId="02701D0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92BE7A"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EA20CE3" w14:textId="28712A6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39D52DA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44C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1029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CD5CDC" w14:textId="77777777" w:rsidR="00296E35" w:rsidRPr="001C0FC4" w:rsidRDefault="00296E35" w:rsidP="002E3FCC">
            <w:pPr>
              <w:pStyle w:val="TAC"/>
            </w:pPr>
            <w:r w:rsidRPr="001C0FC4">
              <w:t>P</w:t>
            </w:r>
          </w:p>
        </w:tc>
      </w:tr>
      <w:tr w:rsidR="00296E35" w:rsidRPr="001C0FC4" w14:paraId="0C1AEC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2160C07"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2D83FC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12F6C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9303F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0B1CE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18AE8" w14:textId="77777777" w:rsidR="00296E35" w:rsidRPr="001C0FC4" w:rsidRDefault="00296E35" w:rsidP="002E3FCC">
            <w:pPr>
              <w:pStyle w:val="TAC"/>
            </w:pPr>
            <w:r w:rsidRPr="001C0FC4">
              <w:t>-</w:t>
            </w:r>
          </w:p>
        </w:tc>
      </w:tr>
      <w:tr w:rsidR="00296E35" w:rsidRPr="001C0FC4" w14:paraId="68412DA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FE36AF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528B5FCB" w14:textId="77777777" w:rsidR="00296E35" w:rsidRPr="001C0FC4" w:rsidRDefault="00296E35" w:rsidP="002E3FCC">
            <w:pPr>
              <w:pStyle w:val="TAL"/>
            </w:pPr>
            <w:r w:rsidRPr="001C0FC4">
              <w:t>Check: Does the UE (MCData client) provide the disposition notification to the user?</w:t>
            </w:r>
          </w:p>
          <w:p w14:paraId="47E6D579"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985DE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57E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4C397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45FE80" w14:textId="77777777" w:rsidR="00296E35" w:rsidRPr="001C0FC4" w:rsidRDefault="00296E35" w:rsidP="002E3FCC">
            <w:pPr>
              <w:pStyle w:val="TAC"/>
            </w:pPr>
            <w:r w:rsidRPr="001C0FC4">
              <w:t>P</w:t>
            </w:r>
          </w:p>
        </w:tc>
      </w:tr>
      <w:tr w:rsidR="00296E35" w:rsidRPr="001C0FC4" w14:paraId="6C6422E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781E9AA" w14:textId="77777777" w:rsidR="00296E35" w:rsidRPr="001C0FC4" w:rsidRDefault="00296E35" w:rsidP="002E3FCC">
            <w:pPr>
              <w:pStyle w:val="TAN"/>
            </w:pPr>
            <w:r w:rsidRPr="001C0FC4">
              <w:t>NOTE 1:</w:t>
            </w:r>
            <w:r w:rsidRPr="001C0FC4">
              <w:tab/>
              <w:t>This is expected to be done via a suitable implementation dependent MMI.</w:t>
            </w:r>
          </w:p>
          <w:p w14:paraId="3DEDF1DB" w14:textId="77777777" w:rsidR="00296E35" w:rsidRPr="001C0FC4" w:rsidRDefault="00296E35" w:rsidP="002E3FCC">
            <w:pPr>
              <w:pStyle w:val="TAN"/>
            </w:pPr>
            <w:r w:rsidRPr="001C0FC4">
              <w:t>NOTE 2:</w:t>
            </w:r>
            <w:r w:rsidRPr="001C0FC4">
              <w:tab/>
              <w:t>The RRC connection is not released at the end of the procedure.</w:t>
            </w:r>
          </w:p>
        </w:tc>
      </w:tr>
    </w:tbl>
    <w:p w14:paraId="589B77D8" w14:textId="77777777" w:rsidR="00296E35" w:rsidRPr="001C0FC4" w:rsidRDefault="00296E35" w:rsidP="00296E35"/>
    <w:p w14:paraId="5F516C6A" w14:textId="77777777" w:rsidR="00296E35" w:rsidRPr="001C0FC4" w:rsidRDefault="00296E35" w:rsidP="00296E35">
      <w:pPr>
        <w:pStyle w:val="H6"/>
      </w:pPr>
      <w:r w:rsidRPr="001C0FC4">
        <w:t>6.3.1.3.3</w:t>
      </w:r>
      <w:r w:rsidRPr="001C0FC4">
        <w:tab/>
        <w:t>Specific message contents</w:t>
      </w:r>
    </w:p>
    <w:p w14:paraId="51B8FB45" w14:textId="45ED643E" w:rsidR="00296E35" w:rsidRPr="001C0FC4" w:rsidRDefault="00296E35" w:rsidP="00296E35">
      <w:pPr>
        <w:pStyle w:val="TH"/>
      </w:pPr>
      <w:r w:rsidRPr="001C0FC4">
        <w:t>Table 6.3.1.3.3-1: SIP MESSAGE from the UE (step 2A, Table 6.3.1.3.2-1;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8A61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8C5AF6" w14:textId="7EF239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9020E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CAD53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3AD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0D6CC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11DEF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A35BB4" w14:textId="77777777" w:rsidR="00296E35" w:rsidRPr="001C0FC4" w:rsidRDefault="00296E35" w:rsidP="002E3FCC">
            <w:pPr>
              <w:pStyle w:val="TAH"/>
              <w:rPr>
                <w:bCs/>
              </w:rPr>
            </w:pPr>
            <w:r w:rsidRPr="001C0FC4">
              <w:rPr>
                <w:bCs/>
              </w:rPr>
              <w:t>Condition</w:t>
            </w:r>
          </w:p>
        </w:tc>
      </w:tr>
      <w:tr w:rsidR="00296E35" w:rsidRPr="001C0FC4" w14:paraId="0A9FA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F396D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EDF15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4FB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AD91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DF512" w14:textId="77777777" w:rsidR="00296E35" w:rsidRPr="001C0FC4" w:rsidRDefault="00296E35" w:rsidP="002E3FCC">
            <w:pPr>
              <w:pStyle w:val="TAL"/>
            </w:pPr>
          </w:p>
        </w:tc>
      </w:tr>
      <w:tr w:rsidR="00296E35" w:rsidRPr="001C0FC4" w14:paraId="1EA90D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32A39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BBBE0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4755C3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55FB6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C8A0D" w14:textId="77777777" w:rsidR="00296E35" w:rsidRPr="001C0FC4" w:rsidRDefault="00296E35" w:rsidP="002E3FCC">
            <w:pPr>
              <w:pStyle w:val="TAL"/>
            </w:pPr>
          </w:p>
        </w:tc>
      </w:tr>
      <w:tr w:rsidR="00296E35" w:rsidRPr="001C0FC4" w14:paraId="3C3313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6F66F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CDC31D" w14:textId="77777777" w:rsidR="00296E35" w:rsidRPr="001C0FC4" w:rsidRDefault="00296E35" w:rsidP="002E3FCC">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12C2D7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D3EF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9B7F4" w14:textId="77777777" w:rsidR="00296E35" w:rsidRPr="001C0FC4" w:rsidRDefault="00296E35" w:rsidP="002E3FCC">
            <w:pPr>
              <w:pStyle w:val="TAL"/>
            </w:pPr>
          </w:p>
        </w:tc>
      </w:tr>
      <w:tr w:rsidR="00296E35" w:rsidRPr="001C0FC4" w14:paraId="167B03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8521C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6D35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CBC35C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B68B0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C919C" w14:textId="77777777" w:rsidR="00296E35" w:rsidRPr="001C0FC4" w:rsidRDefault="00296E35" w:rsidP="002E3FCC">
            <w:pPr>
              <w:pStyle w:val="TAL"/>
            </w:pPr>
          </w:p>
        </w:tc>
      </w:tr>
      <w:tr w:rsidR="00296E35" w:rsidRPr="001C0FC4" w14:paraId="440F8D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3ACE4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087F2A"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080354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9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57391" w14:textId="77777777" w:rsidR="00296E35" w:rsidRPr="001C0FC4" w:rsidRDefault="00296E35" w:rsidP="002E3FCC">
            <w:pPr>
              <w:pStyle w:val="TAL"/>
            </w:pPr>
          </w:p>
        </w:tc>
      </w:tr>
      <w:tr w:rsidR="00296E35" w:rsidRPr="001C0FC4" w14:paraId="497847E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E49B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4E44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5B8E259" w14:textId="77777777" w:rsidR="00296E35" w:rsidRPr="001C0FC4" w:rsidRDefault="00296E35" w:rsidP="002E3FCC">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20D014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AA6883" w14:textId="77777777" w:rsidR="00296E35" w:rsidRPr="001C0FC4" w:rsidRDefault="00296E35" w:rsidP="002E3FCC">
            <w:pPr>
              <w:pStyle w:val="TAL"/>
            </w:pPr>
          </w:p>
        </w:tc>
      </w:tr>
      <w:tr w:rsidR="00296E35" w:rsidRPr="001C0FC4" w14:paraId="185E074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C1C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9C85AF" w14:textId="77777777" w:rsidR="00296E35" w:rsidRPr="001C0FC4" w:rsidRDefault="00296E35" w:rsidP="002E3FCC">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3BC148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1717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2D839" w14:textId="77777777" w:rsidR="00296E35" w:rsidRPr="001C0FC4" w:rsidRDefault="00296E35" w:rsidP="002E3FCC">
            <w:pPr>
              <w:pStyle w:val="TAL"/>
            </w:pPr>
          </w:p>
        </w:tc>
      </w:tr>
    </w:tbl>
    <w:p w14:paraId="6A493A6D" w14:textId="77777777" w:rsidR="00296E35" w:rsidRPr="001C0FC4" w:rsidRDefault="00296E35" w:rsidP="00296E35"/>
    <w:p w14:paraId="1653646E" w14:textId="77777777" w:rsidR="00296E35" w:rsidRPr="001C0FC4" w:rsidRDefault="00296E35" w:rsidP="00296E35">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85C8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8409AF8" w14:textId="6D612B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0473517C" w14:textId="77777777" w:rsidR="00296E35" w:rsidRPr="001C0FC4" w:rsidRDefault="00296E35" w:rsidP="00296E35"/>
    <w:p w14:paraId="5709AC75" w14:textId="77777777" w:rsidR="00296E35" w:rsidRPr="001C0FC4" w:rsidRDefault="00296E35" w:rsidP="00296E35">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E3027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929E280" w14:textId="0D36CE29" w:rsidR="00296E35" w:rsidRPr="001C0FC4" w:rsidRDefault="00296E35" w:rsidP="002E3FCC">
            <w:pPr>
              <w:pStyle w:val="TAL"/>
            </w:pPr>
            <w:r w:rsidRPr="001C0FC4">
              <w:t xml:space="preserve">Derivation Path: TS </w:t>
            </w:r>
            <w:r>
              <w:t>37.579</w:t>
            </w:r>
            <w:r w:rsidRPr="001C0FC4">
              <w:t>-1 [2], Table 5.5.3.8.1-1, condition DELIVERED</w:t>
            </w:r>
          </w:p>
        </w:tc>
      </w:tr>
    </w:tbl>
    <w:p w14:paraId="0DE38C3F" w14:textId="77777777" w:rsidR="00296E35" w:rsidRPr="001C0FC4" w:rsidRDefault="00296E35" w:rsidP="00296E35"/>
    <w:p w14:paraId="6D87F2A6" w14:textId="77777777" w:rsidR="00296E35" w:rsidRPr="001C0FC4" w:rsidRDefault="00296E35" w:rsidP="00296E35">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EECCF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74B920" w14:textId="4843401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r w:rsidR="00296E35" w:rsidRPr="001C0FC4" w14:paraId="1224A0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3A70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EE7B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F6D3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0FF0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7F2E6C" w14:textId="77777777" w:rsidR="00296E35" w:rsidRPr="001C0FC4" w:rsidRDefault="00296E35" w:rsidP="002E3FCC">
            <w:pPr>
              <w:pStyle w:val="TAH"/>
              <w:rPr>
                <w:bCs/>
              </w:rPr>
            </w:pPr>
            <w:r w:rsidRPr="001C0FC4">
              <w:rPr>
                <w:bCs/>
              </w:rPr>
              <w:t>Condition</w:t>
            </w:r>
          </w:p>
        </w:tc>
      </w:tr>
      <w:tr w:rsidR="00296E35" w:rsidRPr="001C0FC4" w14:paraId="78C8E2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39C1D3" w14:textId="77777777" w:rsidR="00296E35" w:rsidRPr="001C0FC4" w:rsidRDefault="00296E35" w:rsidP="002E3FCC">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CCD7DF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663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1112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3B3765" w14:textId="77777777" w:rsidR="00296E35" w:rsidRPr="001C0FC4" w:rsidRDefault="00296E35" w:rsidP="002E3FCC">
            <w:pPr>
              <w:pStyle w:val="TAL"/>
            </w:pPr>
          </w:p>
        </w:tc>
      </w:tr>
      <w:tr w:rsidR="00296E35" w:rsidRPr="001C0FC4" w14:paraId="71A90C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B391C6" w14:textId="77777777" w:rsidR="00296E35" w:rsidRPr="001C0FC4" w:rsidRDefault="00296E35" w:rsidP="002E3FCC">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CEC24FA" w14:textId="77777777" w:rsidR="00296E35" w:rsidRPr="001C0FC4" w:rsidRDefault="00296E35" w:rsidP="002E3FCC">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A53990A" w14:textId="77777777" w:rsidR="00296E35" w:rsidRPr="001C0FC4" w:rsidRDefault="00296E35" w:rsidP="002E3FCC">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422BED1" w14:textId="77777777" w:rsidR="00296E35" w:rsidRPr="001C0FC4" w:rsidRDefault="00296E35" w:rsidP="002E3FCC">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03FF3BE2" w14:textId="77777777" w:rsidR="00296E35" w:rsidRPr="001C0FC4" w:rsidRDefault="00296E35" w:rsidP="002E3FCC">
            <w:pPr>
              <w:pStyle w:val="TAL"/>
            </w:pPr>
          </w:p>
        </w:tc>
      </w:tr>
      <w:tr w:rsidR="00296E35" w:rsidRPr="001C0FC4" w14:paraId="4CCB3F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E2B00" w14:textId="77777777" w:rsidR="00296E35" w:rsidRPr="001C0FC4" w:rsidRDefault="00296E35" w:rsidP="002E3FCC">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3AD49FCD" w14:textId="77777777" w:rsidR="00296E35" w:rsidRPr="001C0FC4" w:rsidRDefault="00296E35" w:rsidP="002E3FCC">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0A035E9B" w14:textId="77777777" w:rsidR="00296E35" w:rsidRPr="001C0FC4" w:rsidRDefault="00296E35" w:rsidP="002E3FCC">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E511FB3" w14:textId="0FAE4408" w:rsidR="00296E35" w:rsidRPr="001C0FC4" w:rsidRDefault="00296E35" w:rsidP="002E3FCC">
            <w:pPr>
              <w:pStyle w:val="TAL"/>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4939E321" w14:textId="77777777" w:rsidR="00296E35" w:rsidRPr="001C0FC4" w:rsidRDefault="00296E35" w:rsidP="002E3FCC">
            <w:pPr>
              <w:pStyle w:val="TAL"/>
            </w:pPr>
          </w:p>
        </w:tc>
      </w:tr>
    </w:tbl>
    <w:p w14:paraId="2C4876C4" w14:textId="77777777" w:rsidR="00296E35" w:rsidRPr="001C0FC4" w:rsidRDefault="00296E35" w:rsidP="00296E35"/>
    <w:p w14:paraId="73011877" w14:textId="337311DA" w:rsidR="00296E35" w:rsidRPr="001C0FC4" w:rsidRDefault="00296E35" w:rsidP="00296E35">
      <w:pPr>
        <w:pStyle w:val="TH"/>
      </w:pPr>
      <w:r w:rsidRPr="001C0FC4">
        <w:t>Table 6.3.1.3.3-4: SIP MESSAGE from the SS (step 4, Table 6.3.1.3.2-1;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219F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147037" w14:textId="431E41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EFB38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1A8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93F19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A7A59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8952A0"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338ED4" w14:textId="77777777" w:rsidR="00296E35" w:rsidRPr="001C0FC4" w:rsidRDefault="00296E35" w:rsidP="002E3FCC">
            <w:pPr>
              <w:pStyle w:val="TAH"/>
              <w:rPr>
                <w:bCs/>
              </w:rPr>
            </w:pPr>
            <w:r w:rsidRPr="001C0FC4">
              <w:rPr>
                <w:bCs/>
              </w:rPr>
              <w:t>Condition</w:t>
            </w:r>
          </w:p>
        </w:tc>
      </w:tr>
      <w:tr w:rsidR="00296E35" w:rsidRPr="001C0FC4" w14:paraId="060CE93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B460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0F600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7CB5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57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29862A" w14:textId="77777777" w:rsidR="00296E35" w:rsidRPr="001C0FC4" w:rsidRDefault="00296E35" w:rsidP="002E3FCC">
            <w:pPr>
              <w:pStyle w:val="TAL"/>
            </w:pPr>
          </w:p>
        </w:tc>
      </w:tr>
      <w:tr w:rsidR="00296E35" w:rsidRPr="001C0FC4" w14:paraId="1B842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5B319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8AC64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E44EE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4B3E2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16D8B3" w14:textId="77777777" w:rsidR="00296E35" w:rsidRPr="001C0FC4" w:rsidRDefault="00296E35" w:rsidP="002E3FCC">
            <w:pPr>
              <w:pStyle w:val="TAL"/>
            </w:pPr>
          </w:p>
        </w:tc>
      </w:tr>
      <w:tr w:rsidR="00296E35" w:rsidRPr="001C0FC4" w14:paraId="43FE3E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3F4D8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8F0DEA" w14:textId="77777777" w:rsidR="00296E35" w:rsidRPr="001C0FC4" w:rsidRDefault="00296E35" w:rsidP="002E3FCC">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15158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6B1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AC95DE" w14:textId="77777777" w:rsidR="00296E35" w:rsidRPr="001C0FC4" w:rsidRDefault="00296E35" w:rsidP="002E3FCC">
            <w:pPr>
              <w:pStyle w:val="TAL"/>
            </w:pPr>
          </w:p>
        </w:tc>
      </w:tr>
      <w:tr w:rsidR="00296E35" w:rsidRPr="001C0FC4" w14:paraId="30451C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2B26A"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A33C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677D64"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424A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79327" w14:textId="77777777" w:rsidR="00296E35" w:rsidRPr="001C0FC4" w:rsidRDefault="00296E35" w:rsidP="002E3FCC">
            <w:pPr>
              <w:pStyle w:val="TAL"/>
            </w:pPr>
          </w:p>
        </w:tc>
      </w:tr>
      <w:tr w:rsidR="00296E35" w:rsidRPr="001C0FC4" w14:paraId="3AA8A0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616D73"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B0B06A" w14:textId="77777777" w:rsidR="00296E35" w:rsidRPr="001C0FC4" w:rsidRDefault="00296E35" w:rsidP="002E3FCC">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0F6CB1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43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D998D" w14:textId="77777777" w:rsidR="00296E35" w:rsidRPr="001C0FC4" w:rsidRDefault="00296E35" w:rsidP="002E3FCC">
            <w:pPr>
              <w:pStyle w:val="TAL"/>
            </w:pPr>
          </w:p>
        </w:tc>
      </w:tr>
    </w:tbl>
    <w:p w14:paraId="7223EB08" w14:textId="77777777" w:rsidR="00296E35" w:rsidRPr="001C0FC4" w:rsidRDefault="00296E35" w:rsidP="00296E35"/>
    <w:p w14:paraId="66FC7961" w14:textId="77777777" w:rsidR="00296E35" w:rsidRPr="001C0FC4" w:rsidRDefault="00296E35" w:rsidP="00296E35">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22450D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C97898" w14:textId="26AFB9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135BBA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3CFD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78BF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261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669CE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9EA53D" w14:textId="77777777" w:rsidR="00296E35" w:rsidRPr="001C0FC4" w:rsidRDefault="00296E35" w:rsidP="002E3FCC">
            <w:pPr>
              <w:pStyle w:val="TAH"/>
              <w:rPr>
                <w:bCs/>
              </w:rPr>
            </w:pPr>
            <w:r w:rsidRPr="001C0FC4">
              <w:rPr>
                <w:bCs/>
              </w:rPr>
              <w:t>Condition</w:t>
            </w:r>
          </w:p>
        </w:tc>
      </w:tr>
      <w:tr w:rsidR="00296E35" w:rsidRPr="001C0FC4" w14:paraId="46E1ECE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D9D42"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936E8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7817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3A6F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9201E" w14:textId="77777777" w:rsidR="00296E35" w:rsidRPr="001C0FC4" w:rsidRDefault="00296E35" w:rsidP="002E3FCC">
            <w:pPr>
              <w:pStyle w:val="TAL"/>
            </w:pPr>
          </w:p>
        </w:tc>
      </w:tr>
      <w:tr w:rsidR="00296E35" w:rsidRPr="001C0FC4" w14:paraId="11604A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4A10C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87207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983F4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BF7F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2BCC2" w14:textId="77777777" w:rsidR="00296E35" w:rsidRPr="001C0FC4" w:rsidRDefault="00296E35" w:rsidP="002E3FCC">
            <w:pPr>
              <w:pStyle w:val="TAL"/>
            </w:pPr>
          </w:p>
        </w:tc>
      </w:tr>
      <w:tr w:rsidR="00296E35" w:rsidRPr="001C0FC4" w14:paraId="045AB6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F398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11EA373"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0F71171F" w14:textId="02D4637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090B7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D9107F" w14:textId="77777777" w:rsidR="00296E35" w:rsidRPr="001C0FC4" w:rsidRDefault="00296E35" w:rsidP="002E3FCC">
            <w:pPr>
              <w:pStyle w:val="TAL"/>
            </w:pPr>
          </w:p>
        </w:tc>
      </w:tr>
    </w:tbl>
    <w:p w14:paraId="270749F2" w14:textId="77777777" w:rsidR="00296E35" w:rsidRPr="001C0FC4" w:rsidRDefault="00296E35" w:rsidP="00296E35"/>
    <w:p w14:paraId="5DACA35A" w14:textId="77777777" w:rsidR="00296E35" w:rsidRPr="001C0FC4" w:rsidRDefault="00296E35" w:rsidP="00296E35">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BB228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30396C0" w14:textId="6D2BFF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5528B2FE" w14:textId="77777777" w:rsidR="00296E35" w:rsidRPr="001C0FC4" w:rsidRDefault="00296E35" w:rsidP="00296E35"/>
    <w:p w14:paraId="15679038" w14:textId="77777777" w:rsidR="00296E35" w:rsidRPr="001C0FC4" w:rsidRDefault="00296E35" w:rsidP="00296E35">
      <w:pPr>
        <w:pStyle w:val="TH"/>
      </w:pPr>
      <w:r w:rsidRPr="001C0FC4">
        <w:t>Table 6.3.1.3.3-7: Void</w:t>
      </w:r>
    </w:p>
    <w:p w14:paraId="411474EF" w14:textId="77777777" w:rsidR="00296E35" w:rsidRPr="001C0FC4" w:rsidRDefault="00296E35" w:rsidP="00296E35"/>
    <w:p w14:paraId="48D6BE54" w14:textId="77777777" w:rsidR="00296E35" w:rsidRPr="001C0FC4" w:rsidRDefault="00296E35" w:rsidP="00296E35">
      <w:pPr>
        <w:pStyle w:val="Heading3"/>
      </w:pPr>
      <w:bookmarkStart w:id="1253" w:name="_Toc90630605"/>
      <w:bookmarkStart w:id="1254" w:name="_Toc100778812"/>
      <w:bookmarkStart w:id="1255" w:name="_Toc101286143"/>
      <w:bookmarkStart w:id="1256" w:name="_Toc106817729"/>
      <w:bookmarkStart w:id="1257" w:name="_Toc106817854"/>
      <w:bookmarkStart w:id="1258" w:name="_Toc178186374"/>
      <w:bookmarkStart w:id="1259" w:name="_Toc181109115"/>
      <w:r w:rsidRPr="001C0FC4">
        <w:t>6.3.2</w:t>
      </w:r>
      <w:r w:rsidRPr="001C0FC4">
        <w:tab/>
        <w:t>On-network / Enhanced Status (ES) / Client Terminated (CT)</w:t>
      </w:r>
      <w:bookmarkEnd w:id="1253"/>
      <w:bookmarkEnd w:id="1254"/>
      <w:bookmarkEnd w:id="1255"/>
      <w:bookmarkEnd w:id="1256"/>
      <w:bookmarkEnd w:id="1257"/>
      <w:bookmarkEnd w:id="1258"/>
      <w:bookmarkEnd w:id="1259"/>
    </w:p>
    <w:p w14:paraId="71507D9F" w14:textId="77777777" w:rsidR="00296E35" w:rsidRPr="001C0FC4" w:rsidRDefault="00296E35" w:rsidP="00296E35">
      <w:pPr>
        <w:pStyle w:val="H6"/>
      </w:pPr>
      <w:r w:rsidRPr="001C0FC4">
        <w:t>6.3.2.1</w:t>
      </w:r>
      <w:r w:rsidRPr="001C0FC4">
        <w:tab/>
        <w:t>Test Purpose (TP)</w:t>
      </w:r>
    </w:p>
    <w:p w14:paraId="37F02630" w14:textId="77777777" w:rsidR="00296E35" w:rsidRPr="001C0FC4" w:rsidRDefault="00296E35" w:rsidP="00296E35">
      <w:pPr>
        <w:pStyle w:val="H6"/>
      </w:pPr>
      <w:r w:rsidRPr="001C0FC4">
        <w:t>(1)</w:t>
      </w:r>
    </w:p>
    <w:p w14:paraId="12F5C8C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A24E6EA" w14:textId="77777777" w:rsidR="00296E35" w:rsidRPr="001C0FC4" w:rsidRDefault="00296E35" w:rsidP="00296E35">
      <w:pPr>
        <w:pStyle w:val="PL"/>
      </w:pPr>
      <w:r w:rsidRPr="001C0FC4">
        <w:rPr>
          <w:b/>
        </w:rPr>
        <w:t>ensure that</w:t>
      </w:r>
      <w:r w:rsidRPr="001C0FC4">
        <w:t xml:space="preserve"> {</w:t>
      </w:r>
    </w:p>
    <w:p w14:paraId="74BB90AC" w14:textId="77777777" w:rsidR="00296E35" w:rsidRPr="001C0FC4" w:rsidRDefault="00296E35" w:rsidP="00296E35">
      <w:pPr>
        <w:pStyle w:val="PL"/>
      </w:pPr>
      <w:r w:rsidRPr="001C0FC4">
        <w:t xml:space="preserve">  </w:t>
      </w:r>
      <w:r w:rsidRPr="001C0FC4">
        <w:rPr>
          <w:b/>
        </w:rPr>
        <w:t>when</w:t>
      </w:r>
      <w:r w:rsidRPr="001C0FC4">
        <w:t xml:space="preserve"> { the MCDATA User receives an Enhanced Status with a disposition request of "DELIVERY" }</w:t>
      </w:r>
    </w:p>
    <w:p w14:paraId="5AAA0574"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p>
    <w:p w14:paraId="47A00D6E" w14:textId="77777777" w:rsidR="00296E35" w:rsidRPr="001C0FC4" w:rsidRDefault="00296E35" w:rsidP="00296E35">
      <w:pPr>
        <w:pStyle w:val="PL"/>
      </w:pPr>
      <w:r w:rsidRPr="001C0FC4">
        <w:t xml:space="preserve">            }</w:t>
      </w:r>
    </w:p>
    <w:p w14:paraId="62300A14" w14:textId="77777777" w:rsidR="00296E35" w:rsidRPr="001C0FC4" w:rsidRDefault="00296E35" w:rsidP="00296E35">
      <w:pPr>
        <w:pStyle w:val="PL"/>
      </w:pPr>
    </w:p>
    <w:p w14:paraId="67FF884A" w14:textId="77777777" w:rsidR="00296E35" w:rsidRPr="001C0FC4" w:rsidRDefault="00296E35" w:rsidP="00296E35">
      <w:pPr>
        <w:pStyle w:val="H6"/>
      </w:pPr>
      <w:r w:rsidRPr="001C0FC4">
        <w:t>6.3.2.2</w:t>
      </w:r>
      <w:r w:rsidRPr="001C0FC4">
        <w:tab/>
        <w:t>Conformance requirements</w:t>
      </w:r>
    </w:p>
    <w:p w14:paraId="511C75B8" w14:textId="77777777" w:rsidR="00296E35" w:rsidRPr="001C0FC4" w:rsidRDefault="00296E35" w:rsidP="00296E35">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DCF0D4" w14:textId="77777777" w:rsidR="00296E35" w:rsidRPr="001C0FC4" w:rsidRDefault="00296E35" w:rsidP="00296E35">
      <w:r w:rsidRPr="001C0FC4">
        <w:t>[TS 24.282, clause 14.2.1.2]</w:t>
      </w:r>
    </w:p>
    <w:p w14:paraId="760FDED0" w14:textId="77777777" w:rsidR="00296E35" w:rsidRPr="001C0FC4" w:rsidRDefault="00296E35" w:rsidP="00296E35">
      <w:r w:rsidRPr="001C0FC4">
        <w:t>Upon receiving a "SIP MESSAGE request for standalone SDS for terminating MCData client", the MCData client:</w:t>
      </w:r>
    </w:p>
    <w:p w14:paraId="59E3BDAF" w14:textId="77777777" w:rsidR="00296E35" w:rsidRPr="001C0FC4" w:rsidRDefault="00296E35" w:rsidP="00296E35">
      <w:pPr>
        <w:pStyle w:val="B1"/>
      </w:pPr>
      <w:r w:rsidRPr="001C0FC4">
        <w:t>1)</w:t>
      </w:r>
      <w:r w:rsidRPr="001C0FC4">
        <w:tab/>
        <w:t>shall follow the procedure defined in clause 9.2.2.2.2;</w:t>
      </w:r>
    </w:p>
    <w:p w14:paraId="10F0C09D" w14:textId="77777777" w:rsidR="00296E35" w:rsidRPr="001C0FC4" w:rsidRDefault="00296E35" w:rsidP="00296E35">
      <w:pPr>
        <w:pStyle w:val="B1"/>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7F19F8EF" w14:textId="77777777" w:rsidR="00296E35" w:rsidRPr="001C0FC4" w:rsidRDefault="00296E35" w:rsidP="00296E35">
      <w:pPr>
        <w:pStyle w:val="B1"/>
      </w:pPr>
      <w:r w:rsidRPr="001C0FC4">
        <w:t>3)</w:t>
      </w:r>
      <w:r w:rsidRPr="001C0FC4">
        <w:tab/>
        <w:t>if a match is found, shall render the operational value as enhanced status to the MCData user. Otherwise shall discard the received message.</w:t>
      </w:r>
    </w:p>
    <w:p w14:paraId="226FE7FB" w14:textId="77777777" w:rsidR="00296E35" w:rsidRPr="001C0FC4" w:rsidRDefault="00296E35" w:rsidP="00296E35">
      <w:r w:rsidRPr="001C0FC4">
        <w:t>[TS 24.282, clause 9.2.2.2.2]</w:t>
      </w:r>
    </w:p>
    <w:p w14:paraId="3A23451A" w14:textId="77777777" w:rsidR="00296E35" w:rsidRPr="001C0FC4" w:rsidRDefault="00296E35" w:rsidP="00296E35">
      <w:r w:rsidRPr="001C0FC4">
        <w:t>Upon receipt of a "SIP MESSAGE request for standalone SDS for terminating MCData client", the MCData client:</w:t>
      </w:r>
    </w:p>
    <w:p w14:paraId="761EC3C5" w14:textId="77777777" w:rsidR="00296E35" w:rsidRPr="001C0FC4" w:rsidRDefault="00296E35" w:rsidP="00296E35">
      <w:pPr>
        <w:pStyle w:val="B1"/>
        <w:rPr>
          <w:lang w:eastAsia="ko-KR"/>
        </w:rPr>
      </w:pPr>
      <w:r w:rsidRPr="001C0FC4">
        <w:t>…</w:t>
      </w:r>
    </w:p>
    <w:p w14:paraId="154947CB"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3753E78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8E5E309" w14:textId="77777777" w:rsidR="00296E35" w:rsidRPr="001C0FC4" w:rsidRDefault="00296E35" w:rsidP="00296E35">
      <w:pPr>
        <w:pStyle w:val="B2"/>
      </w:pPr>
      <w:r w:rsidRPr="001C0FC4">
        <w:t>b)</w:t>
      </w:r>
      <w:r w:rsidRPr="001C0FC4">
        <w:tab/>
        <w:t>shall convert the MCData ID to a UID as described in 3GPP TS 33.180 [26];</w:t>
      </w:r>
    </w:p>
    <w:p w14:paraId="1643A49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C0D0F6A"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C152CF3" w14:textId="77777777" w:rsidR="00296E35" w:rsidRPr="001C0FC4" w:rsidRDefault="00296E35" w:rsidP="00296E35">
      <w:pPr>
        <w:pStyle w:val="B2"/>
      </w:pPr>
      <w:r w:rsidRPr="001C0FC4">
        <w:t>e)</w:t>
      </w:r>
      <w:r w:rsidRPr="001C0FC4">
        <w:tab/>
        <w:t>if the signature of the MIKEY-SAKKE I_MESSAGE was successfully validated:</w:t>
      </w:r>
    </w:p>
    <w:p w14:paraId="336A3F2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E053241" w14:textId="77777777" w:rsidR="00296E35" w:rsidRPr="001C0FC4" w:rsidRDefault="00296E35" w:rsidP="00296E35">
      <w:pPr>
        <w:pStyle w:val="B3"/>
      </w:pPr>
      <w:r w:rsidRPr="001C0FC4">
        <w:t>ii)</w:t>
      </w:r>
      <w:r w:rsidRPr="001C0FC4">
        <w:tab/>
        <w:t>shall extract the PCK-ID, from the payload as specified in 3GPP TS 33.180 [26];</w:t>
      </w:r>
    </w:p>
    <w:p w14:paraId="7865A9D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6F31D98C"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6673C977"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0304D2F2"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B1D32ED" w14:textId="77777777" w:rsidR="00296E35" w:rsidRPr="001C0FC4" w:rsidRDefault="00296E35" w:rsidP="00296E35">
      <w:r w:rsidRPr="001C0FC4">
        <w:t>[TS 24.282, clause 9.2.1.2]</w:t>
      </w:r>
    </w:p>
    <w:p w14:paraId="5A37A3F6"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399FA7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52BA3B7"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56348B8E" w14:textId="77777777" w:rsidR="00296E35" w:rsidRPr="001C0FC4" w:rsidRDefault="00296E35" w:rsidP="00296E35">
      <w:pPr>
        <w:rPr>
          <w:rFonts w:eastAsia="Malgun Gothic"/>
        </w:rPr>
      </w:pPr>
      <w:r w:rsidRPr="001C0FC4">
        <w:rPr>
          <w:rFonts w:eastAsia="Malgun Gothic"/>
        </w:rPr>
        <w:t>the MCData Client:</w:t>
      </w:r>
    </w:p>
    <w:p w14:paraId="38DAAB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3801137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C5544BB" w14:textId="77777777" w:rsidR="00296E35" w:rsidRPr="001C0FC4" w:rsidRDefault="00296E35" w:rsidP="00296E35">
      <w:pPr>
        <w:pStyle w:val="B2"/>
        <w:rPr>
          <w:rFonts w:eastAsia="Malgun Gothic"/>
        </w:rPr>
      </w:pPr>
      <w:r w:rsidRPr="001C0FC4">
        <w:rPr>
          <w:rFonts w:eastAsia="Malgun Gothic"/>
        </w:rPr>
        <w:t>…</w:t>
      </w:r>
    </w:p>
    <w:p w14:paraId="0E3A74C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9DDA2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09C6829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1F8D1A9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34232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9661F0"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2D37E6D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9FAED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0D03DEDA"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8891C1F"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08C3AD"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3E47ABB3" w14:textId="77777777" w:rsidR="00296E35" w:rsidRPr="001C0FC4" w:rsidRDefault="00296E35" w:rsidP="00296E35">
      <w:pPr>
        <w:pStyle w:val="NO"/>
      </w:pPr>
      <w:r w:rsidRPr="001C0FC4">
        <w:t>…</w:t>
      </w:r>
    </w:p>
    <w:p w14:paraId="5E92C293" w14:textId="77777777" w:rsidR="00296E35" w:rsidRPr="001C0FC4" w:rsidRDefault="00296E35" w:rsidP="00296E35">
      <w:pPr>
        <w:pStyle w:val="NO"/>
      </w:pPr>
      <w:r w:rsidRPr="001C0FC4">
        <w:t>NOTE 3:</w:t>
      </w:r>
      <w:r w:rsidRPr="001C0FC4">
        <w:tab/>
        <w:t>User consent is not required before accepting the data.</w:t>
      </w:r>
    </w:p>
    <w:p w14:paraId="3F3F655B"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7E2039B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553CDCB" w14:textId="77777777" w:rsidR="00296E35" w:rsidRPr="001C0FC4" w:rsidRDefault="00296E35" w:rsidP="00296E35">
      <w:r w:rsidRPr="001C0FC4">
        <w:t>[TS 24.282, clause 9.2.1.3]</w:t>
      </w:r>
    </w:p>
    <w:p w14:paraId="6B0ABF2F" w14:textId="77777777" w:rsidR="00296E35" w:rsidRPr="001C0FC4" w:rsidRDefault="00296E35" w:rsidP="00296E35">
      <w:pPr>
        <w:rPr>
          <w:rFonts w:eastAsia="Malgun Gothic"/>
        </w:rPr>
      </w:pPr>
      <w:r w:rsidRPr="001C0FC4">
        <w:rPr>
          <w:rFonts w:eastAsia="Malgun Gothic"/>
        </w:rPr>
        <w:t>To handle the disposition requests, the MCData client:</w:t>
      </w:r>
    </w:p>
    <w:p w14:paraId="1655512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2163DEC"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A5265E6"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161BCFE5" w14:textId="77777777" w:rsidR="00296E35" w:rsidRPr="001C0FC4" w:rsidRDefault="00296E35" w:rsidP="00296E35">
      <w:pPr>
        <w:pStyle w:val="B2"/>
      </w:pPr>
      <w:r w:rsidRPr="001C0FC4">
        <w:t>c)</w:t>
      </w:r>
      <w:r w:rsidRPr="001C0FC4">
        <w:tab/>
        <w:t>"DELIVERY AND READ" then, shall start timer TDU1 (delivery and read).</w:t>
      </w:r>
    </w:p>
    <w:p w14:paraId="44034587" w14:textId="77777777" w:rsidR="00296E35" w:rsidRPr="001C0FC4" w:rsidRDefault="00296E35" w:rsidP="00296E35">
      <w:r w:rsidRPr="001C0FC4">
        <w:t>[TS 24.282, clause 12.2.1.1]</w:t>
      </w:r>
    </w:p>
    <w:p w14:paraId="4C8F34DE" w14:textId="77777777" w:rsidR="00296E35" w:rsidRPr="001C0FC4" w:rsidRDefault="00296E35" w:rsidP="00296E35">
      <w:r w:rsidRPr="001C0FC4">
        <w:t>The MCData client shall follow the procedures in this subclause to:</w:t>
      </w:r>
    </w:p>
    <w:p w14:paraId="2CEC06E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D1DF7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F763192" w14:textId="77777777" w:rsidR="00296E35" w:rsidRPr="001C0FC4" w:rsidRDefault="00296E35" w:rsidP="00296E35">
      <w:pPr>
        <w:pStyle w:val="B1"/>
      </w:pPr>
      <w:r w:rsidRPr="001C0FC4">
        <w:t>-</w:t>
      </w:r>
      <w:r w:rsidRPr="001C0FC4">
        <w:tab/>
        <w:t>indicate to an MCData client that a request for FD was accepted, deferred or rejected; or</w:t>
      </w:r>
    </w:p>
    <w:p w14:paraId="44586C01" w14:textId="77777777" w:rsidR="00296E35" w:rsidRPr="001C0FC4" w:rsidRDefault="00296E35" w:rsidP="00296E35">
      <w:pPr>
        <w:pStyle w:val="B1"/>
      </w:pPr>
      <w:r w:rsidRPr="001C0FC4">
        <w:t>-</w:t>
      </w:r>
      <w:r w:rsidRPr="001C0FC4">
        <w:tab/>
        <w:t>indicate to an MCData client that a file download has been completed;</w:t>
      </w:r>
    </w:p>
    <w:p w14:paraId="0F344486" w14:textId="77777777" w:rsidR="00296E35" w:rsidRPr="001C0FC4" w:rsidRDefault="00296E35" w:rsidP="00296E35">
      <w:r w:rsidRPr="001C0FC4">
        <w:t>Before sending a disposition notification the MCData client needs to determine:</w:t>
      </w:r>
    </w:p>
    <w:p w14:paraId="63357A35"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9E1F92"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E2DCF1F"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6FC31B" w14:textId="77777777" w:rsidR="00296E35" w:rsidRPr="001C0FC4" w:rsidRDefault="00296E35" w:rsidP="00296E35">
      <w:r w:rsidRPr="001C0FC4">
        <w:t>The MCData client shall generate a SIP MESSAGE request in accordance with 3GPP TS 24.229 [5] and IETF RFC 3428 [6] with the clarifications given below.</w:t>
      </w:r>
    </w:p>
    <w:p w14:paraId="509CE3E9" w14:textId="77777777" w:rsidR="00296E35" w:rsidRPr="001C0FC4" w:rsidRDefault="00296E35" w:rsidP="00296E35">
      <w:r w:rsidRPr="001C0FC4">
        <w:t>The MCData client:</w:t>
      </w:r>
    </w:p>
    <w:p w14:paraId="2DE03A49" w14:textId="77777777" w:rsidR="00296E35" w:rsidRPr="001C0FC4" w:rsidRDefault="00296E35" w:rsidP="00296E35">
      <w:pPr>
        <w:pStyle w:val="B1"/>
      </w:pPr>
      <w:r w:rsidRPr="001C0FC4">
        <w:t>1)</w:t>
      </w:r>
      <w:r w:rsidRPr="001C0FC4">
        <w:tab/>
        <w:t>shall build the SIP MESSAGE request as specified in subclause 6.2.4.1;</w:t>
      </w:r>
    </w:p>
    <w:p w14:paraId="0E28D7CB"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EB2EFB"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C7641C8"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FC64D0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85E84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2D94E2" w14:textId="77777777" w:rsidR="00296E35" w:rsidRPr="001C0FC4" w:rsidRDefault="00296E35" w:rsidP="00296E35">
      <w:pPr>
        <w:pStyle w:val="B1"/>
      </w:pPr>
      <w:r w:rsidRPr="001C0FC4">
        <w:t>…</w:t>
      </w:r>
    </w:p>
    <w:p w14:paraId="38B583C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68E70A5" w14:textId="77777777" w:rsidR="00296E35" w:rsidRPr="001C0FC4" w:rsidRDefault="00296E35" w:rsidP="00296E35">
      <w:r w:rsidRPr="001C0FC4">
        <w:t>[TS 24.282, clause 6.2.3.1]</w:t>
      </w:r>
    </w:p>
    <w:p w14:paraId="4184389E" w14:textId="77777777" w:rsidR="00296E35" w:rsidRPr="001C0FC4" w:rsidRDefault="00296E35" w:rsidP="00296E35">
      <w:r w:rsidRPr="001C0FC4">
        <w:t>In order to generate an SDS notification, the MCData client:</w:t>
      </w:r>
    </w:p>
    <w:p w14:paraId="087CD49A" w14:textId="77777777" w:rsidR="00296E35" w:rsidRPr="001C0FC4" w:rsidRDefault="00296E35" w:rsidP="00296E35">
      <w:pPr>
        <w:pStyle w:val="B1"/>
      </w:pPr>
      <w:r w:rsidRPr="001C0FC4">
        <w:t>1)</w:t>
      </w:r>
      <w:r w:rsidRPr="001C0FC4">
        <w:tab/>
        <w:t>shall generate an SDS NOTIFICATION message as specified in subclause 15.1.5; and</w:t>
      </w:r>
    </w:p>
    <w:p w14:paraId="37F4CB32"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524204B" w14:textId="77777777" w:rsidR="00296E35" w:rsidRPr="001C0FC4" w:rsidRDefault="00296E35" w:rsidP="00296E35">
      <w:r w:rsidRPr="001C0FC4">
        <w:t>When generating an SDS NOTIFICATION message as specified in subclause 15.1.5, the MCData client:</w:t>
      </w:r>
    </w:p>
    <w:p w14:paraId="15F7C300"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D00A41A" w14:textId="77777777" w:rsidR="00296E35" w:rsidRPr="001C0FC4" w:rsidRDefault="00296E35" w:rsidP="00296E35">
      <w:pPr>
        <w:pStyle w:val="B1"/>
      </w:pPr>
      <w:r w:rsidRPr="001C0FC4">
        <w:t>…</w:t>
      </w:r>
    </w:p>
    <w:p w14:paraId="7CA44FC2" w14:textId="77777777" w:rsidR="00296E35" w:rsidRPr="001C0FC4" w:rsidRDefault="00296E35" w:rsidP="00296E35">
      <w:pPr>
        <w:pStyle w:val="B1"/>
      </w:pPr>
      <w:r w:rsidRPr="001C0FC4">
        <w:t>5)</w:t>
      </w:r>
      <w:r w:rsidRPr="001C0FC4">
        <w:tab/>
        <w:t>shall set the Date and time IE to the current time to as specified in subclause 15.2.8;</w:t>
      </w:r>
    </w:p>
    <w:p w14:paraId="4694CF45"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55E0656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C9F0A5E"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1C5D8BD9" w14:textId="77777777" w:rsidR="00296E35" w:rsidRPr="001C0FC4" w:rsidRDefault="00296E35" w:rsidP="00296E35">
      <w:pPr>
        <w:pStyle w:val="B1"/>
        <w:ind w:left="0" w:firstLine="0"/>
      </w:pPr>
      <w:r w:rsidRPr="001C0FC4">
        <w:t>[TS 24.282, clause 6.2.4.1]</w:t>
      </w:r>
    </w:p>
    <w:p w14:paraId="4BCAB330" w14:textId="77777777" w:rsidR="00296E35" w:rsidRPr="001C0FC4" w:rsidRDefault="00296E35" w:rsidP="00296E35">
      <w:pPr>
        <w:rPr>
          <w:rFonts w:eastAsia="SimSun"/>
        </w:rPr>
      </w:pPr>
      <w:r w:rsidRPr="001C0FC4">
        <w:rPr>
          <w:rFonts w:eastAsia="SimSun"/>
        </w:rPr>
        <w:t>This subclause is referenced from other procedures.</w:t>
      </w:r>
    </w:p>
    <w:p w14:paraId="3A490A7C" w14:textId="77777777" w:rsidR="00296E35" w:rsidRPr="001C0FC4" w:rsidRDefault="00296E35" w:rsidP="00296E35">
      <w:r w:rsidRPr="001C0FC4">
        <w:t>In a SIP MESSAGE request, the MCData client:</w:t>
      </w:r>
    </w:p>
    <w:p w14:paraId="1F240CEB" w14:textId="77777777" w:rsidR="00296E35" w:rsidRPr="001C0FC4" w:rsidRDefault="00296E35" w:rsidP="00296E35">
      <w:pPr>
        <w:pStyle w:val="B1"/>
      </w:pPr>
      <w:r w:rsidRPr="001C0FC4">
        <w:t>1)</w:t>
      </w:r>
      <w:r w:rsidRPr="001C0FC4">
        <w:tab/>
        <w:t>when sending SDS messages or SDS disposition notifications:</w:t>
      </w:r>
    </w:p>
    <w:p w14:paraId="45104CF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D6679E7"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F5F4D4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24D678" w14:textId="77777777" w:rsidR="00296E35" w:rsidRPr="001C0FC4" w:rsidRDefault="00296E35" w:rsidP="00296E35">
      <w:r w:rsidRPr="001C0FC4">
        <w:t>…</w:t>
      </w:r>
    </w:p>
    <w:p w14:paraId="4E4471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2BA15F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7E9A3E3" w14:textId="77777777" w:rsidR="00296E35" w:rsidRPr="001C0FC4" w:rsidRDefault="00296E35" w:rsidP="00296E35">
      <w:pPr>
        <w:pStyle w:val="H6"/>
      </w:pPr>
      <w:r w:rsidRPr="001C0FC4">
        <w:t>6.3.2.3</w:t>
      </w:r>
      <w:r w:rsidRPr="001C0FC4">
        <w:tab/>
        <w:t>Test description</w:t>
      </w:r>
    </w:p>
    <w:p w14:paraId="4940F84E" w14:textId="77777777" w:rsidR="00296E35" w:rsidRPr="001C0FC4" w:rsidRDefault="00296E35" w:rsidP="00296E35">
      <w:pPr>
        <w:pStyle w:val="H6"/>
      </w:pPr>
      <w:r w:rsidRPr="001C0FC4">
        <w:t>6.3.2.3.1</w:t>
      </w:r>
      <w:r w:rsidRPr="001C0FC4">
        <w:tab/>
        <w:t>Pre-test conditions</w:t>
      </w:r>
    </w:p>
    <w:p w14:paraId="5C82B50E" w14:textId="77777777" w:rsidR="00296E35" w:rsidRDefault="00296E35" w:rsidP="00296E35">
      <w:pPr>
        <w:pStyle w:val="H6"/>
      </w:pPr>
      <w:r w:rsidRPr="00102CE5">
        <w:t>Test configuration</w:t>
      </w:r>
      <w:r>
        <w:t>:</w:t>
      </w:r>
    </w:p>
    <w:p w14:paraId="1D68C96F" w14:textId="52A64335" w:rsidR="00296E35" w:rsidRDefault="00296E35" w:rsidP="00296E35">
      <w:pPr>
        <w:pStyle w:val="B1"/>
      </w:pPr>
      <w:r>
        <w:t>-</w:t>
      </w:r>
      <w:r>
        <w:tab/>
        <w:t>Single cell configuration according to TS 37.579-1 [2] clause 5.2.2.2.1.</w:t>
      </w:r>
    </w:p>
    <w:p w14:paraId="580457A7" w14:textId="77777777" w:rsidR="00296E35" w:rsidRDefault="00296E35" w:rsidP="00296E35">
      <w:pPr>
        <w:pStyle w:val="H6"/>
      </w:pPr>
      <w:r>
        <w:t>Preamble:</w:t>
      </w:r>
    </w:p>
    <w:p w14:paraId="39A38194" w14:textId="2A51526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0AED16C"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5DA50116" w14:textId="77777777" w:rsidR="00296E35" w:rsidRDefault="00296E35" w:rsidP="00296E35">
      <w:pPr>
        <w:pStyle w:val="B1"/>
      </w:pPr>
      <w:r>
        <w:t>-</w:t>
      </w:r>
      <w:r>
        <w:tab/>
      </w:r>
      <w:r w:rsidRPr="000573F5">
        <w:t>UE States at the end of the preamble</w:t>
      </w:r>
      <w:r>
        <w:t>:</w:t>
      </w:r>
    </w:p>
    <w:p w14:paraId="1E279591" w14:textId="77777777" w:rsidR="00296E35" w:rsidRDefault="00296E35" w:rsidP="00296E35">
      <w:pPr>
        <w:pStyle w:val="B1"/>
        <w:ind w:left="852"/>
      </w:pPr>
      <w:r>
        <w:t>-</w:t>
      </w:r>
      <w:r>
        <w:tab/>
        <w:t>The UE is in RRC_IDLE state.</w:t>
      </w:r>
    </w:p>
    <w:p w14:paraId="6FA196B7" w14:textId="77777777" w:rsidR="00296E35" w:rsidRDefault="00296E35" w:rsidP="00296E35">
      <w:pPr>
        <w:pStyle w:val="B1"/>
        <w:ind w:left="852"/>
      </w:pPr>
      <w:r>
        <w:t>-</w:t>
      </w:r>
      <w:r>
        <w:tab/>
        <w:t>The client is registered for MCData.</w:t>
      </w:r>
    </w:p>
    <w:p w14:paraId="251FEFC8" w14:textId="77777777" w:rsidR="00296E35" w:rsidRPr="001C0FC4" w:rsidRDefault="00296E35" w:rsidP="00296E35">
      <w:pPr>
        <w:pStyle w:val="H6"/>
      </w:pPr>
      <w:r w:rsidRPr="001C0FC4">
        <w:t>6.3.2.3.2</w:t>
      </w:r>
      <w:r w:rsidRPr="001C0FC4">
        <w:tab/>
        <w:t>Test procedure sequence</w:t>
      </w:r>
    </w:p>
    <w:p w14:paraId="553E8487" w14:textId="77777777" w:rsidR="00296E35" w:rsidRPr="001C0FC4" w:rsidRDefault="00296E35" w:rsidP="00296E35">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8B91DB1" w14:textId="77777777" w:rsidTr="002E3FCC">
        <w:tc>
          <w:tcPr>
            <w:tcW w:w="649" w:type="dxa"/>
            <w:tcBorders>
              <w:top w:val="single" w:sz="4" w:space="0" w:color="auto"/>
              <w:left w:val="single" w:sz="4" w:space="0" w:color="auto"/>
              <w:bottom w:val="nil"/>
              <w:right w:val="single" w:sz="4" w:space="0" w:color="auto"/>
            </w:tcBorders>
            <w:hideMark/>
          </w:tcPr>
          <w:p w14:paraId="5A6F03B6" w14:textId="77777777" w:rsidR="00296E35" w:rsidRPr="001C0FC4" w:rsidRDefault="00296E35" w:rsidP="002E3FCC">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6FEE40B2" w14:textId="77777777" w:rsidR="00296E35" w:rsidRPr="001C0FC4" w:rsidRDefault="00296E35" w:rsidP="002E3FCC">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234D5DE"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FD5A06"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157370BF" w14:textId="77777777" w:rsidR="00296E35" w:rsidRPr="001C0FC4" w:rsidRDefault="00296E35" w:rsidP="002E3FCC">
            <w:pPr>
              <w:pStyle w:val="TAH"/>
              <w:rPr>
                <w:color w:val="000000"/>
              </w:rPr>
            </w:pPr>
            <w:r w:rsidRPr="001C0FC4">
              <w:rPr>
                <w:color w:val="000000"/>
              </w:rPr>
              <w:t>Verdict</w:t>
            </w:r>
          </w:p>
        </w:tc>
      </w:tr>
      <w:tr w:rsidR="00296E35" w:rsidRPr="001C0FC4" w14:paraId="7B09CF26" w14:textId="77777777" w:rsidTr="002E3FCC">
        <w:tc>
          <w:tcPr>
            <w:tcW w:w="649" w:type="dxa"/>
            <w:tcBorders>
              <w:top w:val="nil"/>
              <w:left w:val="single" w:sz="4" w:space="0" w:color="auto"/>
              <w:bottom w:val="single" w:sz="4" w:space="0" w:color="auto"/>
              <w:right w:val="single" w:sz="4" w:space="0" w:color="auto"/>
            </w:tcBorders>
          </w:tcPr>
          <w:p w14:paraId="40B4BBA9" w14:textId="77777777" w:rsidR="00296E35" w:rsidRPr="001C0FC4" w:rsidRDefault="00296E35" w:rsidP="002E3FCC">
            <w:pPr>
              <w:pStyle w:val="TAH"/>
              <w:rPr>
                <w:color w:val="000000"/>
              </w:rPr>
            </w:pPr>
          </w:p>
        </w:tc>
        <w:tc>
          <w:tcPr>
            <w:tcW w:w="3970" w:type="dxa"/>
            <w:tcBorders>
              <w:top w:val="nil"/>
              <w:left w:val="single" w:sz="4" w:space="0" w:color="auto"/>
              <w:bottom w:val="single" w:sz="4" w:space="0" w:color="auto"/>
              <w:right w:val="single" w:sz="4" w:space="0" w:color="auto"/>
            </w:tcBorders>
          </w:tcPr>
          <w:p w14:paraId="70900A40"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0E61A81" w14:textId="77777777" w:rsidR="00296E35" w:rsidRPr="001C0FC4" w:rsidRDefault="00296E35" w:rsidP="002E3FCC">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7693BE5F"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1CFB37DA"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6C9A6B0D" w14:textId="77777777" w:rsidR="00296E35" w:rsidRPr="001C0FC4" w:rsidRDefault="00296E35" w:rsidP="002E3FCC">
            <w:pPr>
              <w:pStyle w:val="TAH"/>
              <w:rPr>
                <w:color w:val="000000"/>
              </w:rPr>
            </w:pPr>
          </w:p>
        </w:tc>
      </w:tr>
      <w:tr w:rsidR="00296E35" w:rsidRPr="001C0FC4" w14:paraId="40017F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5CE7B4" w14:textId="77777777" w:rsidR="00296E35" w:rsidRPr="001C0FC4" w:rsidRDefault="00296E35" w:rsidP="002E3FCC">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0131CAD2" w14:textId="2A293241" w:rsidR="00296E35" w:rsidRPr="001C0FC4" w:rsidRDefault="00296E35" w:rsidP="002E3FCC">
            <w:pPr>
              <w:pStyle w:val="TAL"/>
            </w:pPr>
            <w:r w:rsidRPr="001C0FC4">
              <w:t>Check: Does the UE (MCData client) correctly perform steps 1a1-3 of procedure '</w:t>
            </w:r>
            <w:r w:rsidRPr="001C0FC4">
              <w:rPr>
                <w:b/>
              </w:rPr>
              <w:t>MCX SIP MESSAGE CT</w:t>
            </w:r>
            <w:r w:rsidRPr="001C0FC4">
              <w:t xml:space="preserve">' as described in TS </w:t>
            </w:r>
            <w:r>
              <w:t>37.579</w:t>
            </w:r>
            <w:r w:rsidRPr="001C0FC4">
              <w:t xml:space="preserve">-1 [2] Table 5.3.33.3-1 </w:t>
            </w:r>
            <w:r w:rsidRPr="001C0FC4">
              <w:rPr>
                <w:b/>
              </w:rPr>
              <w:t>to receive an Enhanced Status with disposition request "DELIVERY" and an enhanced status payload with id=0</w:t>
            </w:r>
            <w:r w:rsidRPr="001C0FC4">
              <w:t>?</w:t>
            </w:r>
          </w:p>
          <w:p w14:paraId="6E3E9960" w14:textId="77777777" w:rsidR="00296E35" w:rsidRPr="001C0FC4" w:rsidRDefault="00296E35" w:rsidP="002E3FCC">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28EF5D4" w14:textId="77777777" w:rsidR="00296E35" w:rsidRPr="001C0FC4" w:rsidRDefault="00296E35" w:rsidP="002E3FCC">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79B86E"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BE2"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F74AE9" w14:textId="77777777" w:rsidR="00296E35" w:rsidRPr="001C0FC4" w:rsidRDefault="00296E35" w:rsidP="002E3FCC">
            <w:pPr>
              <w:pStyle w:val="TAC"/>
              <w:rPr>
                <w:color w:val="000000"/>
              </w:rPr>
            </w:pPr>
            <w:r w:rsidRPr="001C0FC4">
              <w:t>P</w:t>
            </w:r>
          </w:p>
        </w:tc>
      </w:tr>
      <w:tr w:rsidR="00296E35" w:rsidRPr="001C0FC4" w14:paraId="474D78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77989E" w14:textId="77777777" w:rsidR="00296E35" w:rsidRPr="001C0FC4" w:rsidRDefault="00296E35" w:rsidP="002E3FCC">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B26A7A2" w14:textId="1E447939"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4F9E192" w14:textId="77777777" w:rsidR="00296E35" w:rsidRPr="001C0FC4" w:rsidRDefault="00296E35" w:rsidP="002E3FCC">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14F713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B6EFE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81EF944" w14:textId="77777777" w:rsidR="00296E35" w:rsidRPr="001C0FC4" w:rsidRDefault="00296E35" w:rsidP="002E3FCC">
            <w:pPr>
              <w:pStyle w:val="TAC"/>
              <w:rPr>
                <w:color w:val="000000"/>
              </w:rPr>
            </w:pPr>
            <w:r w:rsidRPr="001C0FC4">
              <w:t>P</w:t>
            </w:r>
          </w:p>
        </w:tc>
      </w:tr>
      <w:tr w:rsidR="00296E35" w:rsidRPr="001C0FC4" w14:paraId="46C4BB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5D48D" w14:textId="77777777" w:rsidR="00296E35" w:rsidRPr="001C0FC4" w:rsidRDefault="00296E35" w:rsidP="002E3FCC">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057E9A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7AABF79" w14:textId="77777777" w:rsidR="00296E35" w:rsidRPr="001C0FC4" w:rsidRDefault="00296E35" w:rsidP="002E3FCC">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06AB3"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8A5E9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5BD9F2" w14:textId="77777777" w:rsidR="00296E35" w:rsidRPr="001C0FC4" w:rsidRDefault="00296E35" w:rsidP="002E3FCC">
            <w:pPr>
              <w:pStyle w:val="TAC"/>
              <w:rPr>
                <w:color w:val="000000"/>
              </w:rPr>
            </w:pPr>
            <w:r w:rsidRPr="001C0FC4">
              <w:t>-</w:t>
            </w:r>
          </w:p>
        </w:tc>
      </w:tr>
      <w:tr w:rsidR="00296E35" w:rsidRPr="001C0FC4" w14:paraId="3D61B6CE"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5B271A" w14:textId="77777777" w:rsidR="00296E35" w:rsidRPr="001C0FC4" w:rsidRDefault="00296E35" w:rsidP="002E3FCC">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37F7C9FE" w14:textId="77777777" w:rsidR="00296E35" w:rsidRPr="001C0FC4" w:rsidRDefault="00296E35" w:rsidP="002E3FCC">
            <w:pPr>
              <w:pStyle w:val="TAL"/>
              <w:rPr>
                <w:color w:val="000000"/>
              </w:rPr>
            </w:pPr>
            <w:r w:rsidRPr="001C0FC4">
              <w:rPr>
                <w:color w:val="000000"/>
              </w:rPr>
              <w:t>Check: Does the UE (MCData client) provide the operational value of the enhanced status with id=0 to the user ("going to the operation site")?</w:t>
            </w:r>
          </w:p>
          <w:p w14:paraId="380CDBEE" w14:textId="77777777" w:rsidR="00296E35" w:rsidRPr="001C0FC4" w:rsidRDefault="00296E35" w:rsidP="002E3FCC">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605E1E50" w14:textId="77777777" w:rsidR="00296E35" w:rsidRPr="001C0FC4" w:rsidRDefault="00296E35" w:rsidP="002E3FCC">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15BDCFA3"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2DD35B43"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060D1EA" w14:textId="77777777" w:rsidR="00296E35" w:rsidRPr="001C0FC4" w:rsidRDefault="00296E35" w:rsidP="002E3FCC">
            <w:pPr>
              <w:pStyle w:val="TAC"/>
              <w:rPr>
                <w:color w:val="000000"/>
              </w:rPr>
            </w:pPr>
            <w:r w:rsidRPr="001C0FC4">
              <w:rPr>
                <w:color w:val="000000"/>
              </w:rPr>
              <w:t>P</w:t>
            </w:r>
          </w:p>
        </w:tc>
      </w:tr>
      <w:tr w:rsidR="00296E35" w:rsidRPr="001C0FC4" w14:paraId="5F1CD16B" w14:textId="77777777" w:rsidTr="002E3FCC">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68AECA89" w14:textId="77777777" w:rsidR="00296E35" w:rsidRPr="001C0FC4" w:rsidRDefault="00296E35" w:rsidP="002E3FCC">
            <w:pPr>
              <w:pStyle w:val="TAN"/>
            </w:pPr>
            <w:r w:rsidRPr="001C0FC4">
              <w:t>NOTE 1:</w:t>
            </w:r>
            <w:r w:rsidRPr="001C0FC4">
              <w:tab/>
              <w:t>This is expected to be done via a suitable implementation dependent MMI.</w:t>
            </w:r>
          </w:p>
          <w:p w14:paraId="149CD179" w14:textId="77777777" w:rsidR="00296E35" w:rsidRPr="001C0FC4" w:rsidRDefault="00296E35" w:rsidP="002E3FCC">
            <w:pPr>
              <w:pStyle w:val="TAN"/>
            </w:pPr>
            <w:r w:rsidRPr="001C0FC4">
              <w:t>NOTE 2:</w:t>
            </w:r>
            <w:r w:rsidRPr="001C0FC4">
              <w:tab/>
              <w:t>The RRC connection is not released at the end of the procedure.</w:t>
            </w:r>
          </w:p>
        </w:tc>
      </w:tr>
    </w:tbl>
    <w:p w14:paraId="6F9AD421" w14:textId="77777777" w:rsidR="00296E35" w:rsidRPr="001C0FC4" w:rsidRDefault="00296E35" w:rsidP="00296E35">
      <w:pPr>
        <w:rPr>
          <w:color w:val="000000"/>
        </w:rPr>
      </w:pPr>
    </w:p>
    <w:p w14:paraId="21C8E329" w14:textId="77777777" w:rsidR="00296E35" w:rsidRPr="001C0FC4" w:rsidRDefault="00296E35" w:rsidP="00296E35">
      <w:pPr>
        <w:pStyle w:val="H6"/>
      </w:pPr>
      <w:r w:rsidRPr="001C0FC4">
        <w:t>6.3.2.3.3</w:t>
      </w:r>
      <w:r w:rsidRPr="001C0FC4">
        <w:tab/>
        <w:t>Specific message contents</w:t>
      </w:r>
    </w:p>
    <w:p w14:paraId="32BF6866" w14:textId="30EC45B0" w:rsidR="00296E35" w:rsidRPr="001C0FC4" w:rsidRDefault="00296E35" w:rsidP="00296E35">
      <w:pPr>
        <w:pStyle w:val="TH"/>
        <w:rPr>
          <w:color w:val="000000"/>
        </w:rPr>
      </w:pPr>
      <w:r w:rsidRPr="001C0FC4">
        <w:rPr>
          <w:color w:val="000000"/>
        </w:rPr>
        <w:t>Table 6.3.2.3.3-1: SIP MESSAGE from the SS (step 1A, Table 6.3.2.3.2-1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E6228F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414D5FC" w14:textId="1C0640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 PRIVATE-CALL</w:t>
            </w:r>
          </w:p>
        </w:tc>
      </w:tr>
      <w:tr w:rsidR="00296E35" w:rsidRPr="001C0FC4" w14:paraId="748D8A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C9A440"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AF315F"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05E8BF"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9BEBC0F"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54148AA" w14:textId="77777777" w:rsidR="00296E35" w:rsidRPr="001C0FC4" w:rsidRDefault="00296E35" w:rsidP="002E3FCC">
            <w:pPr>
              <w:pStyle w:val="TAH"/>
              <w:rPr>
                <w:bCs/>
                <w:color w:val="000000"/>
              </w:rPr>
            </w:pPr>
            <w:r w:rsidRPr="001C0FC4">
              <w:rPr>
                <w:bCs/>
                <w:color w:val="000000"/>
              </w:rPr>
              <w:t>Condition</w:t>
            </w:r>
          </w:p>
        </w:tc>
      </w:tr>
      <w:tr w:rsidR="00296E35" w:rsidRPr="001C0FC4" w14:paraId="3E1871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18B3BD" w14:textId="77777777" w:rsidR="00296E35" w:rsidRPr="001C0FC4" w:rsidRDefault="00296E35" w:rsidP="002E3FCC">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FB458AA"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54BA471A" w14:textId="77777777" w:rsidR="00296E35" w:rsidRPr="001C0FC4" w:rsidRDefault="00296E35" w:rsidP="002E3FCC">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09468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1900B8F" w14:textId="77777777" w:rsidR="00296E35" w:rsidRPr="001C0FC4" w:rsidRDefault="00296E35" w:rsidP="002E3FCC">
            <w:pPr>
              <w:pStyle w:val="TAL"/>
              <w:rPr>
                <w:color w:val="000000"/>
              </w:rPr>
            </w:pPr>
          </w:p>
        </w:tc>
      </w:tr>
      <w:tr w:rsidR="00296E35" w:rsidRPr="001C0FC4" w14:paraId="45C729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41B78"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5E9F43"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2910B0EC" w14:textId="77777777" w:rsidR="00296E35" w:rsidRPr="001C0FC4" w:rsidRDefault="00296E35" w:rsidP="002E3FCC">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60109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688BC8" w14:textId="77777777" w:rsidR="00296E35" w:rsidRPr="001C0FC4" w:rsidRDefault="00296E35" w:rsidP="002E3FCC">
            <w:pPr>
              <w:pStyle w:val="TAL"/>
              <w:rPr>
                <w:color w:val="000000"/>
              </w:rPr>
            </w:pPr>
          </w:p>
        </w:tc>
      </w:tr>
      <w:tr w:rsidR="00296E35" w:rsidRPr="001C0FC4" w14:paraId="3A21FA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9DB99A"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E5EAE4" w14:textId="77777777" w:rsidR="00296E35" w:rsidRPr="001C0FC4" w:rsidRDefault="00296E35" w:rsidP="002E3FCC">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5C70EB2B"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72FAAF41"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223A44" w14:textId="77777777" w:rsidR="00296E35" w:rsidRPr="001C0FC4" w:rsidRDefault="00296E35" w:rsidP="002E3FCC">
            <w:pPr>
              <w:pStyle w:val="TAL"/>
              <w:rPr>
                <w:color w:val="000000"/>
              </w:rPr>
            </w:pPr>
          </w:p>
        </w:tc>
      </w:tr>
      <w:tr w:rsidR="00296E35" w:rsidRPr="001C0FC4" w14:paraId="57EC7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9A8CA0" w14:textId="77777777" w:rsidR="00296E35" w:rsidRPr="001C0FC4" w:rsidRDefault="00296E35" w:rsidP="002E3FCC">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119E6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56F7C6AA"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A8D466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D253FB" w14:textId="77777777" w:rsidR="00296E35" w:rsidRPr="001C0FC4" w:rsidRDefault="00296E35" w:rsidP="002E3FCC">
            <w:pPr>
              <w:pStyle w:val="TAL"/>
              <w:rPr>
                <w:color w:val="000000"/>
              </w:rPr>
            </w:pPr>
          </w:p>
        </w:tc>
      </w:tr>
      <w:tr w:rsidR="00296E35" w:rsidRPr="001C0FC4" w14:paraId="12CE11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3D84F" w14:textId="77777777" w:rsidR="00296E35" w:rsidRPr="001C0FC4" w:rsidRDefault="00296E35" w:rsidP="002E3FCC">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E1701" w14:textId="77777777" w:rsidR="00296E35" w:rsidRPr="001C0FC4" w:rsidRDefault="00296E35" w:rsidP="002E3FCC">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1D756612"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D978D0"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0FC86DA" w14:textId="77777777" w:rsidR="00296E35" w:rsidRPr="001C0FC4" w:rsidRDefault="00296E35" w:rsidP="002E3FCC">
            <w:pPr>
              <w:pStyle w:val="TAL"/>
              <w:rPr>
                <w:color w:val="000000"/>
              </w:rPr>
            </w:pPr>
          </w:p>
        </w:tc>
      </w:tr>
      <w:tr w:rsidR="00296E35" w:rsidRPr="001C0FC4" w14:paraId="74506D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6FACA9"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53F7995"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F2806B8" w14:textId="77777777" w:rsidR="00296E35" w:rsidRPr="001C0FC4" w:rsidRDefault="00296E35" w:rsidP="002E3FCC">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6D96A685"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77F28E3" w14:textId="77777777" w:rsidR="00296E35" w:rsidRPr="001C0FC4" w:rsidRDefault="00296E35" w:rsidP="002E3FCC">
            <w:pPr>
              <w:pStyle w:val="TAL"/>
              <w:rPr>
                <w:color w:val="000000"/>
              </w:rPr>
            </w:pPr>
          </w:p>
        </w:tc>
      </w:tr>
      <w:tr w:rsidR="00296E35" w:rsidRPr="001C0FC4" w14:paraId="3396F59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C96C2D1"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BCA6F7" w14:textId="72A7CFCA" w:rsidR="00296E35" w:rsidRPr="001C0FC4" w:rsidRDefault="00296E35" w:rsidP="002E3FCC">
            <w:pPr>
              <w:pStyle w:val="TAL"/>
              <w:rPr>
                <w:color w:val="000000"/>
              </w:rPr>
            </w:pPr>
            <w:r w:rsidRPr="001C0FC4">
              <w:rPr>
                <w:color w:val="000000"/>
              </w:rPr>
              <w:t xml:space="preserve">MCData Protected Payload Message containing DATA PAYLOAD as described in TS </w:t>
            </w:r>
            <w:r>
              <w:rPr>
                <w:color w:val="000000"/>
              </w:rPr>
              <w:t>37.579</w:t>
            </w:r>
            <w:r w:rsidRPr="001C0FC4">
              <w:rPr>
                <w:color w:val="000000"/>
              </w:rPr>
              <w:t>-1 [2] Table 6.3.2.3.3-4</w:t>
            </w:r>
          </w:p>
        </w:tc>
        <w:tc>
          <w:tcPr>
            <w:tcW w:w="2127" w:type="dxa"/>
            <w:tcBorders>
              <w:top w:val="single" w:sz="4" w:space="0" w:color="auto"/>
              <w:left w:val="single" w:sz="4" w:space="0" w:color="auto"/>
              <w:bottom w:val="single" w:sz="4" w:space="0" w:color="auto"/>
              <w:right w:val="single" w:sz="4" w:space="0" w:color="auto"/>
            </w:tcBorders>
          </w:tcPr>
          <w:p w14:paraId="365E1FCF"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3F70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6AE9BAC" w14:textId="77777777" w:rsidR="00296E35" w:rsidRPr="001C0FC4" w:rsidRDefault="00296E35" w:rsidP="002E3FCC">
            <w:pPr>
              <w:pStyle w:val="TAL"/>
              <w:rPr>
                <w:color w:val="000000"/>
              </w:rPr>
            </w:pPr>
          </w:p>
        </w:tc>
      </w:tr>
    </w:tbl>
    <w:p w14:paraId="415989F6" w14:textId="77777777" w:rsidR="00296E35" w:rsidRPr="001C0FC4" w:rsidRDefault="00296E35" w:rsidP="00296E35">
      <w:pPr>
        <w:rPr>
          <w:color w:val="000000"/>
        </w:rPr>
      </w:pPr>
    </w:p>
    <w:p w14:paraId="230E7ADC" w14:textId="77777777" w:rsidR="00296E35" w:rsidRPr="001C0FC4" w:rsidRDefault="00296E35" w:rsidP="00296E35">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7EC176"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D8C1140" w14:textId="3CE80FB1"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76D06D0F" w14:textId="77777777" w:rsidR="00296E35" w:rsidRPr="001C0FC4" w:rsidRDefault="00296E35" w:rsidP="00296E35">
      <w:pPr>
        <w:rPr>
          <w:color w:val="000000"/>
        </w:rPr>
      </w:pPr>
    </w:p>
    <w:p w14:paraId="34F4C433" w14:textId="77777777" w:rsidR="00296E35" w:rsidRPr="001C0FC4" w:rsidRDefault="00296E35" w:rsidP="00296E35">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2B2E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D179F30" w14:textId="286AEC4B" w:rsidR="00296E35" w:rsidRPr="001C0FC4" w:rsidRDefault="00296E35" w:rsidP="002E3FCC">
            <w:pPr>
              <w:pStyle w:val="TAL"/>
            </w:pPr>
            <w:r w:rsidRPr="001C0FC4">
              <w:t xml:space="preserve">Derivation Path: TS </w:t>
            </w:r>
            <w:r>
              <w:t>37.579</w:t>
            </w:r>
            <w:r w:rsidRPr="001C0FC4">
              <w:t>-1 [2], Table 5.5.3.8.2-1, condition DELIVERED</w:t>
            </w:r>
          </w:p>
        </w:tc>
      </w:tr>
    </w:tbl>
    <w:p w14:paraId="5FD71AAB" w14:textId="77777777" w:rsidR="00296E35" w:rsidRPr="001C0FC4" w:rsidRDefault="00296E35" w:rsidP="00296E35">
      <w:pPr>
        <w:rPr>
          <w:color w:val="000000"/>
        </w:rPr>
      </w:pPr>
    </w:p>
    <w:p w14:paraId="5A26F39A" w14:textId="77777777" w:rsidR="00296E35" w:rsidRPr="001C0FC4" w:rsidRDefault="00296E35" w:rsidP="00296E35">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309FD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5C40DA" w14:textId="4375C6AD"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r w:rsidR="00296E35" w:rsidRPr="001C0FC4" w14:paraId="7F264983" w14:textId="77777777" w:rsidTr="002E3FCC">
        <w:tc>
          <w:tcPr>
            <w:tcW w:w="2837" w:type="dxa"/>
            <w:tcBorders>
              <w:top w:val="single" w:sz="4" w:space="0" w:color="auto"/>
              <w:left w:val="single" w:sz="4" w:space="0" w:color="auto"/>
              <w:bottom w:val="single" w:sz="4" w:space="0" w:color="auto"/>
              <w:right w:val="single" w:sz="4" w:space="0" w:color="auto"/>
            </w:tcBorders>
          </w:tcPr>
          <w:p w14:paraId="5571FC16"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10E0BC2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189FB83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426A830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B3158BF" w14:textId="77777777" w:rsidR="00296E35" w:rsidRPr="001C0FC4" w:rsidRDefault="00296E35" w:rsidP="002E3FCC">
            <w:pPr>
              <w:pStyle w:val="TAH"/>
            </w:pPr>
            <w:r w:rsidRPr="001C0FC4">
              <w:t>Condition</w:t>
            </w:r>
          </w:p>
        </w:tc>
      </w:tr>
      <w:tr w:rsidR="00296E35" w:rsidRPr="001C0FC4" w14:paraId="100BB5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F1448" w14:textId="77777777" w:rsidR="00296E35" w:rsidRPr="001C0FC4" w:rsidRDefault="00296E35" w:rsidP="002E3FCC">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5B1A0B5C"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132B658"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8A135A"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915452E" w14:textId="77777777" w:rsidR="00296E35" w:rsidRPr="001C0FC4" w:rsidRDefault="00296E35" w:rsidP="002E3FCC">
            <w:pPr>
              <w:pStyle w:val="TAL"/>
              <w:rPr>
                <w:color w:val="000000"/>
              </w:rPr>
            </w:pPr>
          </w:p>
        </w:tc>
      </w:tr>
      <w:tr w:rsidR="00296E35" w:rsidRPr="001C0FC4" w14:paraId="446A66C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35334A" w14:textId="77777777" w:rsidR="00296E35" w:rsidRPr="001C0FC4" w:rsidRDefault="00296E35" w:rsidP="002E3FCC">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0FFD6BF6" w14:textId="77777777" w:rsidR="00296E35" w:rsidRPr="001C0FC4" w:rsidRDefault="00296E35" w:rsidP="002E3FCC">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8237A30" w14:textId="77777777" w:rsidR="00296E35" w:rsidRPr="001C0FC4" w:rsidRDefault="00296E35" w:rsidP="002E3FCC">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5413314B" w14:textId="77777777" w:rsidR="00296E35" w:rsidRPr="001C0FC4" w:rsidRDefault="00296E35" w:rsidP="002E3FCC">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F56EA60" w14:textId="77777777" w:rsidR="00296E35" w:rsidRPr="001C0FC4" w:rsidRDefault="00296E35" w:rsidP="002E3FCC">
            <w:pPr>
              <w:pStyle w:val="TAL"/>
              <w:rPr>
                <w:color w:val="000000"/>
              </w:rPr>
            </w:pPr>
          </w:p>
        </w:tc>
      </w:tr>
      <w:tr w:rsidR="00296E35" w:rsidRPr="001C0FC4" w14:paraId="5F64F0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0F69F1D" w14:textId="77777777" w:rsidR="00296E35" w:rsidRPr="001C0FC4" w:rsidRDefault="00296E35" w:rsidP="002E3FCC">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5042F0CE" w14:textId="77777777" w:rsidR="00296E35" w:rsidRPr="001C0FC4" w:rsidRDefault="00296E35" w:rsidP="002E3FCC">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331CDD70" w14:textId="77777777" w:rsidR="00296E35" w:rsidRPr="001C0FC4" w:rsidRDefault="00296E35" w:rsidP="002E3FCC">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7567D9EA" w14:textId="5FA925B3" w:rsidR="00296E35" w:rsidRPr="001C0FC4" w:rsidRDefault="00296E35" w:rsidP="002E3FCC">
            <w:pPr>
              <w:pStyle w:val="TAL"/>
              <w:rPr>
                <w:color w:val="000000"/>
              </w:rPr>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1FEA1C" w14:textId="77777777" w:rsidR="00296E35" w:rsidRPr="001C0FC4" w:rsidRDefault="00296E35" w:rsidP="002E3FCC">
            <w:pPr>
              <w:pStyle w:val="TAL"/>
              <w:rPr>
                <w:color w:val="000000"/>
              </w:rPr>
            </w:pPr>
          </w:p>
        </w:tc>
      </w:tr>
    </w:tbl>
    <w:p w14:paraId="3E708D75" w14:textId="77777777" w:rsidR="00296E35" w:rsidRPr="001C0FC4" w:rsidRDefault="00296E35" w:rsidP="00296E35">
      <w:pPr>
        <w:rPr>
          <w:color w:val="000000"/>
        </w:rPr>
      </w:pPr>
    </w:p>
    <w:p w14:paraId="7EEF9F16" w14:textId="77777777" w:rsidR="00296E35" w:rsidRPr="001C0FC4" w:rsidRDefault="00296E35" w:rsidP="00296E35">
      <w:pPr>
        <w:pStyle w:val="TH"/>
        <w:rPr>
          <w:color w:val="000000"/>
        </w:rPr>
      </w:pPr>
      <w:r w:rsidRPr="001C0FC4">
        <w:rPr>
          <w:color w:val="000000"/>
        </w:rPr>
        <w:t>Table 6.3.2.3.3-5: Void</w:t>
      </w:r>
    </w:p>
    <w:p w14:paraId="49B70A2D" w14:textId="77B3CBFA" w:rsidR="00296E35" w:rsidRPr="001C0FC4" w:rsidRDefault="00296E35" w:rsidP="00296E35">
      <w:pPr>
        <w:pStyle w:val="TH"/>
        <w:rPr>
          <w:color w:val="000000"/>
        </w:rPr>
      </w:pPr>
      <w:r w:rsidRPr="001C0FC4">
        <w:rPr>
          <w:color w:val="000000"/>
        </w:rPr>
        <w:t>Table 6.3.2.3.3-6: SIP MESSAGE from the UE (step 3, Table 6.3.2.3.2-1</w:t>
      </w:r>
      <w:r w:rsidRPr="001C0FC4">
        <w:t>;</w:t>
      </w:r>
      <w:r w:rsidRPr="001C0FC4">
        <w:br/>
        <w:t xml:space="preserve">step 2, TS </w:t>
      </w:r>
      <w:r>
        <w:t>37.579</w:t>
      </w:r>
      <w:r w:rsidRPr="001C0FC4">
        <w:t>-1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A7AE7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E0E2B81" w14:textId="2450816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350F5E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DC99FE"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0C76CB"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363B91"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2197D9C8"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598A98A9" w14:textId="77777777" w:rsidR="00296E35" w:rsidRPr="001C0FC4" w:rsidRDefault="00296E35" w:rsidP="002E3FCC">
            <w:pPr>
              <w:pStyle w:val="TAH"/>
              <w:rPr>
                <w:bCs/>
                <w:color w:val="000000"/>
              </w:rPr>
            </w:pPr>
            <w:r w:rsidRPr="001C0FC4">
              <w:rPr>
                <w:bCs/>
                <w:color w:val="000000"/>
              </w:rPr>
              <w:t>Condition</w:t>
            </w:r>
          </w:p>
        </w:tc>
      </w:tr>
      <w:tr w:rsidR="00296E35" w:rsidRPr="001C0FC4" w14:paraId="04605D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A5EC3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B0EE"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7AE49351"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DF48A1B"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962F511" w14:textId="77777777" w:rsidR="00296E35" w:rsidRPr="001C0FC4" w:rsidRDefault="00296E35" w:rsidP="002E3FCC">
            <w:pPr>
              <w:pStyle w:val="TAL"/>
              <w:rPr>
                <w:color w:val="000000"/>
              </w:rPr>
            </w:pPr>
          </w:p>
        </w:tc>
      </w:tr>
      <w:tr w:rsidR="00296E35" w:rsidRPr="001C0FC4" w14:paraId="303C831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DE8752"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A5F8F"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E30B3B6" w14:textId="77777777" w:rsidR="00296E35" w:rsidRPr="001C0FC4" w:rsidRDefault="00296E35" w:rsidP="002E3FCC">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4D6B20E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1D98127" w14:textId="77777777" w:rsidR="00296E35" w:rsidRPr="001C0FC4" w:rsidRDefault="00296E35" w:rsidP="002E3FCC">
            <w:pPr>
              <w:pStyle w:val="TAL"/>
              <w:rPr>
                <w:color w:val="000000"/>
              </w:rPr>
            </w:pPr>
          </w:p>
        </w:tc>
      </w:tr>
      <w:tr w:rsidR="00296E35" w:rsidRPr="001C0FC4" w14:paraId="081552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C7E05F7" w14:textId="77777777" w:rsidR="00296E35" w:rsidRPr="001C0FC4" w:rsidRDefault="00296E35" w:rsidP="002E3FCC">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29B78AD5" w14:textId="77777777" w:rsidR="00296E35" w:rsidRPr="001C0FC4" w:rsidRDefault="00296E35" w:rsidP="002E3FCC">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155C667"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A919A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4A43BC" w14:textId="77777777" w:rsidR="00296E35" w:rsidRPr="001C0FC4" w:rsidRDefault="00296E35" w:rsidP="002E3FCC">
            <w:pPr>
              <w:pStyle w:val="TAL"/>
              <w:rPr>
                <w:color w:val="000000"/>
              </w:rPr>
            </w:pPr>
          </w:p>
        </w:tc>
      </w:tr>
      <w:tr w:rsidR="00296E35" w:rsidRPr="001C0FC4" w14:paraId="5D187A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4EC0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DEF41A"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C474816"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5482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CD3FE2" w14:textId="77777777" w:rsidR="00296E35" w:rsidRPr="001C0FC4" w:rsidRDefault="00296E35" w:rsidP="002E3FCC">
            <w:pPr>
              <w:pStyle w:val="TAL"/>
              <w:rPr>
                <w:color w:val="000000"/>
              </w:rPr>
            </w:pPr>
          </w:p>
        </w:tc>
      </w:tr>
      <w:tr w:rsidR="00296E35" w:rsidRPr="001C0FC4" w14:paraId="078C5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1D595B"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F9A803" w14:textId="77777777" w:rsidR="00296E35" w:rsidRPr="001C0FC4" w:rsidRDefault="00296E35" w:rsidP="002E3FCC">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4BAF5E85"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1C9EFA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AFBC39E" w14:textId="77777777" w:rsidR="00296E35" w:rsidRPr="001C0FC4" w:rsidRDefault="00296E35" w:rsidP="002E3FCC">
            <w:pPr>
              <w:pStyle w:val="TAL"/>
              <w:rPr>
                <w:color w:val="000000"/>
              </w:rPr>
            </w:pPr>
          </w:p>
        </w:tc>
      </w:tr>
    </w:tbl>
    <w:p w14:paraId="2E1C6670" w14:textId="77777777" w:rsidR="00296E35" w:rsidRPr="001C0FC4" w:rsidRDefault="00296E35" w:rsidP="00296E35">
      <w:pPr>
        <w:rPr>
          <w:color w:val="000000"/>
        </w:rPr>
      </w:pPr>
    </w:p>
    <w:p w14:paraId="1292A8BD" w14:textId="77777777" w:rsidR="00296E35" w:rsidRPr="001C0FC4" w:rsidRDefault="00296E35" w:rsidP="00296E35">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72CD3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600A2B" w14:textId="37AB1F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336F56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89126"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253F8A"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0357B8"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548E55D"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894117B" w14:textId="77777777" w:rsidR="00296E35" w:rsidRPr="001C0FC4" w:rsidRDefault="00296E35" w:rsidP="002E3FCC">
            <w:pPr>
              <w:pStyle w:val="TAH"/>
              <w:rPr>
                <w:bCs/>
                <w:color w:val="000000"/>
              </w:rPr>
            </w:pPr>
            <w:r w:rsidRPr="001C0FC4">
              <w:rPr>
                <w:bCs/>
                <w:color w:val="000000"/>
              </w:rPr>
              <w:t>Condition</w:t>
            </w:r>
          </w:p>
        </w:tc>
      </w:tr>
      <w:tr w:rsidR="00296E35" w:rsidRPr="001C0FC4" w14:paraId="161822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509D26" w14:textId="77777777" w:rsidR="00296E35" w:rsidRPr="001C0FC4" w:rsidRDefault="00296E35" w:rsidP="002E3FCC">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CA9AE92"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49AE2DE"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4FE319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C170FC" w14:textId="77777777" w:rsidR="00296E35" w:rsidRPr="001C0FC4" w:rsidRDefault="00296E35" w:rsidP="002E3FCC">
            <w:pPr>
              <w:pStyle w:val="TAL"/>
              <w:rPr>
                <w:color w:val="000000"/>
              </w:rPr>
            </w:pPr>
          </w:p>
        </w:tc>
      </w:tr>
      <w:tr w:rsidR="00296E35" w:rsidRPr="001C0FC4" w14:paraId="46A82D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E02B63"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0ED51C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B680156"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0080E3F"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0173DBB" w14:textId="77777777" w:rsidR="00296E35" w:rsidRPr="001C0FC4" w:rsidRDefault="00296E35" w:rsidP="002E3FCC">
            <w:pPr>
              <w:pStyle w:val="TAL"/>
              <w:rPr>
                <w:color w:val="000000"/>
              </w:rPr>
            </w:pPr>
          </w:p>
        </w:tc>
      </w:tr>
      <w:tr w:rsidR="00296E35" w:rsidRPr="001C0FC4" w14:paraId="448252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EBA60C"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74E006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672A51E" w14:textId="4378675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7355C1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51AE9A6" w14:textId="77777777" w:rsidR="00296E35" w:rsidRPr="001C0FC4" w:rsidRDefault="00296E35" w:rsidP="002E3FCC">
            <w:pPr>
              <w:pStyle w:val="TAL"/>
              <w:rPr>
                <w:color w:val="000000"/>
              </w:rPr>
            </w:pPr>
          </w:p>
        </w:tc>
      </w:tr>
    </w:tbl>
    <w:p w14:paraId="56A315F8" w14:textId="77777777" w:rsidR="00296E35" w:rsidRPr="001C0FC4" w:rsidRDefault="00296E35" w:rsidP="00296E35">
      <w:pPr>
        <w:rPr>
          <w:color w:val="000000"/>
        </w:rPr>
      </w:pPr>
    </w:p>
    <w:p w14:paraId="498EAA67" w14:textId="77777777" w:rsidR="00296E35" w:rsidRPr="001C0FC4" w:rsidRDefault="00296E35" w:rsidP="00296E35">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FDB18C"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12C0D0F" w14:textId="25AB3FE4"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5.5.3.8.3-1, condition DELIVERED</w:t>
            </w:r>
          </w:p>
        </w:tc>
      </w:tr>
    </w:tbl>
    <w:p w14:paraId="4C910B12" w14:textId="77777777" w:rsidR="00296E35" w:rsidRPr="001C0FC4" w:rsidRDefault="00296E35" w:rsidP="00296E35"/>
    <w:p w14:paraId="73629441" w14:textId="77777777" w:rsidR="00296E35" w:rsidRPr="001C0FC4" w:rsidRDefault="00296E35" w:rsidP="00296E35">
      <w:pPr>
        <w:pStyle w:val="Heading2"/>
      </w:pPr>
      <w:bookmarkStart w:id="1260" w:name="_Toc178186375"/>
      <w:bookmarkStart w:id="1261" w:name="_Toc181109116"/>
      <w:r w:rsidRPr="001C0FC4">
        <w:t>6.4</w:t>
      </w:r>
      <w:r w:rsidRPr="001C0FC4">
        <w:tab/>
        <w:t>Emergency Alert</w:t>
      </w:r>
      <w:bookmarkEnd w:id="1260"/>
      <w:bookmarkEnd w:id="1261"/>
    </w:p>
    <w:p w14:paraId="27DE7A8D" w14:textId="77777777" w:rsidR="00296E35" w:rsidRPr="001C0FC4" w:rsidRDefault="00296E35" w:rsidP="00296E35">
      <w:pPr>
        <w:pStyle w:val="Heading3"/>
      </w:pPr>
      <w:bookmarkStart w:id="1262" w:name="_Toc178186376"/>
      <w:bookmarkStart w:id="1263" w:name="_Toc181109117"/>
      <w:r w:rsidRPr="001C0FC4">
        <w:t>6.4.1</w:t>
      </w:r>
      <w:r w:rsidRPr="001C0FC4">
        <w:tab/>
        <w:t>On-network / Emergency Alert / Cancel Emergency Alert / Client Originated (CO)</w:t>
      </w:r>
      <w:bookmarkEnd w:id="1262"/>
      <w:bookmarkEnd w:id="1263"/>
    </w:p>
    <w:p w14:paraId="1D102D4B" w14:textId="77777777" w:rsidR="00296E35" w:rsidRPr="001C0FC4" w:rsidRDefault="00296E35" w:rsidP="00296E35">
      <w:pPr>
        <w:pStyle w:val="H6"/>
      </w:pPr>
      <w:r w:rsidRPr="001C0FC4">
        <w:t>6.4.1.1</w:t>
      </w:r>
      <w:r w:rsidRPr="001C0FC4">
        <w:tab/>
        <w:t>Test Purpose (TP)</w:t>
      </w:r>
    </w:p>
    <w:p w14:paraId="10A66752" w14:textId="77777777" w:rsidR="00296E35" w:rsidRPr="001C0FC4" w:rsidRDefault="00296E35" w:rsidP="00296E35">
      <w:pPr>
        <w:pStyle w:val="H6"/>
      </w:pPr>
      <w:r w:rsidRPr="001C0FC4">
        <w:t>(1)</w:t>
      </w:r>
    </w:p>
    <w:p w14:paraId="5AD67CC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to initiate an emergency alert }</w:t>
      </w:r>
    </w:p>
    <w:p w14:paraId="717E66F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User requests to send an emergency alert with the location of emergency }</w:t>
      </w:r>
    </w:p>
    <w:p w14:paraId="193FF44F"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initiating an emergency alert </w:t>
      </w:r>
      <w:r w:rsidRPr="001C0FC4">
        <w:rPr>
          <w:b/>
        </w:rPr>
        <w:t>and</w:t>
      </w:r>
      <w:r w:rsidRPr="001C0FC4">
        <w:t xml:space="preserve"> reporting location information </w:t>
      </w:r>
      <w:r w:rsidRPr="001C0FC4">
        <w:rPr>
          <w:b/>
          <w:bCs/>
        </w:rPr>
        <w:t>and</w:t>
      </w:r>
      <w:r w:rsidRPr="001C0FC4">
        <w:t xml:space="preserve"> gives the MCDATA User an indication of success upon the receipt of a SIP 200 (OK) message }</w:t>
      </w:r>
    </w:p>
    <w:p w14:paraId="458C3C90" w14:textId="77777777" w:rsidR="00296E35" w:rsidRPr="001C0FC4" w:rsidRDefault="00296E35" w:rsidP="00296E35">
      <w:pPr>
        <w:pStyle w:val="PL"/>
      </w:pPr>
      <w:r w:rsidRPr="001C0FC4">
        <w:t xml:space="preserve">            }</w:t>
      </w:r>
    </w:p>
    <w:p w14:paraId="2FFC2D31" w14:textId="77777777" w:rsidR="00296E35" w:rsidRPr="001C0FC4" w:rsidRDefault="00296E35" w:rsidP="00296E35">
      <w:pPr>
        <w:pStyle w:val="PL"/>
      </w:pPr>
    </w:p>
    <w:p w14:paraId="785E7236" w14:textId="77777777" w:rsidR="00296E35" w:rsidRPr="001C0FC4" w:rsidRDefault="00296E35" w:rsidP="00296E35">
      <w:pPr>
        <w:pStyle w:val="H6"/>
      </w:pPr>
      <w:r w:rsidRPr="001C0FC4">
        <w:t>(2)</w:t>
      </w:r>
    </w:p>
    <w:p w14:paraId="5A507169" w14:textId="77777777" w:rsidR="00296E35" w:rsidRPr="001C0FC4" w:rsidRDefault="00296E35" w:rsidP="00296E35">
      <w:pPr>
        <w:pStyle w:val="PL"/>
      </w:pPr>
      <w:r w:rsidRPr="001C0FC4">
        <w:rPr>
          <w:b/>
        </w:rPr>
        <w:t>with</w:t>
      </w:r>
      <w:r w:rsidRPr="001C0FC4">
        <w:t xml:space="preserve"> { UE (MCDATA Client) in the “MDEA3: emergency-alert-initiated” state}</w:t>
      </w:r>
    </w:p>
    <w:p w14:paraId="5B1BA348" w14:textId="77777777" w:rsidR="00296E35" w:rsidRPr="001C0FC4" w:rsidRDefault="00296E35" w:rsidP="00296E35">
      <w:pPr>
        <w:pStyle w:val="PL"/>
      </w:pPr>
      <w:r w:rsidRPr="001C0FC4">
        <w:t>ensure that {</w:t>
      </w:r>
    </w:p>
    <w:p w14:paraId="4E53EEB3" w14:textId="77777777" w:rsidR="00296E35" w:rsidRPr="001C0FC4" w:rsidRDefault="00296E35" w:rsidP="00296E35">
      <w:pPr>
        <w:pStyle w:val="PL"/>
      </w:pPr>
      <w:r w:rsidRPr="001C0FC4">
        <w:t xml:space="preserve">  </w:t>
      </w:r>
      <w:r w:rsidRPr="001C0FC4">
        <w:rPr>
          <w:b/>
        </w:rPr>
        <w:t>when</w:t>
      </w:r>
      <w:r w:rsidRPr="001C0FC4">
        <w:t xml:space="preserve"> { the MCDATA User requests to cancel the emergency alert}</w:t>
      </w:r>
    </w:p>
    <w:p w14:paraId="04F9384D"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requesting the cancelation of the emergency alert}</w:t>
      </w:r>
    </w:p>
    <w:p w14:paraId="67F18B55" w14:textId="77777777" w:rsidR="00296E35" w:rsidRPr="001C0FC4" w:rsidRDefault="00296E35" w:rsidP="00296E35">
      <w:pPr>
        <w:pStyle w:val="PL"/>
      </w:pPr>
      <w:r w:rsidRPr="001C0FC4">
        <w:t xml:space="preserve">            }</w:t>
      </w:r>
    </w:p>
    <w:p w14:paraId="387B1FE9" w14:textId="77777777" w:rsidR="00296E35" w:rsidRPr="001C0FC4" w:rsidRDefault="00296E35" w:rsidP="00296E35">
      <w:pPr>
        <w:pStyle w:val="PL"/>
      </w:pPr>
    </w:p>
    <w:p w14:paraId="6683F3ED" w14:textId="77777777" w:rsidR="00296E35" w:rsidRPr="001C0FC4" w:rsidRDefault="00296E35" w:rsidP="00296E35">
      <w:pPr>
        <w:pStyle w:val="H6"/>
      </w:pPr>
      <w:r w:rsidRPr="001C0FC4">
        <w:t>6.4.1.2</w:t>
      </w:r>
      <w:r w:rsidRPr="001C0FC4">
        <w:tab/>
        <w:t>Conformance requirements</w:t>
      </w:r>
    </w:p>
    <w:p w14:paraId="6F31B378" w14:textId="77777777" w:rsidR="00296E35" w:rsidRPr="001C0FC4" w:rsidRDefault="00296E35" w:rsidP="00296E35">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0BF03C5" w14:textId="77777777" w:rsidR="00296E35" w:rsidRPr="001C0FC4" w:rsidRDefault="00296E35" w:rsidP="00296E35">
      <w:r w:rsidRPr="001C0FC4">
        <w:t>[TS 24.282 clause 16.2.1.1]</w:t>
      </w:r>
    </w:p>
    <w:p w14:paraId="1B007C1A" w14:textId="77777777" w:rsidR="00296E35" w:rsidRPr="001C0FC4" w:rsidRDefault="00296E35" w:rsidP="00296E35">
      <w:r w:rsidRPr="001C0FC4">
        <w:t xml:space="preserve">Upon receiving a request from the MCData user to send an MCData emergency alert, the MCData client shall determine whether or not it is authorised to originate an emergency alert, as follows: </w:t>
      </w:r>
    </w:p>
    <w:p w14:paraId="7CA5BB9F" w14:textId="77777777" w:rsidR="00296E35" w:rsidRPr="001C0FC4" w:rsidRDefault="00296E35" w:rsidP="00296E35">
      <w:pPr>
        <w:pStyle w:val="B1"/>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7D1BBC38" w14:textId="77777777" w:rsidR="00296E35" w:rsidRPr="001C0FC4" w:rsidRDefault="00296E35" w:rsidP="00296E35">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2C109B1E" w14:textId="77777777" w:rsidR="00296E35" w:rsidRPr="001C0FC4" w:rsidRDefault="00296E35" w:rsidP="00296E35">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141BA199"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31319F1"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0ED6DE3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w:t>
      </w:r>
    </w:p>
    <w:p w14:paraId="641879AA" w14:textId="77777777" w:rsidR="00296E35" w:rsidRPr="001C0FC4" w:rsidRDefault="00296E35" w:rsidP="00296E35">
      <w:pPr>
        <w:pStyle w:val="B1"/>
      </w:pPr>
      <w:r w:rsidRPr="001C0FC4">
        <w:t>4)</w:t>
      </w:r>
      <w:r w:rsidRPr="001C0FC4">
        <w:tab/>
        <w:t>shall include an application/vnd.3gpp.mcdata-info+xml MIME body with the &lt;mcdatainfo&gt; element containing the &lt;mcdata-Params&gt; element (see clause D.1) with:</w:t>
      </w:r>
    </w:p>
    <w:p w14:paraId="1A0065BF" w14:textId="77777777" w:rsidR="00296E35" w:rsidRPr="001C0FC4" w:rsidRDefault="00296E35" w:rsidP="00296E35">
      <w:pPr>
        <w:pStyle w:val="B2"/>
      </w:pPr>
      <w:r w:rsidRPr="001C0FC4">
        <w:t>a)</w:t>
      </w:r>
      <w:r w:rsidRPr="001C0FC4">
        <w:tab/>
        <w:t>the &lt;mcdata-request-uri&gt; element set to the MCData group identity;</w:t>
      </w:r>
    </w:p>
    <w:p w14:paraId="1C4C14F3" w14:textId="77777777" w:rsidR="00296E35" w:rsidRPr="001C0FC4" w:rsidRDefault="00296E35" w:rsidP="00296E35">
      <w:pPr>
        <w:pStyle w:val="B2"/>
      </w:pPr>
      <w:r w:rsidRPr="001C0FC4">
        <w:t>b)</w:t>
      </w:r>
      <w:r w:rsidRPr="001C0FC4">
        <w:tab/>
        <w:t>the &lt;alert-ind&gt; element set to a value of "true";</w:t>
      </w:r>
    </w:p>
    <w:p w14:paraId="2DCC6979" w14:textId="77777777" w:rsidR="00296E35" w:rsidRPr="001C0FC4" w:rsidRDefault="00296E35" w:rsidP="00296E35">
      <w:pPr>
        <w:pStyle w:val="B2"/>
      </w:pPr>
      <w:r w:rsidRPr="001C0FC4">
        <w:t>c)</w:t>
      </w:r>
      <w:r w:rsidRPr="001C0FC4">
        <w:tab/>
        <w:t>the &lt;mcdata-client-id&gt; element set to the MCData client ID of the originating MCData client; and</w:t>
      </w:r>
    </w:p>
    <w:p w14:paraId="15F70D78"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CC6526" w14:textId="77777777" w:rsidR="00296E35" w:rsidRPr="001C0FC4" w:rsidRDefault="00296E35" w:rsidP="00296E35">
      <w:pPr>
        <w:pStyle w:val="B1"/>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59513141" w14:textId="77777777" w:rsidR="00296E35" w:rsidRPr="001C0FC4" w:rsidRDefault="00296E35" w:rsidP="00296E35">
      <w:pPr>
        <w:pStyle w:val="B1"/>
      </w:pPr>
      <w:r w:rsidRPr="001C0FC4">
        <w:t>6)</w:t>
      </w:r>
      <w:r w:rsidRPr="001C0FC4">
        <w:tab/>
        <w:t xml:space="preserve">shall include in the &lt;Report&gt; element the specific location information configured for the MCData emergency alert location trigger; </w:t>
      </w:r>
    </w:p>
    <w:p w14:paraId="1ADB6B46" w14:textId="77777777" w:rsidR="00296E35" w:rsidRPr="001C0FC4" w:rsidRDefault="00296E35" w:rsidP="00296E35">
      <w:pPr>
        <w:pStyle w:val="B1"/>
      </w:pPr>
      <w:r w:rsidRPr="001C0FC4">
        <w:rPr>
          <w:lang w:eastAsia="ko-KR"/>
        </w:rPr>
        <w:t>7)</w:t>
      </w:r>
      <w:r w:rsidRPr="001C0FC4">
        <w:rPr>
          <w:lang w:eastAsia="ko-KR"/>
        </w:rPr>
        <w:tab/>
        <w:t>shall set the MCData emergency state if not already set;</w:t>
      </w:r>
      <w:r w:rsidRPr="001C0FC4">
        <w:t xml:space="preserve"> </w:t>
      </w:r>
    </w:p>
    <w:p w14:paraId="6EAF1C0B" w14:textId="77777777" w:rsidR="00296E35" w:rsidRPr="001C0FC4" w:rsidRDefault="00296E35" w:rsidP="00296E35">
      <w:pPr>
        <w:pStyle w:val="B1"/>
        <w:rPr>
          <w:lang w:eastAsia="ko-KR"/>
        </w:rPr>
      </w:pPr>
      <w:r w:rsidRPr="001C0FC4">
        <w:rPr>
          <w:lang w:eastAsia="ko-KR"/>
        </w:rPr>
        <w:t>8)</w:t>
      </w:r>
      <w:r w:rsidRPr="001C0FC4">
        <w:rPr>
          <w:lang w:eastAsia="ko-KR"/>
        </w:rPr>
        <w:tab/>
        <w:t>shall set the MCData emergency alert state to "MDEA 2: emergency-alert-confirm-pending";</w:t>
      </w:r>
    </w:p>
    <w:p w14:paraId="4ED3B400" w14:textId="77777777" w:rsidR="00296E35" w:rsidRPr="001C0FC4" w:rsidRDefault="00296E35" w:rsidP="00296E35">
      <w:pPr>
        <w:pStyle w:val="B1"/>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2AAD5452" w14:textId="77777777" w:rsidR="00296E35" w:rsidRPr="001C0FC4" w:rsidRDefault="00296E35" w:rsidP="00296E35">
      <w:pPr>
        <w:pStyle w:val="B1"/>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56888BFA"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4F6EECE1" w14:textId="77777777" w:rsidR="00296E35" w:rsidRPr="001C0FC4" w:rsidRDefault="00296E35" w:rsidP="00296E35">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6D8265A0" w14:textId="77777777" w:rsidR="00296E35" w:rsidRPr="001C0FC4" w:rsidRDefault="00296E35" w:rsidP="00296E35">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3E81AEED" w14:textId="77777777" w:rsidR="00296E35" w:rsidRPr="001C0FC4" w:rsidRDefault="00296E35" w:rsidP="00296E35">
      <w:r w:rsidRPr="001C0FC4">
        <w:t>[TS 24.282 clause 16.2.1.2]</w:t>
      </w:r>
    </w:p>
    <w:p w14:paraId="1020810F" w14:textId="77777777" w:rsidR="00296E35" w:rsidRPr="001C0FC4" w:rsidRDefault="00296E35" w:rsidP="00296E35">
      <w:r w:rsidRPr="001C0FC4">
        <w:t xml:space="preserve">Upon receiving a request from the MCData user to send an MCData emergency alert cancellation, the MCData client shall determine whether or not it is authorised to cancel an emergency alert, as follows: </w:t>
      </w:r>
    </w:p>
    <w:p w14:paraId="4A03D073" w14:textId="77777777" w:rsidR="00296E35" w:rsidRPr="001C0FC4" w:rsidRDefault="00296E35" w:rsidP="00296E35">
      <w:pPr>
        <w:pStyle w:val="B1"/>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F60A7DE" w14:textId="77777777" w:rsidR="00296E35" w:rsidRPr="001C0FC4" w:rsidRDefault="00296E35" w:rsidP="00296E35">
      <w:pPr>
        <w:pStyle w:val="B1"/>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0A14AC32" w14:textId="77777777" w:rsidR="00296E35" w:rsidRPr="001C0FC4" w:rsidRDefault="00296E35" w:rsidP="00296E35">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61EA4A6" w14:textId="77777777" w:rsidR="00296E35" w:rsidRPr="001C0FC4" w:rsidRDefault="00296E35" w:rsidP="00296E35">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709F4DC4" w14:textId="77777777" w:rsidR="00296E35" w:rsidRPr="001C0FC4" w:rsidRDefault="00296E35" w:rsidP="00296E35">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2A7753C3"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ED5278C"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25AF92F" w14:textId="77777777" w:rsidR="00296E35" w:rsidRPr="001C0FC4" w:rsidRDefault="00296E35" w:rsidP="00296E35">
      <w:pPr>
        <w:pStyle w:val="B1"/>
      </w:pPr>
      <w:r w:rsidRPr="001C0FC4">
        <w:t>3)</w:t>
      </w:r>
      <w:r w:rsidRPr="001C0FC4">
        <w:tab/>
        <w:t>may include a P-Preferred-Identity header field containing a public user identity as specified in 3GPP TS 24.229 [5];</w:t>
      </w:r>
    </w:p>
    <w:p w14:paraId="471632F3" w14:textId="77777777" w:rsidR="00296E35" w:rsidRPr="001C0FC4" w:rsidRDefault="00296E35" w:rsidP="00296E35">
      <w:pPr>
        <w:pStyle w:val="B1"/>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39AD7AEE" w14:textId="77777777" w:rsidR="00296E35" w:rsidRPr="001C0FC4" w:rsidRDefault="00296E35" w:rsidP="00296E35">
      <w:pPr>
        <w:pStyle w:val="B2"/>
      </w:pPr>
      <w:r w:rsidRPr="001C0FC4">
        <w:t>a)</w:t>
      </w:r>
      <w:r w:rsidRPr="001C0FC4">
        <w:tab/>
        <w:t>the &lt;mcdata-request-uri&gt; element set to the MCData group identity;</w:t>
      </w:r>
    </w:p>
    <w:p w14:paraId="4F51D074" w14:textId="77777777" w:rsidR="00296E35" w:rsidRPr="001C0FC4" w:rsidRDefault="00296E35" w:rsidP="00296E35">
      <w:pPr>
        <w:pStyle w:val="B2"/>
      </w:pPr>
      <w:r w:rsidRPr="001C0FC4">
        <w:t>b)</w:t>
      </w:r>
      <w:r w:rsidRPr="001C0FC4">
        <w:tab/>
        <w:t>the &lt;alert-ind&gt; element set to a value of "false";</w:t>
      </w:r>
    </w:p>
    <w:p w14:paraId="10B6E3BC" w14:textId="77777777" w:rsidR="00296E35" w:rsidRPr="001C0FC4" w:rsidRDefault="00296E35" w:rsidP="00296E35">
      <w:pPr>
        <w:pStyle w:val="B2"/>
      </w:pPr>
      <w:r w:rsidRPr="001C0FC4">
        <w:t>c)</w:t>
      </w:r>
      <w:r w:rsidRPr="001C0FC4">
        <w:tab/>
        <w:t>the &lt;mcdata-client-id&gt; element set to the MCData client ID of this MCData client; and</w:t>
      </w:r>
    </w:p>
    <w:p w14:paraId="534B64DC"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0E69234B" w14:textId="77777777" w:rsidR="00296E35" w:rsidRPr="001C0FC4" w:rsidRDefault="00296E35" w:rsidP="00296E35">
      <w:pPr>
        <w:pStyle w:val="B1"/>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27B9FC7" w14:textId="77777777" w:rsidR="00296E35" w:rsidRPr="001C0FC4" w:rsidRDefault="00296E35" w:rsidP="00296E35">
      <w:pPr>
        <w:pStyle w:val="B2"/>
      </w:pPr>
      <w:r w:rsidRPr="001C0FC4">
        <w:t>a)</w:t>
      </w:r>
      <w:r w:rsidRPr="001C0FC4">
        <w:tab/>
        <w:t>the &lt;mcdata-request-uri&gt; element set to the MCData group identity;</w:t>
      </w:r>
    </w:p>
    <w:p w14:paraId="0BAD8397" w14:textId="77777777" w:rsidR="00296E35" w:rsidRPr="001C0FC4" w:rsidRDefault="00296E35" w:rsidP="00296E35">
      <w:pPr>
        <w:pStyle w:val="B2"/>
      </w:pPr>
      <w:r w:rsidRPr="001C0FC4">
        <w:t>b)</w:t>
      </w:r>
      <w:r w:rsidRPr="001C0FC4">
        <w:tab/>
        <w:t>the &lt;alert-ind&gt; element set to a value of "false";</w:t>
      </w:r>
    </w:p>
    <w:p w14:paraId="1A9DF9B8" w14:textId="77777777" w:rsidR="00296E35" w:rsidRPr="001C0FC4" w:rsidRDefault="00296E35" w:rsidP="00296E35">
      <w:pPr>
        <w:pStyle w:val="B2"/>
      </w:pPr>
      <w:r w:rsidRPr="001C0FC4">
        <w:t>c)</w:t>
      </w:r>
      <w:r w:rsidRPr="001C0FC4">
        <w:tab/>
        <w:t>the &lt;originated-by&gt; element set to the MCData ID of the MCData user who originated the MCData emergency alert; and</w:t>
      </w:r>
    </w:p>
    <w:p w14:paraId="3981D4B9" w14:textId="77777777" w:rsidR="00296E35" w:rsidRPr="001C0FC4" w:rsidRDefault="00296E35" w:rsidP="00296E35">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44CA7E9F" w14:textId="77777777" w:rsidR="00296E35" w:rsidRPr="001C0FC4" w:rsidRDefault="00296E35" w:rsidP="00296E35">
      <w:pPr>
        <w:pStyle w:val="B1"/>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27686331" w14:textId="77777777" w:rsidR="00296E35" w:rsidRPr="001C0FC4" w:rsidRDefault="00296E35" w:rsidP="00296E35">
      <w:pPr>
        <w:pStyle w:val="B1"/>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6AB228F0" w14:textId="77777777" w:rsidR="00296E35" w:rsidRPr="001C0FC4" w:rsidRDefault="00296E35" w:rsidP="00296E35">
      <w:pPr>
        <w:pStyle w:val="B1"/>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4FD96CBB" w14:textId="77777777" w:rsidR="00296E35" w:rsidRPr="001C0FC4" w:rsidRDefault="00296E35" w:rsidP="00296E35">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632D3133" w14:textId="77777777" w:rsidR="00296E35" w:rsidRPr="001C0FC4" w:rsidRDefault="00296E35" w:rsidP="00296E35">
      <w:pPr>
        <w:pStyle w:val="B1"/>
      </w:pPr>
      <w:r w:rsidRPr="001C0FC4">
        <w:t>1)</w:t>
      </w:r>
      <w:r w:rsidRPr="001C0FC4">
        <w:tab/>
        <w:t>if the &lt;alert-ind&gt; element in the application/vnd.3gpp.mcdata-info+xml MIME body of the received SIP MESSAGE request is set to a value of "false":</w:t>
      </w:r>
    </w:p>
    <w:p w14:paraId="57C5679D" w14:textId="77777777" w:rsidR="00296E35" w:rsidRPr="001C0FC4" w:rsidRDefault="00296E35" w:rsidP="00296E35">
      <w:pPr>
        <w:pStyle w:val="B2"/>
      </w:pPr>
      <w:r w:rsidRPr="001C0FC4">
        <w:t>a)</w:t>
      </w:r>
      <w:r w:rsidRPr="001C0FC4">
        <w:tab/>
        <w:t>set the MCData emergency alert state to "MDEA 1: no-alert"; and</w:t>
      </w:r>
    </w:p>
    <w:p w14:paraId="4B24D610" w14:textId="77777777" w:rsidR="00296E35" w:rsidRPr="001C0FC4" w:rsidRDefault="00296E35" w:rsidP="00296E35">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5F351075" w14:textId="77777777" w:rsidR="00296E35" w:rsidRPr="001C0FC4" w:rsidRDefault="00296E35" w:rsidP="00296E35">
      <w:pPr>
        <w:pStyle w:val="B1"/>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11C540E2" w14:textId="77777777" w:rsidR="00296E35" w:rsidRPr="001C0FC4" w:rsidRDefault="00296E35" w:rsidP="00296E35">
      <w:pPr>
        <w:pStyle w:val="B2"/>
      </w:pPr>
      <w:r w:rsidRPr="001C0FC4">
        <w:t>a)</w:t>
      </w:r>
      <w:r w:rsidRPr="001C0FC4">
        <w:tab/>
        <w:t>set the MCData emergency alert state to "MDEA 1: no-alert".</w:t>
      </w:r>
    </w:p>
    <w:p w14:paraId="5756D28D" w14:textId="77777777" w:rsidR="00296E35" w:rsidRPr="001C0FC4" w:rsidRDefault="00296E35" w:rsidP="00296E35">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38D84AC2" w14:textId="77777777" w:rsidR="00296E35" w:rsidRPr="001C0FC4" w:rsidRDefault="00296E35" w:rsidP="00296E35">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5CB8BEA7" w14:textId="77777777" w:rsidR="00296E35" w:rsidRPr="001C0FC4" w:rsidRDefault="00296E35" w:rsidP="00296E35">
      <w:pPr>
        <w:pStyle w:val="B1"/>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36770621" w14:textId="77777777" w:rsidR="00296E35" w:rsidRPr="001C0FC4" w:rsidRDefault="00296E35" w:rsidP="00296E35">
      <w:pPr>
        <w:pStyle w:val="H6"/>
      </w:pPr>
      <w:r w:rsidRPr="001C0FC4">
        <w:t>6.4.1.3</w:t>
      </w:r>
      <w:r w:rsidRPr="001C0FC4">
        <w:tab/>
        <w:t>Test description</w:t>
      </w:r>
    </w:p>
    <w:p w14:paraId="0F32E454" w14:textId="77777777" w:rsidR="00296E35" w:rsidRPr="001C0FC4" w:rsidRDefault="00296E35" w:rsidP="00296E35">
      <w:pPr>
        <w:pStyle w:val="H6"/>
      </w:pPr>
      <w:r w:rsidRPr="001C0FC4">
        <w:t>6.4.1.3.1</w:t>
      </w:r>
      <w:r w:rsidRPr="001C0FC4">
        <w:tab/>
        <w:t>Pre-test conditions</w:t>
      </w:r>
    </w:p>
    <w:p w14:paraId="2E6E10CE" w14:textId="77777777" w:rsidR="00296E35" w:rsidRDefault="00296E35" w:rsidP="00296E35">
      <w:pPr>
        <w:pStyle w:val="H6"/>
      </w:pPr>
      <w:r w:rsidRPr="00102CE5">
        <w:t>Test configuration</w:t>
      </w:r>
      <w:r>
        <w:t>:</w:t>
      </w:r>
    </w:p>
    <w:p w14:paraId="4F8781B5" w14:textId="7682AB88" w:rsidR="00296E35" w:rsidRDefault="00296E35" w:rsidP="00296E35">
      <w:pPr>
        <w:pStyle w:val="B1"/>
      </w:pPr>
      <w:r>
        <w:t>-</w:t>
      </w:r>
      <w:r>
        <w:tab/>
        <w:t>Single cell configuration according to TS 37.579-1 [2] clause 5.2.2.2.1.</w:t>
      </w:r>
    </w:p>
    <w:p w14:paraId="1C87D28D" w14:textId="77777777" w:rsidR="00296E35" w:rsidRDefault="00296E35" w:rsidP="00296E35">
      <w:pPr>
        <w:pStyle w:val="H6"/>
      </w:pPr>
      <w:r>
        <w:t>Preamble:</w:t>
      </w:r>
    </w:p>
    <w:p w14:paraId="21A51DE0" w14:textId="05DAA2E7" w:rsidR="00296E35" w:rsidRDefault="00296E35" w:rsidP="00296E35">
      <w:pPr>
        <w:pStyle w:val="B1"/>
      </w:pPr>
      <w:r>
        <w:t>-</w:t>
      </w:r>
      <w:r>
        <w:tab/>
        <w:t>The UE has performed procedure 'Initial registration' as described in TS 37.579-1 [2] clause 5.4.2.</w:t>
      </w:r>
    </w:p>
    <w:p w14:paraId="5677EC1F" w14:textId="77777777" w:rsidR="00296E35" w:rsidRDefault="00296E35" w:rsidP="00296E35">
      <w:pPr>
        <w:pStyle w:val="B1"/>
      </w:pPr>
      <w:r>
        <w:t>-</w:t>
      </w:r>
      <w:r>
        <w:tab/>
      </w:r>
      <w:r w:rsidRPr="000573F5">
        <w:t>UE States at the end of the preamble</w:t>
      </w:r>
      <w:r>
        <w:t>:</w:t>
      </w:r>
    </w:p>
    <w:p w14:paraId="51AA419E" w14:textId="77777777" w:rsidR="00296E35" w:rsidRDefault="00296E35" w:rsidP="00296E35">
      <w:pPr>
        <w:pStyle w:val="B1"/>
        <w:ind w:left="852"/>
      </w:pPr>
      <w:r>
        <w:t>-</w:t>
      </w:r>
      <w:r>
        <w:tab/>
        <w:t>The UE is in RRC_IDLE state.</w:t>
      </w:r>
    </w:p>
    <w:p w14:paraId="0BA43ADF" w14:textId="77777777" w:rsidR="00296E35" w:rsidRDefault="00296E35" w:rsidP="00296E35">
      <w:pPr>
        <w:pStyle w:val="B1"/>
        <w:ind w:left="852"/>
      </w:pPr>
      <w:r>
        <w:t>-</w:t>
      </w:r>
      <w:r>
        <w:tab/>
        <w:t>The client is registered for MCData.</w:t>
      </w:r>
    </w:p>
    <w:p w14:paraId="367322C7" w14:textId="77777777" w:rsidR="00296E35" w:rsidRPr="001C0FC4" w:rsidRDefault="00296E35" w:rsidP="00296E35">
      <w:pPr>
        <w:pStyle w:val="H6"/>
      </w:pPr>
      <w:r w:rsidRPr="001C0FC4">
        <w:t>6.4.1.3.2</w:t>
      </w:r>
      <w:r w:rsidRPr="001C0FC4">
        <w:tab/>
        <w:t>Test procedure sequence</w:t>
      </w:r>
    </w:p>
    <w:p w14:paraId="7A09F4BF" w14:textId="77777777" w:rsidR="00296E35" w:rsidRPr="001C0FC4" w:rsidRDefault="00296E35" w:rsidP="00296E35">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9331CAD" w14:textId="77777777" w:rsidTr="002E3FCC">
        <w:tc>
          <w:tcPr>
            <w:tcW w:w="649" w:type="dxa"/>
            <w:tcBorders>
              <w:top w:val="single" w:sz="4" w:space="0" w:color="auto"/>
              <w:left w:val="single" w:sz="4" w:space="0" w:color="auto"/>
              <w:bottom w:val="nil"/>
              <w:right w:val="single" w:sz="4" w:space="0" w:color="auto"/>
            </w:tcBorders>
            <w:hideMark/>
          </w:tcPr>
          <w:p w14:paraId="6AFF360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BC8811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60CFB0A"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7848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73027B" w14:textId="77777777" w:rsidR="00296E35" w:rsidRPr="001C0FC4" w:rsidRDefault="00296E35" w:rsidP="002E3FCC">
            <w:pPr>
              <w:pStyle w:val="TAH"/>
            </w:pPr>
            <w:r w:rsidRPr="001C0FC4">
              <w:t>Verdict</w:t>
            </w:r>
          </w:p>
        </w:tc>
      </w:tr>
      <w:tr w:rsidR="00296E35" w:rsidRPr="001C0FC4" w14:paraId="66457A8F" w14:textId="77777777" w:rsidTr="002E3FCC">
        <w:tc>
          <w:tcPr>
            <w:tcW w:w="649" w:type="dxa"/>
            <w:tcBorders>
              <w:top w:val="nil"/>
              <w:left w:val="single" w:sz="4" w:space="0" w:color="auto"/>
              <w:bottom w:val="single" w:sz="4" w:space="0" w:color="auto"/>
              <w:right w:val="single" w:sz="4" w:space="0" w:color="auto"/>
            </w:tcBorders>
          </w:tcPr>
          <w:p w14:paraId="08DFD33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DB6D1E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A04E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602E3E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ECE96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6C31D3C" w14:textId="77777777" w:rsidR="00296E35" w:rsidRPr="001C0FC4" w:rsidRDefault="00296E35" w:rsidP="002E3FCC">
            <w:pPr>
              <w:pStyle w:val="TAH"/>
            </w:pPr>
          </w:p>
        </w:tc>
      </w:tr>
      <w:tr w:rsidR="00296E35" w:rsidRPr="001C0FC4" w14:paraId="0C6FA9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7BB22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6DE206" w14:textId="77777777" w:rsidR="00296E35" w:rsidRPr="001C0FC4" w:rsidRDefault="00296E35" w:rsidP="002E3FCC">
            <w:pPr>
              <w:pStyle w:val="TAL"/>
            </w:pPr>
            <w:r w:rsidRPr="001C0FC4">
              <w:t>Make the UE (MCData Client) send an emergency alert.</w:t>
            </w:r>
          </w:p>
          <w:p w14:paraId="4884DCF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1CDE7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8E8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D89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231F2D" w14:textId="77777777" w:rsidR="00296E35" w:rsidRPr="001C0FC4" w:rsidRDefault="00296E35" w:rsidP="002E3FCC">
            <w:pPr>
              <w:pStyle w:val="TAC"/>
            </w:pPr>
            <w:r w:rsidRPr="001C0FC4">
              <w:t>-</w:t>
            </w:r>
          </w:p>
        </w:tc>
      </w:tr>
      <w:tr w:rsidR="00296E35" w:rsidRPr="001C0FC4" w14:paraId="4EDF7F7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B8688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78DC699" w14:textId="6330A0DE"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508BC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249665"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5AA8AF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AA108E8" w14:textId="77777777" w:rsidR="00296E35" w:rsidRPr="001C0FC4" w:rsidRDefault="00296E35" w:rsidP="002E3FCC">
            <w:pPr>
              <w:pStyle w:val="TAC"/>
            </w:pPr>
            <w:r w:rsidRPr="001C0FC4">
              <w:t>P</w:t>
            </w:r>
          </w:p>
        </w:tc>
      </w:tr>
      <w:tr w:rsidR="00296E35" w:rsidRPr="001C0FC4" w14:paraId="3AB6A0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295071" w14:textId="77777777" w:rsidR="00296E35" w:rsidRPr="001C0FC4" w:rsidRDefault="00296E35" w:rsidP="002E3FCC">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EFFEDF2" w14:textId="77777777" w:rsidR="00296E35" w:rsidRPr="001C0FC4" w:rsidRDefault="00296E35" w:rsidP="002E3FCC">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5B5830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C672A" w14:textId="77777777" w:rsidR="00296E35" w:rsidRPr="001C0FC4" w:rsidRDefault="00296E35" w:rsidP="002E3FCC">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4EA107"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848387" w14:textId="77777777" w:rsidR="00296E35" w:rsidRPr="001C0FC4" w:rsidRDefault="00296E35" w:rsidP="002E3FCC">
            <w:pPr>
              <w:pStyle w:val="TAC"/>
            </w:pPr>
            <w:r w:rsidRPr="001C0FC4">
              <w:t>P</w:t>
            </w:r>
          </w:p>
        </w:tc>
      </w:tr>
      <w:tr w:rsidR="00296E35" w:rsidRPr="001C0FC4" w14:paraId="05D0B37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361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33102381" w14:textId="77777777" w:rsidR="00296E35" w:rsidRPr="001C0FC4" w:rsidRDefault="00296E35" w:rsidP="002E3FCC">
            <w:pPr>
              <w:pStyle w:val="TAL"/>
            </w:pPr>
            <w:r w:rsidRPr="001C0FC4">
              <w:t>Make the UE (MCData Client) cancel the emergency alert.</w:t>
            </w:r>
          </w:p>
          <w:p w14:paraId="0D2EC9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6E20D98"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305F14" w14:textId="77777777" w:rsidR="00296E35" w:rsidRPr="001C0FC4" w:rsidRDefault="00296E35" w:rsidP="002E3FCC">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BC5A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E70C53" w14:textId="77777777" w:rsidR="00296E35" w:rsidRPr="001C0FC4" w:rsidRDefault="00296E35" w:rsidP="002E3FCC">
            <w:pPr>
              <w:pStyle w:val="TAC"/>
            </w:pPr>
            <w:r w:rsidRPr="001C0FC4">
              <w:t>-</w:t>
            </w:r>
          </w:p>
        </w:tc>
      </w:tr>
      <w:tr w:rsidR="00296E35" w:rsidRPr="001C0FC4" w14:paraId="19932D4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823BAB"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937DB9F" w14:textId="7E3CC991"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EF14E0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C737D"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1F734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A199B8" w14:textId="77777777" w:rsidR="00296E35" w:rsidRPr="001C0FC4" w:rsidRDefault="00296E35" w:rsidP="002E3FCC">
            <w:pPr>
              <w:pStyle w:val="TAC"/>
            </w:pPr>
            <w:r w:rsidRPr="001C0FC4">
              <w:t>P</w:t>
            </w:r>
          </w:p>
        </w:tc>
      </w:tr>
      <w:tr w:rsidR="00296E35" w:rsidRPr="001C0FC4" w14:paraId="5327AE8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E3D5D0E"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345EBBEB" w14:textId="77777777" w:rsidR="00296E35" w:rsidRPr="001C0FC4" w:rsidRDefault="00296E35" w:rsidP="00296E35"/>
    <w:p w14:paraId="315C0887" w14:textId="77777777" w:rsidR="00296E35" w:rsidRPr="001C0FC4" w:rsidRDefault="00296E35" w:rsidP="00296E35">
      <w:pPr>
        <w:pStyle w:val="H6"/>
      </w:pPr>
      <w:r w:rsidRPr="001C0FC4">
        <w:t>6.4.1.3.3</w:t>
      </w:r>
      <w:r w:rsidRPr="001C0FC4">
        <w:tab/>
        <w:t>Specific message contents</w:t>
      </w:r>
    </w:p>
    <w:p w14:paraId="32BFFAEF" w14:textId="10AFAD48" w:rsidR="00296E35" w:rsidRPr="001C0FC4" w:rsidRDefault="00296E35" w:rsidP="00296E35">
      <w:pPr>
        <w:pStyle w:val="TH"/>
      </w:pPr>
      <w:r w:rsidRPr="001C0FC4">
        <w:t>Table 6.4.1.3.3-1: SIP MESSAGE from the UE (step 2, Table 6.4.1.3.2-1;</w:t>
      </w:r>
      <w:r w:rsidRPr="001C0FC4">
        <w:br/>
        <w:t xml:space="preserve">step 2, TS </w:t>
      </w:r>
      <w:r>
        <w:t>37.579</w:t>
      </w:r>
      <w:r w:rsidRPr="001C0FC4">
        <w:t>-1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4FBC332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0A7F24" w14:textId="51F13359" w:rsidR="00296E35" w:rsidRPr="001C0FC4" w:rsidRDefault="00296E35" w:rsidP="002E3FCC">
            <w:pPr>
              <w:pStyle w:val="TAL"/>
            </w:pPr>
            <w:r w:rsidRPr="001C0FC4">
              <w:t xml:space="preserve">Derivation Path: TS </w:t>
            </w:r>
            <w:r>
              <w:t>37.579</w:t>
            </w:r>
            <w:r w:rsidRPr="001C0FC4">
              <w:t>-1 [2], Table 5.5.2.7.1-1, condition LOCATION-INFO</w:t>
            </w:r>
          </w:p>
        </w:tc>
      </w:tr>
      <w:tr w:rsidR="00296E35" w:rsidRPr="001C0FC4" w14:paraId="63BB243F"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020396BF"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EBAD19C"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40083EAB"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58ED4E"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4994923E" w14:textId="77777777" w:rsidR="00296E35" w:rsidRPr="001C0FC4" w:rsidRDefault="00296E35" w:rsidP="002E3FCC">
            <w:pPr>
              <w:pStyle w:val="TAH"/>
            </w:pPr>
            <w:r w:rsidRPr="001C0FC4">
              <w:t>Condition</w:t>
            </w:r>
          </w:p>
        </w:tc>
      </w:tr>
      <w:tr w:rsidR="00296E35" w:rsidRPr="001C0FC4" w14:paraId="4925CA7A"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1D6A68E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47C5A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5A7680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1B00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AE4BC" w14:textId="77777777" w:rsidR="00296E35" w:rsidRPr="001C0FC4" w:rsidRDefault="00296E35" w:rsidP="002E3FCC">
            <w:pPr>
              <w:pStyle w:val="TAL"/>
            </w:pPr>
          </w:p>
        </w:tc>
      </w:tr>
      <w:tr w:rsidR="00296E35" w:rsidRPr="001C0FC4" w14:paraId="4DFFE562"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49D57D6A"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1E393635"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3E15BE9"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78FA6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6CE5FBF5" w14:textId="77777777" w:rsidR="00296E35" w:rsidRPr="001C0FC4" w:rsidRDefault="00296E35" w:rsidP="002E3FCC">
            <w:pPr>
              <w:pStyle w:val="TAL"/>
            </w:pPr>
          </w:p>
        </w:tc>
      </w:tr>
      <w:tr w:rsidR="00296E35" w:rsidRPr="001C0FC4" w14:paraId="4718F221"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6D0FB259"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E39E0B1" w14:textId="77777777" w:rsidR="00296E35" w:rsidRPr="001C0FC4" w:rsidRDefault="00296E35" w:rsidP="002E3FCC">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5D6DB08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1B11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80F3E2" w14:textId="77777777" w:rsidR="00296E35" w:rsidRPr="001C0FC4" w:rsidRDefault="00296E35" w:rsidP="002E3FCC">
            <w:pPr>
              <w:pStyle w:val="TAL"/>
            </w:pPr>
          </w:p>
        </w:tc>
      </w:tr>
      <w:tr w:rsidR="00296E35" w:rsidRPr="001C0FC4" w14:paraId="34C0635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230DAB57"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5E72E9CB"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97FEBA2"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3B7F8C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38451E" w14:textId="77777777" w:rsidR="00296E35" w:rsidRPr="001C0FC4" w:rsidRDefault="00296E35" w:rsidP="002E3FCC">
            <w:pPr>
              <w:pStyle w:val="TAL"/>
            </w:pPr>
          </w:p>
        </w:tc>
      </w:tr>
      <w:tr w:rsidR="00296E35" w:rsidRPr="001C0FC4" w14:paraId="55D41E93"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3B0F45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699F290" w14:textId="77777777" w:rsidR="00296E35" w:rsidRPr="001C0FC4" w:rsidRDefault="00296E35" w:rsidP="002E3FCC">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1AFB530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AE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A66DEE" w14:textId="77777777" w:rsidR="00296E35" w:rsidRPr="001C0FC4" w:rsidRDefault="00296E35" w:rsidP="002E3FCC">
            <w:pPr>
              <w:pStyle w:val="TAL"/>
            </w:pPr>
          </w:p>
        </w:tc>
      </w:tr>
    </w:tbl>
    <w:p w14:paraId="45A5C272" w14:textId="77777777" w:rsidR="00296E35" w:rsidRPr="001C0FC4" w:rsidRDefault="00296E35" w:rsidP="00296E35"/>
    <w:p w14:paraId="03216F7A" w14:textId="77777777" w:rsidR="00296E35" w:rsidRPr="001C0FC4" w:rsidRDefault="00296E35" w:rsidP="00296E35">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1882D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BE498D" w14:textId="4B6BB3EB"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3ABAB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6029B3"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CAFB1"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5CE6D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1112F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C113211" w14:textId="77777777" w:rsidR="00296E35" w:rsidRPr="001C0FC4" w:rsidRDefault="00296E35" w:rsidP="002E3FCC">
            <w:pPr>
              <w:pStyle w:val="TAH"/>
              <w:rPr>
                <w:rFonts w:eastAsia="SimSun"/>
              </w:rPr>
            </w:pPr>
            <w:r w:rsidRPr="001C0FC4">
              <w:rPr>
                <w:rFonts w:eastAsia="SimSun"/>
              </w:rPr>
              <w:t>Condition</w:t>
            </w:r>
          </w:p>
        </w:tc>
      </w:tr>
      <w:tr w:rsidR="00296E35" w:rsidRPr="001C0FC4" w14:paraId="7B1672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833285"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35EA70"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FA786"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A9B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BADF180" w14:textId="77777777" w:rsidR="00296E35" w:rsidRPr="001C0FC4" w:rsidRDefault="00296E35" w:rsidP="002E3FCC">
            <w:pPr>
              <w:pStyle w:val="TAL"/>
              <w:rPr>
                <w:rFonts w:eastAsia="SimSun"/>
              </w:rPr>
            </w:pPr>
          </w:p>
        </w:tc>
      </w:tr>
      <w:tr w:rsidR="00296E35" w:rsidRPr="001C0FC4" w14:paraId="74579C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D98AD"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B46DE5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8CBAF7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917C44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D25D71" w14:textId="77777777" w:rsidR="00296E35" w:rsidRPr="001C0FC4" w:rsidRDefault="00296E35" w:rsidP="002E3FCC">
            <w:pPr>
              <w:pStyle w:val="TAL"/>
              <w:rPr>
                <w:rFonts w:eastAsia="SimSun"/>
              </w:rPr>
            </w:pPr>
          </w:p>
        </w:tc>
      </w:tr>
      <w:tr w:rsidR="00296E35" w:rsidRPr="001C0FC4" w14:paraId="2163B8A6" w14:textId="77777777" w:rsidTr="002E3FCC">
        <w:tc>
          <w:tcPr>
            <w:tcW w:w="2837" w:type="dxa"/>
            <w:tcBorders>
              <w:top w:val="single" w:sz="4" w:space="0" w:color="auto"/>
              <w:left w:val="single" w:sz="4" w:space="0" w:color="auto"/>
              <w:bottom w:val="single" w:sz="4" w:space="0" w:color="auto"/>
              <w:right w:val="single" w:sz="4" w:space="0" w:color="auto"/>
            </w:tcBorders>
          </w:tcPr>
          <w:p w14:paraId="602E166F"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31F84A7"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B30DCD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C9462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954ACF" w14:textId="77777777" w:rsidR="00296E35" w:rsidRPr="001C0FC4" w:rsidRDefault="00296E35" w:rsidP="002E3FCC">
            <w:pPr>
              <w:pStyle w:val="TAL"/>
              <w:rPr>
                <w:rFonts w:eastAsia="SimSun"/>
              </w:rPr>
            </w:pPr>
          </w:p>
        </w:tc>
      </w:tr>
      <w:tr w:rsidR="00296E35" w:rsidRPr="001C0FC4" w14:paraId="6486F0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F7CCB"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C532BF9"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DCABA17" w14:textId="63D93788"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3551B48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7BDBE" w14:textId="77777777" w:rsidR="00296E35" w:rsidRPr="001C0FC4" w:rsidRDefault="00296E35" w:rsidP="002E3FCC">
            <w:pPr>
              <w:pStyle w:val="TAL"/>
              <w:rPr>
                <w:rFonts w:eastAsia="SimSun"/>
              </w:rPr>
            </w:pPr>
          </w:p>
        </w:tc>
      </w:tr>
    </w:tbl>
    <w:p w14:paraId="27D571D7" w14:textId="77777777" w:rsidR="00296E35" w:rsidRPr="001C0FC4" w:rsidRDefault="00296E35" w:rsidP="00296E35"/>
    <w:p w14:paraId="427D125B" w14:textId="77777777" w:rsidR="00296E35" w:rsidRPr="001C0FC4" w:rsidRDefault="00296E35" w:rsidP="00296E35">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C43054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3361150" w14:textId="33C3C185" w:rsidR="00296E35" w:rsidRPr="001C0FC4" w:rsidRDefault="00296E35" w:rsidP="002E3FCC">
            <w:pPr>
              <w:pStyle w:val="TAL"/>
              <w:rPr>
                <w:szCs w:val="18"/>
              </w:rPr>
            </w:pPr>
            <w:r w:rsidRPr="001C0FC4">
              <w:t xml:space="preserve">Derivation Path: TS </w:t>
            </w:r>
            <w:r>
              <w:t>37.579</w:t>
            </w:r>
            <w:r w:rsidRPr="001C0FC4">
              <w:t>-1 [2], Table 5.5.3.4.1-3</w:t>
            </w:r>
          </w:p>
        </w:tc>
      </w:tr>
      <w:tr w:rsidR="00296E35" w:rsidRPr="001C0FC4" w14:paraId="408F70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2D4444"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A09A46"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54B6AC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94B941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37CA9EA" w14:textId="77777777" w:rsidR="00296E35" w:rsidRPr="001C0FC4" w:rsidRDefault="00296E35" w:rsidP="002E3FCC">
            <w:pPr>
              <w:pStyle w:val="TAH"/>
            </w:pPr>
            <w:r w:rsidRPr="001C0FC4">
              <w:t>Condition</w:t>
            </w:r>
          </w:p>
        </w:tc>
      </w:tr>
      <w:tr w:rsidR="00296E35" w:rsidRPr="001C0FC4" w14:paraId="71C66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DC511E" w14:textId="77777777" w:rsidR="00296E35" w:rsidRPr="001C0FC4" w:rsidRDefault="00296E35" w:rsidP="002E3FCC">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7420CB9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2EEB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039A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4301C" w14:textId="77777777" w:rsidR="00296E35" w:rsidRPr="001C0FC4" w:rsidRDefault="00296E35" w:rsidP="002E3FCC">
            <w:pPr>
              <w:pStyle w:val="TAL"/>
            </w:pPr>
          </w:p>
        </w:tc>
      </w:tr>
      <w:tr w:rsidR="00296E35" w:rsidRPr="001C0FC4" w14:paraId="6B339E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8833AE" w14:textId="77777777" w:rsidR="00296E35" w:rsidRPr="001C0FC4" w:rsidRDefault="00296E35" w:rsidP="002E3FCC">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7B3373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FEC68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819CA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6426DC" w14:textId="77777777" w:rsidR="00296E35" w:rsidRPr="001C0FC4" w:rsidRDefault="00296E35" w:rsidP="002E3FCC">
            <w:pPr>
              <w:pStyle w:val="TAL"/>
            </w:pPr>
          </w:p>
        </w:tc>
      </w:tr>
      <w:tr w:rsidR="00296E35" w:rsidRPr="001C0FC4" w14:paraId="543B27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53EFB6" w14:textId="77777777" w:rsidR="00296E35" w:rsidRPr="001C0FC4" w:rsidRDefault="00296E35" w:rsidP="002E3FCC">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D1FEBE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AA3E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394E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5EF53" w14:textId="77777777" w:rsidR="00296E35" w:rsidRPr="001C0FC4" w:rsidRDefault="00296E35" w:rsidP="002E3FCC">
            <w:pPr>
              <w:pStyle w:val="TAL"/>
            </w:pPr>
          </w:p>
        </w:tc>
      </w:tr>
      <w:tr w:rsidR="00296E35" w:rsidRPr="001C0FC4" w14:paraId="438C8BD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53C9D" w14:textId="77777777" w:rsidR="00296E35" w:rsidRPr="001C0FC4" w:rsidRDefault="00296E35" w:rsidP="002E3FCC">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0343A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4737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34C7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D4A361" w14:textId="77777777" w:rsidR="00296E35" w:rsidRPr="001C0FC4" w:rsidRDefault="00296E35" w:rsidP="002E3FCC">
            <w:pPr>
              <w:pStyle w:val="TAL"/>
            </w:pPr>
          </w:p>
        </w:tc>
      </w:tr>
      <w:tr w:rsidR="00296E35" w:rsidRPr="001C0FC4" w14:paraId="632CB3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DD9B83" w14:textId="77777777" w:rsidR="00296E35" w:rsidRPr="001C0FC4" w:rsidRDefault="00296E35" w:rsidP="002E3FCC">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DA3B35A" w14:textId="77777777" w:rsidR="00296E35" w:rsidRPr="001C0FC4" w:rsidRDefault="00296E35" w:rsidP="002E3FCC">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245777" w14:textId="7E0BB37E"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193C63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21998" w14:textId="77777777" w:rsidR="00296E35" w:rsidRPr="001C0FC4" w:rsidRDefault="00296E35" w:rsidP="002E3FCC">
            <w:pPr>
              <w:pStyle w:val="TAL"/>
            </w:pPr>
          </w:p>
        </w:tc>
      </w:tr>
      <w:tr w:rsidR="00296E35" w:rsidRPr="001C0FC4" w14:paraId="6EEDF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6D3E8" w14:textId="77777777" w:rsidR="00296E35" w:rsidRPr="001C0FC4" w:rsidRDefault="00296E35" w:rsidP="002E3FCC">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65C43B2" w14:textId="77777777" w:rsidR="00296E35" w:rsidRPr="001C0FC4" w:rsidRDefault="00296E35" w:rsidP="002E3FCC">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9DEA63" w14:textId="56392AF3"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5135D94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DDD981" w14:textId="77777777" w:rsidR="00296E35" w:rsidRPr="001C0FC4" w:rsidRDefault="00296E35" w:rsidP="002E3FCC">
            <w:pPr>
              <w:pStyle w:val="TAL"/>
            </w:pPr>
          </w:p>
        </w:tc>
      </w:tr>
    </w:tbl>
    <w:p w14:paraId="3A929343" w14:textId="77777777" w:rsidR="00296E35" w:rsidRPr="001C0FC4" w:rsidRDefault="00296E35" w:rsidP="00296E35"/>
    <w:p w14:paraId="242855D2" w14:textId="096E9903" w:rsidR="00296E35" w:rsidRPr="001C0FC4" w:rsidRDefault="00296E35" w:rsidP="00296E35">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59467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A712305" w14:textId="1A77C2E8"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66A2A3E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F1204A"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70A7A6"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DC7361"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D43358A"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4669DF27" w14:textId="77777777" w:rsidR="00296E35" w:rsidRPr="001C0FC4" w:rsidRDefault="00296E35" w:rsidP="002E3FCC">
            <w:pPr>
              <w:pStyle w:val="TAH"/>
              <w:rPr>
                <w:rFonts w:eastAsia="SimSun"/>
              </w:rPr>
            </w:pPr>
            <w:r w:rsidRPr="001C0FC4">
              <w:rPr>
                <w:rFonts w:eastAsia="SimSun"/>
              </w:rPr>
              <w:t>Condition</w:t>
            </w:r>
          </w:p>
        </w:tc>
      </w:tr>
      <w:tr w:rsidR="00296E35" w:rsidRPr="001C0FC4" w14:paraId="6857323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777CE3"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6AFED65F"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D72E668"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BFE133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33692F" w14:textId="77777777" w:rsidR="00296E35" w:rsidRPr="001C0FC4" w:rsidRDefault="00296E35" w:rsidP="002E3FCC">
            <w:pPr>
              <w:pStyle w:val="TAL"/>
              <w:rPr>
                <w:rFonts w:eastAsia="SimSun"/>
              </w:rPr>
            </w:pPr>
          </w:p>
        </w:tc>
      </w:tr>
      <w:tr w:rsidR="00296E35" w:rsidRPr="001C0FC4" w14:paraId="24F5361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EA22D"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1080A6"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60243426"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7F1797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5CD6DAC" w14:textId="77777777" w:rsidR="00296E35" w:rsidRPr="001C0FC4" w:rsidRDefault="00296E35" w:rsidP="002E3FCC">
            <w:pPr>
              <w:pStyle w:val="TAL"/>
              <w:rPr>
                <w:rFonts w:eastAsia="SimSun"/>
              </w:rPr>
            </w:pPr>
          </w:p>
        </w:tc>
      </w:tr>
      <w:tr w:rsidR="00296E35" w:rsidRPr="001C0FC4" w14:paraId="4C946B3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295C62"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A0CBE" w14:textId="77777777" w:rsidR="00296E35" w:rsidRPr="001C0FC4" w:rsidRDefault="00296E35" w:rsidP="002E3FCC">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957B9A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57A135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74491A6" w14:textId="77777777" w:rsidR="00296E35" w:rsidRPr="001C0FC4" w:rsidRDefault="00296E35" w:rsidP="002E3FCC">
            <w:pPr>
              <w:pStyle w:val="TAL"/>
              <w:rPr>
                <w:rFonts w:eastAsia="SimSun"/>
              </w:rPr>
            </w:pPr>
          </w:p>
        </w:tc>
      </w:tr>
    </w:tbl>
    <w:p w14:paraId="74E10120" w14:textId="77777777" w:rsidR="00296E35" w:rsidRPr="001C0FC4" w:rsidRDefault="00296E35" w:rsidP="00296E35"/>
    <w:p w14:paraId="76F53004" w14:textId="77777777" w:rsidR="00296E35" w:rsidRPr="001C0FC4" w:rsidRDefault="00296E35" w:rsidP="00296E35">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00CB4C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01259" w14:textId="7B47439F"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62A73B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8004F7"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B6D4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CAFEF"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7E64DED"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948385D" w14:textId="77777777" w:rsidR="00296E35" w:rsidRPr="001C0FC4" w:rsidRDefault="00296E35" w:rsidP="002E3FCC">
            <w:pPr>
              <w:pStyle w:val="TAH"/>
              <w:rPr>
                <w:rFonts w:eastAsia="SimSun"/>
              </w:rPr>
            </w:pPr>
            <w:r w:rsidRPr="001C0FC4">
              <w:rPr>
                <w:rFonts w:eastAsia="SimSun"/>
              </w:rPr>
              <w:t>Condition</w:t>
            </w:r>
          </w:p>
        </w:tc>
      </w:tr>
      <w:tr w:rsidR="00296E35" w:rsidRPr="001C0FC4" w14:paraId="77844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A73C12"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EB85B4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936D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EAAFC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F568" w14:textId="77777777" w:rsidR="00296E35" w:rsidRPr="001C0FC4" w:rsidRDefault="00296E35" w:rsidP="002E3FCC">
            <w:pPr>
              <w:pStyle w:val="TAL"/>
              <w:rPr>
                <w:rFonts w:eastAsia="SimSun"/>
              </w:rPr>
            </w:pPr>
          </w:p>
        </w:tc>
      </w:tr>
      <w:tr w:rsidR="00296E35" w:rsidRPr="001C0FC4" w14:paraId="03E49B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72140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87729C9"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E8AC44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99DEB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011DE4" w14:textId="77777777" w:rsidR="00296E35" w:rsidRPr="001C0FC4" w:rsidRDefault="00296E35" w:rsidP="002E3FCC">
            <w:pPr>
              <w:pStyle w:val="TAL"/>
              <w:rPr>
                <w:rFonts w:eastAsia="SimSun"/>
              </w:rPr>
            </w:pPr>
          </w:p>
        </w:tc>
      </w:tr>
      <w:tr w:rsidR="00296E35" w:rsidRPr="001C0FC4" w14:paraId="04A03B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8127A"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29CA95"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2C4D7E2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3ECCD8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963C9E" w14:textId="77777777" w:rsidR="00296E35" w:rsidRPr="001C0FC4" w:rsidRDefault="00296E35" w:rsidP="002E3FCC">
            <w:pPr>
              <w:pStyle w:val="TAL"/>
              <w:rPr>
                <w:rFonts w:eastAsia="SimSun"/>
              </w:rPr>
            </w:pPr>
          </w:p>
        </w:tc>
      </w:tr>
      <w:tr w:rsidR="00296E35" w:rsidRPr="001C0FC4" w14:paraId="68C8DE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0B6659"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A6229DD" w14:textId="77777777" w:rsidR="00296E35" w:rsidRPr="001C0FC4" w:rsidRDefault="00296E35" w:rsidP="002E3FCC">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2ECF2B5" w14:textId="54578B94"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5727C10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25EB84" w14:textId="77777777" w:rsidR="00296E35" w:rsidRPr="001C0FC4" w:rsidRDefault="00296E35" w:rsidP="002E3FCC">
            <w:pPr>
              <w:pStyle w:val="TAL"/>
              <w:rPr>
                <w:rFonts w:eastAsia="SimSun"/>
              </w:rPr>
            </w:pPr>
          </w:p>
        </w:tc>
      </w:tr>
      <w:tr w:rsidR="00296E35" w:rsidRPr="001C0FC4" w14:paraId="2BE615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117863"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446D1F"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61AFB2E" w14:textId="3AEC26D7"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4422E10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920017F" w14:textId="77777777" w:rsidR="00296E35" w:rsidRPr="001C0FC4" w:rsidRDefault="00296E35" w:rsidP="002E3FCC">
            <w:pPr>
              <w:pStyle w:val="TAL"/>
              <w:rPr>
                <w:rFonts w:eastAsia="SimSun"/>
              </w:rPr>
            </w:pPr>
          </w:p>
        </w:tc>
      </w:tr>
      <w:tr w:rsidR="00296E35" w:rsidRPr="001C0FC4" w14:paraId="04DC39D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4E0B57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B9F7B3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45C72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F671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625ED1" w14:textId="77777777" w:rsidR="00296E35" w:rsidRPr="001C0FC4" w:rsidRDefault="00296E35" w:rsidP="002E3FCC">
            <w:pPr>
              <w:pStyle w:val="TAL"/>
              <w:rPr>
                <w:rFonts w:eastAsia="SimSun"/>
              </w:rPr>
            </w:pPr>
          </w:p>
        </w:tc>
      </w:tr>
      <w:tr w:rsidR="00296E35" w:rsidRPr="001C0FC4" w14:paraId="73BED3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A4A722"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AAC80A5"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06D003C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2C8D0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92A384E" w14:textId="77777777" w:rsidR="00296E35" w:rsidRPr="001C0FC4" w:rsidRDefault="00296E35" w:rsidP="002E3FCC">
            <w:pPr>
              <w:pStyle w:val="TAL"/>
              <w:rPr>
                <w:rFonts w:eastAsia="SimSun"/>
              </w:rPr>
            </w:pPr>
          </w:p>
        </w:tc>
      </w:tr>
    </w:tbl>
    <w:p w14:paraId="7AB8C3E2" w14:textId="77777777" w:rsidR="00296E35" w:rsidRPr="001C0FC4" w:rsidRDefault="00296E35" w:rsidP="00296E35"/>
    <w:p w14:paraId="1D3FA13A" w14:textId="211252A4" w:rsidR="00296E35" w:rsidRPr="001C0FC4" w:rsidRDefault="00296E35" w:rsidP="00296E35">
      <w:pPr>
        <w:pStyle w:val="TH"/>
      </w:pPr>
      <w:r w:rsidRPr="001C0FC4">
        <w:t xml:space="preserve">Table 6.4.1.3.3-6: SIP MESSAGE from the UE (step 5, Table 6.4.1.3.2-1; </w:t>
      </w:r>
      <w:r w:rsidRPr="001C0FC4">
        <w:br/>
        <w:t xml:space="preserve">step 2, TS </w:t>
      </w:r>
      <w:r>
        <w:t>37.579</w:t>
      </w:r>
      <w:r w:rsidRPr="001C0FC4">
        <w:t>-1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96E35" w:rsidRPr="001C0FC4" w14:paraId="2F32824A"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2D18E5BE" w14:textId="2C5514A8" w:rsidR="00296E35" w:rsidRPr="001C0FC4" w:rsidRDefault="00296E35" w:rsidP="002E3FCC">
            <w:pPr>
              <w:pStyle w:val="TAL"/>
            </w:pPr>
            <w:r w:rsidRPr="001C0FC4">
              <w:t xml:space="preserve">Derivation Path: TS </w:t>
            </w:r>
            <w:r>
              <w:t>37.579</w:t>
            </w:r>
            <w:r w:rsidRPr="001C0FC4">
              <w:t>-1 [2], Table 5.5.2.7.1-1</w:t>
            </w:r>
          </w:p>
        </w:tc>
      </w:tr>
      <w:tr w:rsidR="00296E35" w:rsidRPr="001C0FC4" w14:paraId="5808755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FBD29AC" w14:textId="77777777" w:rsidR="00296E35" w:rsidRPr="001C0FC4" w:rsidRDefault="00296E35" w:rsidP="002E3FCC">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F48EB0" w14:textId="77777777" w:rsidR="00296E35" w:rsidRPr="001C0FC4" w:rsidRDefault="00296E35" w:rsidP="002E3FCC">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7F12E2A8" w14:textId="77777777" w:rsidR="00296E35" w:rsidRPr="001C0FC4" w:rsidRDefault="00296E35" w:rsidP="002E3FCC">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128E3661" w14:textId="77777777" w:rsidR="00296E35" w:rsidRPr="001C0FC4" w:rsidRDefault="00296E35" w:rsidP="002E3FCC">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74C8D7B7" w14:textId="77777777" w:rsidR="00296E35" w:rsidRPr="001C0FC4" w:rsidRDefault="00296E35" w:rsidP="002E3FCC">
            <w:pPr>
              <w:pStyle w:val="TAH"/>
            </w:pPr>
            <w:r w:rsidRPr="001C0FC4">
              <w:t>Condition</w:t>
            </w:r>
          </w:p>
        </w:tc>
      </w:tr>
      <w:tr w:rsidR="00296E35" w:rsidRPr="001C0FC4" w14:paraId="6AC2184E"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789D614" w14:textId="77777777" w:rsidR="00296E35" w:rsidRPr="001C0FC4" w:rsidRDefault="00296E35" w:rsidP="002E3FCC">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DE6B0CE"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tcPr>
          <w:p w14:paraId="7619AC1E"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51ED0092"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0C3BBCAE" w14:textId="77777777" w:rsidR="00296E35" w:rsidRPr="001C0FC4" w:rsidRDefault="00296E35" w:rsidP="002E3FCC">
            <w:pPr>
              <w:pStyle w:val="TAL"/>
            </w:pPr>
          </w:p>
        </w:tc>
      </w:tr>
      <w:tr w:rsidR="00296E35" w:rsidRPr="001C0FC4" w14:paraId="4C7A2718"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32B51E9" w14:textId="77777777" w:rsidR="00296E35" w:rsidRPr="001C0FC4" w:rsidRDefault="00296E35" w:rsidP="002E3FCC">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FF22EDD"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8FC983F" w14:textId="77777777" w:rsidR="00296E35" w:rsidRPr="001C0FC4" w:rsidRDefault="00296E35" w:rsidP="002E3FCC">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7D69790E"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52561BED" w14:textId="77777777" w:rsidR="00296E35" w:rsidRPr="001C0FC4" w:rsidRDefault="00296E35" w:rsidP="002E3FCC">
            <w:pPr>
              <w:pStyle w:val="TAL"/>
            </w:pPr>
          </w:p>
        </w:tc>
      </w:tr>
      <w:tr w:rsidR="00296E35" w:rsidRPr="001C0FC4" w14:paraId="00A1DFA4"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53A8EF3" w14:textId="77777777" w:rsidR="00296E35" w:rsidRPr="001C0FC4" w:rsidRDefault="00296E35" w:rsidP="002E3FCC">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AC1D7" w14:textId="77777777" w:rsidR="00296E35" w:rsidRPr="001C0FC4" w:rsidRDefault="00296E35" w:rsidP="002E3FCC">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103B2C7A"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925EFDA"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4F6F6C7D" w14:textId="77777777" w:rsidR="00296E35" w:rsidRPr="001C0FC4" w:rsidRDefault="00296E35" w:rsidP="002E3FCC">
            <w:pPr>
              <w:pStyle w:val="TAL"/>
            </w:pPr>
          </w:p>
        </w:tc>
      </w:tr>
    </w:tbl>
    <w:p w14:paraId="5D0D3D17" w14:textId="77777777" w:rsidR="00296E35" w:rsidRPr="001C0FC4" w:rsidRDefault="00296E35" w:rsidP="00296E35"/>
    <w:p w14:paraId="5FED8321" w14:textId="77777777" w:rsidR="00296E35" w:rsidRPr="001C0FC4" w:rsidRDefault="00296E35" w:rsidP="00296E35">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FA370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CC843F" w14:textId="240F05BE"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715376F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1D24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10842E"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AB976C"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9DD0BB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71A29" w14:textId="77777777" w:rsidR="00296E35" w:rsidRPr="001C0FC4" w:rsidRDefault="00296E35" w:rsidP="002E3FCC">
            <w:pPr>
              <w:pStyle w:val="TAH"/>
              <w:rPr>
                <w:rFonts w:eastAsia="SimSun"/>
              </w:rPr>
            </w:pPr>
            <w:r w:rsidRPr="001C0FC4">
              <w:rPr>
                <w:rFonts w:eastAsia="SimSun"/>
              </w:rPr>
              <w:t>Condition</w:t>
            </w:r>
          </w:p>
        </w:tc>
      </w:tr>
      <w:tr w:rsidR="00296E35" w:rsidRPr="001C0FC4" w14:paraId="5898EEC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07433D"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3AB317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9962FF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1BB39B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A1647D" w14:textId="77777777" w:rsidR="00296E35" w:rsidRPr="001C0FC4" w:rsidRDefault="00296E35" w:rsidP="002E3FCC">
            <w:pPr>
              <w:pStyle w:val="TAL"/>
              <w:rPr>
                <w:rFonts w:eastAsia="SimSun"/>
              </w:rPr>
            </w:pPr>
          </w:p>
        </w:tc>
      </w:tr>
      <w:tr w:rsidR="00296E35" w:rsidRPr="001C0FC4" w14:paraId="441815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DC459"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1328C0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32F8EE"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D849D3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8F8617" w14:textId="77777777" w:rsidR="00296E35" w:rsidRPr="001C0FC4" w:rsidRDefault="00296E35" w:rsidP="002E3FCC">
            <w:pPr>
              <w:pStyle w:val="TAL"/>
              <w:rPr>
                <w:rFonts w:eastAsia="SimSun"/>
              </w:rPr>
            </w:pPr>
          </w:p>
        </w:tc>
      </w:tr>
      <w:tr w:rsidR="00296E35" w:rsidRPr="001C0FC4" w14:paraId="43BE1EA0" w14:textId="77777777" w:rsidTr="002E3FCC">
        <w:tc>
          <w:tcPr>
            <w:tcW w:w="2837" w:type="dxa"/>
            <w:tcBorders>
              <w:top w:val="single" w:sz="4" w:space="0" w:color="auto"/>
              <w:left w:val="single" w:sz="4" w:space="0" w:color="auto"/>
              <w:bottom w:val="single" w:sz="4" w:space="0" w:color="auto"/>
              <w:right w:val="single" w:sz="4" w:space="0" w:color="auto"/>
            </w:tcBorders>
          </w:tcPr>
          <w:p w14:paraId="6AEB3389"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5C24FCFD"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0A573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1C1BD7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8F47B0" w14:textId="77777777" w:rsidR="00296E35" w:rsidRPr="001C0FC4" w:rsidRDefault="00296E35" w:rsidP="002E3FCC">
            <w:pPr>
              <w:pStyle w:val="TAL"/>
              <w:rPr>
                <w:rFonts w:eastAsia="SimSun"/>
              </w:rPr>
            </w:pPr>
          </w:p>
        </w:tc>
      </w:tr>
      <w:tr w:rsidR="00296E35" w:rsidRPr="001C0FC4" w14:paraId="2235C57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A9CB58"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EAEC66" w14:textId="77777777" w:rsidR="00296E35" w:rsidRPr="001C0FC4" w:rsidRDefault="00296E35" w:rsidP="002E3FCC">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27BE197" w14:textId="39914CB9"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758A443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46783BD" w14:textId="77777777" w:rsidR="00296E35" w:rsidRPr="001C0FC4" w:rsidRDefault="00296E35" w:rsidP="002E3FCC">
            <w:pPr>
              <w:pStyle w:val="TAL"/>
              <w:rPr>
                <w:rFonts w:eastAsia="SimSun"/>
              </w:rPr>
            </w:pPr>
          </w:p>
        </w:tc>
      </w:tr>
    </w:tbl>
    <w:p w14:paraId="03E493D0" w14:textId="77777777" w:rsidR="00296E35" w:rsidRPr="001C0FC4" w:rsidRDefault="00296E35" w:rsidP="00296E35">
      <w:pPr>
        <w:spacing w:line="254" w:lineRule="auto"/>
        <w:rPr>
          <w:rFonts w:eastAsia="SimSun"/>
        </w:rPr>
      </w:pPr>
    </w:p>
    <w:p w14:paraId="73074D87" w14:textId="271FDB74" w:rsidR="00296E35" w:rsidRPr="001C0FC4" w:rsidRDefault="00296E35" w:rsidP="00296E35">
      <w:pPr>
        <w:pStyle w:val="TH"/>
        <w:rPr>
          <w:rFonts w:eastAsia="SimSun"/>
        </w:rPr>
      </w:pPr>
      <w:r w:rsidRPr="001C0FC4">
        <w:rPr>
          <w:rFonts w:eastAsia="SimSun"/>
        </w:rPr>
        <w:t>Table 6.4.1.3.3-8: SIP MESSAGE from the SS (step 5,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3749F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A36325E" w14:textId="0F29C455"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3B09C7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C7DE4"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16576A"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45135"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04C0D9C"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10B2EBB9" w14:textId="77777777" w:rsidR="00296E35" w:rsidRPr="001C0FC4" w:rsidRDefault="00296E35" w:rsidP="002E3FCC">
            <w:pPr>
              <w:pStyle w:val="TAH"/>
              <w:rPr>
                <w:rFonts w:eastAsia="SimSun"/>
              </w:rPr>
            </w:pPr>
            <w:r w:rsidRPr="001C0FC4">
              <w:rPr>
                <w:rFonts w:eastAsia="SimSun"/>
              </w:rPr>
              <w:t>Condition</w:t>
            </w:r>
          </w:p>
        </w:tc>
      </w:tr>
      <w:tr w:rsidR="00296E35" w:rsidRPr="001C0FC4" w14:paraId="74877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3F711B"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9E2C011"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AEF534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A5A76A1"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B85BBEF" w14:textId="77777777" w:rsidR="00296E35" w:rsidRPr="001C0FC4" w:rsidRDefault="00296E35" w:rsidP="002E3FCC">
            <w:pPr>
              <w:pStyle w:val="TAL"/>
              <w:rPr>
                <w:rFonts w:eastAsia="SimSun"/>
              </w:rPr>
            </w:pPr>
          </w:p>
        </w:tc>
      </w:tr>
      <w:tr w:rsidR="00296E35" w:rsidRPr="001C0FC4" w14:paraId="74B985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0EA645"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D588B"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A9E2B"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D62B10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E2D8E51" w14:textId="77777777" w:rsidR="00296E35" w:rsidRPr="001C0FC4" w:rsidRDefault="00296E35" w:rsidP="002E3FCC">
            <w:pPr>
              <w:pStyle w:val="TAL"/>
              <w:rPr>
                <w:rFonts w:eastAsia="SimSun"/>
              </w:rPr>
            </w:pPr>
          </w:p>
        </w:tc>
      </w:tr>
      <w:tr w:rsidR="00296E35" w:rsidRPr="001C0FC4" w14:paraId="35F2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3701B1"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89DF8" w14:textId="77777777" w:rsidR="00296E35" w:rsidRPr="001C0FC4" w:rsidRDefault="00296E35" w:rsidP="002E3FCC">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3DE1158D"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048F9F"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06B8F3" w14:textId="77777777" w:rsidR="00296E35" w:rsidRPr="001C0FC4" w:rsidRDefault="00296E35" w:rsidP="002E3FCC">
            <w:pPr>
              <w:pStyle w:val="TAL"/>
              <w:rPr>
                <w:rFonts w:eastAsia="SimSun"/>
              </w:rPr>
            </w:pPr>
          </w:p>
        </w:tc>
      </w:tr>
    </w:tbl>
    <w:p w14:paraId="28E4C654" w14:textId="77777777" w:rsidR="00296E35" w:rsidRPr="001C0FC4" w:rsidRDefault="00296E35" w:rsidP="00296E35"/>
    <w:p w14:paraId="6B996060" w14:textId="77777777" w:rsidR="00296E35" w:rsidRPr="001C0FC4" w:rsidRDefault="00296E35" w:rsidP="00296E35">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3AFC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613373C" w14:textId="31FB99CD"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290BE3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F380CD"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0F4B7"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D8EBD1"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8DB9AE0"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BD15737" w14:textId="77777777" w:rsidR="00296E35" w:rsidRPr="001C0FC4" w:rsidRDefault="00296E35" w:rsidP="002E3FCC">
            <w:pPr>
              <w:pStyle w:val="TAH"/>
              <w:rPr>
                <w:rFonts w:eastAsia="SimSun"/>
              </w:rPr>
            </w:pPr>
            <w:r w:rsidRPr="001C0FC4">
              <w:rPr>
                <w:rFonts w:eastAsia="SimSun"/>
              </w:rPr>
              <w:t>Condition</w:t>
            </w:r>
          </w:p>
        </w:tc>
      </w:tr>
      <w:tr w:rsidR="00296E35" w:rsidRPr="001C0FC4" w14:paraId="244747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81040F4"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98B53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76C0F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A95CCF"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A7500" w14:textId="77777777" w:rsidR="00296E35" w:rsidRPr="001C0FC4" w:rsidRDefault="00296E35" w:rsidP="002E3FCC">
            <w:pPr>
              <w:pStyle w:val="TAL"/>
              <w:rPr>
                <w:rFonts w:eastAsia="SimSun"/>
              </w:rPr>
            </w:pPr>
          </w:p>
        </w:tc>
      </w:tr>
      <w:tr w:rsidR="00296E35" w:rsidRPr="001C0FC4" w14:paraId="0DE250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05C5E"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C045E3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EA006B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2DF83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9915B2" w14:textId="77777777" w:rsidR="00296E35" w:rsidRPr="001C0FC4" w:rsidRDefault="00296E35" w:rsidP="002E3FCC">
            <w:pPr>
              <w:pStyle w:val="TAL"/>
              <w:rPr>
                <w:rFonts w:eastAsia="SimSun"/>
              </w:rPr>
            </w:pPr>
          </w:p>
        </w:tc>
      </w:tr>
      <w:tr w:rsidR="00296E35" w:rsidRPr="001C0FC4" w14:paraId="2A0A47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2B2B50"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92968CB"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4A5E73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BA4476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532DA0" w14:textId="77777777" w:rsidR="00296E35" w:rsidRPr="001C0FC4" w:rsidRDefault="00296E35" w:rsidP="002E3FCC">
            <w:pPr>
              <w:pStyle w:val="TAL"/>
              <w:rPr>
                <w:rFonts w:eastAsia="SimSun"/>
              </w:rPr>
            </w:pPr>
          </w:p>
        </w:tc>
      </w:tr>
      <w:tr w:rsidR="00296E35" w:rsidRPr="001C0FC4" w14:paraId="630F8BC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6E033B"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27EE0C7"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881ECD0" w14:textId="18102E9D"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B66BC16"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4A5E45" w14:textId="77777777" w:rsidR="00296E35" w:rsidRPr="001C0FC4" w:rsidRDefault="00296E35" w:rsidP="002E3FCC">
            <w:pPr>
              <w:pStyle w:val="TAL"/>
              <w:rPr>
                <w:rFonts w:eastAsia="SimSun"/>
              </w:rPr>
            </w:pPr>
          </w:p>
        </w:tc>
      </w:tr>
      <w:tr w:rsidR="00296E35" w:rsidRPr="001C0FC4" w14:paraId="7B5D9E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7338B9"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D53F7B5"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4952C72D" w14:textId="04DF719B"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7AFDCE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BA04FA" w14:textId="77777777" w:rsidR="00296E35" w:rsidRPr="001C0FC4" w:rsidRDefault="00296E35" w:rsidP="002E3FCC">
            <w:pPr>
              <w:pStyle w:val="TAL"/>
              <w:rPr>
                <w:rFonts w:eastAsia="SimSun"/>
              </w:rPr>
            </w:pPr>
          </w:p>
        </w:tc>
      </w:tr>
      <w:tr w:rsidR="00296E35" w:rsidRPr="001C0FC4" w14:paraId="754F58EB" w14:textId="77777777" w:rsidTr="002E3FCC">
        <w:tc>
          <w:tcPr>
            <w:tcW w:w="2837" w:type="dxa"/>
            <w:tcBorders>
              <w:top w:val="single" w:sz="4" w:space="0" w:color="auto"/>
              <w:left w:val="single" w:sz="4" w:space="0" w:color="auto"/>
              <w:bottom w:val="single" w:sz="4" w:space="0" w:color="auto"/>
              <w:right w:val="single" w:sz="4" w:space="0" w:color="auto"/>
            </w:tcBorders>
          </w:tcPr>
          <w:p w14:paraId="519FDA81" w14:textId="77777777" w:rsidR="00296E35" w:rsidRPr="001C0FC4" w:rsidRDefault="00296E35" w:rsidP="002E3FCC">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C8E796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D54064"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13DE2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53D2207" w14:textId="77777777" w:rsidR="00296E35" w:rsidRPr="001C0FC4" w:rsidRDefault="00296E35" w:rsidP="002E3FCC">
            <w:pPr>
              <w:pStyle w:val="TAL"/>
              <w:rPr>
                <w:rFonts w:eastAsia="SimSun"/>
              </w:rPr>
            </w:pPr>
          </w:p>
        </w:tc>
      </w:tr>
      <w:tr w:rsidR="00296E35" w:rsidRPr="001C0FC4" w14:paraId="6BA501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1326F6"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9CA5AF2"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630FDC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29907F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D2737A" w14:textId="77777777" w:rsidR="00296E35" w:rsidRPr="001C0FC4" w:rsidRDefault="00296E35" w:rsidP="002E3FCC">
            <w:pPr>
              <w:pStyle w:val="TAL"/>
              <w:rPr>
                <w:rFonts w:eastAsia="SimSun"/>
              </w:rPr>
            </w:pPr>
          </w:p>
        </w:tc>
      </w:tr>
    </w:tbl>
    <w:p w14:paraId="34407139" w14:textId="77777777" w:rsidR="00296E35" w:rsidRPr="001C0FC4" w:rsidRDefault="00296E35" w:rsidP="00296E35"/>
    <w:p w14:paraId="27446F26" w14:textId="77777777" w:rsidR="00296E35" w:rsidRPr="001C0FC4" w:rsidRDefault="00296E35" w:rsidP="00296E35">
      <w:pPr>
        <w:pStyle w:val="Heading3"/>
      </w:pPr>
      <w:bookmarkStart w:id="1264" w:name="_Toc178186377"/>
      <w:bookmarkStart w:id="1265" w:name="_Toc181109118"/>
      <w:r w:rsidRPr="001C0FC4">
        <w:t>6.4.2</w:t>
      </w:r>
      <w:r w:rsidRPr="001C0FC4">
        <w:tab/>
        <w:t>On-network / Emergency Alert / Client Terminated (CT)</w:t>
      </w:r>
      <w:bookmarkEnd w:id="1264"/>
      <w:bookmarkEnd w:id="1265"/>
    </w:p>
    <w:p w14:paraId="0768DDAC" w14:textId="77777777" w:rsidR="00296E35" w:rsidRPr="001C0FC4" w:rsidRDefault="00296E35" w:rsidP="00296E35">
      <w:pPr>
        <w:pStyle w:val="H6"/>
      </w:pPr>
      <w:r w:rsidRPr="001C0FC4">
        <w:t>6.4.2.1</w:t>
      </w:r>
      <w:r w:rsidRPr="001C0FC4">
        <w:tab/>
        <w:t>Test Purpose (TP)</w:t>
      </w:r>
    </w:p>
    <w:p w14:paraId="5D0CD34B" w14:textId="77777777" w:rsidR="00296E35" w:rsidRPr="001C0FC4" w:rsidRDefault="00296E35" w:rsidP="00296E35">
      <w:pPr>
        <w:pStyle w:val="H6"/>
      </w:pPr>
      <w:r w:rsidRPr="001C0FC4">
        <w:t>(1)</w:t>
      </w:r>
    </w:p>
    <w:p w14:paraId="5012CCD8"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7C496A2F"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Server notifies the UE (MCDATA Client) with an emergency alert with the location of emergency by sending the UE (MCDATA Client) a SIP MESSAGE }</w:t>
      </w:r>
    </w:p>
    <w:p w14:paraId="277B869C" w14:textId="77777777" w:rsidR="00296E35" w:rsidRPr="001C0FC4" w:rsidRDefault="00296E35" w:rsidP="00296E35">
      <w:pPr>
        <w:pStyle w:val="PL"/>
      </w:pPr>
      <w:r w:rsidRPr="001C0FC4">
        <w:t xml:space="preserve">    </w:t>
      </w:r>
      <w:r w:rsidRPr="001C0FC4">
        <w:rPr>
          <w:b/>
        </w:rPr>
        <w:t>then</w:t>
      </w:r>
      <w:r w:rsidRPr="001C0FC4">
        <w:t xml:space="preserve"> { UE (MCDATA Client) acknowledges the emergency alert by sending a SIP 200 (OK) response </w:t>
      </w:r>
      <w:r w:rsidRPr="001C0FC4">
        <w:rPr>
          <w:b/>
        </w:rPr>
        <w:t>and</w:t>
      </w:r>
      <w:r w:rsidRPr="001C0FC4">
        <w:t xml:space="preserve"> notifies the user of the emergency alert }</w:t>
      </w:r>
    </w:p>
    <w:p w14:paraId="48E7DA20" w14:textId="77777777" w:rsidR="00296E35" w:rsidRPr="001C0FC4" w:rsidRDefault="00296E35" w:rsidP="00296E35">
      <w:pPr>
        <w:pStyle w:val="PL"/>
      </w:pPr>
      <w:r w:rsidRPr="001C0FC4">
        <w:t xml:space="preserve">            }</w:t>
      </w:r>
    </w:p>
    <w:p w14:paraId="01A7D419" w14:textId="77777777" w:rsidR="00296E35" w:rsidRPr="001C0FC4" w:rsidRDefault="00296E35" w:rsidP="00296E35">
      <w:pPr>
        <w:pStyle w:val="PL"/>
      </w:pPr>
    </w:p>
    <w:p w14:paraId="1E8067B9" w14:textId="77777777" w:rsidR="00296E35" w:rsidRPr="001C0FC4" w:rsidRDefault="00296E35" w:rsidP="00296E35">
      <w:pPr>
        <w:pStyle w:val="H6"/>
      </w:pPr>
      <w:r w:rsidRPr="001C0FC4">
        <w:t>(2)</w:t>
      </w:r>
    </w:p>
    <w:p w14:paraId="3F17F73B" w14:textId="77777777" w:rsidR="00296E35" w:rsidRPr="001C0FC4" w:rsidRDefault="00296E35" w:rsidP="00296E35">
      <w:pPr>
        <w:pStyle w:val="PL"/>
      </w:pPr>
      <w:r w:rsidRPr="001C0FC4">
        <w:rPr>
          <w:b/>
        </w:rPr>
        <w:t>with</w:t>
      </w:r>
      <w:r w:rsidRPr="001C0FC4">
        <w:t xml:space="preserve"> { UE (MCDATA Client) having been previously notified of an emergency alert}</w:t>
      </w:r>
    </w:p>
    <w:p w14:paraId="15745B4E" w14:textId="77777777" w:rsidR="00296E35" w:rsidRPr="001C0FC4" w:rsidRDefault="00296E35" w:rsidP="00296E35">
      <w:pPr>
        <w:pStyle w:val="PL"/>
      </w:pPr>
      <w:r w:rsidRPr="001C0FC4">
        <w:t>ensure that {</w:t>
      </w:r>
    </w:p>
    <w:p w14:paraId="2BDF786F" w14:textId="77777777" w:rsidR="00296E35" w:rsidRPr="001C0FC4" w:rsidRDefault="00296E35" w:rsidP="00296E35">
      <w:pPr>
        <w:pStyle w:val="PL"/>
      </w:pPr>
      <w:r w:rsidRPr="001C0FC4">
        <w:t xml:space="preserve">  </w:t>
      </w:r>
      <w:r w:rsidRPr="001C0FC4">
        <w:rPr>
          <w:b/>
        </w:rPr>
        <w:t>when</w:t>
      </w:r>
      <w:r w:rsidRPr="001C0FC4">
        <w:t xml:space="preserve"> { MCDATA Server sends an emergency alert cancellation to the UE (MCDATA Client) }</w:t>
      </w:r>
    </w:p>
    <w:p w14:paraId="371BFD89" w14:textId="77777777" w:rsidR="00296E35" w:rsidRPr="001C0FC4" w:rsidRDefault="00296E35" w:rsidP="00296E35">
      <w:pPr>
        <w:pStyle w:val="PL"/>
      </w:pPr>
      <w:r w:rsidRPr="001C0FC4">
        <w:t xml:space="preserve">    </w:t>
      </w:r>
      <w:r w:rsidRPr="001C0FC4">
        <w:rPr>
          <w:b/>
        </w:rPr>
        <w:t>then</w:t>
      </w:r>
      <w:r w:rsidRPr="001C0FC4">
        <w:t xml:space="preserve"> { UE (MCDATA Client) acknowledges the cancellation of the emergency state by sending a SIP 200 (OK) response </w:t>
      </w:r>
      <w:r w:rsidRPr="001C0FC4">
        <w:rPr>
          <w:b/>
        </w:rPr>
        <w:t>and</w:t>
      </w:r>
      <w:r w:rsidRPr="001C0FC4">
        <w:t xml:space="preserve"> notifies the user of the cancellation }</w:t>
      </w:r>
    </w:p>
    <w:p w14:paraId="47DA47FC" w14:textId="77777777" w:rsidR="00296E35" w:rsidRPr="001C0FC4" w:rsidRDefault="00296E35" w:rsidP="00296E35">
      <w:pPr>
        <w:pStyle w:val="PL"/>
      </w:pPr>
      <w:r w:rsidRPr="001C0FC4">
        <w:t xml:space="preserve">            }</w:t>
      </w:r>
    </w:p>
    <w:p w14:paraId="1C0878DF" w14:textId="77777777" w:rsidR="00296E35" w:rsidRPr="001C0FC4" w:rsidRDefault="00296E35" w:rsidP="00296E35">
      <w:pPr>
        <w:pStyle w:val="PL"/>
      </w:pPr>
    </w:p>
    <w:p w14:paraId="0C11D330" w14:textId="77777777" w:rsidR="00296E35" w:rsidRPr="001C0FC4" w:rsidRDefault="00296E35" w:rsidP="00296E35">
      <w:pPr>
        <w:pStyle w:val="H6"/>
      </w:pPr>
      <w:r w:rsidRPr="001C0FC4">
        <w:t>6.4.2.2</w:t>
      </w:r>
      <w:r w:rsidRPr="001C0FC4">
        <w:tab/>
        <w:t>Conformance requirements</w:t>
      </w:r>
    </w:p>
    <w:p w14:paraId="22DF998D" w14:textId="77777777" w:rsidR="00296E35" w:rsidRPr="001C0FC4" w:rsidRDefault="00296E35" w:rsidP="00296E35">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7128A24" w14:textId="77777777" w:rsidR="00296E35" w:rsidRPr="001C0FC4" w:rsidRDefault="00296E35" w:rsidP="00296E35">
      <w:r w:rsidRPr="001C0FC4">
        <w:t>[TS 24.282 clause 16.2.1.3]</w:t>
      </w:r>
    </w:p>
    <w:p w14:paraId="1D4A71B4" w14:textId="77777777" w:rsidR="00296E35" w:rsidRPr="001C0FC4" w:rsidRDefault="00296E35" w:rsidP="00296E35">
      <w:pPr>
        <w:rPr>
          <w:rFonts w:eastAsia="Malgun Gothic"/>
        </w:rPr>
      </w:pPr>
      <w:r w:rsidRPr="001C0FC4">
        <w:rPr>
          <w:rFonts w:eastAsia="Malgun Gothic"/>
        </w:rPr>
        <w:t>Upon receipt of a "SIP MESSAGE request for emergency notification", the MCData client:</w:t>
      </w:r>
    </w:p>
    <w:p w14:paraId="4BF8CC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22BCABC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3B164F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61F4BE69"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539A4FB" w14:textId="77777777" w:rsidR="00296E35" w:rsidRPr="001C0FC4" w:rsidRDefault="00296E35" w:rsidP="00296E35">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0F7AD4B4"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763EB49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5EA3BFD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4B03FFB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7375CA12" w14:textId="77777777" w:rsidR="00296E35" w:rsidRPr="001C0FC4" w:rsidRDefault="00296E35" w:rsidP="00296E35">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08D61665" w14:textId="77777777" w:rsidR="00296E35" w:rsidRPr="001C0FC4" w:rsidRDefault="00296E35" w:rsidP="00296E35">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1825CBEE"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7D0D1584"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79FF61A9"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5552823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595A2828" w14:textId="77777777" w:rsidR="00296E35" w:rsidRPr="001C0FC4" w:rsidRDefault="00296E35" w:rsidP="00296E35">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72C37ED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50E6D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4334B40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57EBB7DA"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08F90655"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474A014" w14:textId="77777777" w:rsidR="00296E35" w:rsidRPr="001C0FC4" w:rsidRDefault="00296E35" w:rsidP="00296E35">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192DF7C2"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138694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2D07A00B"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8938D7B"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6FA7661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0404B2B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4347C91A" w14:textId="77777777" w:rsidR="00296E35" w:rsidRPr="001C0FC4" w:rsidRDefault="00296E35" w:rsidP="00296E35">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33FAC902" w14:textId="77777777" w:rsidR="00296E35" w:rsidRPr="001C0FC4" w:rsidRDefault="00296E35" w:rsidP="00296E35">
      <w:pPr>
        <w:pStyle w:val="B1"/>
      </w:pPr>
      <w:r w:rsidRPr="001C0FC4">
        <w:t>5</w:t>
      </w:r>
      <w:r w:rsidRPr="001C0FC4">
        <w:rPr>
          <w:lang w:eastAsia="ko-KR"/>
        </w:rPr>
        <w:t>)</w:t>
      </w:r>
      <w:r w:rsidRPr="001C0FC4">
        <w:tab/>
        <w:t>shall generate a SIP 200 (OK) response according to rules and procedures of TS 24.229 [5]; and</w:t>
      </w:r>
    </w:p>
    <w:p w14:paraId="36FE0E0B" w14:textId="77777777" w:rsidR="00296E35" w:rsidRPr="001C0FC4" w:rsidRDefault="00296E35" w:rsidP="00296E35">
      <w:pPr>
        <w:pStyle w:val="B1"/>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4B6D9E4D" w14:textId="77777777" w:rsidR="00296E35" w:rsidRPr="001C0FC4" w:rsidRDefault="00296E35" w:rsidP="00296E35">
      <w:pPr>
        <w:pStyle w:val="H6"/>
      </w:pPr>
      <w:r w:rsidRPr="001C0FC4">
        <w:t>6.4.2.3</w:t>
      </w:r>
      <w:r w:rsidRPr="001C0FC4">
        <w:tab/>
        <w:t>Test description</w:t>
      </w:r>
    </w:p>
    <w:p w14:paraId="475ED5CD" w14:textId="77777777" w:rsidR="00296E35" w:rsidRPr="001C0FC4" w:rsidRDefault="00296E35" w:rsidP="00296E35">
      <w:pPr>
        <w:pStyle w:val="H6"/>
      </w:pPr>
      <w:r w:rsidRPr="001C0FC4">
        <w:t>6.4.2.3.1</w:t>
      </w:r>
      <w:r w:rsidRPr="001C0FC4">
        <w:tab/>
        <w:t>Pre-test conditions</w:t>
      </w:r>
    </w:p>
    <w:p w14:paraId="1C3CED8B" w14:textId="77777777" w:rsidR="00296E35" w:rsidRDefault="00296E35" w:rsidP="00296E35">
      <w:pPr>
        <w:pStyle w:val="H6"/>
      </w:pPr>
      <w:r w:rsidRPr="00102CE5">
        <w:t>Test configuration</w:t>
      </w:r>
      <w:r>
        <w:t>:</w:t>
      </w:r>
    </w:p>
    <w:p w14:paraId="6871BFB1" w14:textId="63C19405" w:rsidR="00296E35" w:rsidRDefault="00296E35" w:rsidP="00296E35">
      <w:pPr>
        <w:pStyle w:val="B1"/>
      </w:pPr>
      <w:r>
        <w:t>-</w:t>
      </w:r>
      <w:r>
        <w:tab/>
        <w:t>Single cell configuration according to TS 37.579-1 [2] clause 5.2.2.2.1.</w:t>
      </w:r>
    </w:p>
    <w:p w14:paraId="6ED3CD1A" w14:textId="77777777" w:rsidR="00296E35" w:rsidRDefault="00296E35" w:rsidP="00296E35">
      <w:pPr>
        <w:pStyle w:val="H6"/>
      </w:pPr>
      <w:r>
        <w:t>Preamble:</w:t>
      </w:r>
    </w:p>
    <w:p w14:paraId="4E705C8D" w14:textId="1F412E5C" w:rsidR="00296E35" w:rsidRDefault="00296E35" w:rsidP="00296E35">
      <w:pPr>
        <w:pStyle w:val="B1"/>
      </w:pPr>
      <w:r>
        <w:t>-</w:t>
      </w:r>
      <w:r>
        <w:tab/>
        <w:t>The UE has performed procedure 'Initial registration' as described in TS 37.579-1 [2] clause 5.4.2.</w:t>
      </w:r>
    </w:p>
    <w:p w14:paraId="479B5BAC" w14:textId="77777777" w:rsidR="00296E35" w:rsidRDefault="00296E35" w:rsidP="00296E35">
      <w:pPr>
        <w:pStyle w:val="B1"/>
      </w:pPr>
      <w:r>
        <w:t>-</w:t>
      </w:r>
      <w:r>
        <w:tab/>
      </w:r>
      <w:r w:rsidRPr="000573F5">
        <w:t>UE States at the end of the preamble</w:t>
      </w:r>
      <w:r>
        <w:t>:</w:t>
      </w:r>
    </w:p>
    <w:p w14:paraId="2E18B625" w14:textId="77777777" w:rsidR="00296E35" w:rsidRDefault="00296E35" w:rsidP="00296E35">
      <w:pPr>
        <w:pStyle w:val="B1"/>
        <w:ind w:left="852"/>
      </w:pPr>
      <w:r>
        <w:t>-</w:t>
      </w:r>
      <w:r>
        <w:tab/>
        <w:t>The UE is in RRC_IDLE state.</w:t>
      </w:r>
    </w:p>
    <w:p w14:paraId="0510690F" w14:textId="77777777" w:rsidR="00296E35" w:rsidRDefault="00296E35" w:rsidP="00296E35">
      <w:pPr>
        <w:pStyle w:val="B1"/>
        <w:ind w:left="852"/>
      </w:pPr>
      <w:r>
        <w:t>-</w:t>
      </w:r>
      <w:r>
        <w:tab/>
        <w:t>The client is registered for MCData.</w:t>
      </w:r>
    </w:p>
    <w:p w14:paraId="619B2017" w14:textId="77777777" w:rsidR="00296E35" w:rsidRPr="001C0FC4" w:rsidRDefault="00296E35" w:rsidP="00296E35">
      <w:pPr>
        <w:pStyle w:val="H6"/>
      </w:pPr>
      <w:r w:rsidRPr="001C0FC4">
        <w:t>6.4.2.3.2</w:t>
      </w:r>
      <w:r w:rsidRPr="001C0FC4">
        <w:tab/>
        <w:t>Test procedure sequence</w:t>
      </w:r>
    </w:p>
    <w:p w14:paraId="172B02AD" w14:textId="77777777" w:rsidR="00296E35" w:rsidRPr="001C0FC4" w:rsidRDefault="00296E35" w:rsidP="00296E35">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37E778" w14:textId="77777777" w:rsidTr="002E3FCC">
        <w:tc>
          <w:tcPr>
            <w:tcW w:w="649" w:type="dxa"/>
            <w:tcBorders>
              <w:top w:val="single" w:sz="4" w:space="0" w:color="auto"/>
              <w:left w:val="single" w:sz="4" w:space="0" w:color="auto"/>
              <w:bottom w:val="nil"/>
              <w:right w:val="single" w:sz="4" w:space="0" w:color="auto"/>
            </w:tcBorders>
            <w:hideMark/>
          </w:tcPr>
          <w:p w14:paraId="6812650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BB015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52EE56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323A437"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FBF39" w14:textId="77777777" w:rsidR="00296E35" w:rsidRPr="001C0FC4" w:rsidRDefault="00296E35" w:rsidP="002E3FCC">
            <w:pPr>
              <w:pStyle w:val="TAH"/>
            </w:pPr>
            <w:r w:rsidRPr="001C0FC4">
              <w:t>Verdict</w:t>
            </w:r>
          </w:p>
        </w:tc>
      </w:tr>
      <w:tr w:rsidR="00296E35" w:rsidRPr="001C0FC4" w14:paraId="310C8B6E" w14:textId="77777777" w:rsidTr="002E3FCC">
        <w:tc>
          <w:tcPr>
            <w:tcW w:w="649" w:type="dxa"/>
            <w:tcBorders>
              <w:top w:val="nil"/>
              <w:left w:val="single" w:sz="4" w:space="0" w:color="auto"/>
              <w:bottom w:val="single" w:sz="4" w:space="0" w:color="auto"/>
              <w:right w:val="single" w:sz="4" w:space="0" w:color="auto"/>
            </w:tcBorders>
          </w:tcPr>
          <w:p w14:paraId="10B7A0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F92CB37"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8AF7B6"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74DEF5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3E39793"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D3ABA5E" w14:textId="77777777" w:rsidR="00296E35" w:rsidRPr="001C0FC4" w:rsidRDefault="00296E35" w:rsidP="002E3FCC">
            <w:pPr>
              <w:pStyle w:val="TAH"/>
            </w:pPr>
          </w:p>
        </w:tc>
      </w:tr>
      <w:tr w:rsidR="00296E35" w:rsidRPr="001C0FC4" w14:paraId="314B067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4DC849"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80983BE" w14:textId="5CF7B79F"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0FE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139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B1067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50DD6A" w14:textId="77777777" w:rsidR="00296E35" w:rsidRPr="001C0FC4" w:rsidRDefault="00296E35" w:rsidP="002E3FCC">
            <w:pPr>
              <w:pStyle w:val="TAC"/>
            </w:pPr>
            <w:r w:rsidRPr="001C0FC4">
              <w:t>-</w:t>
            </w:r>
          </w:p>
        </w:tc>
      </w:tr>
      <w:tr w:rsidR="00296E35" w:rsidRPr="001C0FC4" w14:paraId="5F2936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441711"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1D35A91D" w14:textId="77777777" w:rsidR="00296E35" w:rsidRPr="001C0FC4" w:rsidRDefault="00296E35" w:rsidP="002E3FCC">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2EA5916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C719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3930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F32041" w14:textId="77777777" w:rsidR="00296E35" w:rsidRPr="001C0FC4" w:rsidRDefault="00296E35" w:rsidP="002E3FCC">
            <w:pPr>
              <w:pStyle w:val="TAC"/>
            </w:pPr>
            <w:r w:rsidRPr="001C0FC4">
              <w:t>-</w:t>
            </w:r>
          </w:p>
        </w:tc>
      </w:tr>
      <w:tr w:rsidR="00296E35" w:rsidRPr="001C0FC4" w14:paraId="3CBC9E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B1EB05D" w14:textId="77777777" w:rsidR="00296E35" w:rsidRPr="001C0FC4" w:rsidRDefault="00296E35" w:rsidP="002E3FCC">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7360C443" w14:textId="77777777" w:rsidR="00296E35" w:rsidRPr="001C0FC4" w:rsidRDefault="00296E35" w:rsidP="002E3FCC">
            <w:pPr>
              <w:pStyle w:val="TAL"/>
            </w:pPr>
            <w:r w:rsidRPr="001C0FC4">
              <w:t>IF pc_MCX_DisplayInfoEmergencyAlert THEN Check: Does the UE (MCData client) notify the user of the emergency alert?</w:t>
            </w:r>
          </w:p>
          <w:p w14:paraId="62562E6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4027F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4A5884"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6E32B0B8"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9B26AEC" w14:textId="77777777" w:rsidR="00296E35" w:rsidRPr="001C0FC4" w:rsidRDefault="00296E35" w:rsidP="002E3FCC">
            <w:pPr>
              <w:pStyle w:val="TAC"/>
            </w:pPr>
            <w:r w:rsidRPr="001C0FC4">
              <w:t>P</w:t>
            </w:r>
          </w:p>
        </w:tc>
      </w:tr>
      <w:tr w:rsidR="00296E35" w:rsidRPr="001C0FC4" w14:paraId="75DC91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22FC60"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838B36E" w14:textId="566D4332"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32488AE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4C6C3" w14:textId="77777777" w:rsidR="00296E35" w:rsidRPr="001C0FC4" w:rsidRDefault="00296E35" w:rsidP="002E3FCC">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6649E5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EFB416" w14:textId="77777777" w:rsidR="00296E35" w:rsidRPr="001C0FC4" w:rsidRDefault="00296E35" w:rsidP="002E3FCC">
            <w:pPr>
              <w:pStyle w:val="TAC"/>
            </w:pPr>
            <w:r w:rsidRPr="001C0FC4">
              <w:t>P</w:t>
            </w:r>
          </w:p>
        </w:tc>
      </w:tr>
      <w:tr w:rsidR="00296E35" w:rsidRPr="001C0FC4" w14:paraId="00A5B3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C2D4FE"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271CD25" w14:textId="77777777" w:rsidR="00296E35" w:rsidRPr="001C0FC4" w:rsidRDefault="00296E35" w:rsidP="002E3FCC">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52D7D9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0EA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2AB0F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D33504" w14:textId="77777777" w:rsidR="00296E35" w:rsidRPr="001C0FC4" w:rsidRDefault="00296E35" w:rsidP="002E3FCC">
            <w:pPr>
              <w:pStyle w:val="TAC"/>
            </w:pPr>
            <w:r w:rsidRPr="001C0FC4">
              <w:t>-</w:t>
            </w:r>
          </w:p>
        </w:tc>
      </w:tr>
      <w:tr w:rsidR="00296E35" w:rsidRPr="001C0FC4" w14:paraId="58CC6C9F" w14:textId="77777777" w:rsidTr="002E3FCC">
        <w:tc>
          <w:tcPr>
            <w:tcW w:w="649" w:type="dxa"/>
            <w:tcBorders>
              <w:top w:val="single" w:sz="4" w:space="0" w:color="auto"/>
              <w:left w:val="single" w:sz="4" w:space="0" w:color="auto"/>
              <w:bottom w:val="single" w:sz="4" w:space="0" w:color="auto"/>
              <w:right w:val="single" w:sz="4" w:space="0" w:color="auto"/>
            </w:tcBorders>
          </w:tcPr>
          <w:p w14:paraId="6FD1951D" w14:textId="77777777" w:rsidR="00296E35" w:rsidRPr="001C0FC4" w:rsidRDefault="00296E35" w:rsidP="002E3FCC">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5652729F" w14:textId="77777777" w:rsidR="00296E35" w:rsidRPr="001C0FC4" w:rsidRDefault="00296E35" w:rsidP="002E3FCC">
            <w:pPr>
              <w:pStyle w:val="TAL"/>
            </w:pPr>
            <w:r w:rsidRPr="001C0FC4">
              <w:t>Check: Does the UE (MCData Client) notify the user of the emergency alert cancellation?</w:t>
            </w:r>
          </w:p>
          <w:p w14:paraId="3404112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1B130B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4B63431"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CFD102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33622FB1" w14:textId="77777777" w:rsidR="00296E35" w:rsidRPr="001C0FC4" w:rsidRDefault="00296E35" w:rsidP="002E3FCC">
            <w:pPr>
              <w:pStyle w:val="TAC"/>
            </w:pPr>
            <w:r w:rsidRPr="001C0FC4">
              <w:t>P</w:t>
            </w:r>
          </w:p>
        </w:tc>
      </w:tr>
      <w:tr w:rsidR="00296E35" w:rsidRPr="001C0FC4" w14:paraId="214A8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56FE901"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43DC59AA" w14:textId="77777777" w:rsidR="00296E35" w:rsidRPr="001C0FC4" w:rsidRDefault="00296E35" w:rsidP="00296E35"/>
    <w:p w14:paraId="776899FC" w14:textId="77777777" w:rsidR="00296E35" w:rsidRPr="001C0FC4" w:rsidRDefault="00296E35" w:rsidP="00296E35">
      <w:pPr>
        <w:pStyle w:val="H6"/>
      </w:pPr>
      <w:r w:rsidRPr="001C0FC4">
        <w:t>6.4.2.3.3</w:t>
      </w:r>
      <w:r w:rsidRPr="001C0FC4">
        <w:tab/>
        <w:t>Specific message contents</w:t>
      </w:r>
    </w:p>
    <w:p w14:paraId="02E8407A" w14:textId="7E17191D" w:rsidR="00296E35" w:rsidRPr="001C0FC4" w:rsidRDefault="00296E35" w:rsidP="00296E35">
      <w:pPr>
        <w:pStyle w:val="TH"/>
      </w:pPr>
      <w:r w:rsidRPr="001C0FC4">
        <w:t>Table 6.4.2.3.3-1: SIP MESSAGE from the SS (step 1, Table 6.4.2.3.2-1;</w:t>
      </w:r>
      <w:r w:rsidRPr="001C0FC4">
        <w:br/>
        <w:t xml:space="preserve">step 2, TS </w:t>
      </w:r>
      <w:r>
        <w:t>37.579</w:t>
      </w:r>
      <w:r w:rsidRPr="001C0FC4">
        <w:t>-1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0DECD6E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2FE3967" w14:textId="35605CF7" w:rsidR="00296E35" w:rsidRPr="001C0FC4" w:rsidRDefault="00296E35" w:rsidP="002E3FCC">
            <w:pPr>
              <w:pStyle w:val="TAL"/>
            </w:pPr>
            <w:r w:rsidRPr="001C0FC4">
              <w:t xml:space="preserve">Derivation Path: TS </w:t>
            </w:r>
            <w:r>
              <w:t>37.579</w:t>
            </w:r>
            <w:r w:rsidRPr="001C0FC4">
              <w:t>-1 [2], Table 5.5.2.7.2-1, condition LOCATION-INFO, ACCEPT-CONTACT-WITH-MEDIA-FEATURE-TAG</w:t>
            </w:r>
          </w:p>
        </w:tc>
      </w:tr>
      <w:tr w:rsidR="00296E35" w:rsidRPr="001C0FC4" w14:paraId="2FEBA7E1"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51FDF68C"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6E83865"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C844DE"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F06F21B"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5882E081" w14:textId="77777777" w:rsidR="00296E35" w:rsidRPr="001C0FC4" w:rsidRDefault="00296E35" w:rsidP="002E3FCC">
            <w:pPr>
              <w:pStyle w:val="TAH"/>
            </w:pPr>
            <w:r w:rsidRPr="001C0FC4">
              <w:t>Condition</w:t>
            </w:r>
          </w:p>
        </w:tc>
      </w:tr>
      <w:tr w:rsidR="00296E35" w:rsidRPr="001C0FC4" w14:paraId="5FD2BBEC"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E94359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D9777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2FC8E9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ABC7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17C19" w14:textId="77777777" w:rsidR="00296E35" w:rsidRPr="001C0FC4" w:rsidRDefault="00296E35" w:rsidP="002E3FCC">
            <w:pPr>
              <w:pStyle w:val="TAL"/>
            </w:pPr>
          </w:p>
        </w:tc>
      </w:tr>
      <w:tr w:rsidR="00296E35" w:rsidRPr="001C0FC4" w14:paraId="7429BC99"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32803BB4"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C7F429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392B0276"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20A2D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B890FA4" w14:textId="77777777" w:rsidR="00296E35" w:rsidRPr="001C0FC4" w:rsidRDefault="00296E35" w:rsidP="002E3FCC">
            <w:pPr>
              <w:pStyle w:val="TAL"/>
            </w:pPr>
          </w:p>
        </w:tc>
      </w:tr>
      <w:tr w:rsidR="00296E35" w:rsidRPr="001C0FC4" w14:paraId="2E57A15E"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0035385D"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4C00827" w14:textId="77777777" w:rsidR="00296E35" w:rsidRPr="001C0FC4" w:rsidRDefault="00296E35" w:rsidP="002E3FCC">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260574C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5D7F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F8E02" w14:textId="77777777" w:rsidR="00296E35" w:rsidRPr="001C0FC4" w:rsidRDefault="00296E35" w:rsidP="002E3FCC">
            <w:pPr>
              <w:pStyle w:val="TAL"/>
            </w:pPr>
          </w:p>
        </w:tc>
      </w:tr>
      <w:tr w:rsidR="00296E35" w:rsidRPr="001C0FC4" w14:paraId="7F1B6ABD"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2D6674A"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2645816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38278FA"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F67F4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29F7FC" w14:textId="77777777" w:rsidR="00296E35" w:rsidRPr="001C0FC4" w:rsidRDefault="00296E35" w:rsidP="002E3FCC">
            <w:pPr>
              <w:pStyle w:val="TAL"/>
            </w:pPr>
          </w:p>
        </w:tc>
      </w:tr>
      <w:tr w:rsidR="00296E35" w:rsidRPr="001C0FC4" w14:paraId="6E3AD71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9DADFF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3CCE60E4" w14:textId="77777777" w:rsidR="00296E35" w:rsidRPr="001C0FC4" w:rsidRDefault="00296E35" w:rsidP="002E3FCC">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5467EF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4BD3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9D4F1" w14:textId="77777777" w:rsidR="00296E35" w:rsidRPr="001C0FC4" w:rsidRDefault="00296E35" w:rsidP="002E3FCC">
            <w:pPr>
              <w:pStyle w:val="TAL"/>
            </w:pPr>
          </w:p>
        </w:tc>
      </w:tr>
    </w:tbl>
    <w:p w14:paraId="625BBB98" w14:textId="77777777" w:rsidR="00296E35" w:rsidRPr="001C0FC4" w:rsidRDefault="00296E35" w:rsidP="00296E35"/>
    <w:p w14:paraId="74388F75" w14:textId="77777777" w:rsidR="00296E35" w:rsidRPr="001C0FC4" w:rsidRDefault="00296E35" w:rsidP="00296E35">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C966CA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8E46228" w14:textId="101300B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58A637B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D40204"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0CC6"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CE00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CBF736"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7BE23" w14:textId="77777777" w:rsidR="00296E35" w:rsidRPr="001C0FC4" w:rsidRDefault="00296E35" w:rsidP="002E3FCC">
            <w:pPr>
              <w:pStyle w:val="TAH"/>
              <w:rPr>
                <w:rFonts w:eastAsia="SimSun"/>
              </w:rPr>
            </w:pPr>
            <w:r w:rsidRPr="001C0FC4">
              <w:rPr>
                <w:rFonts w:eastAsia="SimSun"/>
              </w:rPr>
              <w:t>Condition</w:t>
            </w:r>
          </w:p>
        </w:tc>
      </w:tr>
      <w:tr w:rsidR="00296E35" w:rsidRPr="001C0FC4" w14:paraId="2EE63B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B4D3E0"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3313B7F"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C4728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6B1E8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9800255" w14:textId="77777777" w:rsidR="00296E35" w:rsidRPr="001C0FC4" w:rsidRDefault="00296E35" w:rsidP="002E3FCC">
            <w:pPr>
              <w:pStyle w:val="TAL"/>
              <w:rPr>
                <w:rFonts w:eastAsia="SimSun"/>
              </w:rPr>
            </w:pPr>
          </w:p>
        </w:tc>
      </w:tr>
      <w:tr w:rsidR="00296E35" w:rsidRPr="001C0FC4" w14:paraId="7A263D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7799C3"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2A4D4"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8A54C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E3F2A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DE08A4C" w14:textId="77777777" w:rsidR="00296E35" w:rsidRPr="001C0FC4" w:rsidRDefault="00296E35" w:rsidP="002E3FCC">
            <w:pPr>
              <w:pStyle w:val="TAL"/>
              <w:rPr>
                <w:rFonts w:eastAsia="SimSun"/>
              </w:rPr>
            </w:pPr>
          </w:p>
        </w:tc>
      </w:tr>
      <w:tr w:rsidR="00296E35" w:rsidRPr="001C0FC4" w14:paraId="2767E4D8" w14:textId="77777777" w:rsidTr="002E3FCC">
        <w:tc>
          <w:tcPr>
            <w:tcW w:w="2837" w:type="dxa"/>
            <w:tcBorders>
              <w:top w:val="single" w:sz="4" w:space="0" w:color="auto"/>
              <w:left w:val="single" w:sz="4" w:space="0" w:color="auto"/>
              <w:bottom w:val="single" w:sz="4" w:space="0" w:color="auto"/>
              <w:right w:val="single" w:sz="4" w:space="0" w:color="auto"/>
            </w:tcBorders>
          </w:tcPr>
          <w:p w14:paraId="281B0AA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3074425F"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7722F599" w14:textId="0DC66B2E"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1334EC8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632AA5" w14:textId="77777777" w:rsidR="00296E35" w:rsidRPr="001C0FC4" w:rsidRDefault="00296E35" w:rsidP="002E3FCC">
            <w:pPr>
              <w:pStyle w:val="TAL"/>
              <w:rPr>
                <w:rFonts w:eastAsia="SimSun"/>
              </w:rPr>
            </w:pPr>
          </w:p>
        </w:tc>
      </w:tr>
      <w:tr w:rsidR="00296E35" w:rsidRPr="001C0FC4" w14:paraId="6522B1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C2F155"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B132ED"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4FBA143" w14:textId="7B016FD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46668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7B9273B" w14:textId="77777777" w:rsidR="00296E35" w:rsidRPr="001C0FC4" w:rsidRDefault="00296E35" w:rsidP="002E3FCC">
            <w:pPr>
              <w:pStyle w:val="TAL"/>
              <w:rPr>
                <w:rFonts w:eastAsia="SimSun"/>
              </w:rPr>
            </w:pPr>
          </w:p>
        </w:tc>
      </w:tr>
      <w:tr w:rsidR="00296E35" w:rsidRPr="001C0FC4" w14:paraId="04D3638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8848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04D23BF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05245E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4F542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15B40D7" w14:textId="77777777" w:rsidR="00296E35" w:rsidRPr="001C0FC4" w:rsidRDefault="00296E35" w:rsidP="002E3FCC">
            <w:pPr>
              <w:pStyle w:val="TAL"/>
              <w:rPr>
                <w:rFonts w:eastAsia="SimSun"/>
              </w:rPr>
            </w:pPr>
          </w:p>
        </w:tc>
      </w:tr>
      <w:tr w:rsidR="00296E35" w:rsidRPr="001C0FC4" w14:paraId="3DD6CCE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F0432" w14:textId="77777777" w:rsidR="00296E35" w:rsidRPr="001C0FC4" w:rsidRDefault="00296E35" w:rsidP="002E3FCC">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3B70C230" w14:textId="77777777" w:rsidR="00296E35" w:rsidRPr="001C0FC4" w:rsidRDefault="00296E35" w:rsidP="002E3FCC">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6FD684F9" w14:textId="77777777" w:rsidR="00296E35" w:rsidRPr="001C0FC4" w:rsidRDefault="00296E35" w:rsidP="002E3FCC">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3B846F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87F536" w14:textId="77777777" w:rsidR="00296E35" w:rsidRPr="001C0FC4" w:rsidRDefault="00296E35" w:rsidP="002E3FCC">
            <w:pPr>
              <w:pStyle w:val="TAL"/>
              <w:rPr>
                <w:rFonts w:eastAsia="SimSun"/>
              </w:rPr>
            </w:pPr>
          </w:p>
        </w:tc>
      </w:tr>
    </w:tbl>
    <w:p w14:paraId="748024F7" w14:textId="77777777" w:rsidR="00296E35" w:rsidRPr="001C0FC4" w:rsidRDefault="00296E35" w:rsidP="00296E35"/>
    <w:p w14:paraId="73171083" w14:textId="77777777" w:rsidR="00296E35" w:rsidRPr="001C0FC4" w:rsidRDefault="00296E35" w:rsidP="00296E35">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B7D76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E16A4C" w14:textId="0C3823C3" w:rsidR="00296E35" w:rsidRPr="001C0FC4" w:rsidRDefault="00296E35" w:rsidP="002E3FCC">
            <w:pPr>
              <w:pStyle w:val="TAL"/>
              <w:rPr>
                <w:szCs w:val="18"/>
              </w:rPr>
            </w:pPr>
            <w:r w:rsidRPr="001C0FC4">
              <w:t xml:space="preserve">Derivation Path: TS </w:t>
            </w:r>
            <w:r>
              <w:t>37.579</w:t>
            </w:r>
            <w:r w:rsidRPr="001C0FC4">
              <w:t>-1 [2], Table 5.5.3.4.4-3</w:t>
            </w:r>
          </w:p>
        </w:tc>
      </w:tr>
      <w:tr w:rsidR="00296E35" w:rsidRPr="001C0FC4" w14:paraId="1E015C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D0471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43222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68311B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4C16A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B0E4887" w14:textId="77777777" w:rsidR="00296E35" w:rsidRPr="001C0FC4" w:rsidRDefault="00296E35" w:rsidP="002E3FCC">
            <w:pPr>
              <w:pStyle w:val="TAH"/>
            </w:pPr>
            <w:r w:rsidRPr="001C0FC4">
              <w:t>Condition</w:t>
            </w:r>
          </w:p>
        </w:tc>
      </w:tr>
      <w:tr w:rsidR="00296E35" w:rsidRPr="001C0FC4" w14:paraId="1EF21D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35460D" w14:textId="77777777" w:rsidR="00296E35" w:rsidRPr="001C0FC4" w:rsidRDefault="00296E35" w:rsidP="002E3FCC">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57CD26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52BA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C03A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DAAD" w14:textId="77777777" w:rsidR="00296E35" w:rsidRPr="001C0FC4" w:rsidRDefault="00296E35" w:rsidP="002E3FCC">
            <w:pPr>
              <w:pStyle w:val="TAL"/>
            </w:pPr>
          </w:p>
        </w:tc>
      </w:tr>
      <w:tr w:rsidR="00296E35" w:rsidRPr="001C0FC4" w14:paraId="608C631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61AA43" w14:textId="77777777" w:rsidR="00296E35" w:rsidRPr="001C0FC4" w:rsidRDefault="00296E35" w:rsidP="002E3FCC">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42CD97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42B3E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4D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0471BE" w14:textId="77777777" w:rsidR="00296E35" w:rsidRPr="001C0FC4" w:rsidRDefault="00296E35" w:rsidP="002E3FCC">
            <w:pPr>
              <w:pStyle w:val="TAL"/>
            </w:pPr>
          </w:p>
        </w:tc>
      </w:tr>
      <w:tr w:rsidR="00296E35" w:rsidRPr="001C0FC4" w14:paraId="3DB93B7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C20D66" w14:textId="77777777" w:rsidR="00296E35" w:rsidRPr="001C0FC4" w:rsidRDefault="00296E35" w:rsidP="002E3FCC">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88C3B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C83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A4A9F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A3D94" w14:textId="77777777" w:rsidR="00296E35" w:rsidRPr="001C0FC4" w:rsidRDefault="00296E35" w:rsidP="002E3FCC">
            <w:pPr>
              <w:pStyle w:val="TAL"/>
            </w:pPr>
          </w:p>
        </w:tc>
      </w:tr>
      <w:tr w:rsidR="00296E35" w:rsidRPr="001C0FC4" w14:paraId="25AE8D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2B493B" w14:textId="77777777" w:rsidR="00296E35" w:rsidRPr="001C0FC4" w:rsidRDefault="00296E35" w:rsidP="002E3FCC">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5A51FB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BEB40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D56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C5ADEF" w14:textId="77777777" w:rsidR="00296E35" w:rsidRPr="001C0FC4" w:rsidRDefault="00296E35" w:rsidP="002E3FCC">
            <w:pPr>
              <w:pStyle w:val="TAL"/>
            </w:pPr>
          </w:p>
        </w:tc>
      </w:tr>
      <w:tr w:rsidR="00296E35" w:rsidRPr="001C0FC4" w14:paraId="5A61C2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81F0F9" w14:textId="77777777" w:rsidR="00296E35" w:rsidRPr="001C0FC4" w:rsidRDefault="00296E35" w:rsidP="002E3FCC">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8064696" w14:textId="77777777" w:rsidR="00296E35" w:rsidRPr="001C0FC4" w:rsidRDefault="00296E35" w:rsidP="002E3FCC">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23CEE9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D8C5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8D9A1" w14:textId="77777777" w:rsidR="00296E35" w:rsidRPr="001C0FC4" w:rsidRDefault="00296E35" w:rsidP="002E3FCC">
            <w:pPr>
              <w:pStyle w:val="TAL"/>
            </w:pPr>
          </w:p>
        </w:tc>
      </w:tr>
      <w:tr w:rsidR="00296E35" w:rsidRPr="001C0FC4" w14:paraId="65FD3D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72F12C" w14:textId="77777777" w:rsidR="00296E35" w:rsidRPr="001C0FC4" w:rsidRDefault="00296E35" w:rsidP="002E3FCC">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B9B086B" w14:textId="77777777" w:rsidR="00296E35" w:rsidRPr="001C0FC4" w:rsidRDefault="00296E35" w:rsidP="002E3FCC">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259EA5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4D39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A09190" w14:textId="77777777" w:rsidR="00296E35" w:rsidRPr="001C0FC4" w:rsidRDefault="00296E35" w:rsidP="002E3FCC">
            <w:pPr>
              <w:pStyle w:val="TAL"/>
            </w:pPr>
          </w:p>
        </w:tc>
      </w:tr>
      <w:tr w:rsidR="00296E35" w:rsidRPr="001C0FC4" w14:paraId="2F64A22C"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3F291DBD" w14:textId="5A79C9C3" w:rsidR="00296E35" w:rsidRPr="001C0FC4" w:rsidRDefault="00296E35" w:rsidP="002E3FCC">
            <w:pPr>
              <w:pStyle w:val="TAN"/>
            </w:pPr>
            <w:r w:rsidRPr="001C0FC4">
              <w:t>NOTE 1:</w:t>
            </w:r>
            <w:r w:rsidRPr="001C0FC4">
              <w:tab/>
              <w:t xml:space="preserve">Shall be encrypted as described in TS </w:t>
            </w:r>
            <w:r>
              <w:t>37.579</w:t>
            </w:r>
            <w:r w:rsidRPr="001C0FC4">
              <w:t>-1[2] Table 5.5.3.4.4-3A.</w:t>
            </w:r>
          </w:p>
          <w:p w14:paraId="2766B188" w14:textId="77777777" w:rsidR="00296E35" w:rsidRPr="001C0FC4" w:rsidRDefault="00296E35" w:rsidP="002E3FCC">
            <w:pPr>
              <w:pStyle w:val="TAN"/>
            </w:pPr>
            <w:r w:rsidRPr="001C0FC4">
              <w:t>NOTE 2:</w:t>
            </w:r>
            <w:r w:rsidRPr="001C0FC4">
              <w:tab/>
              <w:t>Longitude of px_MCX_CoordinateLongitude_Client_B degrees encoded according to TS 23.032 [39] clause 6.1.</w:t>
            </w:r>
          </w:p>
          <w:p w14:paraId="29B56807" w14:textId="77777777" w:rsidR="00296E35" w:rsidRPr="001C0FC4" w:rsidRDefault="00296E35" w:rsidP="002E3FCC">
            <w:pPr>
              <w:pStyle w:val="TAN"/>
            </w:pPr>
            <w:r w:rsidRPr="001C0FC4">
              <w:t>NOTE 3:</w:t>
            </w:r>
            <w:r w:rsidRPr="001C0FC4">
              <w:tab/>
              <w:t>Latitude of px_MCX_CoordinateLatitude_Client_B degrees encoded according to TS 23.032 [39] clause 6.1.</w:t>
            </w:r>
          </w:p>
        </w:tc>
      </w:tr>
    </w:tbl>
    <w:p w14:paraId="42AE2C5B" w14:textId="77777777" w:rsidR="00296E35" w:rsidRPr="001C0FC4" w:rsidRDefault="00296E35" w:rsidP="00296E35"/>
    <w:p w14:paraId="2EE865A4" w14:textId="216A2808" w:rsidR="00296E35" w:rsidRPr="001C0FC4" w:rsidRDefault="00296E35" w:rsidP="00296E35">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 xml:space="preserve">step 2, TS </w:t>
      </w:r>
      <w:r>
        <w:rPr>
          <w:rFonts w:eastAsia="SimSun"/>
        </w:rPr>
        <w:t>37.579</w:t>
      </w:r>
      <w:r w:rsidRPr="001C0FC4">
        <w:rPr>
          <w:rFonts w:eastAsia="SimSun"/>
        </w:rP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86F9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4902277" w14:textId="7785E539"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75D3355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20C3FA"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B56A3"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079F20"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A708ED4"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B242CB0" w14:textId="77777777" w:rsidR="00296E35" w:rsidRPr="001C0FC4" w:rsidRDefault="00296E35" w:rsidP="002E3FCC">
            <w:pPr>
              <w:pStyle w:val="TAH"/>
              <w:rPr>
                <w:rFonts w:eastAsia="SimSun"/>
              </w:rPr>
            </w:pPr>
            <w:r w:rsidRPr="001C0FC4">
              <w:rPr>
                <w:rFonts w:eastAsia="SimSun"/>
              </w:rPr>
              <w:t>Condition</w:t>
            </w:r>
          </w:p>
        </w:tc>
      </w:tr>
      <w:tr w:rsidR="00296E35" w:rsidRPr="001C0FC4" w14:paraId="6B0B77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B1A5BE" w14:textId="77777777" w:rsidR="00296E35" w:rsidRPr="001C0FC4" w:rsidRDefault="00296E35" w:rsidP="002E3FCC">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343035C7"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8BDF45"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9013AF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3F50CB" w14:textId="77777777" w:rsidR="00296E35" w:rsidRPr="001C0FC4" w:rsidRDefault="00296E35" w:rsidP="002E3FCC">
            <w:pPr>
              <w:pStyle w:val="TAL"/>
              <w:rPr>
                <w:rFonts w:eastAsia="SimSun"/>
              </w:rPr>
            </w:pPr>
          </w:p>
        </w:tc>
      </w:tr>
      <w:tr w:rsidR="00296E35" w:rsidRPr="001C0FC4" w14:paraId="3CF0786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FDF244" w14:textId="77777777" w:rsidR="00296E35" w:rsidRPr="001C0FC4" w:rsidRDefault="00296E35" w:rsidP="002E3FCC">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43FBB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291D3DC1" w14:textId="77777777" w:rsidR="00296E35" w:rsidRPr="001C0FC4" w:rsidRDefault="00296E35" w:rsidP="002E3FCC">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1D6E2A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BC26D87" w14:textId="77777777" w:rsidR="00296E35" w:rsidRPr="001C0FC4" w:rsidRDefault="00296E35" w:rsidP="002E3FCC">
            <w:pPr>
              <w:pStyle w:val="TAL"/>
              <w:rPr>
                <w:rFonts w:eastAsia="SimSun"/>
              </w:rPr>
            </w:pPr>
          </w:p>
        </w:tc>
      </w:tr>
      <w:tr w:rsidR="00296E35" w:rsidRPr="001C0FC4" w14:paraId="44B86F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47251C" w14:textId="77777777" w:rsidR="00296E35" w:rsidRPr="001C0FC4" w:rsidRDefault="00296E35" w:rsidP="002E3FCC">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679762" w14:textId="77777777" w:rsidR="00296E35" w:rsidRPr="001C0FC4" w:rsidRDefault="00296E35" w:rsidP="002E3FCC">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4527805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77264B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D95CC" w14:textId="77777777" w:rsidR="00296E35" w:rsidRPr="001C0FC4" w:rsidRDefault="00296E35" w:rsidP="002E3FCC">
            <w:pPr>
              <w:pStyle w:val="TAL"/>
              <w:rPr>
                <w:rFonts w:eastAsia="SimSun"/>
              </w:rPr>
            </w:pPr>
          </w:p>
        </w:tc>
      </w:tr>
    </w:tbl>
    <w:p w14:paraId="728C0B6B" w14:textId="77777777" w:rsidR="00296E35" w:rsidRPr="001C0FC4" w:rsidRDefault="00296E35" w:rsidP="00296E35"/>
    <w:p w14:paraId="019EFE30" w14:textId="77777777" w:rsidR="00296E35" w:rsidRPr="001C0FC4" w:rsidRDefault="00296E35" w:rsidP="00296E35">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8931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A23B8" w14:textId="2E553D8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3DC10C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2D56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9AE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6A0397"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B185FA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11A01B9" w14:textId="77777777" w:rsidR="00296E35" w:rsidRPr="001C0FC4" w:rsidRDefault="00296E35" w:rsidP="002E3FCC">
            <w:pPr>
              <w:pStyle w:val="TAH"/>
              <w:rPr>
                <w:rFonts w:eastAsia="SimSun"/>
              </w:rPr>
            </w:pPr>
            <w:r w:rsidRPr="001C0FC4">
              <w:rPr>
                <w:rFonts w:eastAsia="SimSun"/>
              </w:rPr>
              <w:t>Condition</w:t>
            </w:r>
          </w:p>
        </w:tc>
      </w:tr>
      <w:tr w:rsidR="00296E35" w:rsidRPr="001C0FC4" w14:paraId="65E6F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0FDCA1"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58FE48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C3EF94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EE7B7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602D65F" w14:textId="77777777" w:rsidR="00296E35" w:rsidRPr="001C0FC4" w:rsidRDefault="00296E35" w:rsidP="002E3FCC">
            <w:pPr>
              <w:pStyle w:val="TAL"/>
              <w:rPr>
                <w:rFonts w:eastAsia="SimSun"/>
              </w:rPr>
            </w:pPr>
          </w:p>
        </w:tc>
      </w:tr>
      <w:tr w:rsidR="00296E35" w:rsidRPr="001C0FC4" w14:paraId="45C06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3B9B1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B9A29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9A0320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AC444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C557A6" w14:textId="77777777" w:rsidR="00296E35" w:rsidRPr="001C0FC4" w:rsidRDefault="00296E35" w:rsidP="002E3FCC">
            <w:pPr>
              <w:pStyle w:val="TAL"/>
              <w:rPr>
                <w:rFonts w:eastAsia="SimSun"/>
              </w:rPr>
            </w:pPr>
          </w:p>
        </w:tc>
      </w:tr>
      <w:tr w:rsidR="00296E35" w:rsidRPr="001C0FC4" w14:paraId="1E8BD373" w14:textId="77777777" w:rsidTr="002E3FCC">
        <w:tc>
          <w:tcPr>
            <w:tcW w:w="2837" w:type="dxa"/>
            <w:tcBorders>
              <w:top w:val="single" w:sz="4" w:space="0" w:color="auto"/>
              <w:left w:val="single" w:sz="4" w:space="0" w:color="auto"/>
              <w:bottom w:val="single" w:sz="4" w:space="0" w:color="auto"/>
              <w:right w:val="single" w:sz="4" w:space="0" w:color="auto"/>
            </w:tcBorders>
          </w:tcPr>
          <w:p w14:paraId="01B419FB" w14:textId="77777777" w:rsidR="00296E35" w:rsidRPr="001C0FC4" w:rsidRDefault="00296E35" w:rsidP="002E3FCC">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7555692E"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8B0EFFD" w14:textId="2BD6F5B0"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66F3AB6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0471BB" w14:textId="77777777" w:rsidR="00296E35" w:rsidRPr="001C0FC4" w:rsidRDefault="00296E35" w:rsidP="002E3FCC">
            <w:pPr>
              <w:pStyle w:val="TAL"/>
              <w:rPr>
                <w:rFonts w:eastAsia="SimSun"/>
              </w:rPr>
            </w:pPr>
          </w:p>
        </w:tc>
      </w:tr>
      <w:tr w:rsidR="00296E35" w:rsidRPr="001C0FC4" w14:paraId="24A2A3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3BA550"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C41D34B"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53A702" w14:textId="3223718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83ACB8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29DA3D2" w14:textId="77777777" w:rsidR="00296E35" w:rsidRPr="001C0FC4" w:rsidRDefault="00296E35" w:rsidP="002E3FCC">
            <w:pPr>
              <w:pStyle w:val="TAL"/>
              <w:rPr>
                <w:rFonts w:eastAsia="SimSun"/>
              </w:rPr>
            </w:pPr>
          </w:p>
        </w:tc>
      </w:tr>
    </w:tbl>
    <w:p w14:paraId="0E6A3B03" w14:textId="77777777" w:rsidR="00296E35" w:rsidRDefault="00296E35" w:rsidP="00296E35"/>
    <w:p w14:paraId="1C669831" w14:textId="77777777" w:rsidR="00296E35" w:rsidRPr="00C87FE0" w:rsidRDefault="00296E35" w:rsidP="00296E35">
      <w:pPr>
        <w:pStyle w:val="Heading2"/>
      </w:pPr>
      <w:bookmarkStart w:id="1266" w:name="_Toc178186378"/>
      <w:bookmarkStart w:id="1267" w:name="_Toc181109119"/>
      <w:r w:rsidRPr="00C87FE0">
        <w:t>6.5</w:t>
      </w:r>
      <w:r w:rsidRPr="00C87FE0">
        <w:tab/>
        <w:t>Location</w:t>
      </w:r>
      <w:bookmarkEnd w:id="1266"/>
      <w:bookmarkEnd w:id="1267"/>
    </w:p>
    <w:p w14:paraId="26E948D3" w14:textId="77777777" w:rsidR="00296E35" w:rsidRPr="00C87FE0" w:rsidRDefault="00296E35" w:rsidP="00296E35">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5E9B82E5" w14:textId="77777777" w:rsidR="00296E35" w:rsidRPr="00C87FE0" w:rsidRDefault="00296E35" w:rsidP="00296E35">
      <w:pPr>
        <w:pStyle w:val="H6"/>
      </w:pPr>
      <w:r w:rsidRPr="00C87FE0">
        <w:t>6.5.1.1</w:t>
      </w:r>
      <w:r w:rsidRPr="00C87FE0">
        <w:tab/>
        <w:t>Test Purpose (TP)</w:t>
      </w:r>
    </w:p>
    <w:p w14:paraId="0EF96688" w14:textId="77777777" w:rsidR="00296E35" w:rsidRPr="00C87FE0" w:rsidRDefault="00296E35" w:rsidP="00296E35">
      <w:pPr>
        <w:pStyle w:val="H6"/>
      </w:pPr>
      <w:r w:rsidRPr="00C87FE0">
        <w:t>(1)</w:t>
      </w:r>
    </w:p>
    <w:p w14:paraId="10DF32FF"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5DB40DF8" w14:textId="77777777" w:rsidR="00296E35" w:rsidRPr="00C87FE0" w:rsidRDefault="00296E35" w:rsidP="00296E35">
      <w:pPr>
        <w:pStyle w:val="PL"/>
      </w:pPr>
      <w:r w:rsidRPr="00C87FE0">
        <w:t>ensure that {</w:t>
      </w:r>
    </w:p>
    <w:p w14:paraId="5F88B8CF" w14:textId="77777777" w:rsidR="00296E35" w:rsidRPr="00C87FE0" w:rsidRDefault="00296E35" w:rsidP="00296E35">
      <w:pPr>
        <w:pStyle w:val="PL"/>
      </w:pPr>
      <w:r w:rsidRPr="00C87FE0">
        <w:t xml:space="preserve">  </w:t>
      </w:r>
      <w:r w:rsidRPr="00C87FE0">
        <w:rPr>
          <w:b/>
        </w:rPr>
        <w:t>when</w:t>
      </w:r>
      <w:r w:rsidRPr="00C87FE0">
        <w:t xml:space="preserve"> { UE (MCData Client) receives a location information request before the minimumReportInterval timer has expired </w:t>
      </w:r>
      <w:r w:rsidRPr="00C87FE0">
        <w:rPr>
          <w:b/>
        </w:rPr>
        <w:t xml:space="preserve"> </w:t>
      </w:r>
      <w:r w:rsidRPr="00C87FE0">
        <w:t>}</w:t>
      </w:r>
    </w:p>
    <w:p w14:paraId="1B26D59D" w14:textId="77777777" w:rsidR="00296E35" w:rsidRPr="00C87FE0" w:rsidRDefault="00296E35" w:rsidP="00296E35">
      <w:pPr>
        <w:pStyle w:val="PL"/>
      </w:pPr>
      <w:r w:rsidRPr="00C87FE0">
        <w:t xml:space="preserve">    </w:t>
      </w:r>
      <w:r w:rsidRPr="00C87FE0">
        <w:rPr>
          <w:b/>
        </w:rPr>
        <w:t>then</w:t>
      </w:r>
      <w:r w:rsidRPr="00C87FE0">
        <w:t xml:space="preserve"> { UE (MCData Client)does not wait for the </w:t>
      </w:r>
      <w:r w:rsidRPr="00C87FE0">
        <w:rPr>
          <w:i/>
          <w:iCs/>
        </w:rPr>
        <w:t>minimumReportInterval</w:t>
      </w:r>
      <w:r w:rsidRPr="00C87FE0">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3BDD978A" w14:textId="77777777" w:rsidR="00296E35" w:rsidRPr="00C87FE0" w:rsidRDefault="00296E35" w:rsidP="00296E35">
      <w:pPr>
        <w:pStyle w:val="PL"/>
      </w:pPr>
      <w:r w:rsidRPr="00C87FE0">
        <w:t xml:space="preserve">            }</w:t>
      </w:r>
    </w:p>
    <w:p w14:paraId="3F0B691E" w14:textId="77777777" w:rsidR="00296E35" w:rsidRPr="00C87FE0" w:rsidRDefault="00296E35" w:rsidP="00296E35">
      <w:pPr>
        <w:pStyle w:val="PL"/>
      </w:pPr>
    </w:p>
    <w:p w14:paraId="33CC7186" w14:textId="77777777" w:rsidR="00296E35" w:rsidRPr="00C87FE0" w:rsidRDefault="00296E35" w:rsidP="00296E35">
      <w:pPr>
        <w:pStyle w:val="H6"/>
      </w:pPr>
      <w:r w:rsidRPr="00C87FE0">
        <w:t>(2)</w:t>
      </w:r>
    </w:p>
    <w:p w14:paraId="452C026A"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44656317" w14:textId="77777777" w:rsidR="00296E35" w:rsidRPr="00C87FE0" w:rsidRDefault="00296E35" w:rsidP="00296E35">
      <w:pPr>
        <w:pStyle w:val="PL"/>
      </w:pPr>
      <w:r w:rsidRPr="00C87FE0">
        <w:t>ensure that {</w:t>
      </w:r>
    </w:p>
    <w:p w14:paraId="0097473F" w14:textId="77777777" w:rsidR="00296E35" w:rsidRPr="00C87FE0" w:rsidRDefault="00296E35" w:rsidP="00296E35">
      <w:pPr>
        <w:pStyle w:val="PL"/>
      </w:pPr>
      <w:r w:rsidRPr="00C87FE0">
        <w:t xml:space="preserve">  </w:t>
      </w:r>
      <w:r w:rsidRPr="00C87FE0">
        <w:rPr>
          <w:b/>
        </w:rPr>
        <w:t>when</w:t>
      </w:r>
      <w:r w:rsidRPr="00C87FE0">
        <w:t xml:space="preserve"> { UE (MCData Client) determines that the periodic location reporting trigger has fired </w:t>
      </w:r>
      <w:r w:rsidRPr="00C87FE0">
        <w:rPr>
          <w:b/>
          <w:bCs/>
        </w:rPr>
        <w:t>and</w:t>
      </w:r>
      <w:r w:rsidRPr="00C87FE0">
        <w:t xml:space="preserve"> the </w:t>
      </w:r>
      <w:r w:rsidRPr="00C87FE0">
        <w:rPr>
          <w:i/>
          <w:iCs/>
        </w:rPr>
        <w:t>minimumReportInterval</w:t>
      </w:r>
      <w:r w:rsidRPr="00C87FE0">
        <w:t xml:space="preserve"> timer has expired }</w:t>
      </w:r>
    </w:p>
    <w:p w14:paraId="4694DFDA" w14:textId="77777777" w:rsidR="00296E35" w:rsidRPr="00C87FE0" w:rsidRDefault="00296E35" w:rsidP="00296E35">
      <w:pPr>
        <w:pStyle w:val="PL"/>
      </w:pPr>
      <w:r w:rsidRPr="00C87FE0">
        <w:t xml:space="preserve">    </w:t>
      </w:r>
      <w:r w:rsidRPr="00C87FE0">
        <w:rPr>
          <w:b/>
        </w:rPr>
        <w:t>then</w:t>
      </w:r>
      <w:r w:rsidRPr="00C87FE0">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585C8F3A" w14:textId="77777777" w:rsidR="00296E35" w:rsidRPr="00C87FE0" w:rsidRDefault="00296E35" w:rsidP="00296E35">
      <w:pPr>
        <w:pStyle w:val="PL"/>
      </w:pPr>
      <w:r w:rsidRPr="00C87FE0">
        <w:t xml:space="preserve">            }</w:t>
      </w:r>
    </w:p>
    <w:p w14:paraId="71EF91FD" w14:textId="77777777" w:rsidR="00296E35" w:rsidRPr="00C87FE0" w:rsidRDefault="00296E35" w:rsidP="00296E35">
      <w:pPr>
        <w:pStyle w:val="PL"/>
      </w:pPr>
    </w:p>
    <w:p w14:paraId="0EC082A9" w14:textId="77777777" w:rsidR="00296E35" w:rsidRPr="00C87FE0" w:rsidRDefault="00296E35" w:rsidP="00296E35">
      <w:pPr>
        <w:pStyle w:val="H6"/>
      </w:pPr>
      <w:r w:rsidRPr="00C87FE0">
        <w:t>(3)</w:t>
      </w:r>
    </w:p>
    <w:p w14:paraId="0A6148AB"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w:t>
      </w:r>
    </w:p>
    <w:p w14:paraId="512D6F3C" w14:textId="77777777" w:rsidR="00296E35" w:rsidRPr="00C87FE0" w:rsidRDefault="00296E35" w:rsidP="00296E35">
      <w:pPr>
        <w:pStyle w:val="PL"/>
      </w:pPr>
      <w:r w:rsidRPr="00C87FE0">
        <w:t>ensure that {</w:t>
      </w:r>
    </w:p>
    <w:p w14:paraId="57112397" w14:textId="77777777" w:rsidR="00296E35" w:rsidRPr="00C87FE0" w:rsidRDefault="00296E35" w:rsidP="00296E35">
      <w:pPr>
        <w:pStyle w:val="PL"/>
      </w:pPr>
      <w:r w:rsidRPr="00C87FE0">
        <w:t xml:space="preserve">  </w:t>
      </w:r>
      <w:r w:rsidRPr="00C87FE0">
        <w:rPr>
          <w:b/>
        </w:rPr>
        <w:t>when</w:t>
      </w:r>
      <w:r w:rsidRPr="00C87FE0">
        <w:t xml:space="preserve"> { UE (MCData Client) receives a new location information configuration message and ConfigScope set to 'Full' }</w:t>
      </w:r>
    </w:p>
    <w:p w14:paraId="478F4D0B" w14:textId="77777777" w:rsidR="00296E35" w:rsidRPr="00C87FE0" w:rsidRDefault="00296E35" w:rsidP="00296E35">
      <w:pPr>
        <w:pStyle w:val="PL"/>
      </w:pPr>
      <w:r w:rsidRPr="00C87FE0">
        <w:t xml:space="preserve">    </w:t>
      </w:r>
      <w:r w:rsidRPr="00C87FE0">
        <w:rPr>
          <w:b/>
        </w:rPr>
        <w:t>then</w:t>
      </w:r>
      <w:r w:rsidRPr="00C87FE0">
        <w:t xml:space="preserve"> { UE (MCData Client) replies with a SIP 200 (OK) message, </w:t>
      </w:r>
      <w:r w:rsidRPr="00C87FE0">
        <w:rPr>
          <w:b/>
          <w:bCs/>
        </w:rPr>
        <w:t xml:space="preserve">and </w:t>
      </w:r>
      <w:r w:rsidRPr="00C87FE0">
        <w:t>stores the contents of the &lt;Configuration&gt; elements thereby overriding the previous configuration }</w:t>
      </w:r>
    </w:p>
    <w:p w14:paraId="5F8B7C21" w14:textId="77777777" w:rsidR="00296E35" w:rsidRPr="00C87FE0" w:rsidRDefault="00296E35" w:rsidP="00296E35">
      <w:pPr>
        <w:pStyle w:val="PL"/>
      </w:pPr>
      <w:r w:rsidRPr="00C87FE0">
        <w:t xml:space="preserve">            }</w:t>
      </w:r>
    </w:p>
    <w:p w14:paraId="0525F5BA" w14:textId="77777777" w:rsidR="00296E35" w:rsidRPr="00C87FE0" w:rsidRDefault="00296E35" w:rsidP="00296E35">
      <w:pPr>
        <w:pStyle w:val="PL"/>
      </w:pPr>
    </w:p>
    <w:p w14:paraId="1C509E17" w14:textId="77777777" w:rsidR="00296E35" w:rsidRPr="00C87FE0" w:rsidRDefault="00296E35" w:rsidP="00296E35">
      <w:pPr>
        <w:pStyle w:val="H6"/>
      </w:pPr>
      <w:r w:rsidRPr="00C87FE0">
        <w:t>6.5.1.2</w:t>
      </w:r>
      <w:r w:rsidRPr="00C87FE0">
        <w:tab/>
        <w:t>Conformance requirements</w:t>
      </w:r>
    </w:p>
    <w:p w14:paraId="5BCD90B3" w14:textId="77777777" w:rsidR="00296E35" w:rsidRPr="00C87FE0" w:rsidRDefault="00296E35" w:rsidP="00296E35">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783513A4" w14:textId="77777777" w:rsidR="00296E35" w:rsidRPr="00C87FE0" w:rsidRDefault="00296E35" w:rsidP="00296E35">
      <w:r w:rsidRPr="00C87FE0">
        <w:t>[TS 24.282 clause 17.3.1]</w:t>
      </w:r>
    </w:p>
    <w:p w14:paraId="273F7B02" w14:textId="77777777" w:rsidR="00296E35" w:rsidRPr="00C87FE0" w:rsidRDefault="00296E35" w:rsidP="00296E35">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95EBC17" w14:textId="77777777" w:rsidR="00296E35" w:rsidRPr="00C87FE0" w:rsidRDefault="00296E35" w:rsidP="00296E35">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52629951" w14:textId="77777777" w:rsidR="00296E35" w:rsidRPr="00C87FE0" w:rsidRDefault="00296E35" w:rsidP="00296E35">
      <w:r w:rsidRPr="00C87FE0">
        <w:t>[TS 24.282 clause 17.3.2]</w:t>
      </w:r>
    </w:p>
    <w:p w14:paraId="2BA0A5E6" w14:textId="77777777" w:rsidR="00296E35" w:rsidRPr="00C87FE0" w:rsidRDefault="00296E35" w:rsidP="00296E35">
      <w:r w:rsidRPr="00C87FE0">
        <w:t>Upon receiving a SIP MESSAGE request containing:</w:t>
      </w:r>
    </w:p>
    <w:p w14:paraId="4D092A7E"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73AFF79E" w14:textId="77777777" w:rsidR="00296E35" w:rsidRPr="00C87FE0" w:rsidRDefault="00296E35" w:rsidP="00296E35">
      <w:pPr>
        <w:pStyle w:val="B1"/>
      </w:pPr>
      <w:r w:rsidRPr="00C87FE0">
        <w:t>2)</w:t>
      </w:r>
      <w:r w:rsidRPr="00C87FE0">
        <w:tab/>
        <w:t>a Content-Type header field set to "application/vnd.3gpp.mcdata-location-info+xml"; and</w:t>
      </w:r>
    </w:p>
    <w:p w14:paraId="40BB4C0E" w14:textId="77777777" w:rsidR="00296E35" w:rsidRPr="00C87FE0" w:rsidRDefault="00296E35" w:rsidP="00296E35">
      <w:pPr>
        <w:pStyle w:val="B1"/>
      </w:pPr>
      <w:r w:rsidRPr="00C87FE0">
        <w:t>3)</w:t>
      </w:r>
      <w:r w:rsidRPr="00C87FE0">
        <w:tab/>
        <w:t>an application/vnd.3gpp.mcdata-location-info+xml MIME body with a &lt;Configuration&gt; root element included in the &lt;location-info&gt; root element;</w:t>
      </w:r>
    </w:p>
    <w:p w14:paraId="6C617F0A" w14:textId="77777777" w:rsidR="00296E35" w:rsidRPr="00C87FE0" w:rsidRDefault="00296E35" w:rsidP="00296E35">
      <w:r w:rsidRPr="00C87FE0">
        <w:t>the MCData client:</w:t>
      </w:r>
    </w:p>
    <w:p w14:paraId="7353872F" w14:textId="77777777" w:rsidR="00296E35" w:rsidRPr="00C87FE0" w:rsidRDefault="00296E35" w:rsidP="00296E35">
      <w:pPr>
        <w:pStyle w:val="B1"/>
        <w:tabs>
          <w:tab w:val="left" w:pos="5954"/>
        </w:tabs>
      </w:pPr>
      <w:r w:rsidRPr="00C87FE0">
        <w:t>1)</w:t>
      </w:r>
      <w:r w:rsidRPr="00C87FE0">
        <w:tab/>
        <w:t>shall store the contents of the &lt;Configuration&gt; elements;</w:t>
      </w:r>
    </w:p>
    <w:p w14:paraId="66760D48" w14:textId="77777777" w:rsidR="00296E35" w:rsidRPr="00C87FE0" w:rsidRDefault="00296E35" w:rsidP="00296E35">
      <w:pPr>
        <w:pStyle w:val="B1"/>
      </w:pPr>
      <w:r w:rsidRPr="00C87FE0">
        <w:t>2)</w:t>
      </w:r>
      <w:r w:rsidRPr="00C87FE0">
        <w:tab/>
        <w:t>shall set the location reporting triggers accordingly; and</w:t>
      </w:r>
    </w:p>
    <w:p w14:paraId="59E8830F" w14:textId="77777777" w:rsidR="00296E35" w:rsidRPr="00C87FE0" w:rsidRDefault="00296E35" w:rsidP="00296E35">
      <w:pPr>
        <w:pStyle w:val="B1"/>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47F8B29C" w14:textId="77777777" w:rsidR="00296E35" w:rsidRPr="00C87FE0" w:rsidRDefault="00296E35" w:rsidP="00296E35">
      <w:r w:rsidRPr="00C87FE0">
        <w:t>[TS 24.282 clause 17.3.3]</w:t>
      </w:r>
    </w:p>
    <w:p w14:paraId="2AE8F48C" w14:textId="77777777" w:rsidR="00296E35" w:rsidRPr="00C87FE0" w:rsidRDefault="00296E35" w:rsidP="00296E35">
      <w:r w:rsidRPr="00C87FE0">
        <w:t>Upon receiving a SIP MESSAGE request containing:</w:t>
      </w:r>
    </w:p>
    <w:p w14:paraId="45FA6B96"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32FE3355" w14:textId="77777777" w:rsidR="00296E35" w:rsidRPr="00C87FE0" w:rsidRDefault="00296E35" w:rsidP="00296E35">
      <w:pPr>
        <w:pStyle w:val="B1"/>
      </w:pPr>
      <w:r w:rsidRPr="00C87FE0">
        <w:t>2)</w:t>
      </w:r>
      <w:r w:rsidRPr="00C87FE0">
        <w:tab/>
        <w:t>a Content-Type header field set to "application/vnd.3gpp.mcdata-location-info+xml"; and</w:t>
      </w:r>
    </w:p>
    <w:p w14:paraId="5D04158D" w14:textId="77777777" w:rsidR="00296E35" w:rsidRPr="00C87FE0" w:rsidRDefault="00296E35" w:rsidP="00296E35">
      <w:pPr>
        <w:pStyle w:val="B1"/>
      </w:pPr>
      <w:r w:rsidRPr="00C87FE0">
        <w:t>3)</w:t>
      </w:r>
      <w:r w:rsidRPr="00C87FE0">
        <w:tab/>
        <w:t>an application/vnd.3gpp.mcdata-location-info+xml MIME body with a &lt;Request&gt; element included in the &lt;location-info&gt; root element;</w:t>
      </w:r>
    </w:p>
    <w:p w14:paraId="00BB9B9E" w14:textId="77777777" w:rsidR="00296E35" w:rsidRPr="00C87FE0" w:rsidRDefault="00296E35" w:rsidP="00296E35">
      <w:r w:rsidRPr="00C87FE0">
        <w:t>the MCData client:</w:t>
      </w:r>
    </w:p>
    <w:p w14:paraId="384DA443" w14:textId="77777777" w:rsidR="00296E35" w:rsidRPr="00C87FE0" w:rsidRDefault="00296E35" w:rsidP="00296E35">
      <w:pPr>
        <w:pStyle w:val="B1"/>
      </w:pPr>
      <w:r w:rsidRPr="00C87FE0">
        <w:t>1)</w:t>
      </w:r>
      <w:r w:rsidRPr="00C87FE0">
        <w:tab/>
        <w:t>shall send a location report as specified in subclause 17.3.4; and</w:t>
      </w:r>
    </w:p>
    <w:p w14:paraId="15A36A19" w14:textId="77777777" w:rsidR="00296E35" w:rsidRPr="00C87FE0" w:rsidRDefault="00296E35" w:rsidP="00296E35">
      <w:pPr>
        <w:pStyle w:val="B1"/>
      </w:pPr>
      <w:r w:rsidRPr="00C87FE0">
        <w:t>2)</w:t>
      </w:r>
      <w:r w:rsidRPr="00C87FE0">
        <w:tab/>
        <w:t>shall reset the minimumReportInterval timer.</w:t>
      </w:r>
    </w:p>
    <w:p w14:paraId="3929F229" w14:textId="77777777" w:rsidR="00296E35" w:rsidRPr="00C87FE0" w:rsidRDefault="00296E35" w:rsidP="00296E35">
      <w:r w:rsidRPr="00C87FE0">
        <w:t>[TS 24.282 clause 17.3.4.1]</w:t>
      </w:r>
    </w:p>
    <w:p w14:paraId="193BE7C3" w14:textId="77777777" w:rsidR="00296E35" w:rsidRPr="00C87FE0" w:rsidRDefault="00296E35" w:rsidP="00296E35">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2A36E7A7" w14:textId="77777777" w:rsidR="00296E35" w:rsidRPr="00C87FE0" w:rsidRDefault="00296E35" w:rsidP="00296E35">
      <w:pPr>
        <w:pStyle w:val="B1"/>
      </w:pPr>
      <w:r w:rsidRPr="00C87FE0">
        <w:t>1)</w:t>
      </w:r>
      <w:r w:rsidRPr="00C87FE0">
        <w:tab/>
        <w:t>shall, if any of the reporting triggers are still true, send a location information report as specified in subclause 17.3.4.2.</w:t>
      </w:r>
    </w:p>
    <w:p w14:paraId="1761B3E8" w14:textId="77777777" w:rsidR="00296E35" w:rsidRPr="00C87FE0" w:rsidRDefault="00296E35" w:rsidP="00296E35">
      <w:r w:rsidRPr="00C87FE0">
        <w:t>If the MCData client receives a location information request as specified in subclause 17.3.3, the MCData client shall send a location report as specified in subclause 17.3.4.2.</w:t>
      </w:r>
    </w:p>
    <w:p w14:paraId="1A3F94A4" w14:textId="77777777" w:rsidR="00296E35" w:rsidRPr="00C87FE0" w:rsidRDefault="00296E35" w:rsidP="00296E35">
      <w:r w:rsidRPr="00C87FE0">
        <w:t>[TS 24.282 clause 17.3.4.2]</w:t>
      </w:r>
    </w:p>
    <w:p w14:paraId="14360463" w14:textId="77777777" w:rsidR="00296E35" w:rsidRPr="00C87FE0" w:rsidRDefault="00296E35" w:rsidP="00296E35">
      <w:r w:rsidRPr="00C87FE0">
        <w:t>If the MCData client needs to send a SIP request anyway (i.e. for reasons other than explicit location reporting request or the firing of a configured location trigger), the MCData client:</w:t>
      </w:r>
    </w:p>
    <w:p w14:paraId="77531544" w14:textId="77777777" w:rsidR="00296E35" w:rsidRPr="00C87FE0" w:rsidRDefault="00296E35" w:rsidP="00296E35">
      <w:pPr>
        <w:pStyle w:val="B1"/>
      </w:pPr>
      <w:r w:rsidRPr="00C87FE0">
        <w:t>1)</w:t>
      </w:r>
      <w:r w:rsidRPr="00C87FE0">
        <w:tab/>
        <w:t>shall include an application/vnd.3gpp.mcdata-location-info+xml MIME body and in the &lt;location-info&gt; root element the MCData client shall include:</w:t>
      </w:r>
    </w:p>
    <w:p w14:paraId="4963C099"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12E080D5"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49BB1749"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979364B" w14:textId="77777777" w:rsidR="00296E35" w:rsidRPr="00C87FE0" w:rsidRDefault="00296E35" w:rsidP="00296E35">
      <w:pPr>
        <w:pStyle w:val="B1"/>
      </w:pPr>
      <w:r w:rsidRPr="00C87FE0">
        <w:t>2)</w:t>
      </w:r>
      <w:r w:rsidRPr="00C87FE0">
        <w:tab/>
        <w:t>shall set the minimumReportInterval timer to the minimumReportInterval time and start the timer; and</w:t>
      </w:r>
    </w:p>
    <w:p w14:paraId="2A24AEDE" w14:textId="77777777" w:rsidR="00296E35" w:rsidRPr="00C87FE0" w:rsidRDefault="00296E35" w:rsidP="00296E35">
      <w:pPr>
        <w:pStyle w:val="B1"/>
      </w:pPr>
      <w:r w:rsidRPr="00C87FE0">
        <w:t>3)</w:t>
      </w:r>
      <w:r w:rsidRPr="00C87FE0">
        <w:tab/>
        <w:t>shall reset all triggers.</w:t>
      </w:r>
    </w:p>
    <w:p w14:paraId="5C554966" w14:textId="77777777" w:rsidR="00296E35" w:rsidRPr="00C87FE0" w:rsidRDefault="00296E35" w:rsidP="00296E35">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4EEDA439" w14:textId="77777777" w:rsidR="00296E35" w:rsidRPr="00C87FE0" w:rsidRDefault="00296E35" w:rsidP="00296E35">
      <w:pPr>
        <w:pStyle w:val="B1"/>
      </w:pPr>
      <w:r w:rsidRPr="00C87FE0">
        <w:t>1)</w:t>
      </w:r>
      <w:r w:rsidRPr="00C87FE0">
        <w:tab/>
        <w:t>shall include in the Request-URI, the SIP URI received in the P-Asserted-Identity header field in the received SIP MESSAGE request for location report configuration;</w:t>
      </w:r>
    </w:p>
    <w:p w14:paraId="0DC1F434" w14:textId="77777777" w:rsidR="00296E35" w:rsidRPr="00C87FE0" w:rsidRDefault="00296E35" w:rsidP="00296E35">
      <w:pPr>
        <w:pStyle w:val="B1"/>
      </w:pPr>
      <w:r w:rsidRPr="00C87FE0">
        <w:t>2)</w:t>
      </w:r>
      <w:r w:rsidRPr="00C87FE0">
        <w:tab/>
        <w:t>shall include a Content-Type header field set to "application/vnd.3gpp.mcdata-location-info+xml";</w:t>
      </w:r>
    </w:p>
    <w:p w14:paraId="64C22C08" w14:textId="77777777" w:rsidR="00296E35" w:rsidRPr="00C87FE0" w:rsidRDefault="00296E35" w:rsidP="00296E35">
      <w:pPr>
        <w:pStyle w:val="B1"/>
      </w:pPr>
      <w:r w:rsidRPr="00C87FE0">
        <w:t>3)</w:t>
      </w:r>
      <w:r w:rsidRPr="00C87FE0">
        <w:tab/>
        <w:t>shall include an application/vnd.3gpp.mcdata-location-info+xml MIME body and in the &lt;location-info&gt; root element include:</w:t>
      </w:r>
    </w:p>
    <w:p w14:paraId="08201124"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513E4A93"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5DBFC197"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072B60B" w14:textId="77777777" w:rsidR="00296E35" w:rsidRPr="00C87FE0" w:rsidRDefault="00296E35" w:rsidP="00296E35">
      <w:pPr>
        <w:pStyle w:val="B1"/>
      </w:pPr>
      <w:r w:rsidRPr="00C87FE0">
        <w:t>4)</w:t>
      </w:r>
      <w:r w:rsidRPr="00C87FE0">
        <w:tab/>
        <w:t>shall include an Accept-Contact header field with the media feature tag g.3gpp.mcdata along with parameters "require" and "explicit" in accordance with IETF RFC 3841 [8];</w:t>
      </w:r>
    </w:p>
    <w:p w14:paraId="6BBE84F5" w14:textId="77777777" w:rsidR="00296E35" w:rsidRPr="00C87FE0" w:rsidRDefault="00296E35" w:rsidP="00296E35">
      <w:pPr>
        <w:pStyle w:val="B1"/>
      </w:pPr>
      <w:r w:rsidRPr="00C87FE0">
        <w:t>5)</w:t>
      </w:r>
      <w:r w:rsidRPr="00C87FE0">
        <w:tab/>
        <w:t>shall set the minimumReportInterval timer to the minimumReportInterval time and start the timer;</w:t>
      </w:r>
    </w:p>
    <w:p w14:paraId="06FF975B" w14:textId="77777777" w:rsidR="00296E35" w:rsidRPr="00C87FE0" w:rsidRDefault="00296E35" w:rsidP="00296E35">
      <w:pPr>
        <w:pStyle w:val="B1"/>
      </w:pPr>
      <w:r w:rsidRPr="00C87FE0">
        <w:t>6)</w:t>
      </w:r>
      <w:r w:rsidRPr="00C87FE0">
        <w:tab/>
        <w:t>shall reset all triggers; and</w:t>
      </w:r>
    </w:p>
    <w:p w14:paraId="165E245A" w14:textId="77777777" w:rsidR="00296E35" w:rsidRPr="00C87FE0" w:rsidRDefault="00296E35" w:rsidP="00296E35">
      <w:pPr>
        <w:pStyle w:val="B1"/>
        <w:rPr>
          <w:noProof/>
        </w:rPr>
      </w:pPr>
      <w:r w:rsidRPr="00C87FE0">
        <w:t>7)</w:t>
      </w:r>
      <w:r w:rsidRPr="00C87FE0">
        <w:tab/>
        <w:t>shall send the SIP MESSAGE request as specified in 3GPP TS 24.229 [5].</w:t>
      </w:r>
    </w:p>
    <w:p w14:paraId="34A53D34" w14:textId="77777777" w:rsidR="00296E35" w:rsidRPr="00C87FE0" w:rsidRDefault="00296E35" w:rsidP="00296E35">
      <w:pPr>
        <w:pStyle w:val="H6"/>
      </w:pPr>
      <w:r w:rsidRPr="00C87FE0">
        <w:t>6.5.1.3</w:t>
      </w:r>
      <w:r w:rsidRPr="00C87FE0">
        <w:tab/>
        <w:t>Test description</w:t>
      </w:r>
    </w:p>
    <w:p w14:paraId="4229C9AF" w14:textId="77777777" w:rsidR="00296E35" w:rsidRPr="00C87FE0" w:rsidRDefault="00296E35" w:rsidP="00296E35">
      <w:pPr>
        <w:pStyle w:val="H6"/>
      </w:pPr>
      <w:r w:rsidRPr="00C87FE0">
        <w:t>6.5.1.3.1</w:t>
      </w:r>
      <w:r w:rsidRPr="00C87FE0">
        <w:tab/>
        <w:t>Pre-test conditions</w:t>
      </w:r>
    </w:p>
    <w:p w14:paraId="582B1796" w14:textId="77777777" w:rsidR="00296E35" w:rsidRPr="00C87FE0" w:rsidRDefault="00296E35" w:rsidP="00296E35">
      <w:pPr>
        <w:pStyle w:val="H6"/>
      </w:pPr>
      <w:r w:rsidRPr="00C87FE0">
        <w:t>Test configuration:</w:t>
      </w:r>
    </w:p>
    <w:p w14:paraId="0834CD9B" w14:textId="1EAEFE2C" w:rsidR="00296E35" w:rsidRPr="00C87FE0" w:rsidRDefault="00296E35" w:rsidP="00296E35">
      <w:pPr>
        <w:pStyle w:val="B1"/>
      </w:pPr>
      <w:r w:rsidRPr="00C87FE0">
        <w:t>-</w:t>
      </w:r>
      <w:r w:rsidRPr="00C87FE0">
        <w:tab/>
        <w:t xml:space="preserve">Single cell configuration according to TS </w:t>
      </w:r>
      <w:r>
        <w:t>37.579</w:t>
      </w:r>
      <w:r w:rsidRPr="00C87FE0">
        <w:t>-1 [2] clause 5.2.2.2.1.</w:t>
      </w:r>
    </w:p>
    <w:p w14:paraId="6CC06D4D" w14:textId="77777777" w:rsidR="00296E35" w:rsidRPr="00C87FE0" w:rsidRDefault="00296E35" w:rsidP="00296E35">
      <w:pPr>
        <w:pStyle w:val="H6"/>
      </w:pPr>
      <w:r w:rsidRPr="00C87FE0">
        <w:t>Preamble:</w:t>
      </w:r>
    </w:p>
    <w:p w14:paraId="2D2E1371" w14:textId="19A1285E" w:rsidR="00296E35" w:rsidRPr="00C87FE0" w:rsidRDefault="00296E35" w:rsidP="00296E35">
      <w:pPr>
        <w:pStyle w:val="B1"/>
      </w:pPr>
      <w:r w:rsidRPr="00C87FE0">
        <w:t>-</w:t>
      </w:r>
      <w:r w:rsidRPr="00C87FE0">
        <w:tab/>
        <w:t xml:space="preserve">The UE has performed procedure 'Initial registration' as described in TS </w:t>
      </w:r>
      <w:r>
        <w:t>37.579</w:t>
      </w:r>
      <w:r w:rsidRPr="00C87FE0">
        <w:t>-1 [2] clause 5.4.2.</w:t>
      </w:r>
    </w:p>
    <w:p w14:paraId="5BACA240" w14:textId="77777777" w:rsidR="00296E35" w:rsidRPr="00C87FE0" w:rsidRDefault="00296E35" w:rsidP="00296E35">
      <w:pPr>
        <w:pStyle w:val="B1"/>
      </w:pPr>
      <w:r w:rsidRPr="00C87FE0">
        <w:t>-</w:t>
      </w:r>
      <w:r w:rsidRPr="00C87FE0">
        <w:tab/>
        <w:t>UE States at the end of the preamble:</w:t>
      </w:r>
    </w:p>
    <w:p w14:paraId="08D9670A" w14:textId="77777777" w:rsidR="00296E35" w:rsidRPr="00C87FE0" w:rsidRDefault="00296E35" w:rsidP="00296E35">
      <w:pPr>
        <w:pStyle w:val="B1"/>
        <w:ind w:left="852"/>
      </w:pPr>
      <w:r w:rsidRPr="00C87FE0">
        <w:t>-</w:t>
      </w:r>
      <w:r w:rsidRPr="00C87FE0">
        <w:tab/>
        <w:t>The UE is in RRC_IDLE state.</w:t>
      </w:r>
    </w:p>
    <w:p w14:paraId="1752B2CB" w14:textId="77777777" w:rsidR="00296E35" w:rsidRPr="00C87FE0" w:rsidRDefault="00296E35" w:rsidP="00296E35">
      <w:pPr>
        <w:pStyle w:val="B1"/>
        <w:ind w:left="852"/>
      </w:pPr>
      <w:r w:rsidRPr="00C87FE0">
        <w:t>-</w:t>
      </w:r>
      <w:r w:rsidRPr="00C87FE0">
        <w:tab/>
        <w:t>The client is registered for MCData.</w:t>
      </w:r>
    </w:p>
    <w:p w14:paraId="5AA1C626" w14:textId="77777777" w:rsidR="00296E35" w:rsidRPr="00C87FE0" w:rsidRDefault="00296E35" w:rsidP="00296E35">
      <w:pPr>
        <w:pStyle w:val="H6"/>
      </w:pPr>
      <w:r w:rsidRPr="00C87FE0">
        <w:t>6.5.1.3.2</w:t>
      </w:r>
      <w:r w:rsidRPr="00C87FE0">
        <w:tab/>
        <w:t>Test procedure sequence</w:t>
      </w:r>
    </w:p>
    <w:p w14:paraId="0B3B86AF" w14:textId="77777777" w:rsidR="00296E35" w:rsidRPr="00C87FE0" w:rsidRDefault="00296E35" w:rsidP="00296E35">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87FE0" w14:paraId="4AD86804"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5AAAA1D" w14:textId="77777777" w:rsidR="00296E35" w:rsidRPr="00C87FE0" w:rsidRDefault="00296E35" w:rsidP="002E3FCC">
            <w:pPr>
              <w:pStyle w:val="TAH"/>
            </w:pPr>
            <w:r w:rsidRPr="00C87FE0">
              <w:t>St</w:t>
            </w:r>
          </w:p>
        </w:tc>
        <w:tc>
          <w:tcPr>
            <w:tcW w:w="3970" w:type="dxa"/>
            <w:tcBorders>
              <w:top w:val="single" w:sz="4" w:space="0" w:color="auto"/>
              <w:left w:val="single" w:sz="4" w:space="0" w:color="auto"/>
              <w:bottom w:val="nil"/>
              <w:right w:val="single" w:sz="4" w:space="0" w:color="auto"/>
            </w:tcBorders>
            <w:shd w:val="clear" w:color="auto" w:fill="auto"/>
            <w:hideMark/>
          </w:tcPr>
          <w:p w14:paraId="7F4CD965" w14:textId="77777777" w:rsidR="00296E35" w:rsidRPr="00C87FE0" w:rsidRDefault="00296E35" w:rsidP="002E3FCC">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23D071B" w14:textId="77777777" w:rsidR="00296E35" w:rsidRPr="00C87FE0" w:rsidRDefault="00296E35" w:rsidP="002E3FCC">
            <w:pPr>
              <w:pStyle w:val="TAH"/>
            </w:pPr>
            <w:r w:rsidRPr="00C87FE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A4663C3" w14:textId="77777777" w:rsidR="00296E35" w:rsidRPr="00C87FE0" w:rsidRDefault="00296E35" w:rsidP="002E3FCC">
            <w:pPr>
              <w:pStyle w:val="TAH"/>
            </w:pPr>
            <w:r w:rsidRPr="00C87FE0">
              <w:t>TP</w:t>
            </w:r>
          </w:p>
        </w:tc>
        <w:tc>
          <w:tcPr>
            <w:tcW w:w="892" w:type="dxa"/>
            <w:tcBorders>
              <w:top w:val="single" w:sz="4" w:space="0" w:color="auto"/>
              <w:left w:val="single" w:sz="4" w:space="0" w:color="auto"/>
              <w:bottom w:val="nil"/>
              <w:right w:val="single" w:sz="4" w:space="0" w:color="auto"/>
            </w:tcBorders>
            <w:shd w:val="clear" w:color="auto" w:fill="auto"/>
            <w:hideMark/>
          </w:tcPr>
          <w:p w14:paraId="396DF839" w14:textId="77777777" w:rsidR="00296E35" w:rsidRPr="00C87FE0" w:rsidRDefault="00296E35" w:rsidP="002E3FCC">
            <w:pPr>
              <w:pStyle w:val="TAH"/>
            </w:pPr>
            <w:r w:rsidRPr="00C87FE0">
              <w:t>Verdict</w:t>
            </w:r>
          </w:p>
        </w:tc>
      </w:tr>
      <w:tr w:rsidR="00296E35" w:rsidRPr="00C87FE0" w14:paraId="2DFB5B5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B1B3BF7" w14:textId="77777777" w:rsidR="00296E35" w:rsidRPr="00C87FE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0ED85CC2" w14:textId="77777777" w:rsidR="00296E35" w:rsidRPr="00C87FE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B32DB" w14:textId="77777777" w:rsidR="00296E35" w:rsidRPr="00C87FE0" w:rsidRDefault="00296E35" w:rsidP="002E3FCC">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AADC3" w14:textId="77777777" w:rsidR="00296E35" w:rsidRPr="00C87FE0" w:rsidRDefault="00296E35" w:rsidP="002E3FCC">
            <w:pPr>
              <w:pStyle w:val="TAH"/>
            </w:pPr>
            <w:r w:rsidRPr="00C87FE0">
              <w:t>Message</w:t>
            </w:r>
          </w:p>
        </w:tc>
        <w:tc>
          <w:tcPr>
            <w:tcW w:w="567" w:type="dxa"/>
            <w:tcBorders>
              <w:top w:val="nil"/>
              <w:left w:val="single" w:sz="4" w:space="0" w:color="auto"/>
              <w:bottom w:val="single" w:sz="4" w:space="0" w:color="auto"/>
              <w:right w:val="single" w:sz="4" w:space="0" w:color="auto"/>
            </w:tcBorders>
            <w:shd w:val="clear" w:color="auto" w:fill="auto"/>
          </w:tcPr>
          <w:p w14:paraId="4738E024" w14:textId="77777777" w:rsidR="00296E35" w:rsidRPr="00C87FE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BFB97CC" w14:textId="77777777" w:rsidR="00296E35" w:rsidRPr="00C87FE0" w:rsidRDefault="00296E35" w:rsidP="002E3FCC">
            <w:pPr>
              <w:pStyle w:val="TAH"/>
            </w:pPr>
          </w:p>
        </w:tc>
      </w:tr>
      <w:tr w:rsidR="00296E35" w:rsidRPr="00C87FE0" w14:paraId="4AB1577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EEB86DA"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tcPr>
          <w:p w14:paraId="4CA10ACC" w14:textId="63BFCB03" w:rsidR="00296E35" w:rsidRPr="00C87FE0" w:rsidRDefault="00296E35" w:rsidP="002E3FCC">
            <w:pPr>
              <w:pStyle w:val="TAL"/>
              <w:rPr>
                <w:szCs w:val="18"/>
              </w:rPr>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28176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1624A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568905E4"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61B3D2F8" w14:textId="77777777" w:rsidR="00296E35" w:rsidRPr="00C87FE0" w:rsidRDefault="00296E35" w:rsidP="002E3FCC">
            <w:pPr>
              <w:pStyle w:val="TAC"/>
            </w:pPr>
            <w:r w:rsidRPr="00C87FE0">
              <w:t>-</w:t>
            </w:r>
          </w:p>
        </w:tc>
      </w:tr>
      <w:tr w:rsidR="00296E35" w:rsidRPr="00C87FE0" w14:paraId="2CCF1C3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074AB13" w14:textId="77777777" w:rsidR="00296E35" w:rsidRPr="00C87FE0" w:rsidRDefault="00296E35" w:rsidP="002E3FCC">
            <w:pPr>
              <w:pStyle w:val="TAC"/>
            </w:pPr>
            <w:r w:rsidRPr="00C87FE0">
              <w:t>4</w:t>
            </w:r>
          </w:p>
        </w:tc>
        <w:tc>
          <w:tcPr>
            <w:tcW w:w="3970" w:type="dxa"/>
            <w:tcBorders>
              <w:top w:val="nil"/>
              <w:left w:val="single" w:sz="4" w:space="0" w:color="auto"/>
              <w:bottom w:val="single" w:sz="4" w:space="0" w:color="auto"/>
              <w:right w:val="single" w:sz="4" w:space="0" w:color="auto"/>
            </w:tcBorders>
            <w:shd w:val="clear" w:color="auto" w:fill="auto"/>
            <w:hideMark/>
          </w:tcPr>
          <w:p w14:paraId="66D3B8A3" w14:textId="77777777" w:rsidR="00296E35" w:rsidRPr="00C87FE0" w:rsidRDefault="00296E35" w:rsidP="002E3FCC">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5F43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9AEFAE"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AE9D06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6EC2835" w14:textId="77777777" w:rsidR="00296E35" w:rsidRPr="00C87FE0" w:rsidRDefault="00296E35" w:rsidP="002E3FCC">
            <w:pPr>
              <w:pStyle w:val="TAC"/>
            </w:pPr>
            <w:r w:rsidRPr="00C87FE0">
              <w:t>-</w:t>
            </w:r>
          </w:p>
        </w:tc>
      </w:tr>
      <w:tr w:rsidR="00296E35" w:rsidRPr="00C87FE0" w14:paraId="44C3F2A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7B700F" w14:textId="77777777" w:rsidR="00296E35" w:rsidRPr="00C87FE0" w:rsidRDefault="00296E35" w:rsidP="002E3FCC">
            <w:pPr>
              <w:pStyle w:val="TAC"/>
            </w:pPr>
            <w:r w:rsidRPr="00C87FE0">
              <w:t>5</w:t>
            </w:r>
          </w:p>
        </w:tc>
        <w:tc>
          <w:tcPr>
            <w:tcW w:w="3970" w:type="dxa"/>
            <w:tcBorders>
              <w:top w:val="nil"/>
              <w:left w:val="single" w:sz="4" w:space="0" w:color="auto"/>
              <w:bottom w:val="single" w:sz="4" w:space="0" w:color="auto"/>
              <w:right w:val="single" w:sz="4" w:space="0" w:color="auto"/>
            </w:tcBorders>
            <w:shd w:val="clear" w:color="auto" w:fill="auto"/>
            <w:hideMark/>
          </w:tcPr>
          <w:p w14:paraId="3A86BAC1" w14:textId="77777777" w:rsidR="00296E35" w:rsidRPr="00C87FE0" w:rsidRDefault="00296E35" w:rsidP="002E3FCC">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B746A4"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1DFB2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83A32B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BB83486" w14:textId="77777777" w:rsidR="00296E35" w:rsidRPr="00C87FE0" w:rsidRDefault="00296E35" w:rsidP="002E3FCC">
            <w:pPr>
              <w:pStyle w:val="TAC"/>
            </w:pPr>
            <w:r w:rsidRPr="00C87FE0">
              <w:t>-</w:t>
            </w:r>
          </w:p>
        </w:tc>
      </w:tr>
      <w:tr w:rsidR="00296E35" w:rsidRPr="00C87FE0" w14:paraId="44BC4554"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C413282" w14:textId="77777777" w:rsidR="00296E35" w:rsidRPr="00C87FE0" w:rsidRDefault="00296E35" w:rsidP="002E3FCC">
            <w:pPr>
              <w:pStyle w:val="TAC"/>
              <w:rPr>
                <w:szCs w:val="18"/>
              </w:rPr>
            </w:pPr>
            <w:r w:rsidRPr="00C87FE0">
              <w:t>6</w:t>
            </w:r>
          </w:p>
        </w:tc>
        <w:tc>
          <w:tcPr>
            <w:tcW w:w="3970" w:type="dxa"/>
            <w:tcBorders>
              <w:top w:val="nil"/>
              <w:left w:val="single" w:sz="4" w:space="0" w:color="auto"/>
              <w:bottom w:val="single" w:sz="4" w:space="0" w:color="auto"/>
              <w:right w:val="single" w:sz="4" w:space="0" w:color="auto"/>
            </w:tcBorders>
            <w:shd w:val="clear" w:color="auto" w:fill="auto"/>
            <w:hideMark/>
          </w:tcPr>
          <w:p w14:paraId="5C3B7B65" w14:textId="4D48BB81"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F9A72F"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F999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403A50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ADDA980" w14:textId="77777777" w:rsidR="00296E35" w:rsidRPr="00C87FE0" w:rsidRDefault="00296E35" w:rsidP="002E3FCC">
            <w:pPr>
              <w:pStyle w:val="TAC"/>
            </w:pPr>
            <w:r w:rsidRPr="00C87FE0">
              <w:t>-</w:t>
            </w:r>
          </w:p>
        </w:tc>
      </w:tr>
      <w:tr w:rsidR="00296E35" w:rsidRPr="00C87FE0" w14:paraId="2AF0499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5BC7957" w14:textId="77777777" w:rsidR="00296E35" w:rsidRPr="00C87FE0" w:rsidRDefault="00296E35" w:rsidP="002E3FCC">
            <w:pPr>
              <w:pStyle w:val="TAC"/>
            </w:pPr>
            <w:r w:rsidRPr="00C87FE0">
              <w:t>7</w:t>
            </w:r>
          </w:p>
        </w:tc>
        <w:tc>
          <w:tcPr>
            <w:tcW w:w="3970" w:type="dxa"/>
            <w:tcBorders>
              <w:top w:val="nil"/>
              <w:left w:val="single" w:sz="4" w:space="0" w:color="auto"/>
              <w:bottom w:val="single" w:sz="4" w:space="0" w:color="auto"/>
              <w:right w:val="single" w:sz="4" w:space="0" w:color="auto"/>
            </w:tcBorders>
            <w:shd w:val="clear" w:color="auto" w:fill="auto"/>
            <w:hideMark/>
          </w:tcPr>
          <w:p w14:paraId="2A87BF92" w14:textId="77777777" w:rsidR="00296E35" w:rsidRPr="00C87FE0" w:rsidRDefault="00296E35" w:rsidP="002E3FCC">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CD0A0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654A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2EB828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FFA9343" w14:textId="77777777" w:rsidR="00296E35" w:rsidRPr="00C87FE0" w:rsidRDefault="00296E35" w:rsidP="002E3FCC">
            <w:pPr>
              <w:pStyle w:val="TAC"/>
            </w:pPr>
            <w:r w:rsidRPr="00C87FE0">
              <w:t>-</w:t>
            </w:r>
          </w:p>
        </w:tc>
      </w:tr>
      <w:tr w:rsidR="00296E35" w:rsidRPr="00C87FE0" w14:paraId="53905AC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5F449819" w14:textId="77777777" w:rsidR="00296E35" w:rsidRPr="00C87FE0" w:rsidRDefault="00296E35" w:rsidP="002E3FCC">
            <w:pPr>
              <w:pStyle w:val="TAC"/>
            </w:pPr>
            <w:r w:rsidRPr="00C87FE0">
              <w:t>8-10</w:t>
            </w:r>
          </w:p>
        </w:tc>
        <w:tc>
          <w:tcPr>
            <w:tcW w:w="3970" w:type="dxa"/>
            <w:tcBorders>
              <w:top w:val="nil"/>
              <w:left w:val="single" w:sz="4" w:space="0" w:color="auto"/>
              <w:bottom w:val="single" w:sz="4" w:space="0" w:color="auto"/>
              <w:right w:val="single" w:sz="4" w:space="0" w:color="auto"/>
            </w:tcBorders>
            <w:shd w:val="clear" w:color="auto" w:fill="auto"/>
            <w:hideMark/>
          </w:tcPr>
          <w:p w14:paraId="658BDA49" w14:textId="229F8B03" w:rsidR="00296E35" w:rsidRPr="00C87FE0" w:rsidRDefault="00296E35" w:rsidP="002E3FCC">
            <w:pPr>
              <w:pStyle w:val="TAL"/>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20F3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4F868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BE7D98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891FC7F" w14:textId="77777777" w:rsidR="00296E35" w:rsidRPr="00C87FE0" w:rsidRDefault="00296E35" w:rsidP="002E3FCC">
            <w:pPr>
              <w:pStyle w:val="TAC"/>
            </w:pPr>
            <w:r w:rsidRPr="00C87FE0">
              <w:t>-</w:t>
            </w:r>
          </w:p>
        </w:tc>
      </w:tr>
      <w:tr w:rsidR="00296E35" w:rsidRPr="00C87FE0" w14:paraId="3E0C781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3F80299" w14:textId="77777777" w:rsidR="00296E35" w:rsidRPr="00C87FE0" w:rsidRDefault="00296E35" w:rsidP="002E3FCC">
            <w:pPr>
              <w:pStyle w:val="TAC"/>
            </w:pPr>
            <w:r w:rsidRPr="00C87FE0">
              <w:t>11-12</w:t>
            </w:r>
          </w:p>
        </w:tc>
        <w:tc>
          <w:tcPr>
            <w:tcW w:w="3970" w:type="dxa"/>
            <w:tcBorders>
              <w:top w:val="nil"/>
              <w:left w:val="single" w:sz="4" w:space="0" w:color="auto"/>
              <w:bottom w:val="single" w:sz="4" w:space="0" w:color="auto"/>
              <w:right w:val="single" w:sz="4" w:space="0" w:color="auto"/>
            </w:tcBorders>
            <w:shd w:val="clear" w:color="auto" w:fill="auto"/>
            <w:hideMark/>
          </w:tcPr>
          <w:p w14:paraId="3C889427" w14:textId="13225E50" w:rsidR="00296E35" w:rsidRPr="00C87FE0" w:rsidRDefault="00296E35" w:rsidP="002E3FCC">
            <w:pPr>
              <w:pStyle w:val="TAL"/>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A87D9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64F5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E7E7567"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746ABE1E" w14:textId="77777777" w:rsidR="00296E35" w:rsidRPr="00C87FE0" w:rsidRDefault="00296E35" w:rsidP="002E3FCC">
            <w:pPr>
              <w:pStyle w:val="TAC"/>
            </w:pPr>
            <w:r w:rsidRPr="00C87FE0">
              <w:t>P</w:t>
            </w:r>
          </w:p>
        </w:tc>
      </w:tr>
      <w:tr w:rsidR="00296E35" w:rsidRPr="00C87FE0" w14:paraId="0D434E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684E97"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hideMark/>
          </w:tcPr>
          <w:p w14:paraId="5F9BEC31" w14:textId="77777777" w:rsidR="00296E35" w:rsidRPr="00C87FE0" w:rsidRDefault="00296E35" w:rsidP="002E3FCC">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C0FF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603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0ED2D6C"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5F46E97" w14:textId="77777777" w:rsidR="00296E35" w:rsidRPr="00C87FE0" w:rsidRDefault="00296E35" w:rsidP="002E3FCC">
            <w:pPr>
              <w:pStyle w:val="TAC"/>
            </w:pPr>
            <w:r w:rsidRPr="00C87FE0">
              <w:t>-</w:t>
            </w:r>
          </w:p>
        </w:tc>
      </w:tr>
      <w:tr w:rsidR="00296E35" w:rsidRPr="00C87FE0" w14:paraId="29B162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39A888" w14:textId="77777777" w:rsidR="00296E35" w:rsidRPr="00C87FE0" w:rsidRDefault="00296E35" w:rsidP="002E3FCC">
            <w:pPr>
              <w:pStyle w:val="TAC"/>
            </w:pPr>
            <w:r w:rsidRPr="00C87FE0">
              <w:t>14</w:t>
            </w:r>
          </w:p>
        </w:tc>
        <w:tc>
          <w:tcPr>
            <w:tcW w:w="3970" w:type="dxa"/>
            <w:tcBorders>
              <w:top w:val="nil"/>
              <w:left w:val="single" w:sz="4" w:space="0" w:color="auto"/>
              <w:bottom w:val="single" w:sz="4" w:space="0" w:color="auto"/>
              <w:right w:val="single" w:sz="4" w:space="0" w:color="auto"/>
            </w:tcBorders>
            <w:shd w:val="clear" w:color="auto" w:fill="auto"/>
            <w:hideMark/>
          </w:tcPr>
          <w:p w14:paraId="41034FD5" w14:textId="77777777" w:rsidR="00296E35" w:rsidRPr="00C87FE0" w:rsidRDefault="00296E35" w:rsidP="002E3FCC">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1A83D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F4059F9"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2C865E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CF9E41F" w14:textId="77777777" w:rsidR="00296E35" w:rsidRPr="00C87FE0" w:rsidRDefault="00296E35" w:rsidP="002E3FCC">
            <w:pPr>
              <w:pStyle w:val="TAC"/>
            </w:pPr>
            <w:r w:rsidRPr="00C87FE0">
              <w:t>-</w:t>
            </w:r>
          </w:p>
        </w:tc>
      </w:tr>
      <w:tr w:rsidR="00296E35" w:rsidRPr="00C87FE0" w14:paraId="66CDD79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520E35A" w14:textId="77777777" w:rsidR="00296E35" w:rsidRPr="00C87FE0" w:rsidRDefault="00296E35" w:rsidP="002E3FCC">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shd w:val="clear" w:color="auto" w:fill="auto"/>
            <w:hideMark/>
          </w:tcPr>
          <w:p w14:paraId="29BE9DA8" w14:textId="25CBF019"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B3051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ED6C24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FE915B5"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BF2A5C2" w14:textId="77777777" w:rsidR="00296E35" w:rsidRPr="00C87FE0" w:rsidRDefault="00296E35" w:rsidP="002E3FCC">
            <w:pPr>
              <w:pStyle w:val="TAC"/>
            </w:pPr>
            <w:r w:rsidRPr="00C87FE0">
              <w:t>-</w:t>
            </w:r>
          </w:p>
        </w:tc>
      </w:tr>
      <w:tr w:rsidR="00296E35" w:rsidRPr="00C87FE0" w14:paraId="3884EA0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1D5C7EE" w14:textId="77777777" w:rsidR="00296E35" w:rsidRPr="00C87FE0" w:rsidRDefault="00296E35" w:rsidP="002E3FCC">
            <w:pPr>
              <w:pStyle w:val="TAC"/>
            </w:pPr>
            <w:r w:rsidRPr="00C87FE0">
              <w:t>16</w:t>
            </w:r>
          </w:p>
        </w:tc>
        <w:tc>
          <w:tcPr>
            <w:tcW w:w="3970" w:type="dxa"/>
            <w:tcBorders>
              <w:top w:val="nil"/>
              <w:left w:val="single" w:sz="4" w:space="0" w:color="auto"/>
              <w:bottom w:val="single" w:sz="4" w:space="0" w:color="auto"/>
              <w:right w:val="single" w:sz="4" w:space="0" w:color="auto"/>
            </w:tcBorders>
            <w:shd w:val="clear" w:color="auto" w:fill="auto"/>
            <w:hideMark/>
          </w:tcPr>
          <w:p w14:paraId="0163AEC9" w14:textId="77777777" w:rsidR="00296E35" w:rsidRPr="00C87FE0" w:rsidRDefault="00296E35" w:rsidP="002E3FCC">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3506C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51BBC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B9DB6E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2C7FA90C" w14:textId="77777777" w:rsidR="00296E35" w:rsidRPr="00C87FE0" w:rsidRDefault="00296E35" w:rsidP="002E3FCC">
            <w:pPr>
              <w:pStyle w:val="TAC"/>
            </w:pPr>
            <w:r w:rsidRPr="00C87FE0">
              <w:t>-</w:t>
            </w:r>
          </w:p>
        </w:tc>
      </w:tr>
      <w:tr w:rsidR="00296E35" w:rsidRPr="00C87FE0" w14:paraId="6EFAE8D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E120E7D" w14:textId="77777777" w:rsidR="00296E35" w:rsidRPr="00C87FE0" w:rsidRDefault="00296E35" w:rsidP="002E3FCC">
            <w:pPr>
              <w:pStyle w:val="TAC"/>
            </w:pPr>
            <w:r w:rsidRPr="00C87FE0">
              <w:t>17-19</w:t>
            </w:r>
          </w:p>
        </w:tc>
        <w:tc>
          <w:tcPr>
            <w:tcW w:w="3970" w:type="dxa"/>
            <w:tcBorders>
              <w:top w:val="nil"/>
              <w:left w:val="single" w:sz="4" w:space="0" w:color="auto"/>
              <w:bottom w:val="single" w:sz="4" w:space="0" w:color="auto"/>
              <w:right w:val="single" w:sz="4" w:space="0" w:color="auto"/>
            </w:tcBorders>
            <w:shd w:val="clear" w:color="auto" w:fill="auto"/>
            <w:hideMark/>
          </w:tcPr>
          <w:p w14:paraId="75C2C15A" w14:textId="31CC71CA" w:rsidR="00296E35" w:rsidRPr="00C87FE0" w:rsidRDefault="00296E35" w:rsidP="002E3FCC">
            <w:pPr>
              <w:pStyle w:val="TAL"/>
              <w:rPr>
                <w:szCs w:val="18"/>
              </w:rPr>
            </w:pPr>
            <w:r w:rsidRPr="00C87FE0">
              <w:t xml:space="preserve">Check: Does the UE (MCData Client) correctly perform steps 1a1-3 of procedure 'MCX SIP MESSAGE CO' </w:t>
            </w:r>
            <w:r w:rsidRPr="00C87FE0">
              <w:rPr>
                <w:lang w:eastAsia="ko-KR"/>
              </w:rPr>
              <w:t xml:space="preserve">as described in TS </w:t>
            </w:r>
            <w:r>
              <w:rPr>
                <w:lang w:eastAsia="ko-KR"/>
              </w:rPr>
              <w:t>37.579</w:t>
            </w:r>
            <w:r w:rsidRPr="00C87FE0">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8081C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FF47F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B77DF8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30C775B2" w14:textId="77777777" w:rsidR="00296E35" w:rsidRPr="00C87FE0" w:rsidRDefault="00296E35" w:rsidP="002E3FCC">
            <w:pPr>
              <w:pStyle w:val="TAC"/>
            </w:pPr>
            <w:r w:rsidRPr="00C87FE0">
              <w:t>P</w:t>
            </w:r>
          </w:p>
        </w:tc>
      </w:tr>
      <w:tr w:rsidR="00296E35" w:rsidRPr="00C87FE0" w14:paraId="31B3975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C4066E" w14:textId="77777777" w:rsidR="00296E35" w:rsidRPr="00C87FE0" w:rsidRDefault="00296E35" w:rsidP="002E3FCC">
            <w:pPr>
              <w:pStyle w:val="TAC"/>
            </w:pPr>
            <w:r w:rsidRPr="00C87FE0">
              <w:t>20-21</w:t>
            </w:r>
          </w:p>
        </w:tc>
        <w:tc>
          <w:tcPr>
            <w:tcW w:w="3970" w:type="dxa"/>
            <w:tcBorders>
              <w:top w:val="nil"/>
              <w:left w:val="single" w:sz="4" w:space="0" w:color="auto"/>
              <w:bottom w:val="single" w:sz="4" w:space="0" w:color="auto"/>
              <w:right w:val="single" w:sz="4" w:space="0" w:color="auto"/>
            </w:tcBorders>
            <w:shd w:val="clear" w:color="auto" w:fill="auto"/>
            <w:hideMark/>
          </w:tcPr>
          <w:p w14:paraId="3D3780F4" w14:textId="37BB9ED9" w:rsidR="00296E35" w:rsidRPr="00C87FE0" w:rsidRDefault="00296E35" w:rsidP="002E3FCC">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AE610"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38A9FC"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7DE0EE7" w14:textId="77777777" w:rsidR="00296E35" w:rsidRPr="00C87FE0" w:rsidRDefault="00296E35" w:rsidP="002E3FCC">
            <w:pPr>
              <w:pStyle w:val="TAC"/>
            </w:pPr>
            <w:r w:rsidRPr="00C87FE0">
              <w:t>3</w:t>
            </w:r>
          </w:p>
        </w:tc>
        <w:tc>
          <w:tcPr>
            <w:tcW w:w="892" w:type="dxa"/>
            <w:tcBorders>
              <w:top w:val="nil"/>
              <w:left w:val="single" w:sz="4" w:space="0" w:color="auto"/>
              <w:bottom w:val="single" w:sz="4" w:space="0" w:color="auto"/>
              <w:right w:val="single" w:sz="4" w:space="0" w:color="auto"/>
            </w:tcBorders>
            <w:shd w:val="clear" w:color="auto" w:fill="auto"/>
            <w:hideMark/>
          </w:tcPr>
          <w:p w14:paraId="0CEE6C0B" w14:textId="77777777" w:rsidR="00296E35" w:rsidRPr="00C87FE0" w:rsidRDefault="00296E35" w:rsidP="002E3FCC">
            <w:pPr>
              <w:pStyle w:val="TAC"/>
            </w:pPr>
            <w:r w:rsidRPr="00C87FE0">
              <w:t>P</w:t>
            </w:r>
          </w:p>
        </w:tc>
      </w:tr>
      <w:tr w:rsidR="00296E35" w:rsidRPr="00C87FE0" w14:paraId="4AD3AA6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C1F165" w14:textId="77777777" w:rsidR="00296E35" w:rsidRPr="00C87FE0" w:rsidRDefault="00296E35" w:rsidP="002E3FCC">
            <w:pPr>
              <w:pStyle w:val="TAC"/>
            </w:pPr>
            <w:r w:rsidRPr="00C87FE0">
              <w:t>22-23</w:t>
            </w:r>
          </w:p>
        </w:tc>
        <w:tc>
          <w:tcPr>
            <w:tcW w:w="3970" w:type="dxa"/>
            <w:tcBorders>
              <w:top w:val="nil"/>
              <w:left w:val="single" w:sz="4" w:space="0" w:color="auto"/>
              <w:bottom w:val="single" w:sz="4" w:space="0" w:color="auto"/>
              <w:right w:val="single" w:sz="4" w:space="0" w:color="auto"/>
            </w:tcBorders>
            <w:shd w:val="clear" w:color="auto" w:fill="auto"/>
            <w:hideMark/>
          </w:tcPr>
          <w:p w14:paraId="18569526" w14:textId="5ADBF693" w:rsidR="00296E35" w:rsidRPr="00C87FE0" w:rsidRDefault="00296E35" w:rsidP="002E3FCC">
            <w:pPr>
              <w:pStyle w:val="TAL"/>
            </w:pPr>
            <w:r w:rsidRPr="00C87FE0">
              <w:t xml:space="preserve">Steps 2-3 of 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A48408"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6A0DB5"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59CBAB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8B2B4ED" w14:textId="77777777" w:rsidR="00296E35" w:rsidRPr="00C87FE0" w:rsidRDefault="00296E35" w:rsidP="002E3FCC">
            <w:pPr>
              <w:pStyle w:val="TAC"/>
            </w:pPr>
            <w:r w:rsidRPr="00C87FE0">
              <w:t>-</w:t>
            </w:r>
          </w:p>
        </w:tc>
      </w:tr>
      <w:tr w:rsidR="00296E35" w:rsidRPr="00C87FE0" w14:paraId="2CEE0C3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53D4E78" w14:textId="77777777" w:rsidR="00296E35" w:rsidRPr="00C87FE0" w:rsidRDefault="00296E35" w:rsidP="002E3FCC">
            <w:pPr>
              <w:pStyle w:val="TAC"/>
            </w:pPr>
            <w:r w:rsidRPr="00C87FE0">
              <w:t>24-25</w:t>
            </w:r>
          </w:p>
        </w:tc>
        <w:tc>
          <w:tcPr>
            <w:tcW w:w="3970" w:type="dxa"/>
            <w:tcBorders>
              <w:top w:val="nil"/>
              <w:left w:val="single" w:sz="4" w:space="0" w:color="auto"/>
              <w:bottom w:val="single" w:sz="4" w:space="0" w:color="auto"/>
              <w:right w:val="single" w:sz="4" w:space="0" w:color="auto"/>
            </w:tcBorders>
            <w:shd w:val="clear" w:color="auto" w:fill="auto"/>
            <w:hideMark/>
          </w:tcPr>
          <w:p w14:paraId="0BF820A6" w14:textId="6AC1B073" w:rsidR="00296E35" w:rsidRPr="00C87FE0" w:rsidRDefault="00296E35" w:rsidP="002E3FCC">
            <w:pPr>
              <w:pStyle w:val="TAL"/>
              <w:rPr>
                <w:szCs w:val="18"/>
              </w:rPr>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09259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509C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984AF93"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12504830" w14:textId="77777777" w:rsidR="00296E35" w:rsidRPr="00C87FE0" w:rsidRDefault="00296E35" w:rsidP="002E3FCC">
            <w:pPr>
              <w:pStyle w:val="TAC"/>
            </w:pPr>
            <w:r w:rsidRPr="00C87FE0">
              <w:t>P</w:t>
            </w:r>
          </w:p>
        </w:tc>
      </w:tr>
      <w:tr w:rsidR="00296E35" w:rsidRPr="00C87FE0" w14:paraId="4AE65E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3585FD8" w14:textId="77777777" w:rsidR="00296E35" w:rsidRPr="00C87FE0" w:rsidRDefault="00296E35" w:rsidP="002E3FCC">
            <w:pPr>
              <w:pStyle w:val="TAC"/>
            </w:pPr>
            <w:r w:rsidRPr="00C87FE0">
              <w:t>26</w:t>
            </w:r>
          </w:p>
        </w:tc>
        <w:tc>
          <w:tcPr>
            <w:tcW w:w="3970" w:type="dxa"/>
            <w:tcBorders>
              <w:top w:val="nil"/>
              <w:left w:val="single" w:sz="4" w:space="0" w:color="auto"/>
              <w:bottom w:val="single" w:sz="4" w:space="0" w:color="auto"/>
              <w:right w:val="single" w:sz="4" w:space="0" w:color="auto"/>
            </w:tcBorders>
            <w:shd w:val="clear" w:color="auto" w:fill="auto"/>
            <w:hideMark/>
          </w:tcPr>
          <w:p w14:paraId="3061B996" w14:textId="77777777" w:rsidR="00296E35" w:rsidRPr="00C87FE0" w:rsidRDefault="00296E35" w:rsidP="002E3FCC">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197A59" w14:textId="77777777" w:rsidR="00296E35" w:rsidRPr="00C87FE0" w:rsidRDefault="00296E35" w:rsidP="002E3FCC">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776D6A" w14:textId="77777777" w:rsidR="00296E35" w:rsidRPr="00C87FE0" w:rsidRDefault="00296E35" w:rsidP="002E3FCC">
            <w:pPr>
              <w:pStyle w:val="TAL"/>
            </w:pPr>
            <w:r w:rsidRPr="00C87FE0">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CAD677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5367A9B5" w14:textId="77777777" w:rsidR="00296E35" w:rsidRPr="00C87FE0" w:rsidRDefault="00296E35" w:rsidP="002E3FCC">
            <w:pPr>
              <w:pStyle w:val="TAC"/>
            </w:pPr>
            <w:r w:rsidRPr="00C87FE0">
              <w:t>F</w:t>
            </w:r>
          </w:p>
        </w:tc>
      </w:tr>
      <w:tr w:rsidR="00296E35" w:rsidRPr="00C87FE0" w14:paraId="0888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2BC3F69" w14:textId="77777777" w:rsidR="00296E35" w:rsidRPr="00C87FE0" w:rsidRDefault="00296E35" w:rsidP="002E3FCC">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D962A9" w14:textId="11779EEE" w:rsidR="00296E35" w:rsidRPr="00C87FE0" w:rsidRDefault="00296E35" w:rsidP="002E3FCC">
            <w:pPr>
              <w:pStyle w:val="TAL"/>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0AA93C2"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F36A4F" w14:textId="77777777" w:rsidR="00296E35" w:rsidRPr="00C87FE0" w:rsidRDefault="00296E35" w:rsidP="002E3FCC">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423862" w14:textId="77777777" w:rsidR="00296E35" w:rsidRPr="00C87FE0" w:rsidRDefault="00296E35" w:rsidP="002E3FCC">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79DFB8" w14:textId="77777777" w:rsidR="00296E35" w:rsidRPr="00C87FE0" w:rsidRDefault="00296E35" w:rsidP="002E3FCC">
            <w:pPr>
              <w:pStyle w:val="TAC"/>
            </w:pPr>
            <w:r w:rsidRPr="00C87FE0">
              <w:t>-</w:t>
            </w:r>
          </w:p>
        </w:tc>
      </w:tr>
      <w:tr w:rsidR="00296E35" w:rsidRPr="00C87FE0" w14:paraId="5AF6B624"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72F2781C" w14:textId="77777777" w:rsidR="00296E35" w:rsidRPr="00C87FE0" w:rsidRDefault="00296E35" w:rsidP="002E3FCC">
            <w:pPr>
              <w:pStyle w:val="TAN"/>
            </w:pPr>
            <w:r w:rsidRPr="00C87FE0">
              <w:t>NOTE 1:</w:t>
            </w:r>
            <w:r w:rsidRPr="00C87FE0">
              <w:tab/>
              <w:t>The value of 10s is arbitrary chosen.</w:t>
            </w:r>
          </w:p>
        </w:tc>
      </w:tr>
    </w:tbl>
    <w:p w14:paraId="45B6798A" w14:textId="77777777" w:rsidR="00296E35" w:rsidRPr="00C87FE0" w:rsidRDefault="00296E35" w:rsidP="00296E35"/>
    <w:p w14:paraId="046183A5" w14:textId="77777777" w:rsidR="00296E35" w:rsidRPr="00C87FE0" w:rsidRDefault="00296E35" w:rsidP="00296E35">
      <w:pPr>
        <w:pStyle w:val="H6"/>
      </w:pPr>
      <w:r w:rsidRPr="00C87FE0">
        <w:t>6.5.1.3.3</w:t>
      </w:r>
      <w:r w:rsidRPr="00C87FE0">
        <w:tab/>
        <w:t>Specific message contents</w:t>
      </w:r>
    </w:p>
    <w:p w14:paraId="2C04029F" w14:textId="1318D4BE" w:rsidR="00296E35" w:rsidRPr="00C87FE0" w:rsidRDefault="00296E35" w:rsidP="00296E35">
      <w:pPr>
        <w:pStyle w:val="TH"/>
      </w:pPr>
      <w:r w:rsidRPr="00C87FE0">
        <w:t>Table 6.5.1.3.3-1: SIP MESSAGE from the SS (Step 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87A168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0E551A6" w14:textId="132F80BB"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35CC287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BE64D3"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EC63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2765A4E"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17362F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02A9591C" w14:textId="77777777" w:rsidR="00296E35" w:rsidRPr="00C87FE0" w:rsidRDefault="00296E35" w:rsidP="002E3FCC">
            <w:pPr>
              <w:pStyle w:val="TAH"/>
            </w:pPr>
            <w:r w:rsidRPr="00C87FE0">
              <w:t>Condition</w:t>
            </w:r>
          </w:p>
        </w:tc>
      </w:tr>
      <w:tr w:rsidR="00296E35" w:rsidRPr="00C87FE0" w14:paraId="3E25D3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84367"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7EBAC8"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D067F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3067D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0D3E8F" w14:textId="77777777" w:rsidR="00296E35" w:rsidRPr="00C87FE0" w:rsidRDefault="00296E35" w:rsidP="002E3FCC">
            <w:pPr>
              <w:pStyle w:val="TAL"/>
            </w:pPr>
          </w:p>
        </w:tc>
      </w:tr>
      <w:tr w:rsidR="00296E35" w:rsidRPr="00C87FE0" w14:paraId="65BE8C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C2C265B"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484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898FC1"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125CAF4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D6B00" w14:textId="77777777" w:rsidR="00296E35" w:rsidRPr="00C87FE0" w:rsidRDefault="00296E35" w:rsidP="002E3FCC">
            <w:pPr>
              <w:pStyle w:val="TAL"/>
            </w:pPr>
          </w:p>
        </w:tc>
      </w:tr>
      <w:tr w:rsidR="00296E35" w:rsidRPr="00C87FE0" w14:paraId="486D29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A230E35"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4F34E"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2356A7F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76842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B88258" w14:textId="77777777" w:rsidR="00296E35" w:rsidRPr="00C87FE0" w:rsidRDefault="00296E35" w:rsidP="002E3FCC">
            <w:pPr>
              <w:pStyle w:val="TAL"/>
            </w:pPr>
          </w:p>
        </w:tc>
      </w:tr>
      <w:tr w:rsidR="00296E35" w:rsidRPr="00C87FE0" w14:paraId="552AE2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EF7A7E"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3AE91F"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E30B0"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26EB565"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3C3194EB" w14:textId="77777777" w:rsidR="00296E35" w:rsidRPr="00C87FE0" w:rsidRDefault="00296E35" w:rsidP="002E3FCC">
            <w:pPr>
              <w:pStyle w:val="TAL"/>
            </w:pPr>
          </w:p>
        </w:tc>
      </w:tr>
      <w:tr w:rsidR="00296E35" w:rsidRPr="00C87FE0" w14:paraId="329ADF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393EA"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E615B" w14:textId="77777777" w:rsidR="00296E35" w:rsidRPr="00C87FE0" w:rsidRDefault="00296E35" w:rsidP="002E3FCC">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74A9C8B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86A4B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6916C2" w14:textId="77777777" w:rsidR="00296E35" w:rsidRPr="00C87FE0" w:rsidRDefault="00296E35" w:rsidP="002E3FCC">
            <w:pPr>
              <w:pStyle w:val="TAL"/>
            </w:pPr>
          </w:p>
        </w:tc>
      </w:tr>
    </w:tbl>
    <w:p w14:paraId="7A69EA9F" w14:textId="77777777" w:rsidR="00296E35" w:rsidRPr="00C87FE0" w:rsidRDefault="00296E35" w:rsidP="00296E35"/>
    <w:p w14:paraId="4C5ADDFB" w14:textId="77777777" w:rsidR="00296E35" w:rsidRPr="00C87FE0" w:rsidRDefault="00296E35" w:rsidP="00296E35">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6DAE8D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02C8B7" w14:textId="24A81426" w:rsidR="00296E35" w:rsidRPr="00C87FE0" w:rsidRDefault="00296E35" w:rsidP="002E3FCC">
            <w:pPr>
              <w:pStyle w:val="TAL"/>
              <w:rPr>
                <w:szCs w:val="18"/>
              </w:rPr>
            </w:pPr>
            <w:r w:rsidRPr="00C87FE0">
              <w:t xml:space="preserve">Derivation Path: TS </w:t>
            </w:r>
            <w:r>
              <w:t>37.579</w:t>
            </w:r>
            <w:r w:rsidRPr="00C87FE0">
              <w:t>-1 [2], Table 5.5.3.2.2-3</w:t>
            </w:r>
          </w:p>
        </w:tc>
      </w:tr>
      <w:tr w:rsidR="00296E35" w:rsidRPr="00C87FE0" w14:paraId="288623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23BAE6"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6033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777146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6E5673B4"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5A1BAC1" w14:textId="77777777" w:rsidR="00296E35" w:rsidRPr="00C87FE0" w:rsidRDefault="00296E35" w:rsidP="002E3FCC">
            <w:pPr>
              <w:pStyle w:val="TAH"/>
            </w:pPr>
            <w:r w:rsidRPr="00C87FE0">
              <w:t>Condition</w:t>
            </w:r>
          </w:p>
        </w:tc>
      </w:tr>
      <w:tr w:rsidR="00296E35" w:rsidRPr="00C87FE0" w14:paraId="7AF4D1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FB989E" w14:textId="77777777" w:rsidR="00296E35" w:rsidRPr="00C87FE0" w:rsidRDefault="00296E35" w:rsidP="002E3FCC">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1B1AB8A5"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A6436"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53566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260E07" w14:textId="77777777" w:rsidR="00296E35" w:rsidRPr="00C87FE0" w:rsidRDefault="00296E35" w:rsidP="002E3FCC">
            <w:pPr>
              <w:pStyle w:val="TAL"/>
            </w:pPr>
          </w:p>
        </w:tc>
      </w:tr>
      <w:tr w:rsidR="00296E35" w:rsidRPr="00C87FE0" w14:paraId="5D676D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25369B" w14:textId="77777777" w:rsidR="00296E35" w:rsidRPr="00C87FE0" w:rsidRDefault="00296E35" w:rsidP="002E3FCC">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7AC87E4"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F66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2B3060"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EBB40F" w14:textId="77777777" w:rsidR="00296E35" w:rsidRPr="00C87FE0" w:rsidRDefault="00296E35" w:rsidP="002E3FCC">
            <w:pPr>
              <w:pStyle w:val="TAL"/>
            </w:pPr>
          </w:p>
        </w:tc>
      </w:tr>
      <w:tr w:rsidR="00296E35" w:rsidRPr="00C87FE0" w14:paraId="7E1203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DFCCD7" w14:textId="77777777" w:rsidR="00296E35" w:rsidRPr="00C87FE0" w:rsidRDefault="00296E35" w:rsidP="002E3FCC">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BC2470C"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72C634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E8DB4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302542" w14:textId="77777777" w:rsidR="00296E35" w:rsidRPr="00C87FE0" w:rsidRDefault="00296E35" w:rsidP="002E3FCC">
            <w:pPr>
              <w:pStyle w:val="TAL"/>
            </w:pPr>
          </w:p>
        </w:tc>
      </w:tr>
    </w:tbl>
    <w:p w14:paraId="142BC3B4" w14:textId="77777777" w:rsidR="00296E35" w:rsidRPr="00C87FE0" w:rsidRDefault="00296E35" w:rsidP="00296E35"/>
    <w:p w14:paraId="6DFF98B2" w14:textId="77777777" w:rsidR="00296E35" w:rsidRPr="00C87FE0" w:rsidRDefault="00296E35" w:rsidP="00296E35">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809574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191C95F" w14:textId="78B3677A" w:rsidR="00296E35" w:rsidRPr="00C87FE0" w:rsidRDefault="00296E35" w:rsidP="002E3FCC">
            <w:pPr>
              <w:pStyle w:val="TAL"/>
            </w:pPr>
            <w:r w:rsidRPr="00C87FE0">
              <w:t xml:space="preserve">Derivation Path: TS </w:t>
            </w:r>
            <w:r>
              <w:t>37.579</w:t>
            </w:r>
            <w:r w:rsidRPr="00C87FE0">
              <w:t>-1 [2], Table 5.5.3.4.2-3</w:t>
            </w:r>
          </w:p>
          <w:p w14:paraId="50E6F9C8" w14:textId="77777777" w:rsidR="00296E35" w:rsidRPr="00C87FE0" w:rsidRDefault="00296E35" w:rsidP="002E3FCC">
            <w:pPr>
              <w:pStyle w:val="TAL"/>
              <w:rPr>
                <w:szCs w:val="18"/>
              </w:rPr>
            </w:pPr>
          </w:p>
        </w:tc>
      </w:tr>
      <w:tr w:rsidR="00296E35" w:rsidRPr="00C87FE0" w14:paraId="4F0870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734F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885BB"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FDF3D22"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2393844"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830465E" w14:textId="77777777" w:rsidR="00296E35" w:rsidRPr="00C87FE0" w:rsidRDefault="00296E35" w:rsidP="002E3FCC">
            <w:pPr>
              <w:pStyle w:val="TAH"/>
            </w:pPr>
            <w:r w:rsidRPr="00C87FE0">
              <w:t>Condition</w:t>
            </w:r>
          </w:p>
        </w:tc>
      </w:tr>
      <w:tr w:rsidR="00296E35" w:rsidRPr="00C87FE0" w14:paraId="4DD0EC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DC0420"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096F413"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E5C6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CCFED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5A5DE5" w14:textId="77777777" w:rsidR="00296E35" w:rsidRPr="00C87FE0" w:rsidRDefault="00296E35" w:rsidP="002E3FCC">
            <w:pPr>
              <w:pStyle w:val="TAL"/>
            </w:pPr>
          </w:p>
        </w:tc>
      </w:tr>
      <w:tr w:rsidR="00296E35" w:rsidRPr="00C87FE0" w14:paraId="1F8E4D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0F358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984B21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B0EB7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6A05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19DC4" w14:textId="77777777" w:rsidR="00296E35" w:rsidRPr="00C87FE0" w:rsidRDefault="00296E35" w:rsidP="002E3FCC">
            <w:pPr>
              <w:pStyle w:val="TAL"/>
            </w:pPr>
          </w:p>
        </w:tc>
      </w:tr>
      <w:tr w:rsidR="00296E35" w:rsidRPr="00C87FE0" w14:paraId="2B428F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431DD4"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6DC19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CCC6E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F885C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2418" w14:textId="77777777" w:rsidR="00296E35" w:rsidRPr="00C87FE0" w:rsidRDefault="00296E35" w:rsidP="002E3FCC">
            <w:pPr>
              <w:pStyle w:val="TAL"/>
            </w:pPr>
          </w:p>
        </w:tc>
      </w:tr>
      <w:tr w:rsidR="00296E35" w:rsidRPr="00C87FE0" w14:paraId="6CFE6F8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955D96"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34109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6D6D8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004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DF3CB" w14:textId="77777777" w:rsidR="00296E35" w:rsidRPr="00C87FE0" w:rsidRDefault="00296E35" w:rsidP="002E3FCC">
            <w:pPr>
              <w:pStyle w:val="TAL"/>
            </w:pPr>
          </w:p>
        </w:tc>
      </w:tr>
      <w:tr w:rsidR="00296E35" w:rsidRPr="00C87FE0" w14:paraId="39F165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08DA5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AD2F3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3CF95BA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3EB7A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17E679" w14:textId="77777777" w:rsidR="00296E35" w:rsidRPr="00C87FE0" w:rsidRDefault="00296E35" w:rsidP="002E3FCC">
            <w:pPr>
              <w:pStyle w:val="TAL"/>
            </w:pPr>
          </w:p>
        </w:tc>
      </w:tr>
      <w:tr w:rsidR="00296E35" w:rsidRPr="00C87FE0" w14:paraId="762053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DF46BA"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938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2E63B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89A83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07FA76" w14:textId="77777777" w:rsidR="00296E35" w:rsidRPr="00C87FE0" w:rsidRDefault="00296E35" w:rsidP="002E3FCC">
            <w:pPr>
              <w:pStyle w:val="TAL"/>
            </w:pPr>
          </w:p>
        </w:tc>
      </w:tr>
      <w:tr w:rsidR="00296E35" w:rsidRPr="00C87FE0" w14:paraId="291C45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366F9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38444"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4D5F6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E1AC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64972" w14:textId="77777777" w:rsidR="00296E35" w:rsidRPr="00C87FE0" w:rsidRDefault="00296E35" w:rsidP="002E3FCC">
            <w:pPr>
              <w:pStyle w:val="TAL"/>
            </w:pPr>
          </w:p>
        </w:tc>
      </w:tr>
      <w:tr w:rsidR="00296E35" w:rsidRPr="00C87FE0" w14:paraId="7EE3D8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9A6460"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098E7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2BAB5209" w14:textId="77777777" w:rsidR="00296E35" w:rsidRPr="00C87FE0" w:rsidRDefault="00296E35" w:rsidP="002E3FCC">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676DED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4FA117" w14:textId="77777777" w:rsidR="00296E35" w:rsidRPr="00C87FE0" w:rsidRDefault="00296E35" w:rsidP="002E3FCC">
            <w:pPr>
              <w:pStyle w:val="TAL"/>
            </w:pPr>
          </w:p>
        </w:tc>
      </w:tr>
      <w:tr w:rsidR="00296E35" w:rsidRPr="00C87FE0" w14:paraId="070A7F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E37B4F" w14:textId="77777777" w:rsidR="00296E35" w:rsidRPr="00C87FE0" w:rsidRDefault="00296E35" w:rsidP="002E3FCC">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FE356F" w14:textId="77777777" w:rsidR="00296E35" w:rsidRPr="00C87FE0" w:rsidRDefault="00296E35" w:rsidP="002E3FCC">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D548B7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77FBA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FEEE59" w14:textId="77777777" w:rsidR="00296E35" w:rsidRPr="00C87FE0" w:rsidRDefault="00296E35" w:rsidP="002E3FCC">
            <w:pPr>
              <w:pStyle w:val="TAL"/>
            </w:pPr>
          </w:p>
        </w:tc>
      </w:tr>
      <w:tr w:rsidR="00296E35" w:rsidRPr="00C87FE0" w14:paraId="4EF1DC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C1DAC7" w14:textId="77777777" w:rsidR="00296E35" w:rsidRPr="00C87FE0" w:rsidRDefault="00296E35" w:rsidP="002E3FCC">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FF2D42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C2413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4D0C3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9572C" w14:textId="77777777" w:rsidR="00296E35" w:rsidRPr="00C87FE0" w:rsidRDefault="00296E35" w:rsidP="002E3FCC">
            <w:pPr>
              <w:pStyle w:val="TAL"/>
            </w:pPr>
          </w:p>
        </w:tc>
      </w:tr>
      <w:tr w:rsidR="00296E35" w:rsidRPr="00C87FE0" w14:paraId="4CFA5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9C2021" w14:textId="77777777" w:rsidR="00296E35" w:rsidRPr="00C87FE0" w:rsidRDefault="00296E35" w:rsidP="002E3FCC">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3895C65"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7AA50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D884D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6D6CF9" w14:textId="77777777" w:rsidR="00296E35" w:rsidRPr="00C87FE0" w:rsidRDefault="00296E35" w:rsidP="002E3FCC">
            <w:pPr>
              <w:pStyle w:val="TAL"/>
            </w:pPr>
          </w:p>
        </w:tc>
      </w:tr>
      <w:tr w:rsidR="00296E35" w:rsidRPr="00C87FE0" w14:paraId="51851A2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986149" w14:textId="77777777" w:rsidR="00296E35" w:rsidRPr="00C87FE0" w:rsidRDefault="00296E35" w:rsidP="002E3FCC">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02D903EA" w14:textId="77777777" w:rsidR="00296E35" w:rsidRPr="00C87FE0" w:rsidRDefault="00296E35" w:rsidP="002E3FCC">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5A77EC0B" w14:textId="77777777" w:rsidR="00296E35" w:rsidRPr="00C87FE0" w:rsidRDefault="00296E35" w:rsidP="002E3FCC">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45A7392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47EE13" w14:textId="77777777" w:rsidR="00296E35" w:rsidRPr="00C87FE0" w:rsidRDefault="00296E35" w:rsidP="002E3FCC">
            <w:pPr>
              <w:pStyle w:val="TAL"/>
            </w:pPr>
          </w:p>
        </w:tc>
      </w:tr>
      <w:tr w:rsidR="00296E35" w:rsidRPr="00C87FE0" w14:paraId="2B7464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484BE9" w14:textId="77777777" w:rsidR="00296E35" w:rsidRPr="00C87FE0" w:rsidRDefault="00296E35" w:rsidP="002E3FCC">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42952760" w14:textId="77777777" w:rsidR="00296E35" w:rsidRPr="00C87FE0" w:rsidRDefault="00296E35" w:rsidP="002E3FCC">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6F145FE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B0B6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5A1214" w14:textId="77777777" w:rsidR="00296E35" w:rsidRPr="00C87FE0" w:rsidRDefault="00296E35" w:rsidP="002E3FCC">
            <w:pPr>
              <w:pStyle w:val="TAL"/>
            </w:pPr>
          </w:p>
        </w:tc>
      </w:tr>
    </w:tbl>
    <w:p w14:paraId="2B4FD161" w14:textId="77777777" w:rsidR="00296E35" w:rsidRPr="00C87FE0" w:rsidRDefault="00296E35" w:rsidP="00296E35"/>
    <w:p w14:paraId="30203973" w14:textId="2AB331D3" w:rsidR="00296E35" w:rsidRPr="00C87FE0" w:rsidRDefault="00296E35" w:rsidP="00296E35">
      <w:pPr>
        <w:pStyle w:val="TH"/>
      </w:pPr>
      <w:r w:rsidRPr="00C87FE0">
        <w:t>Table 6.5.1.3.3-4: SIP MESSAGE from the SS (Step 9,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62D459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F48C7FE" w14:textId="73F03036"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B4AEA3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D3CEC2"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FA998"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F09D9C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7F46B8D"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6CEEC44" w14:textId="77777777" w:rsidR="00296E35" w:rsidRPr="00C87FE0" w:rsidRDefault="00296E35" w:rsidP="002E3FCC">
            <w:pPr>
              <w:pStyle w:val="TAH"/>
            </w:pPr>
            <w:r w:rsidRPr="00C87FE0">
              <w:t>Condition</w:t>
            </w:r>
          </w:p>
        </w:tc>
      </w:tr>
      <w:tr w:rsidR="00296E35" w:rsidRPr="00C87FE0" w14:paraId="0B44BF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07D6B0"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BC3D2E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7F1E97"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C580E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EF66BA" w14:textId="77777777" w:rsidR="00296E35" w:rsidRPr="00C87FE0" w:rsidRDefault="00296E35" w:rsidP="002E3FCC">
            <w:pPr>
              <w:pStyle w:val="TAL"/>
            </w:pPr>
          </w:p>
        </w:tc>
      </w:tr>
      <w:tr w:rsidR="00296E35" w:rsidRPr="00C87FE0" w14:paraId="6CAEC16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77E64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C99EA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D99390"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47FEDC0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4C7EF2" w14:textId="77777777" w:rsidR="00296E35" w:rsidRPr="00C87FE0" w:rsidRDefault="00296E35" w:rsidP="002E3FCC">
            <w:pPr>
              <w:pStyle w:val="TAL"/>
            </w:pPr>
          </w:p>
        </w:tc>
      </w:tr>
      <w:tr w:rsidR="00296E35" w:rsidRPr="00C87FE0" w14:paraId="4E1C2F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FB005"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1506A7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7511F98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9D974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C0D79B" w14:textId="77777777" w:rsidR="00296E35" w:rsidRPr="00C87FE0" w:rsidRDefault="00296E35" w:rsidP="002E3FCC">
            <w:pPr>
              <w:pStyle w:val="TAL"/>
            </w:pPr>
          </w:p>
        </w:tc>
      </w:tr>
      <w:tr w:rsidR="00296E35" w:rsidRPr="00C87FE0" w14:paraId="74B5431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4C765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5099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2E278C"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4AAFEE1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5A4DC617" w14:textId="77777777" w:rsidR="00296E35" w:rsidRPr="00C87FE0" w:rsidRDefault="00296E35" w:rsidP="002E3FCC">
            <w:pPr>
              <w:pStyle w:val="TAL"/>
            </w:pPr>
          </w:p>
        </w:tc>
      </w:tr>
      <w:tr w:rsidR="00296E35" w:rsidRPr="00C87FE0" w14:paraId="220E80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DC7272"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C1F6131" w14:textId="77777777" w:rsidR="00296E35" w:rsidRPr="00C87FE0" w:rsidRDefault="00296E35" w:rsidP="002E3FCC">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0AE0969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D765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0F75C" w14:textId="77777777" w:rsidR="00296E35" w:rsidRPr="00C87FE0" w:rsidRDefault="00296E35" w:rsidP="002E3FCC">
            <w:pPr>
              <w:pStyle w:val="TAL"/>
            </w:pPr>
          </w:p>
        </w:tc>
      </w:tr>
    </w:tbl>
    <w:p w14:paraId="21730644" w14:textId="77777777" w:rsidR="00296E35" w:rsidRPr="00C87FE0" w:rsidRDefault="00296E35" w:rsidP="00296E35"/>
    <w:p w14:paraId="54C41FF7" w14:textId="77777777" w:rsidR="00296E35" w:rsidRPr="00C87FE0" w:rsidRDefault="00296E35" w:rsidP="00296E35">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C87FE0" w14:paraId="5E20E4D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30B2897" w14:textId="3CE984C2" w:rsidR="00296E35" w:rsidRPr="00C87FE0" w:rsidRDefault="00296E35" w:rsidP="002E3FCC">
            <w:pPr>
              <w:pStyle w:val="TAL"/>
              <w:rPr>
                <w:szCs w:val="18"/>
              </w:rPr>
            </w:pPr>
            <w:r w:rsidRPr="00C87FE0">
              <w:t xml:space="preserve">Derivation Path: TS </w:t>
            </w:r>
            <w:r>
              <w:t>37.579</w:t>
            </w:r>
            <w:r w:rsidRPr="00C87FE0">
              <w:t>-1 [2], Table 5.5.3.4.3-3</w:t>
            </w:r>
          </w:p>
        </w:tc>
      </w:tr>
    </w:tbl>
    <w:p w14:paraId="2EF92BD0" w14:textId="77777777" w:rsidR="00296E35" w:rsidRPr="00C87FE0" w:rsidRDefault="00296E35" w:rsidP="00296E35"/>
    <w:p w14:paraId="28128B27" w14:textId="6A2ADDF2" w:rsidR="00296E35" w:rsidRPr="00C87FE0" w:rsidRDefault="00296E35" w:rsidP="00296E35">
      <w:pPr>
        <w:pStyle w:val="TH"/>
      </w:pPr>
      <w:r w:rsidRPr="00C87FE0">
        <w:t>Table 6.5.1.3.3-6: SIP MESSAGE from the UE (Step 11,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0FF479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7120AC" w14:textId="2E7DF97B"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AFF8F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6A5548"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567471"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DBDB8E4"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326AD24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710CFC5" w14:textId="77777777" w:rsidR="00296E35" w:rsidRPr="00C87FE0" w:rsidRDefault="00296E35" w:rsidP="002E3FCC">
            <w:pPr>
              <w:pStyle w:val="TAH"/>
            </w:pPr>
            <w:r w:rsidRPr="00C87FE0">
              <w:t>Condition</w:t>
            </w:r>
          </w:p>
        </w:tc>
      </w:tr>
      <w:tr w:rsidR="00296E35" w:rsidRPr="00C87FE0" w14:paraId="0612E597" w14:textId="77777777" w:rsidTr="002E3FCC">
        <w:tc>
          <w:tcPr>
            <w:tcW w:w="2837" w:type="dxa"/>
            <w:tcBorders>
              <w:top w:val="single" w:sz="4" w:space="0" w:color="auto"/>
              <w:left w:val="single" w:sz="4" w:space="0" w:color="auto"/>
              <w:bottom w:val="single" w:sz="4" w:space="0" w:color="auto"/>
              <w:right w:val="single" w:sz="4" w:space="0" w:color="auto"/>
            </w:tcBorders>
          </w:tcPr>
          <w:p w14:paraId="692A96C1"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1E65317"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C0E5F3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66995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167852" w14:textId="77777777" w:rsidR="00296E35" w:rsidRPr="00C87FE0" w:rsidRDefault="00296E35" w:rsidP="002E3FCC">
            <w:pPr>
              <w:pStyle w:val="TAL"/>
            </w:pPr>
          </w:p>
        </w:tc>
      </w:tr>
      <w:tr w:rsidR="00296E35" w:rsidRPr="00C87FE0" w14:paraId="4889C4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FE98D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B393DE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09892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0B2F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F1809" w14:textId="77777777" w:rsidR="00296E35" w:rsidRPr="00C87FE0" w:rsidRDefault="00296E35" w:rsidP="002E3FCC">
            <w:pPr>
              <w:pStyle w:val="TAL"/>
            </w:pPr>
          </w:p>
        </w:tc>
      </w:tr>
      <w:tr w:rsidR="00296E35" w:rsidRPr="00C87FE0" w14:paraId="300D4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422593"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CA86247"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72CF0A84"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BD36A2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C5247" w14:textId="77777777" w:rsidR="00296E35" w:rsidRPr="00C87FE0" w:rsidRDefault="00296E35" w:rsidP="002E3FCC">
            <w:pPr>
              <w:pStyle w:val="TAL"/>
            </w:pPr>
          </w:p>
        </w:tc>
      </w:tr>
      <w:tr w:rsidR="00296E35" w:rsidRPr="00C87FE0" w14:paraId="38D05E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7BF847"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F0618E"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B7367"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8E72922"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721DAB7" w14:textId="77777777" w:rsidR="00296E35" w:rsidRPr="00C87FE0" w:rsidRDefault="00296E35" w:rsidP="002E3FCC">
            <w:pPr>
              <w:pStyle w:val="TAL"/>
            </w:pPr>
          </w:p>
        </w:tc>
      </w:tr>
      <w:tr w:rsidR="00296E35" w:rsidRPr="00C87FE0" w14:paraId="1A7FB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C22036"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5A7117" w14:textId="77777777" w:rsidR="00296E35" w:rsidRPr="00C87FE0" w:rsidRDefault="00296E35" w:rsidP="002E3FCC">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5EB13F0B"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CC71F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3D234A" w14:textId="77777777" w:rsidR="00296E35" w:rsidRPr="00C87FE0" w:rsidRDefault="00296E35" w:rsidP="002E3FCC">
            <w:pPr>
              <w:pStyle w:val="TAL"/>
            </w:pPr>
          </w:p>
        </w:tc>
      </w:tr>
    </w:tbl>
    <w:p w14:paraId="2FFBA2BD" w14:textId="77777777" w:rsidR="00296E35" w:rsidRPr="00C87FE0" w:rsidRDefault="00296E35" w:rsidP="00296E35"/>
    <w:p w14:paraId="639F09F2" w14:textId="77777777" w:rsidR="00296E35" w:rsidRPr="00C87FE0" w:rsidRDefault="00296E35" w:rsidP="00296E35">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FA42E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4D6839" w14:textId="5E53E43F"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90775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92C56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ACD02C"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DBAFF46"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9E011B9"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4414B242" w14:textId="77777777" w:rsidR="00296E35" w:rsidRPr="00C87FE0" w:rsidRDefault="00296E35" w:rsidP="002E3FCC">
            <w:pPr>
              <w:pStyle w:val="TAH"/>
            </w:pPr>
            <w:r w:rsidRPr="00C87FE0">
              <w:t>Condition</w:t>
            </w:r>
          </w:p>
        </w:tc>
      </w:tr>
      <w:tr w:rsidR="00296E35" w:rsidRPr="00C87FE0" w14:paraId="55A918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40166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5BA8B68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6F209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2795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356D27" w14:textId="77777777" w:rsidR="00296E35" w:rsidRPr="00C87FE0" w:rsidRDefault="00296E35" w:rsidP="002E3FCC">
            <w:pPr>
              <w:pStyle w:val="TAL"/>
            </w:pPr>
          </w:p>
        </w:tc>
      </w:tr>
      <w:tr w:rsidR="00296E35" w:rsidRPr="00C87FE0" w14:paraId="16C01C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1554F4"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7468E37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B29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9ECC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1BCE25" w14:textId="77777777" w:rsidR="00296E35" w:rsidRPr="00C87FE0" w:rsidRDefault="00296E35" w:rsidP="002E3FCC">
            <w:pPr>
              <w:pStyle w:val="TAL"/>
            </w:pPr>
          </w:p>
        </w:tc>
      </w:tr>
      <w:tr w:rsidR="00296E35" w:rsidRPr="00C87FE0" w14:paraId="1D0A12D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175FB8" w14:textId="77777777" w:rsidR="00296E35" w:rsidRPr="00C87FE0" w:rsidRDefault="00296E35" w:rsidP="002E3FCC">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2C01320" w14:textId="77777777" w:rsidR="00296E35" w:rsidRPr="00C87FE0" w:rsidRDefault="00296E35" w:rsidP="002E3FCC">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6DAA8113"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12696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6AD215" w14:textId="77777777" w:rsidR="00296E35" w:rsidRPr="00C87FE0" w:rsidRDefault="00296E35" w:rsidP="002E3FCC">
            <w:pPr>
              <w:pStyle w:val="TAL"/>
            </w:pPr>
          </w:p>
        </w:tc>
      </w:tr>
      <w:tr w:rsidR="00296E35" w:rsidRPr="00C87FE0" w14:paraId="5B5ADC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81D08C" w14:textId="77777777" w:rsidR="00296E35" w:rsidRPr="00C87FE0" w:rsidRDefault="00296E35" w:rsidP="002E3FCC">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5D2A554D"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3C17434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7CC3E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75195D" w14:textId="77777777" w:rsidR="00296E35" w:rsidRPr="00C87FE0" w:rsidRDefault="00296E35" w:rsidP="002E3FCC">
            <w:pPr>
              <w:pStyle w:val="TAL"/>
            </w:pPr>
          </w:p>
        </w:tc>
      </w:tr>
      <w:tr w:rsidR="00296E35" w:rsidRPr="00C87FE0" w14:paraId="245B016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C8158C"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1EF79AB"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B7ED8" w14:textId="77777777" w:rsidR="00296E35" w:rsidRPr="00C87FE0" w:rsidRDefault="00296E35" w:rsidP="002E3FCC">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28DE09A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23FAD7" w14:textId="77777777" w:rsidR="00296E35" w:rsidRPr="00C87FE0" w:rsidRDefault="00296E35" w:rsidP="002E3FCC">
            <w:pPr>
              <w:pStyle w:val="TAL"/>
            </w:pPr>
          </w:p>
        </w:tc>
      </w:tr>
      <w:tr w:rsidR="00296E35" w:rsidRPr="00C87FE0" w14:paraId="497CE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5139C3"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121BEE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6A5DF0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9654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5F6A46" w14:textId="77777777" w:rsidR="00296E35" w:rsidRPr="00C87FE0" w:rsidRDefault="00296E35" w:rsidP="002E3FCC">
            <w:pPr>
              <w:pStyle w:val="TAL"/>
            </w:pPr>
          </w:p>
        </w:tc>
      </w:tr>
      <w:tr w:rsidR="00296E35" w:rsidRPr="00C87FE0" w14:paraId="6927176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CD0509"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6F47162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52A38A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CD22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490E2" w14:textId="77777777" w:rsidR="00296E35" w:rsidRPr="00C87FE0" w:rsidRDefault="00296E35" w:rsidP="002E3FCC">
            <w:pPr>
              <w:pStyle w:val="TAL"/>
            </w:pPr>
          </w:p>
        </w:tc>
      </w:tr>
      <w:tr w:rsidR="00296E35" w:rsidRPr="00C87FE0" w14:paraId="5DFE3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89F96"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4CEEB9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13035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710F7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6B21D8" w14:textId="77777777" w:rsidR="00296E35" w:rsidRPr="00C87FE0" w:rsidRDefault="00296E35" w:rsidP="002E3FCC">
            <w:pPr>
              <w:pStyle w:val="TAL"/>
            </w:pPr>
          </w:p>
        </w:tc>
      </w:tr>
      <w:tr w:rsidR="00296E35" w:rsidRPr="00C87FE0" w14:paraId="2C5AE7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B4595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AD4055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2DDD7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9BCED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A256F" w14:textId="77777777" w:rsidR="00296E35" w:rsidRPr="00C87FE0" w:rsidRDefault="00296E35" w:rsidP="002E3FCC">
            <w:pPr>
              <w:pStyle w:val="TAL"/>
            </w:pPr>
          </w:p>
        </w:tc>
      </w:tr>
      <w:tr w:rsidR="00296E35" w:rsidRPr="00C87FE0" w14:paraId="6C7299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690005"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5328160"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D9A3D9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3A355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DB9EE" w14:textId="77777777" w:rsidR="00296E35" w:rsidRPr="00C87FE0" w:rsidRDefault="00296E35" w:rsidP="002E3FCC">
            <w:pPr>
              <w:pStyle w:val="TAL"/>
            </w:pPr>
          </w:p>
        </w:tc>
      </w:tr>
      <w:tr w:rsidR="00296E35" w:rsidRPr="00C87FE0" w14:paraId="5A7D7D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678843" w14:textId="77777777" w:rsidR="00296E35" w:rsidRPr="00C87FE0" w:rsidRDefault="00296E35" w:rsidP="002E3FCC">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5E311E3" w14:textId="77777777" w:rsidR="00296E35" w:rsidRPr="00C87FE0" w:rsidRDefault="00296E35" w:rsidP="002E3FCC">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31F6FF" w14:textId="5BFF7C49"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0EDD840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1FEABF" w14:textId="77777777" w:rsidR="00296E35" w:rsidRPr="00C87FE0" w:rsidRDefault="00296E35" w:rsidP="002E3FCC">
            <w:pPr>
              <w:pStyle w:val="TAL"/>
            </w:pPr>
          </w:p>
        </w:tc>
      </w:tr>
      <w:tr w:rsidR="00296E35" w:rsidRPr="00C87FE0" w14:paraId="3370B4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37EE62" w14:textId="77777777" w:rsidR="00296E35" w:rsidRPr="00C87FE0" w:rsidRDefault="00296E35" w:rsidP="002E3FCC">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C0E092" w14:textId="77777777" w:rsidR="00296E35" w:rsidRPr="00C87FE0" w:rsidRDefault="00296E35" w:rsidP="002E3FCC">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41901" w14:textId="59E4ED53"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1DF01E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D46D45" w14:textId="77777777" w:rsidR="00296E35" w:rsidRPr="00C87FE0" w:rsidRDefault="00296E35" w:rsidP="002E3FCC">
            <w:pPr>
              <w:pStyle w:val="TAL"/>
            </w:pPr>
          </w:p>
        </w:tc>
      </w:tr>
    </w:tbl>
    <w:p w14:paraId="05D9BF2B" w14:textId="77777777" w:rsidR="00296E35" w:rsidRPr="00C87FE0" w:rsidRDefault="00296E35" w:rsidP="00296E35"/>
    <w:p w14:paraId="0D878AA6" w14:textId="202BADB9" w:rsidR="00296E35" w:rsidRPr="00C87FE0" w:rsidRDefault="00296E35" w:rsidP="00296E35">
      <w:pPr>
        <w:pStyle w:val="TH"/>
      </w:pPr>
      <w:r w:rsidRPr="00C87FE0">
        <w:t>Table 6.5.1.3.3-8: SIP MESSAGE from the UE (Step 18,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1B9EDC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DEB45C" w14:textId="0DDF10DE"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5F23F9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E412FC"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B914A7"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35A32F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66227F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A305D7" w14:textId="77777777" w:rsidR="00296E35" w:rsidRPr="00C87FE0" w:rsidRDefault="00296E35" w:rsidP="002E3FCC">
            <w:pPr>
              <w:pStyle w:val="TAH"/>
            </w:pPr>
            <w:r w:rsidRPr="00C87FE0">
              <w:t>Condition</w:t>
            </w:r>
          </w:p>
        </w:tc>
      </w:tr>
      <w:tr w:rsidR="00296E35" w:rsidRPr="00C87FE0" w14:paraId="5154C62D" w14:textId="77777777" w:rsidTr="002E3FCC">
        <w:tc>
          <w:tcPr>
            <w:tcW w:w="2837" w:type="dxa"/>
            <w:tcBorders>
              <w:top w:val="single" w:sz="4" w:space="0" w:color="auto"/>
              <w:left w:val="single" w:sz="4" w:space="0" w:color="auto"/>
              <w:bottom w:val="single" w:sz="4" w:space="0" w:color="auto"/>
              <w:right w:val="single" w:sz="4" w:space="0" w:color="auto"/>
            </w:tcBorders>
          </w:tcPr>
          <w:p w14:paraId="021EC90D"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13AA4C"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777916C0"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B6ABF4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A0168" w14:textId="77777777" w:rsidR="00296E35" w:rsidRPr="00C87FE0" w:rsidRDefault="00296E35" w:rsidP="002E3FCC">
            <w:pPr>
              <w:pStyle w:val="TAL"/>
            </w:pPr>
          </w:p>
        </w:tc>
      </w:tr>
      <w:tr w:rsidR="00296E35" w:rsidRPr="00C87FE0" w14:paraId="2CFEA67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438C8E"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0674061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1B814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AFBC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9AE41" w14:textId="77777777" w:rsidR="00296E35" w:rsidRPr="00C87FE0" w:rsidRDefault="00296E35" w:rsidP="002E3FCC">
            <w:pPr>
              <w:pStyle w:val="TAL"/>
            </w:pPr>
          </w:p>
        </w:tc>
      </w:tr>
      <w:tr w:rsidR="00296E35" w:rsidRPr="00C87FE0" w14:paraId="42C108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45F010"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61769CE"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B42F56D"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2CE3E8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41720C" w14:textId="77777777" w:rsidR="00296E35" w:rsidRPr="00C87FE0" w:rsidRDefault="00296E35" w:rsidP="002E3FCC">
            <w:pPr>
              <w:pStyle w:val="TAL"/>
            </w:pPr>
          </w:p>
        </w:tc>
      </w:tr>
      <w:tr w:rsidR="00296E35" w:rsidRPr="00C87FE0" w14:paraId="642F79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6693E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445138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0A2F1B"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6BDF739"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70C22C6E" w14:textId="77777777" w:rsidR="00296E35" w:rsidRPr="00C87FE0" w:rsidRDefault="00296E35" w:rsidP="002E3FCC">
            <w:pPr>
              <w:pStyle w:val="TAL"/>
            </w:pPr>
          </w:p>
        </w:tc>
      </w:tr>
      <w:tr w:rsidR="00296E35" w:rsidRPr="00C87FE0" w14:paraId="659C29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FB2F0"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065F8" w14:textId="77777777" w:rsidR="00296E35" w:rsidRPr="00C87FE0" w:rsidRDefault="00296E35" w:rsidP="002E3FCC">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06A4D18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81517"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E11C2" w14:textId="77777777" w:rsidR="00296E35" w:rsidRPr="00C87FE0" w:rsidRDefault="00296E35" w:rsidP="002E3FCC">
            <w:pPr>
              <w:pStyle w:val="TAL"/>
            </w:pPr>
          </w:p>
        </w:tc>
      </w:tr>
    </w:tbl>
    <w:p w14:paraId="32FC6DA6" w14:textId="77777777" w:rsidR="00296E35" w:rsidRPr="00C87FE0" w:rsidRDefault="00296E35" w:rsidP="00296E35"/>
    <w:p w14:paraId="19073A6C" w14:textId="77777777" w:rsidR="00296E35" w:rsidRPr="00C87FE0" w:rsidRDefault="00296E35" w:rsidP="00296E35">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7FCDA60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558EECA" w14:textId="539BE1DC"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22E9C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66606A"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8D7349"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E8C9ADF"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31E57AB"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6E16224B" w14:textId="77777777" w:rsidR="00296E35" w:rsidRPr="00C87FE0" w:rsidRDefault="00296E35" w:rsidP="002E3FCC">
            <w:pPr>
              <w:pStyle w:val="TAH"/>
            </w:pPr>
            <w:r w:rsidRPr="00C87FE0">
              <w:t>Condition</w:t>
            </w:r>
          </w:p>
        </w:tc>
      </w:tr>
      <w:tr w:rsidR="00296E35" w:rsidRPr="00C87FE0" w14:paraId="07990E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272082" w14:textId="77777777" w:rsidR="00296E35" w:rsidRPr="00C87FE0" w:rsidRDefault="00296E35" w:rsidP="002E3FCC">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4516E24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F2DF5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DB1A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45AA0A" w14:textId="77777777" w:rsidR="00296E35" w:rsidRPr="00C87FE0" w:rsidRDefault="00296E35" w:rsidP="002E3FCC">
            <w:pPr>
              <w:pStyle w:val="TAL"/>
            </w:pPr>
          </w:p>
        </w:tc>
      </w:tr>
      <w:tr w:rsidR="00296E35" w:rsidRPr="00C87FE0" w14:paraId="376CAD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5DFB83B" w14:textId="77777777" w:rsidR="00296E35" w:rsidRPr="00C87FE0" w:rsidRDefault="00296E35" w:rsidP="002E3FCC">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42AB602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93FB1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14ECD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F9AA7" w14:textId="77777777" w:rsidR="00296E35" w:rsidRPr="00C87FE0" w:rsidRDefault="00296E35" w:rsidP="002E3FCC">
            <w:pPr>
              <w:pStyle w:val="TAL"/>
            </w:pPr>
          </w:p>
        </w:tc>
      </w:tr>
      <w:tr w:rsidR="00296E35" w:rsidRPr="00C87FE0" w14:paraId="78DEE1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3FF72C" w14:textId="77777777" w:rsidR="00296E35" w:rsidRPr="00C87FE0" w:rsidRDefault="00296E35" w:rsidP="002E3FCC">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33FA46C0" w14:textId="77777777" w:rsidR="00296E35" w:rsidRPr="00C87FE0" w:rsidRDefault="00296E35" w:rsidP="002E3FCC">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2378FF9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F1A3B5"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2259E2" w14:textId="77777777" w:rsidR="00296E35" w:rsidRPr="00C87FE0" w:rsidRDefault="00296E35" w:rsidP="002E3FCC">
            <w:pPr>
              <w:pStyle w:val="TAL"/>
            </w:pPr>
          </w:p>
        </w:tc>
      </w:tr>
      <w:tr w:rsidR="00296E35" w:rsidRPr="00C87FE0" w14:paraId="17E851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895B8" w14:textId="77777777" w:rsidR="00296E35" w:rsidRPr="00C87FE0" w:rsidRDefault="00296E35" w:rsidP="002E3FCC">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7E4623A" w14:textId="77777777" w:rsidR="00296E35" w:rsidRPr="00C87FE0" w:rsidRDefault="00296E35" w:rsidP="002E3FCC">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7F990F4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EB15B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C027D" w14:textId="77777777" w:rsidR="00296E35" w:rsidRPr="00C87FE0" w:rsidRDefault="00296E35" w:rsidP="002E3FCC">
            <w:pPr>
              <w:pStyle w:val="TAL"/>
            </w:pPr>
          </w:p>
        </w:tc>
      </w:tr>
      <w:tr w:rsidR="00296E35" w:rsidRPr="00C87FE0" w14:paraId="4DC9D3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88782C" w14:textId="77777777" w:rsidR="00296E35" w:rsidRPr="00C87FE0" w:rsidRDefault="00296E35" w:rsidP="002E3FCC">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C7704F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05DDBA" w14:textId="77777777" w:rsidR="00296E35" w:rsidRPr="00C87FE0" w:rsidRDefault="00296E35" w:rsidP="002E3FCC">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651827B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8C77C" w14:textId="77777777" w:rsidR="00296E35" w:rsidRPr="00C87FE0" w:rsidRDefault="00296E35" w:rsidP="002E3FCC">
            <w:pPr>
              <w:pStyle w:val="TAL"/>
            </w:pPr>
          </w:p>
        </w:tc>
      </w:tr>
      <w:tr w:rsidR="00296E35" w:rsidRPr="00C87FE0" w14:paraId="017494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CCBE85" w14:textId="77777777" w:rsidR="00296E35" w:rsidRPr="00C87FE0" w:rsidRDefault="00296E35" w:rsidP="002E3FCC">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3B5CB63"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0484AFD"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71A45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B9EAE2" w14:textId="77777777" w:rsidR="00296E35" w:rsidRPr="00C87FE0" w:rsidRDefault="00296E35" w:rsidP="002E3FCC">
            <w:pPr>
              <w:pStyle w:val="TAL"/>
            </w:pPr>
          </w:p>
        </w:tc>
      </w:tr>
      <w:tr w:rsidR="00296E35" w:rsidRPr="00C87FE0" w14:paraId="57DA6F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79847F" w14:textId="77777777" w:rsidR="00296E35" w:rsidRPr="00C87FE0" w:rsidRDefault="00296E35" w:rsidP="002E3FCC">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0DCE47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35347C12"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88A12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9AEF48" w14:textId="77777777" w:rsidR="00296E35" w:rsidRPr="00C87FE0" w:rsidRDefault="00296E35" w:rsidP="002E3FCC">
            <w:pPr>
              <w:pStyle w:val="TAL"/>
            </w:pPr>
          </w:p>
        </w:tc>
      </w:tr>
      <w:tr w:rsidR="00296E35" w:rsidRPr="00C87FE0" w14:paraId="3828C74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F1935E" w14:textId="77777777" w:rsidR="00296E35" w:rsidRPr="00C87FE0" w:rsidRDefault="00296E35" w:rsidP="002E3FCC">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BAF772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757A221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7B159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F8FDAE" w14:textId="77777777" w:rsidR="00296E35" w:rsidRPr="00C87FE0" w:rsidRDefault="00296E35" w:rsidP="002E3FCC">
            <w:pPr>
              <w:pStyle w:val="TAL"/>
            </w:pPr>
          </w:p>
        </w:tc>
      </w:tr>
      <w:tr w:rsidR="00296E35" w:rsidRPr="00C87FE0" w14:paraId="2F83A1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723BE0" w14:textId="77777777" w:rsidR="00296E35" w:rsidRPr="00C87FE0" w:rsidRDefault="00296E35" w:rsidP="002E3FCC">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6FB99F"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530D9E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48E9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2E78" w14:textId="77777777" w:rsidR="00296E35" w:rsidRPr="00C87FE0" w:rsidRDefault="00296E35" w:rsidP="002E3FCC">
            <w:pPr>
              <w:pStyle w:val="TAL"/>
            </w:pPr>
          </w:p>
        </w:tc>
      </w:tr>
      <w:tr w:rsidR="00296E35" w:rsidRPr="00C87FE0" w14:paraId="76542C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C7AD9E" w14:textId="77777777" w:rsidR="00296E35" w:rsidRPr="00C87FE0" w:rsidRDefault="00296E35" w:rsidP="002E3FCC">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5C846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1375E"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C5EF0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FF69A" w14:textId="77777777" w:rsidR="00296E35" w:rsidRPr="00C87FE0" w:rsidRDefault="00296E35" w:rsidP="002E3FCC">
            <w:pPr>
              <w:pStyle w:val="TAL"/>
            </w:pPr>
          </w:p>
        </w:tc>
      </w:tr>
      <w:tr w:rsidR="00296E35" w:rsidRPr="00C87FE0" w14:paraId="4E982D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40657E" w14:textId="77777777" w:rsidR="00296E35" w:rsidRPr="00C87FE0" w:rsidRDefault="00296E35" w:rsidP="002E3FCC">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F826053" w14:textId="77777777" w:rsidR="00296E35" w:rsidRPr="00C87FE0" w:rsidRDefault="00296E35" w:rsidP="002E3FCC">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07B629EC" w14:textId="6485FBC8"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7272E71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17A16A" w14:textId="77777777" w:rsidR="00296E35" w:rsidRPr="00C87FE0" w:rsidRDefault="00296E35" w:rsidP="002E3FCC">
            <w:pPr>
              <w:pStyle w:val="TAL"/>
            </w:pPr>
          </w:p>
        </w:tc>
      </w:tr>
      <w:tr w:rsidR="00296E35" w:rsidRPr="00C87FE0" w14:paraId="518DD9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10F1B2" w14:textId="77777777" w:rsidR="00296E35" w:rsidRPr="00C87FE0" w:rsidRDefault="00296E35" w:rsidP="002E3FCC">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08151A40" w14:textId="77777777" w:rsidR="00296E35" w:rsidRPr="00C87FE0" w:rsidRDefault="00296E35" w:rsidP="002E3FCC">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2C9CC1E6" w14:textId="741E56FE"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14C7545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FA975E" w14:textId="77777777" w:rsidR="00296E35" w:rsidRPr="00C87FE0" w:rsidRDefault="00296E35" w:rsidP="002E3FCC">
            <w:pPr>
              <w:pStyle w:val="TAL"/>
            </w:pPr>
          </w:p>
        </w:tc>
      </w:tr>
    </w:tbl>
    <w:p w14:paraId="49D34503" w14:textId="77777777" w:rsidR="00296E35" w:rsidRPr="00C87FE0" w:rsidRDefault="00296E35" w:rsidP="00296E35"/>
    <w:p w14:paraId="490B4DBE" w14:textId="49D7A3F7" w:rsidR="00296E35" w:rsidRPr="00C87FE0" w:rsidRDefault="00296E35" w:rsidP="00296E35">
      <w:pPr>
        <w:pStyle w:val="TH"/>
      </w:pPr>
      <w:r w:rsidRPr="00C87FE0">
        <w:t>Table 6.5.1.3.3-10: SIP MESSAGE from the SS (Step 20,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342AA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B26111" w14:textId="2CA2E300"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641A12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8E5573"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1084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05583EA1"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56752FF"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7E7D66F" w14:textId="77777777" w:rsidR="00296E35" w:rsidRPr="00C87FE0" w:rsidRDefault="00296E35" w:rsidP="002E3FCC">
            <w:pPr>
              <w:pStyle w:val="TAH"/>
            </w:pPr>
            <w:r w:rsidRPr="00C87FE0">
              <w:t>Condition</w:t>
            </w:r>
          </w:p>
        </w:tc>
      </w:tr>
      <w:tr w:rsidR="00296E35" w:rsidRPr="00C87FE0" w14:paraId="7E12459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56D29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8D8E50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D7545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CCB30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F5D2" w14:textId="77777777" w:rsidR="00296E35" w:rsidRPr="00C87FE0" w:rsidRDefault="00296E35" w:rsidP="002E3FCC">
            <w:pPr>
              <w:pStyle w:val="TAL"/>
            </w:pPr>
          </w:p>
        </w:tc>
      </w:tr>
      <w:tr w:rsidR="00296E35" w:rsidRPr="00C87FE0" w14:paraId="5C41F1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03A212"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6D50A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8BBCE6A"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7EA97B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CC28B1" w14:textId="77777777" w:rsidR="00296E35" w:rsidRPr="00C87FE0" w:rsidRDefault="00296E35" w:rsidP="002E3FCC">
            <w:pPr>
              <w:pStyle w:val="TAL"/>
            </w:pPr>
          </w:p>
        </w:tc>
      </w:tr>
      <w:tr w:rsidR="00296E35" w:rsidRPr="00C87FE0" w14:paraId="061D87D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E92DEF"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942AE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533F9EA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B6AE0F"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0482B" w14:textId="77777777" w:rsidR="00296E35" w:rsidRPr="00C87FE0" w:rsidRDefault="00296E35" w:rsidP="002E3FCC">
            <w:pPr>
              <w:pStyle w:val="TAL"/>
            </w:pPr>
          </w:p>
        </w:tc>
      </w:tr>
      <w:tr w:rsidR="00296E35" w:rsidRPr="00C87FE0" w14:paraId="7CDD5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F1245D"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0CD4C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4BE40F"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C78E06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4597CD" w14:textId="77777777" w:rsidR="00296E35" w:rsidRPr="00C87FE0" w:rsidRDefault="00296E35" w:rsidP="002E3FCC">
            <w:pPr>
              <w:pStyle w:val="TAL"/>
            </w:pPr>
          </w:p>
        </w:tc>
      </w:tr>
      <w:tr w:rsidR="00296E35" w:rsidRPr="00C87FE0" w14:paraId="712ADE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A3CB2B"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61AA4" w14:textId="77777777" w:rsidR="00296E35" w:rsidRPr="00C87FE0" w:rsidRDefault="00296E35" w:rsidP="002E3FCC">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529069C"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EF3A0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930B72" w14:textId="77777777" w:rsidR="00296E35" w:rsidRPr="00C87FE0" w:rsidRDefault="00296E35" w:rsidP="002E3FCC">
            <w:pPr>
              <w:pStyle w:val="TAL"/>
            </w:pPr>
          </w:p>
        </w:tc>
      </w:tr>
    </w:tbl>
    <w:p w14:paraId="14A76072" w14:textId="77777777" w:rsidR="00296E35" w:rsidRPr="00C87FE0" w:rsidRDefault="00296E35" w:rsidP="00296E35"/>
    <w:p w14:paraId="742BBDDE" w14:textId="77777777" w:rsidR="00296E35" w:rsidRPr="00C87FE0" w:rsidRDefault="00296E35" w:rsidP="00296E35">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AEC4D6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D1FE04A" w14:textId="7CE8CF0E" w:rsidR="00296E35" w:rsidRPr="00C87FE0" w:rsidRDefault="00296E35" w:rsidP="002E3FCC">
            <w:pPr>
              <w:pStyle w:val="TAL"/>
              <w:rPr>
                <w:szCs w:val="18"/>
              </w:rPr>
            </w:pPr>
            <w:r w:rsidRPr="00C87FE0">
              <w:t xml:space="preserve">Derivation Path: TS </w:t>
            </w:r>
            <w:r>
              <w:t>37.579</w:t>
            </w:r>
            <w:r w:rsidRPr="00C87FE0">
              <w:t>-1 [2], Table 5.5.3.4.2-3</w:t>
            </w:r>
          </w:p>
        </w:tc>
      </w:tr>
      <w:tr w:rsidR="00296E35" w:rsidRPr="00C87FE0" w14:paraId="430933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63209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E54FF1"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F388E4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7B7A08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A950C63" w14:textId="77777777" w:rsidR="00296E35" w:rsidRPr="00C87FE0" w:rsidRDefault="00296E35" w:rsidP="002E3FCC">
            <w:pPr>
              <w:pStyle w:val="TAH"/>
            </w:pPr>
            <w:r w:rsidRPr="00C87FE0">
              <w:t>Condition</w:t>
            </w:r>
          </w:p>
        </w:tc>
      </w:tr>
      <w:tr w:rsidR="00296E35" w:rsidRPr="00C87FE0" w14:paraId="74AEA4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0A2B0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82201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A1DBF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8105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C2867F" w14:textId="77777777" w:rsidR="00296E35" w:rsidRPr="00C87FE0" w:rsidRDefault="00296E35" w:rsidP="002E3FCC">
            <w:pPr>
              <w:pStyle w:val="TAL"/>
            </w:pPr>
          </w:p>
        </w:tc>
      </w:tr>
      <w:tr w:rsidR="00296E35" w:rsidRPr="00C87FE0" w14:paraId="2C319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DE589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6EF8D8A4"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9BF24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AB75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2B1F4" w14:textId="77777777" w:rsidR="00296E35" w:rsidRPr="00C87FE0" w:rsidRDefault="00296E35" w:rsidP="002E3FCC">
            <w:pPr>
              <w:pStyle w:val="TAL"/>
            </w:pPr>
          </w:p>
        </w:tc>
      </w:tr>
      <w:tr w:rsidR="00296E35" w:rsidRPr="00C87FE0" w14:paraId="44E4FD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25ABBA"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E39B85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61BD2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A2F34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5B269B" w14:textId="77777777" w:rsidR="00296E35" w:rsidRPr="00C87FE0" w:rsidRDefault="00296E35" w:rsidP="002E3FCC">
            <w:pPr>
              <w:pStyle w:val="TAL"/>
            </w:pPr>
          </w:p>
        </w:tc>
      </w:tr>
      <w:tr w:rsidR="00296E35" w:rsidRPr="00C87FE0" w14:paraId="7767F8C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D52EBD"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506EC700"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4D529A2" w14:textId="77777777" w:rsidR="00296E35" w:rsidRPr="00C87FE0" w:rsidRDefault="00296E35" w:rsidP="002E3FCC">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40AB158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64ADAE" w14:textId="77777777" w:rsidR="00296E35" w:rsidRPr="00C87FE0" w:rsidRDefault="00296E35" w:rsidP="002E3FCC">
            <w:pPr>
              <w:pStyle w:val="TAL"/>
            </w:pPr>
          </w:p>
        </w:tc>
      </w:tr>
      <w:tr w:rsidR="00296E35" w:rsidRPr="00C87FE0" w14:paraId="6B21EF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FBAD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586FAE22"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F783AF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C310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711AE8" w14:textId="77777777" w:rsidR="00296E35" w:rsidRPr="00C87FE0" w:rsidRDefault="00296E35" w:rsidP="002E3FCC">
            <w:pPr>
              <w:pStyle w:val="TAL"/>
            </w:pPr>
          </w:p>
        </w:tc>
      </w:tr>
      <w:tr w:rsidR="00296E35" w:rsidRPr="00C87FE0" w14:paraId="1D51EA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EBFF53"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BAECB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BED7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6CD76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91B177" w14:textId="77777777" w:rsidR="00296E35" w:rsidRPr="00C87FE0" w:rsidRDefault="00296E35" w:rsidP="002E3FCC">
            <w:pPr>
              <w:pStyle w:val="TAL"/>
            </w:pPr>
          </w:p>
        </w:tc>
      </w:tr>
      <w:tr w:rsidR="00296E35" w:rsidRPr="00C87FE0" w14:paraId="73BEDDF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F6E79"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15DF698"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CC9E88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97B0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26D0F" w14:textId="77777777" w:rsidR="00296E35" w:rsidRPr="00C87FE0" w:rsidRDefault="00296E35" w:rsidP="002E3FCC">
            <w:pPr>
              <w:pStyle w:val="TAL"/>
            </w:pPr>
          </w:p>
        </w:tc>
      </w:tr>
      <w:tr w:rsidR="00296E35" w:rsidRPr="00C87FE0" w14:paraId="69BBD8E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6674E"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19C6110D"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88E0F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C056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822CC" w14:textId="77777777" w:rsidR="00296E35" w:rsidRPr="00C87FE0" w:rsidRDefault="00296E35" w:rsidP="002E3FCC">
            <w:pPr>
              <w:pStyle w:val="TAL"/>
            </w:pPr>
          </w:p>
        </w:tc>
      </w:tr>
    </w:tbl>
    <w:p w14:paraId="667D0C3A" w14:textId="77777777" w:rsidR="00296E35" w:rsidRPr="00C87FE0" w:rsidRDefault="00296E35" w:rsidP="00296E35"/>
    <w:p w14:paraId="664B0601" w14:textId="13577414" w:rsidR="00296E35" w:rsidRPr="00C87FE0" w:rsidRDefault="00296E35" w:rsidP="00296E35">
      <w:pPr>
        <w:pStyle w:val="TH"/>
      </w:pPr>
      <w:r w:rsidRPr="00C87FE0">
        <w:t>Table 6.5.1.3.3-12: SIP MESSAGE from the SS (Step 22,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C1A877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3234A5" w14:textId="13010CE5"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92CBB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CACA4C"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BFB40E"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0B6B4D0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E7724D8"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BCD2C64" w14:textId="77777777" w:rsidR="00296E35" w:rsidRPr="00C87FE0" w:rsidRDefault="00296E35" w:rsidP="002E3FCC">
            <w:pPr>
              <w:pStyle w:val="TAH"/>
            </w:pPr>
            <w:r w:rsidRPr="00C87FE0">
              <w:t>Condition</w:t>
            </w:r>
          </w:p>
        </w:tc>
      </w:tr>
      <w:tr w:rsidR="00296E35" w:rsidRPr="00C87FE0" w14:paraId="395EE70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20947B"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ECFAD7"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5FE0E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42B1E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F3A5E" w14:textId="77777777" w:rsidR="00296E35" w:rsidRPr="00C87FE0" w:rsidRDefault="00296E35" w:rsidP="002E3FCC">
            <w:pPr>
              <w:pStyle w:val="TAL"/>
            </w:pPr>
          </w:p>
        </w:tc>
      </w:tr>
      <w:tr w:rsidR="00296E35" w:rsidRPr="00C87FE0" w14:paraId="06FA9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D14725"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A2FCE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CC248D"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54A2DC6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EE81EA" w14:textId="77777777" w:rsidR="00296E35" w:rsidRPr="00C87FE0" w:rsidRDefault="00296E35" w:rsidP="002E3FCC">
            <w:pPr>
              <w:pStyle w:val="TAL"/>
            </w:pPr>
          </w:p>
        </w:tc>
      </w:tr>
      <w:tr w:rsidR="00296E35" w:rsidRPr="00C87FE0" w14:paraId="148DE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5CD3DD7"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CA5552"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1637FA1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81186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1B9B2" w14:textId="77777777" w:rsidR="00296E35" w:rsidRPr="00C87FE0" w:rsidRDefault="00296E35" w:rsidP="002E3FCC">
            <w:pPr>
              <w:pStyle w:val="TAL"/>
            </w:pPr>
          </w:p>
        </w:tc>
      </w:tr>
      <w:tr w:rsidR="00296E35" w:rsidRPr="00C87FE0" w14:paraId="5739D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63E30"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BC801E"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8BE015"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B204FA9"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619CCB8D" w14:textId="77777777" w:rsidR="00296E35" w:rsidRPr="00C87FE0" w:rsidRDefault="00296E35" w:rsidP="002E3FCC">
            <w:pPr>
              <w:pStyle w:val="TAL"/>
            </w:pPr>
          </w:p>
        </w:tc>
      </w:tr>
      <w:tr w:rsidR="00296E35" w:rsidRPr="00C87FE0" w14:paraId="121AA7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66BE29"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9A04CF" w14:textId="77777777" w:rsidR="00296E35" w:rsidRPr="00C87FE0" w:rsidRDefault="00296E35" w:rsidP="002E3FCC">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0FB751D8"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B7A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2837A" w14:textId="77777777" w:rsidR="00296E35" w:rsidRPr="00C87FE0" w:rsidRDefault="00296E35" w:rsidP="002E3FCC">
            <w:pPr>
              <w:pStyle w:val="TAL"/>
            </w:pPr>
          </w:p>
        </w:tc>
      </w:tr>
    </w:tbl>
    <w:p w14:paraId="239AA9F6" w14:textId="77777777" w:rsidR="00296E35" w:rsidRPr="00C87FE0" w:rsidRDefault="00296E35" w:rsidP="00296E35"/>
    <w:p w14:paraId="7F76FEC1" w14:textId="77777777" w:rsidR="00296E35" w:rsidRPr="00C87FE0" w:rsidRDefault="00296E35" w:rsidP="00296E35">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249F448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31841C1" w14:textId="1AE338E9" w:rsidR="00296E35" w:rsidRPr="00C87FE0" w:rsidRDefault="00296E35" w:rsidP="002E3FCC">
            <w:pPr>
              <w:pStyle w:val="TAL"/>
              <w:rPr>
                <w:szCs w:val="18"/>
              </w:rPr>
            </w:pPr>
            <w:r w:rsidRPr="00C87FE0">
              <w:t xml:space="preserve">Derivation Path: TS </w:t>
            </w:r>
            <w:r>
              <w:t>37.579</w:t>
            </w:r>
            <w:r w:rsidRPr="00C87FE0">
              <w:t>-1 [2], Table 5.5.3.4.3-3</w:t>
            </w:r>
          </w:p>
        </w:tc>
      </w:tr>
      <w:tr w:rsidR="00296E35" w:rsidRPr="00C87FE0" w14:paraId="4232072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14F0D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772D7"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6AD980B"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5CAEB43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545649F" w14:textId="77777777" w:rsidR="00296E35" w:rsidRPr="00C87FE0" w:rsidRDefault="00296E35" w:rsidP="002E3FCC">
            <w:pPr>
              <w:pStyle w:val="TAH"/>
            </w:pPr>
            <w:r w:rsidRPr="00C87FE0">
              <w:t>Condition</w:t>
            </w:r>
          </w:p>
        </w:tc>
      </w:tr>
      <w:tr w:rsidR="00296E35" w:rsidRPr="00C87FE0" w14:paraId="6503DB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8F90D" w14:textId="77777777" w:rsidR="00296E35" w:rsidRPr="00C87FE0" w:rsidRDefault="00296E35" w:rsidP="002E3FCC">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E871CB2"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64C2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AD4BB"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0FDFA6" w14:textId="77777777" w:rsidR="00296E35" w:rsidRPr="00C87FE0" w:rsidRDefault="00296E35" w:rsidP="002E3FCC">
            <w:pPr>
              <w:pStyle w:val="TAL"/>
            </w:pPr>
          </w:p>
        </w:tc>
      </w:tr>
      <w:tr w:rsidR="00296E35" w:rsidRPr="00C87FE0" w14:paraId="46B79D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10D16C" w14:textId="77777777" w:rsidR="00296E35" w:rsidRPr="00C87FE0" w:rsidRDefault="00296E35" w:rsidP="002E3FCC">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003F033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6A11F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3F2B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7AC3D4" w14:textId="77777777" w:rsidR="00296E35" w:rsidRPr="00C87FE0" w:rsidRDefault="00296E35" w:rsidP="002E3FCC">
            <w:pPr>
              <w:pStyle w:val="TAL"/>
            </w:pPr>
          </w:p>
        </w:tc>
      </w:tr>
      <w:tr w:rsidR="00296E35" w:rsidRPr="00C87FE0" w14:paraId="19B6FC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32FF32" w14:textId="77777777" w:rsidR="00296E35" w:rsidRPr="00C87FE0" w:rsidRDefault="00296E35" w:rsidP="002E3FCC">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D011" w14:textId="77777777" w:rsidR="00296E35" w:rsidRPr="00C87FE0" w:rsidRDefault="00296E35" w:rsidP="002E3FCC">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345F1124" w14:textId="77777777" w:rsidR="00296E35" w:rsidRPr="00C87FE0" w:rsidRDefault="00296E35" w:rsidP="002E3FCC">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3E215A6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95464F" w14:textId="77777777" w:rsidR="00296E35" w:rsidRPr="00C87FE0" w:rsidRDefault="00296E35" w:rsidP="002E3FCC">
            <w:pPr>
              <w:pStyle w:val="TAL"/>
            </w:pPr>
          </w:p>
        </w:tc>
      </w:tr>
    </w:tbl>
    <w:p w14:paraId="1C139FBF" w14:textId="77777777" w:rsidR="00296E35" w:rsidRPr="00C87FE0" w:rsidRDefault="00296E35" w:rsidP="00296E35"/>
    <w:p w14:paraId="37E41A36" w14:textId="30F87BCA" w:rsidR="00296E35" w:rsidRPr="00C87FE0" w:rsidRDefault="00296E35" w:rsidP="00296E35">
      <w:pPr>
        <w:pStyle w:val="TH"/>
      </w:pPr>
      <w:r w:rsidRPr="00C87FE0">
        <w:t>Table 6.5.1.3.3-14: SIP MESSAGE from the UE (Step 24,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8E4DE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CE4975" w14:textId="096CA776"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8D2EC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277CAD"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E6DE86"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BF3A72C"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D6143C9"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27725927" w14:textId="77777777" w:rsidR="00296E35" w:rsidRPr="00C87FE0" w:rsidRDefault="00296E35" w:rsidP="002E3FCC">
            <w:pPr>
              <w:pStyle w:val="TAH"/>
            </w:pPr>
            <w:r w:rsidRPr="00C87FE0">
              <w:t>Condition</w:t>
            </w:r>
          </w:p>
        </w:tc>
      </w:tr>
      <w:tr w:rsidR="00296E35" w:rsidRPr="00C87FE0" w14:paraId="628D60EA" w14:textId="77777777" w:rsidTr="002E3FCC">
        <w:tc>
          <w:tcPr>
            <w:tcW w:w="2837" w:type="dxa"/>
            <w:tcBorders>
              <w:top w:val="single" w:sz="4" w:space="0" w:color="auto"/>
              <w:left w:val="single" w:sz="4" w:space="0" w:color="auto"/>
              <w:bottom w:val="single" w:sz="4" w:space="0" w:color="auto"/>
              <w:right w:val="single" w:sz="4" w:space="0" w:color="auto"/>
            </w:tcBorders>
          </w:tcPr>
          <w:p w14:paraId="7EC9F70C"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7840B"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231571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E5DC1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8A7E2" w14:textId="77777777" w:rsidR="00296E35" w:rsidRPr="00C87FE0" w:rsidRDefault="00296E35" w:rsidP="002E3FCC">
            <w:pPr>
              <w:pStyle w:val="TAL"/>
            </w:pPr>
          </w:p>
        </w:tc>
      </w:tr>
      <w:tr w:rsidR="00296E35" w:rsidRPr="00C87FE0" w14:paraId="1250A78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CBECB6"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44FE0C"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D2FCD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A559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15B84" w14:textId="77777777" w:rsidR="00296E35" w:rsidRPr="00C87FE0" w:rsidRDefault="00296E35" w:rsidP="002E3FCC">
            <w:pPr>
              <w:pStyle w:val="TAL"/>
            </w:pPr>
          </w:p>
        </w:tc>
      </w:tr>
      <w:tr w:rsidR="00296E35" w:rsidRPr="00C87FE0" w14:paraId="04C328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36BD7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E0EF0D2"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E396E6C"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5C4DFFA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564C8A" w14:textId="77777777" w:rsidR="00296E35" w:rsidRPr="00C87FE0" w:rsidRDefault="00296E35" w:rsidP="002E3FCC">
            <w:pPr>
              <w:pStyle w:val="TAL"/>
            </w:pPr>
          </w:p>
        </w:tc>
      </w:tr>
      <w:tr w:rsidR="00296E35" w:rsidRPr="00C87FE0" w14:paraId="07D265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059098"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688ED2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FF24D9"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035625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B0A5E59" w14:textId="77777777" w:rsidR="00296E35" w:rsidRPr="00C87FE0" w:rsidRDefault="00296E35" w:rsidP="002E3FCC">
            <w:pPr>
              <w:pStyle w:val="TAL"/>
            </w:pPr>
          </w:p>
        </w:tc>
      </w:tr>
      <w:tr w:rsidR="00296E35" w:rsidRPr="00C87FE0" w14:paraId="737FAC9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968CD5"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A59A8E" w14:textId="77777777" w:rsidR="00296E35" w:rsidRPr="00C87FE0" w:rsidRDefault="00296E35" w:rsidP="002E3FCC">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0326DE8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33A99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FD3FA7" w14:textId="77777777" w:rsidR="00296E35" w:rsidRPr="00C87FE0" w:rsidRDefault="00296E35" w:rsidP="002E3FCC">
            <w:pPr>
              <w:pStyle w:val="TAL"/>
            </w:pPr>
          </w:p>
        </w:tc>
      </w:tr>
    </w:tbl>
    <w:p w14:paraId="040C2F80" w14:textId="77777777" w:rsidR="00296E35" w:rsidRPr="00C87FE0" w:rsidRDefault="00296E35" w:rsidP="00296E35"/>
    <w:p w14:paraId="62870442" w14:textId="77777777" w:rsidR="00296E35" w:rsidRPr="00C87FE0" w:rsidRDefault="00296E35" w:rsidP="00296E35">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D49D8D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0BB521B" w14:textId="3126B9AA"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6F527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13DEB"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8163F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E41341"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7C3846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2BA0F98" w14:textId="77777777" w:rsidR="00296E35" w:rsidRPr="00C87FE0" w:rsidRDefault="00296E35" w:rsidP="002E3FCC">
            <w:pPr>
              <w:pStyle w:val="TAH"/>
            </w:pPr>
            <w:r w:rsidRPr="00C87FE0">
              <w:t>Condition</w:t>
            </w:r>
          </w:p>
        </w:tc>
      </w:tr>
      <w:tr w:rsidR="00296E35" w:rsidRPr="00C87FE0" w14:paraId="49AE15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213E2"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12F1AD8E"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5C9BDC0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53EDC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D5B5D9" w14:textId="77777777" w:rsidR="00296E35" w:rsidRPr="00C87FE0" w:rsidRDefault="00296E35" w:rsidP="002E3FCC">
            <w:pPr>
              <w:pStyle w:val="TAL"/>
            </w:pPr>
          </w:p>
        </w:tc>
      </w:tr>
      <w:tr w:rsidR="00296E35" w:rsidRPr="00C87FE0" w14:paraId="7DD10A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780CE0"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3692BBE7"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363F4E2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A71C9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FFC90E" w14:textId="77777777" w:rsidR="00296E35" w:rsidRPr="00C87FE0" w:rsidRDefault="00296E35" w:rsidP="002E3FCC">
            <w:pPr>
              <w:pStyle w:val="TAL"/>
            </w:pPr>
          </w:p>
        </w:tc>
      </w:tr>
      <w:tr w:rsidR="00296E35" w:rsidRPr="00C87FE0" w14:paraId="6F7C60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9B500D" w14:textId="77777777" w:rsidR="00296E35" w:rsidRPr="00C87FE0" w:rsidRDefault="00296E35" w:rsidP="002E3FCC">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7C5AD55D" w14:textId="77777777" w:rsidR="00296E35" w:rsidRPr="00C87FE0" w:rsidRDefault="00296E35" w:rsidP="002E3FCC">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43B85E66"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130A54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5BB6B1" w14:textId="77777777" w:rsidR="00296E35" w:rsidRPr="00C87FE0" w:rsidRDefault="00296E35" w:rsidP="002E3FCC">
            <w:pPr>
              <w:pStyle w:val="TAL"/>
            </w:pPr>
          </w:p>
        </w:tc>
      </w:tr>
      <w:tr w:rsidR="00296E35" w:rsidRPr="00C87FE0" w14:paraId="003CDCE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936FB5" w14:textId="77777777" w:rsidR="00296E35" w:rsidRPr="00C87FE0" w:rsidRDefault="00296E35" w:rsidP="002E3FCC">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0313237"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A60626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AC4EB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543331" w14:textId="77777777" w:rsidR="00296E35" w:rsidRPr="00C87FE0" w:rsidRDefault="00296E35" w:rsidP="002E3FCC">
            <w:pPr>
              <w:pStyle w:val="TAL"/>
            </w:pPr>
          </w:p>
        </w:tc>
      </w:tr>
      <w:tr w:rsidR="00296E35" w:rsidRPr="00C87FE0" w14:paraId="19D804D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F37EBB"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D51AC9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51571138" w14:textId="77777777" w:rsidR="00296E35" w:rsidRPr="00C87FE0" w:rsidRDefault="00296E35" w:rsidP="002E3FCC">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143C6E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A15ED" w14:textId="77777777" w:rsidR="00296E35" w:rsidRPr="00C87FE0" w:rsidRDefault="00296E35" w:rsidP="002E3FCC">
            <w:pPr>
              <w:pStyle w:val="TAL"/>
            </w:pPr>
          </w:p>
        </w:tc>
      </w:tr>
      <w:tr w:rsidR="00296E35" w:rsidRPr="00C87FE0" w14:paraId="6FF1BF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F24CC"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473546B" w14:textId="77777777" w:rsidR="00296E35" w:rsidRPr="00C87FE0" w:rsidRDefault="00296E35" w:rsidP="002E3FCC">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77A4A16" w14:textId="5B0B2206" w:rsidR="00296E35" w:rsidRPr="00C87FE0" w:rsidRDefault="00296E35" w:rsidP="002E3FCC">
            <w:pPr>
              <w:pStyle w:val="TAL"/>
            </w:pPr>
            <w:r w:rsidRPr="00C87FE0">
              <w:t xml:space="preserve">Encryption according to NOTE 1 in TS </w:t>
            </w:r>
            <w:r>
              <w:t>37.579</w:t>
            </w:r>
            <w:r w:rsidRPr="00C87FE0">
              <w:t>-1 [2] Table 5.5.3.4.1-2</w:t>
            </w:r>
          </w:p>
        </w:tc>
        <w:tc>
          <w:tcPr>
            <w:tcW w:w="1418" w:type="dxa"/>
            <w:tcBorders>
              <w:top w:val="single" w:sz="4" w:space="0" w:color="auto"/>
              <w:left w:val="single" w:sz="4" w:space="0" w:color="auto"/>
              <w:bottom w:val="single" w:sz="4" w:space="0" w:color="auto"/>
              <w:right w:val="single" w:sz="4" w:space="0" w:color="auto"/>
            </w:tcBorders>
          </w:tcPr>
          <w:p w14:paraId="097917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7B8D8B" w14:textId="77777777" w:rsidR="00296E35" w:rsidRPr="00C87FE0" w:rsidRDefault="00296E35" w:rsidP="002E3FCC">
            <w:pPr>
              <w:pStyle w:val="TAL"/>
            </w:pPr>
          </w:p>
        </w:tc>
      </w:tr>
      <w:tr w:rsidR="00296E35" w:rsidRPr="00C87FE0" w14:paraId="0ED645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540454"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A36DD50"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5D514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F259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A25652" w14:textId="77777777" w:rsidR="00296E35" w:rsidRPr="00C87FE0" w:rsidRDefault="00296E35" w:rsidP="002E3FCC">
            <w:pPr>
              <w:pStyle w:val="TAL"/>
            </w:pPr>
          </w:p>
        </w:tc>
      </w:tr>
      <w:tr w:rsidR="00296E35" w:rsidRPr="00C87FE0" w14:paraId="1616A6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2DA00B"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A61B69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1A77F1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C3C8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F5C86B" w14:textId="77777777" w:rsidR="00296E35" w:rsidRPr="00C87FE0" w:rsidRDefault="00296E35" w:rsidP="002E3FCC">
            <w:pPr>
              <w:pStyle w:val="TAL"/>
            </w:pPr>
          </w:p>
        </w:tc>
      </w:tr>
      <w:tr w:rsidR="00296E35" w:rsidRPr="00C87FE0" w14:paraId="1ABBFD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0189AD"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0BB31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E2ACA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069C6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BAA94" w14:textId="77777777" w:rsidR="00296E35" w:rsidRPr="00C87FE0" w:rsidRDefault="00296E35" w:rsidP="002E3FCC">
            <w:pPr>
              <w:pStyle w:val="TAL"/>
            </w:pPr>
          </w:p>
        </w:tc>
      </w:tr>
      <w:tr w:rsidR="00296E35" w:rsidRPr="00C87FE0" w14:paraId="53A0D9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FFD740"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9F1805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0D4D4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E2951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7EC038" w14:textId="77777777" w:rsidR="00296E35" w:rsidRPr="00C87FE0" w:rsidRDefault="00296E35" w:rsidP="002E3FCC">
            <w:pPr>
              <w:pStyle w:val="TAL"/>
            </w:pPr>
          </w:p>
        </w:tc>
      </w:tr>
    </w:tbl>
    <w:p w14:paraId="5CC681FD" w14:textId="77777777" w:rsidR="00296E35" w:rsidRPr="00C87FE0" w:rsidRDefault="00296E35" w:rsidP="00296E35"/>
    <w:p w14:paraId="4675A53F" w14:textId="77777777" w:rsidR="00296E35" w:rsidRPr="004A3A78" w:rsidRDefault="00296E35" w:rsidP="00296E35">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2A512FAA" w14:textId="77777777" w:rsidR="00296E35" w:rsidRPr="004A3A78" w:rsidRDefault="00296E35" w:rsidP="00296E35">
      <w:pPr>
        <w:pStyle w:val="H6"/>
      </w:pPr>
      <w:r w:rsidRPr="004A3A78">
        <w:t>6.5.2.1</w:t>
      </w:r>
      <w:r w:rsidRPr="004A3A78">
        <w:tab/>
        <w:t>Test Purpose (TP)</w:t>
      </w:r>
    </w:p>
    <w:p w14:paraId="079E5511" w14:textId="77777777" w:rsidR="00296E35" w:rsidRPr="004A3A78" w:rsidRDefault="00296E35" w:rsidP="00296E35">
      <w:pPr>
        <w:pStyle w:val="H6"/>
      </w:pPr>
      <w:r w:rsidRPr="004A3A78">
        <w:t>(1)</w:t>
      </w:r>
    </w:p>
    <w:p w14:paraId="60322B84"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set to “CellChange”, and a none zero </w:t>
      </w:r>
      <w:r w:rsidRPr="004A3A78">
        <w:rPr>
          <w:i/>
          <w:iCs/>
        </w:rPr>
        <w:t>minimumIntervalLength</w:t>
      </w:r>
      <w:r w:rsidRPr="004A3A78">
        <w:t xml:space="preserve"> timer }</w:t>
      </w:r>
    </w:p>
    <w:p w14:paraId="7FBC4596" w14:textId="77777777" w:rsidR="00296E35" w:rsidRPr="004A3A78" w:rsidRDefault="00296E35" w:rsidP="00296E35">
      <w:pPr>
        <w:pStyle w:val="PL"/>
      </w:pPr>
      <w:r w:rsidRPr="004A3A78">
        <w:rPr>
          <w:b/>
        </w:rPr>
        <w:t>ensure that</w:t>
      </w:r>
      <w:r w:rsidRPr="004A3A78">
        <w:t xml:space="preserve"> {</w:t>
      </w:r>
    </w:p>
    <w:p w14:paraId="74C67523" w14:textId="77777777" w:rsidR="00296E35" w:rsidRPr="004A3A78" w:rsidRDefault="00296E35" w:rsidP="00296E35">
      <w:pPr>
        <w:pStyle w:val="PL"/>
      </w:pPr>
      <w:r w:rsidRPr="004A3A78">
        <w:t xml:space="preserve">  </w:t>
      </w:r>
      <w:r w:rsidRPr="004A3A78">
        <w:rPr>
          <w:b/>
        </w:rPr>
        <w:t>when</w:t>
      </w:r>
      <w:r w:rsidRPr="004A3A78">
        <w:t xml:space="preserve"> { UE moves to a different cell }</w:t>
      </w:r>
    </w:p>
    <w:p w14:paraId="7C88C469"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including waiting for the expiry of </w:t>
      </w:r>
      <w:r w:rsidRPr="004A3A78">
        <w:rPr>
          <w:i/>
          <w:iCs/>
        </w:rPr>
        <w:t>minimumReportInterval</w:t>
      </w:r>
      <w:r w:rsidRPr="004A3A78">
        <w:t xml:space="preserve"> timer for before reporting }</w:t>
      </w:r>
    </w:p>
    <w:p w14:paraId="25E3E45C" w14:textId="77777777" w:rsidR="00296E35" w:rsidRPr="004A3A78" w:rsidRDefault="00296E35" w:rsidP="00296E35">
      <w:pPr>
        <w:pStyle w:val="PL"/>
      </w:pPr>
      <w:r w:rsidRPr="004A3A78">
        <w:t xml:space="preserve">            }</w:t>
      </w:r>
    </w:p>
    <w:p w14:paraId="32BC6CC6" w14:textId="77777777" w:rsidR="00296E35" w:rsidRPr="004A3A78" w:rsidRDefault="00296E35" w:rsidP="00296E35">
      <w:pPr>
        <w:pStyle w:val="PL"/>
      </w:pPr>
    </w:p>
    <w:p w14:paraId="01A5A91F" w14:textId="77777777" w:rsidR="00296E35" w:rsidRPr="004A3A78" w:rsidRDefault="00296E35" w:rsidP="00296E35">
      <w:pPr>
        <w:pStyle w:val="H6"/>
      </w:pPr>
      <w:r w:rsidRPr="004A3A78">
        <w:t>(2)</w:t>
      </w:r>
    </w:p>
    <w:p w14:paraId="4B55BEC9"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33850B86" w14:textId="77777777" w:rsidR="00296E35" w:rsidRPr="004A3A78" w:rsidRDefault="00296E35" w:rsidP="00296E35">
      <w:pPr>
        <w:pStyle w:val="PL"/>
      </w:pPr>
      <w:r w:rsidRPr="004A3A78">
        <w:rPr>
          <w:b/>
        </w:rPr>
        <w:t>ensure that</w:t>
      </w:r>
      <w:r w:rsidRPr="004A3A78">
        <w:t xml:space="preserve"> {</w:t>
      </w:r>
    </w:p>
    <w:p w14:paraId="1217E534" w14:textId="77777777" w:rsidR="00296E35" w:rsidRPr="004A3A78" w:rsidRDefault="00296E35" w:rsidP="00296E35">
      <w:pPr>
        <w:pStyle w:val="PL"/>
      </w:pPr>
      <w:r w:rsidRPr="004A3A78">
        <w:t xml:space="preserve">  </w:t>
      </w:r>
      <w:r w:rsidRPr="004A3A78">
        <w:rPr>
          <w:b/>
        </w:rPr>
        <w:t>when</w:t>
      </w:r>
      <w:r w:rsidRPr="004A3A78">
        <w:t xml:space="preserve"> { UE moves to a cell belonging to a different PLMN however allowed for communication }</w:t>
      </w:r>
    </w:p>
    <w:p w14:paraId="39C0C758"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 and</w:t>
      </w:r>
      <w:r w:rsidRPr="004A3A78">
        <w:t xml:space="preserve"> resets all triggers }</w:t>
      </w:r>
    </w:p>
    <w:p w14:paraId="33AC5170" w14:textId="77777777" w:rsidR="00296E35" w:rsidRPr="004A3A78" w:rsidRDefault="00296E35" w:rsidP="00296E35">
      <w:pPr>
        <w:pStyle w:val="PL"/>
      </w:pPr>
      <w:r w:rsidRPr="004A3A78">
        <w:t xml:space="preserve">            }</w:t>
      </w:r>
    </w:p>
    <w:p w14:paraId="74BD00B0" w14:textId="77777777" w:rsidR="00296E35" w:rsidRPr="004A3A78" w:rsidRDefault="00296E35" w:rsidP="00296E35">
      <w:pPr>
        <w:pStyle w:val="PL"/>
      </w:pPr>
    </w:p>
    <w:p w14:paraId="11D05953" w14:textId="77777777" w:rsidR="00296E35" w:rsidRPr="004A3A78" w:rsidRDefault="00296E35" w:rsidP="00296E35">
      <w:pPr>
        <w:pStyle w:val="H6"/>
      </w:pPr>
      <w:r w:rsidRPr="004A3A78">
        <w:t>(3)</w:t>
      </w:r>
    </w:p>
    <w:p w14:paraId="00FF8286"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653EF916" w14:textId="77777777" w:rsidR="00296E35" w:rsidRPr="004A3A78" w:rsidRDefault="00296E35" w:rsidP="00296E35">
      <w:pPr>
        <w:pStyle w:val="PL"/>
      </w:pPr>
      <w:r w:rsidRPr="004A3A78">
        <w:t>ensure that {</w:t>
      </w:r>
    </w:p>
    <w:p w14:paraId="3BE6B9DA" w14:textId="77777777" w:rsidR="00296E35" w:rsidRPr="004A3A78" w:rsidRDefault="00296E35" w:rsidP="00296E35">
      <w:pPr>
        <w:pStyle w:val="PL"/>
      </w:pPr>
      <w:r w:rsidRPr="004A3A78">
        <w:t xml:space="preserve">  </w:t>
      </w:r>
      <w:r w:rsidRPr="004A3A78">
        <w:rPr>
          <w:b/>
        </w:rPr>
        <w:t>when</w:t>
      </w:r>
      <w:r w:rsidRPr="004A3A78">
        <w:t xml:space="preserve"> { when the PeriodicReport trigger fires }</w:t>
      </w:r>
    </w:p>
    <w:p w14:paraId="1D74C4FA"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w:t>
      </w:r>
    </w:p>
    <w:p w14:paraId="23B56A10" w14:textId="77777777" w:rsidR="00296E35" w:rsidRPr="004A3A78" w:rsidRDefault="00296E35" w:rsidP="00296E35">
      <w:pPr>
        <w:pStyle w:val="PL"/>
      </w:pPr>
      <w:r w:rsidRPr="004A3A78">
        <w:t xml:space="preserve">            }</w:t>
      </w:r>
    </w:p>
    <w:p w14:paraId="01B2A6FB" w14:textId="77777777" w:rsidR="00296E35" w:rsidRPr="004A3A78" w:rsidRDefault="00296E35" w:rsidP="00296E35">
      <w:pPr>
        <w:pStyle w:val="PL"/>
      </w:pPr>
    </w:p>
    <w:p w14:paraId="3DBCA361" w14:textId="77777777" w:rsidR="00296E35" w:rsidRPr="004A3A78" w:rsidRDefault="00296E35" w:rsidP="00296E35">
      <w:pPr>
        <w:pStyle w:val="H6"/>
      </w:pPr>
      <w:r w:rsidRPr="004A3A78">
        <w:t>6.5.2.2</w:t>
      </w:r>
      <w:r w:rsidRPr="004A3A78">
        <w:tab/>
        <w:t>Conformance requirements</w:t>
      </w:r>
    </w:p>
    <w:p w14:paraId="08D4A2ED" w14:textId="77777777" w:rsidR="00296E35" w:rsidRPr="004A3A78" w:rsidRDefault="00296E35" w:rsidP="00296E35">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607B0AAE" w14:textId="77777777" w:rsidR="00296E35" w:rsidRPr="004A3A78" w:rsidRDefault="00296E35" w:rsidP="00296E35">
      <w:r w:rsidRPr="004A3A78">
        <w:t>[TS 24.282 clause 17.3.1]</w:t>
      </w:r>
    </w:p>
    <w:p w14:paraId="6B5591F8" w14:textId="77777777" w:rsidR="00296E35" w:rsidRPr="004A3A78" w:rsidRDefault="00296E35" w:rsidP="00296E35">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CCDD25A" w14:textId="77777777" w:rsidR="00296E35" w:rsidRPr="004A3A78" w:rsidRDefault="00296E35" w:rsidP="00296E35">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0F0B98E5" w14:textId="77777777" w:rsidR="00296E35" w:rsidRPr="004A3A78" w:rsidRDefault="00296E35" w:rsidP="00296E35">
      <w:r w:rsidRPr="004A3A78">
        <w:t>[TS 24.282 clause 17.3.2]</w:t>
      </w:r>
    </w:p>
    <w:p w14:paraId="4AF546A2" w14:textId="77777777" w:rsidR="00296E35" w:rsidRPr="004A3A78" w:rsidRDefault="00296E35" w:rsidP="00296E35">
      <w:r w:rsidRPr="004A3A78">
        <w:t>Upon receiving a SIP MESSAGE request containing:</w:t>
      </w:r>
    </w:p>
    <w:p w14:paraId="3EA38C98"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23557199" w14:textId="77777777" w:rsidR="00296E35" w:rsidRPr="004A3A78" w:rsidRDefault="00296E35" w:rsidP="00296E35">
      <w:pPr>
        <w:pStyle w:val="B1"/>
      </w:pPr>
      <w:r w:rsidRPr="004A3A78">
        <w:t>2)</w:t>
      </w:r>
      <w:r w:rsidRPr="004A3A78">
        <w:tab/>
        <w:t>a Content-Type header field set to "application/vnd.3gpp.mcdata-location-info+xml"; and</w:t>
      </w:r>
    </w:p>
    <w:p w14:paraId="1FF3ADE9" w14:textId="77777777" w:rsidR="00296E35" w:rsidRPr="004A3A78" w:rsidRDefault="00296E35" w:rsidP="00296E35">
      <w:pPr>
        <w:pStyle w:val="B1"/>
      </w:pPr>
      <w:r w:rsidRPr="004A3A78">
        <w:t>3)</w:t>
      </w:r>
      <w:r w:rsidRPr="004A3A78">
        <w:tab/>
        <w:t>an application/vnd.3gpp.mcdata-location-info+xml MIME body with a &lt;Configuration&gt; root element included in the &lt;location-info&gt; root element;</w:t>
      </w:r>
    </w:p>
    <w:p w14:paraId="62638761" w14:textId="77777777" w:rsidR="00296E35" w:rsidRPr="004A3A78" w:rsidRDefault="00296E35" w:rsidP="00296E35">
      <w:r w:rsidRPr="004A3A78">
        <w:t>the MCData client:</w:t>
      </w:r>
    </w:p>
    <w:p w14:paraId="1F4D75DF" w14:textId="77777777" w:rsidR="00296E35" w:rsidRPr="004A3A78" w:rsidRDefault="00296E35" w:rsidP="00296E35">
      <w:pPr>
        <w:pStyle w:val="B1"/>
        <w:tabs>
          <w:tab w:val="left" w:pos="5954"/>
        </w:tabs>
      </w:pPr>
      <w:r w:rsidRPr="004A3A78">
        <w:t>1)</w:t>
      </w:r>
      <w:r w:rsidRPr="004A3A78">
        <w:tab/>
        <w:t>shall store the contents of the &lt;Configuration&gt; elements;</w:t>
      </w:r>
    </w:p>
    <w:p w14:paraId="79AFB97C" w14:textId="77777777" w:rsidR="00296E35" w:rsidRPr="004A3A78" w:rsidRDefault="00296E35" w:rsidP="00296E35">
      <w:pPr>
        <w:pStyle w:val="B1"/>
      </w:pPr>
      <w:r w:rsidRPr="004A3A78">
        <w:t>2)</w:t>
      </w:r>
      <w:r w:rsidRPr="004A3A78">
        <w:tab/>
        <w:t>shall set the location reporting triggers accordingly; and</w:t>
      </w:r>
    </w:p>
    <w:p w14:paraId="656BC334" w14:textId="77777777" w:rsidR="00296E35" w:rsidRPr="004A3A78" w:rsidRDefault="00296E35" w:rsidP="00296E35">
      <w:pPr>
        <w:pStyle w:val="B1"/>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722C9727" w14:textId="77777777" w:rsidR="00296E35" w:rsidRPr="004A3A78" w:rsidRDefault="00296E35" w:rsidP="00296E35">
      <w:r w:rsidRPr="004A3A78">
        <w:t>[TS 24.282 clause 17.3.3]</w:t>
      </w:r>
    </w:p>
    <w:p w14:paraId="33AF9746" w14:textId="77777777" w:rsidR="00296E35" w:rsidRPr="004A3A78" w:rsidRDefault="00296E35" w:rsidP="00296E35">
      <w:r w:rsidRPr="004A3A78">
        <w:t>Upon receiving a SIP MESSAGE request containing:</w:t>
      </w:r>
    </w:p>
    <w:p w14:paraId="724B25AE"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47F16877" w14:textId="77777777" w:rsidR="00296E35" w:rsidRPr="004A3A78" w:rsidRDefault="00296E35" w:rsidP="00296E35">
      <w:pPr>
        <w:pStyle w:val="B1"/>
      </w:pPr>
      <w:r w:rsidRPr="004A3A78">
        <w:t>2)</w:t>
      </w:r>
      <w:r w:rsidRPr="004A3A78">
        <w:tab/>
        <w:t>a Content-Type header field set to "application/vnd.3gpp.mcdata-location-info+xml"; and</w:t>
      </w:r>
    </w:p>
    <w:p w14:paraId="13417892" w14:textId="77777777" w:rsidR="00296E35" w:rsidRPr="004A3A78" w:rsidRDefault="00296E35" w:rsidP="00296E35">
      <w:pPr>
        <w:pStyle w:val="B1"/>
      </w:pPr>
      <w:r w:rsidRPr="004A3A78">
        <w:t>3)</w:t>
      </w:r>
      <w:r w:rsidRPr="004A3A78">
        <w:tab/>
        <w:t>an application/vnd.3gpp.mcdata-location-info+xml MIME body with a &lt;Request&gt; element included in the &lt;location-info&gt; root element;</w:t>
      </w:r>
    </w:p>
    <w:p w14:paraId="51BB3CA0" w14:textId="77777777" w:rsidR="00296E35" w:rsidRPr="004A3A78" w:rsidRDefault="00296E35" w:rsidP="00296E35">
      <w:r w:rsidRPr="004A3A78">
        <w:t>the MCData client:</w:t>
      </w:r>
    </w:p>
    <w:p w14:paraId="171199D3" w14:textId="77777777" w:rsidR="00296E35" w:rsidRPr="004A3A78" w:rsidRDefault="00296E35" w:rsidP="00296E35">
      <w:pPr>
        <w:pStyle w:val="B1"/>
      </w:pPr>
      <w:r w:rsidRPr="004A3A78">
        <w:t>1)</w:t>
      </w:r>
      <w:r w:rsidRPr="004A3A78">
        <w:tab/>
        <w:t>shall send a location report as specified in subclause 17.3.4; and</w:t>
      </w:r>
    </w:p>
    <w:p w14:paraId="1946E302" w14:textId="77777777" w:rsidR="00296E35" w:rsidRPr="004A3A78" w:rsidRDefault="00296E35" w:rsidP="00296E35">
      <w:pPr>
        <w:pStyle w:val="B1"/>
      </w:pPr>
      <w:r w:rsidRPr="004A3A78">
        <w:t>2)</w:t>
      </w:r>
      <w:r w:rsidRPr="004A3A78">
        <w:tab/>
        <w:t>shall reset the minimumReportInterval timer.</w:t>
      </w:r>
    </w:p>
    <w:p w14:paraId="4F7F95C6" w14:textId="77777777" w:rsidR="00296E35" w:rsidRPr="004A3A78" w:rsidRDefault="00296E35" w:rsidP="00296E35">
      <w:r w:rsidRPr="004A3A78">
        <w:t>[TS 24.282 clause 17.3.4.1]</w:t>
      </w:r>
    </w:p>
    <w:p w14:paraId="6CA1A2CC" w14:textId="77777777" w:rsidR="00296E35" w:rsidRPr="004A3A78" w:rsidRDefault="00296E35" w:rsidP="00296E35">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FEF4C19" w14:textId="77777777" w:rsidR="00296E35" w:rsidRPr="004A3A78" w:rsidRDefault="00296E35" w:rsidP="00296E35">
      <w:pPr>
        <w:pStyle w:val="B1"/>
      </w:pPr>
      <w:r w:rsidRPr="004A3A78">
        <w:t>1)</w:t>
      </w:r>
      <w:r w:rsidRPr="004A3A78">
        <w:tab/>
        <w:t>shall, if any of the reporting triggers are still true, send a location information report as specified in subclause 17.3.4.2.</w:t>
      </w:r>
    </w:p>
    <w:p w14:paraId="6A47026B" w14:textId="77777777" w:rsidR="00296E35" w:rsidRPr="004A3A78" w:rsidRDefault="00296E35" w:rsidP="00296E35">
      <w:r w:rsidRPr="004A3A78">
        <w:t>If the MCData client receives a location information request as specified in subclause 17.3.3, the MCData client shall send a location report as specified in subclause 17.3.4.2.</w:t>
      </w:r>
    </w:p>
    <w:p w14:paraId="4134AA92" w14:textId="77777777" w:rsidR="00296E35" w:rsidRPr="004A3A78" w:rsidRDefault="00296E35" w:rsidP="00296E35">
      <w:r w:rsidRPr="004A3A78">
        <w:t>[TS 24.282 clause 17.3.4.2]</w:t>
      </w:r>
    </w:p>
    <w:p w14:paraId="1C808BDE" w14:textId="77777777" w:rsidR="00296E35" w:rsidRPr="004A3A78" w:rsidRDefault="00296E35" w:rsidP="00296E35">
      <w:r w:rsidRPr="004A3A78">
        <w:t>If the MCData client needs to send a SIP request anyway (i.e. for reasons other than explicit location reporting request or the firing of a configured location trigger), the MCData client:</w:t>
      </w:r>
    </w:p>
    <w:p w14:paraId="0A827B8C" w14:textId="77777777" w:rsidR="00296E35" w:rsidRPr="004A3A78" w:rsidRDefault="00296E35" w:rsidP="00296E35">
      <w:pPr>
        <w:pStyle w:val="B1"/>
      </w:pPr>
      <w:r w:rsidRPr="004A3A78">
        <w:t>1)</w:t>
      </w:r>
      <w:r w:rsidRPr="004A3A78">
        <w:tab/>
        <w:t>shall include an application/vnd.3gpp.mcdata-location-info+xml MIME body and in the &lt;location-info&gt; root element the MCData client shall include:</w:t>
      </w:r>
    </w:p>
    <w:p w14:paraId="4ACA70AB"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53511C8C"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69C10B30"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2DD71298" w14:textId="77777777" w:rsidR="00296E35" w:rsidRPr="004A3A78" w:rsidRDefault="00296E35" w:rsidP="00296E35">
      <w:pPr>
        <w:pStyle w:val="B1"/>
      </w:pPr>
      <w:r w:rsidRPr="004A3A78">
        <w:t>2)</w:t>
      </w:r>
      <w:r w:rsidRPr="004A3A78">
        <w:tab/>
        <w:t>shall set the minimumReportInterval timer to the minimumReportInterval time and start the timer; and</w:t>
      </w:r>
    </w:p>
    <w:p w14:paraId="2EF1291C" w14:textId="77777777" w:rsidR="00296E35" w:rsidRPr="004A3A78" w:rsidRDefault="00296E35" w:rsidP="00296E35">
      <w:pPr>
        <w:pStyle w:val="B1"/>
      </w:pPr>
      <w:r w:rsidRPr="004A3A78">
        <w:t>3)</w:t>
      </w:r>
      <w:r w:rsidRPr="004A3A78">
        <w:tab/>
        <w:t>shall reset all triggers.</w:t>
      </w:r>
    </w:p>
    <w:p w14:paraId="74C2F37B" w14:textId="77777777" w:rsidR="00296E35" w:rsidRPr="004A3A78" w:rsidRDefault="00296E35" w:rsidP="00296E35">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7603AD7E" w14:textId="77777777" w:rsidR="00296E35" w:rsidRPr="004A3A78" w:rsidRDefault="00296E35" w:rsidP="00296E35">
      <w:pPr>
        <w:pStyle w:val="B1"/>
      </w:pPr>
      <w:r w:rsidRPr="004A3A78">
        <w:t>1)</w:t>
      </w:r>
      <w:r w:rsidRPr="004A3A78">
        <w:tab/>
        <w:t>shall include in the Request-URI, the SIP URI received in the P-Asserted-Identity header field in the received SIP MESSAGE request for location report configuration;</w:t>
      </w:r>
    </w:p>
    <w:p w14:paraId="0623A5B3" w14:textId="77777777" w:rsidR="00296E35" w:rsidRPr="004A3A78" w:rsidRDefault="00296E35" w:rsidP="00296E35">
      <w:pPr>
        <w:pStyle w:val="B1"/>
      </w:pPr>
      <w:r w:rsidRPr="004A3A78">
        <w:t>2)</w:t>
      </w:r>
      <w:r w:rsidRPr="004A3A78">
        <w:tab/>
        <w:t>shall include a Content-Type header field set to "application/vnd.3gpp.mcdata-location-info+xml";</w:t>
      </w:r>
    </w:p>
    <w:p w14:paraId="20987F4C" w14:textId="77777777" w:rsidR="00296E35" w:rsidRPr="004A3A78" w:rsidRDefault="00296E35" w:rsidP="00296E35">
      <w:pPr>
        <w:pStyle w:val="B1"/>
      </w:pPr>
      <w:r w:rsidRPr="004A3A78">
        <w:t>3)</w:t>
      </w:r>
      <w:r w:rsidRPr="004A3A78">
        <w:tab/>
        <w:t>shall include an application/vnd.3gpp.mcdata-location-info+xml MIME body and in the &lt;location-info&gt; root element include:</w:t>
      </w:r>
    </w:p>
    <w:p w14:paraId="15585417"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89EA2C9"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78D7EE34"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0EDA4465" w14:textId="77777777" w:rsidR="00296E35" w:rsidRPr="004A3A78" w:rsidRDefault="00296E35" w:rsidP="00296E35">
      <w:pPr>
        <w:pStyle w:val="B1"/>
      </w:pPr>
      <w:r w:rsidRPr="004A3A78">
        <w:t>4)</w:t>
      </w:r>
      <w:r w:rsidRPr="004A3A78">
        <w:tab/>
        <w:t>shall include an Accept-Contact header field with the media feature tag g.3gpp.mcdata along with parameters "require" and "explicit" in accordance with IETF RFC 3841 [8];</w:t>
      </w:r>
    </w:p>
    <w:p w14:paraId="667E81C6" w14:textId="77777777" w:rsidR="00296E35" w:rsidRPr="004A3A78" w:rsidRDefault="00296E35" w:rsidP="00296E35">
      <w:pPr>
        <w:pStyle w:val="B1"/>
      </w:pPr>
      <w:r w:rsidRPr="004A3A78">
        <w:t>5)</w:t>
      </w:r>
      <w:r w:rsidRPr="004A3A78">
        <w:tab/>
        <w:t>shall set the minimumReportInterval timer to the minimumReportInterval time and start the timer;</w:t>
      </w:r>
    </w:p>
    <w:p w14:paraId="1E4573C8" w14:textId="77777777" w:rsidR="00296E35" w:rsidRPr="004A3A78" w:rsidRDefault="00296E35" w:rsidP="00296E35">
      <w:pPr>
        <w:pStyle w:val="B1"/>
      </w:pPr>
      <w:r w:rsidRPr="004A3A78">
        <w:t>6)</w:t>
      </w:r>
      <w:r w:rsidRPr="004A3A78">
        <w:tab/>
        <w:t>shall reset all triggers; and</w:t>
      </w:r>
    </w:p>
    <w:p w14:paraId="697773E1" w14:textId="77777777" w:rsidR="00296E35" w:rsidRPr="004A3A78" w:rsidRDefault="00296E35" w:rsidP="00296E35">
      <w:pPr>
        <w:pStyle w:val="B1"/>
        <w:rPr>
          <w:noProof/>
        </w:rPr>
      </w:pPr>
      <w:r w:rsidRPr="004A3A78">
        <w:t>7)</w:t>
      </w:r>
      <w:r w:rsidRPr="004A3A78">
        <w:tab/>
        <w:t>shall send the SIP MESSAGE request as specified in 3GPP TS 24.229 [5].</w:t>
      </w:r>
    </w:p>
    <w:p w14:paraId="26A56FBB" w14:textId="77777777" w:rsidR="00296E35" w:rsidRPr="004A3A78" w:rsidRDefault="00296E35" w:rsidP="00296E35">
      <w:pPr>
        <w:pStyle w:val="H6"/>
      </w:pPr>
      <w:r w:rsidRPr="004A3A78">
        <w:t>6.5.2.3</w:t>
      </w:r>
      <w:r w:rsidRPr="004A3A78">
        <w:tab/>
        <w:t>Test description</w:t>
      </w:r>
    </w:p>
    <w:p w14:paraId="33BC2F7A" w14:textId="77777777" w:rsidR="00296E35" w:rsidRPr="004A3A78" w:rsidRDefault="00296E35" w:rsidP="00296E35">
      <w:pPr>
        <w:pStyle w:val="H6"/>
      </w:pPr>
      <w:r w:rsidRPr="004A3A78">
        <w:t>6.5.2.3.1</w:t>
      </w:r>
      <w:r w:rsidRPr="004A3A78">
        <w:tab/>
        <w:t>Pre-test conditions</w:t>
      </w:r>
    </w:p>
    <w:p w14:paraId="55762D4A" w14:textId="77777777" w:rsidR="00296E35" w:rsidRPr="004A3A78" w:rsidRDefault="00296E35" w:rsidP="00296E35">
      <w:pPr>
        <w:pStyle w:val="H6"/>
      </w:pPr>
      <w:r w:rsidRPr="004A3A78">
        <w:t>Test configuration:</w:t>
      </w:r>
    </w:p>
    <w:p w14:paraId="31B46526" w14:textId="25A1AD05" w:rsidR="00296E35" w:rsidRPr="004A3A78" w:rsidRDefault="00296E35" w:rsidP="00296E35">
      <w:pPr>
        <w:pStyle w:val="B1"/>
      </w:pPr>
      <w:r w:rsidRPr="004A3A78">
        <w:t>-</w:t>
      </w:r>
      <w:r w:rsidRPr="004A3A78">
        <w:tab/>
        <w:t xml:space="preserve">Multi-cell configuration according to TS </w:t>
      </w:r>
      <w:r>
        <w:t>37.579</w:t>
      </w:r>
      <w:r w:rsidRPr="004A3A78">
        <w:t xml:space="preserve">-1 [2] clause 5.2.2.2.2 with 3 cells according to the initial conditions of procedure 'MCX communication in E-UTRA / Change of cells' as described in TS </w:t>
      </w:r>
      <w:r>
        <w:t>37.579</w:t>
      </w:r>
      <w:r w:rsidRPr="004A3A78">
        <w:t>-1 [2] clause 5.4.9.</w:t>
      </w:r>
    </w:p>
    <w:p w14:paraId="7099208B" w14:textId="77777777" w:rsidR="00296E35" w:rsidRPr="004A3A78" w:rsidRDefault="00296E35" w:rsidP="00296E35">
      <w:pPr>
        <w:pStyle w:val="B1"/>
      </w:pPr>
      <w:r w:rsidRPr="004A3A78">
        <w:t>-</w:t>
      </w:r>
      <w:r w:rsidRPr="004A3A78">
        <w:tab/>
        <w:t>GNSS simulator to simulate a location.</w:t>
      </w:r>
    </w:p>
    <w:p w14:paraId="3D82681C" w14:textId="77777777" w:rsidR="00296E35" w:rsidRPr="004A3A78" w:rsidRDefault="00296E35" w:rsidP="00296E35">
      <w:pPr>
        <w:pStyle w:val="H6"/>
      </w:pPr>
      <w:r w:rsidRPr="004A3A78">
        <w:t>Preamble:</w:t>
      </w:r>
    </w:p>
    <w:p w14:paraId="4EE0DE80" w14:textId="6A26C5DF" w:rsidR="00296E35" w:rsidRPr="004A3A78" w:rsidRDefault="00296E35" w:rsidP="00296E35">
      <w:pPr>
        <w:pStyle w:val="B1"/>
      </w:pPr>
      <w:r w:rsidRPr="004A3A78">
        <w:t>-</w:t>
      </w:r>
      <w:r w:rsidRPr="004A3A78">
        <w:tab/>
        <w:t xml:space="preserve">The UE has performed procedure 'Initial registration' as described in TS </w:t>
      </w:r>
      <w:r>
        <w:t>37.579</w:t>
      </w:r>
      <w:r w:rsidRPr="004A3A78">
        <w:t>-1 [2] clause 5.4.2.</w:t>
      </w:r>
    </w:p>
    <w:p w14:paraId="23C4B6A8" w14:textId="77777777" w:rsidR="00296E35" w:rsidRPr="004A3A78" w:rsidRDefault="00296E35" w:rsidP="00296E35">
      <w:pPr>
        <w:pStyle w:val="B1"/>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4CA022EC" w14:textId="77777777" w:rsidR="00296E35" w:rsidRPr="004A3A78" w:rsidRDefault="00296E35" w:rsidP="00296E35">
      <w:pPr>
        <w:pStyle w:val="B1"/>
      </w:pPr>
      <w:r w:rsidRPr="004A3A78">
        <w:t>-</w:t>
      </w:r>
      <w:r w:rsidRPr="004A3A78">
        <w:tab/>
        <w:t>UE States at the end of the preamble:</w:t>
      </w:r>
    </w:p>
    <w:p w14:paraId="3668940C" w14:textId="77777777" w:rsidR="00296E35" w:rsidRPr="004A3A78" w:rsidRDefault="00296E35" w:rsidP="00296E35">
      <w:pPr>
        <w:pStyle w:val="B1"/>
        <w:ind w:left="852"/>
      </w:pPr>
      <w:r w:rsidRPr="004A3A78">
        <w:t>-</w:t>
      </w:r>
      <w:r w:rsidRPr="004A3A78">
        <w:tab/>
        <w:t>The UE is in RRC_IDLE state.</w:t>
      </w:r>
    </w:p>
    <w:p w14:paraId="650461CE" w14:textId="77777777" w:rsidR="00296E35" w:rsidRPr="004A3A78" w:rsidRDefault="00296E35" w:rsidP="00296E35">
      <w:pPr>
        <w:pStyle w:val="B1"/>
        <w:ind w:left="852"/>
      </w:pPr>
      <w:r w:rsidRPr="004A3A78">
        <w:t>-</w:t>
      </w:r>
      <w:r w:rsidRPr="004A3A78">
        <w:tab/>
        <w:t>The client is registered for MCData.</w:t>
      </w:r>
    </w:p>
    <w:p w14:paraId="742906AE" w14:textId="77777777" w:rsidR="00296E35" w:rsidRPr="004A3A78" w:rsidRDefault="00296E35" w:rsidP="00296E35">
      <w:pPr>
        <w:pStyle w:val="H6"/>
      </w:pPr>
      <w:r w:rsidRPr="004A3A78">
        <w:t>6.5.2.3.2</w:t>
      </w:r>
      <w:r w:rsidRPr="004A3A78">
        <w:tab/>
        <w:t>Test procedure sequence</w:t>
      </w:r>
    </w:p>
    <w:p w14:paraId="64F24229" w14:textId="77777777" w:rsidR="00296E35" w:rsidRPr="004A3A78" w:rsidRDefault="00296E35" w:rsidP="00296E35">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A3A78" w14:paraId="67E9500C"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3CE10FF6" w14:textId="77777777" w:rsidR="00296E35" w:rsidRPr="004A3A78" w:rsidRDefault="00296E35" w:rsidP="002E3FCC">
            <w:pPr>
              <w:pStyle w:val="TAH"/>
            </w:pPr>
            <w:r w:rsidRPr="004A3A78">
              <w:t>St</w:t>
            </w:r>
          </w:p>
        </w:tc>
        <w:tc>
          <w:tcPr>
            <w:tcW w:w="3970" w:type="dxa"/>
            <w:tcBorders>
              <w:top w:val="single" w:sz="4" w:space="0" w:color="auto"/>
              <w:left w:val="single" w:sz="4" w:space="0" w:color="auto"/>
              <w:bottom w:val="nil"/>
              <w:right w:val="single" w:sz="4" w:space="0" w:color="auto"/>
            </w:tcBorders>
            <w:shd w:val="clear" w:color="auto" w:fill="auto"/>
            <w:hideMark/>
          </w:tcPr>
          <w:p w14:paraId="212E2DE1" w14:textId="77777777" w:rsidR="00296E35" w:rsidRPr="004A3A78" w:rsidRDefault="00296E35" w:rsidP="002E3FCC">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A2DE98" w14:textId="77777777" w:rsidR="00296E35" w:rsidRPr="004A3A78" w:rsidRDefault="00296E35" w:rsidP="002E3FCC">
            <w:pPr>
              <w:pStyle w:val="TAH"/>
            </w:pPr>
            <w:r w:rsidRPr="004A3A7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A421622" w14:textId="77777777" w:rsidR="00296E35" w:rsidRPr="004A3A78" w:rsidRDefault="00296E35" w:rsidP="002E3FCC">
            <w:pPr>
              <w:pStyle w:val="TAH"/>
            </w:pPr>
            <w:r w:rsidRPr="004A3A78">
              <w:t>TP</w:t>
            </w:r>
          </w:p>
        </w:tc>
        <w:tc>
          <w:tcPr>
            <w:tcW w:w="892" w:type="dxa"/>
            <w:tcBorders>
              <w:top w:val="single" w:sz="4" w:space="0" w:color="auto"/>
              <w:left w:val="single" w:sz="4" w:space="0" w:color="auto"/>
              <w:bottom w:val="nil"/>
              <w:right w:val="single" w:sz="4" w:space="0" w:color="auto"/>
            </w:tcBorders>
            <w:shd w:val="clear" w:color="auto" w:fill="auto"/>
            <w:hideMark/>
          </w:tcPr>
          <w:p w14:paraId="7457D091" w14:textId="77777777" w:rsidR="00296E35" w:rsidRPr="004A3A78" w:rsidRDefault="00296E35" w:rsidP="002E3FCC">
            <w:pPr>
              <w:pStyle w:val="TAH"/>
            </w:pPr>
            <w:r w:rsidRPr="004A3A78">
              <w:t>Verdict</w:t>
            </w:r>
          </w:p>
        </w:tc>
      </w:tr>
      <w:tr w:rsidR="00296E35" w:rsidRPr="004A3A78" w14:paraId="202A16C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CB0C27C" w14:textId="77777777" w:rsidR="00296E35" w:rsidRPr="004A3A78"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2421FEFE" w14:textId="77777777" w:rsidR="00296E35" w:rsidRPr="004A3A78"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7401823" w14:textId="77777777" w:rsidR="00296E35" w:rsidRPr="004A3A78" w:rsidRDefault="00296E35" w:rsidP="002E3FCC">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AC398" w14:textId="77777777" w:rsidR="00296E35" w:rsidRPr="004A3A78" w:rsidRDefault="00296E35" w:rsidP="002E3FCC">
            <w:pPr>
              <w:pStyle w:val="TAH"/>
            </w:pPr>
            <w:r w:rsidRPr="004A3A78">
              <w:t>Message</w:t>
            </w:r>
          </w:p>
        </w:tc>
        <w:tc>
          <w:tcPr>
            <w:tcW w:w="567" w:type="dxa"/>
            <w:tcBorders>
              <w:top w:val="nil"/>
              <w:left w:val="single" w:sz="4" w:space="0" w:color="auto"/>
              <w:bottom w:val="single" w:sz="4" w:space="0" w:color="auto"/>
              <w:right w:val="single" w:sz="4" w:space="0" w:color="auto"/>
            </w:tcBorders>
            <w:shd w:val="clear" w:color="auto" w:fill="auto"/>
          </w:tcPr>
          <w:p w14:paraId="495E5FA2" w14:textId="77777777" w:rsidR="00296E35" w:rsidRPr="004A3A78"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4879348" w14:textId="77777777" w:rsidR="00296E35" w:rsidRPr="004A3A78" w:rsidRDefault="00296E35" w:rsidP="002E3FCC">
            <w:pPr>
              <w:pStyle w:val="TAH"/>
            </w:pPr>
          </w:p>
        </w:tc>
      </w:tr>
      <w:tr w:rsidR="00296E35" w:rsidRPr="004A3A78" w14:paraId="1E94C4BC"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9B7F602" w14:textId="77777777" w:rsidR="00296E35" w:rsidRPr="004A3A78" w:rsidRDefault="00296E35" w:rsidP="002E3FCC">
            <w:pPr>
              <w:pStyle w:val="TAC"/>
            </w:pPr>
            <w:r w:rsidRPr="004A3A78">
              <w:t>1</w:t>
            </w:r>
          </w:p>
        </w:tc>
        <w:tc>
          <w:tcPr>
            <w:tcW w:w="3970" w:type="dxa"/>
            <w:tcBorders>
              <w:top w:val="nil"/>
              <w:left w:val="single" w:sz="4" w:space="0" w:color="auto"/>
              <w:bottom w:val="single" w:sz="4" w:space="0" w:color="auto"/>
              <w:right w:val="single" w:sz="4" w:space="0" w:color="auto"/>
            </w:tcBorders>
            <w:shd w:val="clear" w:color="auto" w:fill="auto"/>
          </w:tcPr>
          <w:p w14:paraId="716562EC" w14:textId="77777777" w:rsidR="00296E35" w:rsidRPr="004A3A78" w:rsidRDefault="00296E35" w:rsidP="002E3FCC">
            <w:pPr>
              <w:pStyle w:val="TAL"/>
            </w:pPr>
            <w:r w:rsidRPr="004A3A78">
              <w:t>Trigger the UE to reset UTC time and location.</w:t>
            </w:r>
          </w:p>
          <w:p w14:paraId="5990DA6A" w14:textId="77777777" w:rsidR="00296E35" w:rsidRPr="004A3A78" w:rsidRDefault="00296E35" w:rsidP="002E3FCC">
            <w:pPr>
              <w:pStyle w:val="TAL"/>
            </w:pPr>
          </w:p>
          <w:p w14:paraId="2517F6E4" w14:textId="77777777" w:rsidR="00296E35" w:rsidRPr="004A3A78" w:rsidRDefault="00296E35" w:rsidP="002E3FCC">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674F4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588D4A"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593122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D039C6C" w14:textId="77777777" w:rsidR="00296E35" w:rsidRPr="004A3A78" w:rsidRDefault="00296E35" w:rsidP="002E3FCC">
            <w:pPr>
              <w:pStyle w:val="TAC"/>
            </w:pPr>
            <w:r w:rsidRPr="004A3A78">
              <w:t>-</w:t>
            </w:r>
          </w:p>
        </w:tc>
      </w:tr>
      <w:tr w:rsidR="00296E35" w:rsidRPr="004A3A78" w14:paraId="7FC0F64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4C308B"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tcPr>
          <w:p w14:paraId="21EF32F1" w14:textId="508D88F9" w:rsidR="00296E35" w:rsidRPr="004A3A78" w:rsidRDefault="00296E35" w:rsidP="002E3FCC">
            <w:pPr>
              <w:pStyle w:val="TAL"/>
              <w:rPr>
                <w:szCs w:val="18"/>
              </w:rPr>
            </w:pPr>
            <w:r w:rsidRPr="004A3A78">
              <w:rPr>
                <w:szCs w:val="18"/>
              </w:rPr>
              <w:t xml:space="preserve">Steps 1a1-3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70821759" w14:textId="77777777" w:rsidR="00296E35" w:rsidRPr="004A3A78" w:rsidRDefault="00296E35" w:rsidP="002E3FCC">
            <w:pPr>
              <w:pStyle w:val="TAL"/>
              <w:rPr>
                <w:szCs w:val="18"/>
              </w:rPr>
            </w:pPr>
          </w:p>
          <w:p w14:paraId="49C69C54" w14:textId="77777777" w:rsidR="00296E35" w:rsidRPr="004A3A78" w:rsidRDefault="00296E35" w:rsidP="002E3FCC">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682B0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480762"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1C5011E5"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6CB491F" w14:textId="77777777" w:rsidR="00296E35" w:rsidRPr="004A3A78" w:rsidRDefault="00296E35" w:rsidP="002E3FCC">
            <w:pPr>
              <w:pStyle w:val="TAC"/>
            </w:pPr>
            <w:r w:rsidRPr="004A3A78">
              <w:t>-</w:t>
            </w:r>
          </w:p>
        </w:tc>
      </w:tr>
      <w:tr w:rsidR="00296E35" w:rsidRPr="004A3A78" w14:paraId="402A65E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8B642EA" w14:textId="77777777" w:rsidR="00296E35" w:rsidRPr="004A3A78" w:rsidRDefault="00296E35" w:rsidP="002E3FCC">
            <w:pPr>
              <w:pStyle w:val="TAC"/>
            </w:pPr>
            <w:r w:rsidRPr="004A3A78">
              <w:t>5</w:t>
            </w:r>
          </w:p>
        </w:tc>
        <w:tc>
          <w:tcPr>
            <w:tcW w:w="3970" w:type="dxa"/>
            <w:tcBorders>
              <w:top w:val="nil"/>
              <w:left w:val="single" w:sz="4" w:space="0" w:color="auto"/>
              <w:bottom w:val="single" w:sz="4" w:space="0" w:color="auto"/>
              <w:right w:val="single" w:sz="4" w:space="0" w:color="auto"/>
            </w:tcBorders>
            <w:shd w:val="clear" w:color="auto" w:fill="auto"/>
            <w:hideMark/>
          </w:tcPr>
          <w:p w14:paraId="7331DB8E" w14:textId="77777777" w:rsidR="00296E35" w:rsidRPr="004A3A78" w:rsidRDefault="00296E35" w:rsidP="002E3FCC">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C0BA8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C125F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42DA227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567F4E2" w14:textId="77777777" w:rsidR="00296E35" w:rsidRPr="004A3A78" w:rsidRDefault="00296E35" w:rsidP="002E3FCC">
            <w:pPr>
              <w:pStyle w:val="TAC"/>
            </w:pPr>
            <w:r w:rsidRPr="004A3A78">
              <w:t>-</w:t>
            </w:r>
          </w:p>
        </w:tc>
      </w:tr>
      <w:tr w:rsidR="00296E35" w:rsidRPr="004A3A78" w14:paraId="406DEDF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35944D06" w14:textId="77777777" w:rsidR="00296E35" w:rsidRPr="004A3A78" w:rsidRDefault="00296E35" w:rsidP="002E3FCC">
            <w:pPr>
              <w:pStyle w:val="TAC"/>
              <w:rPr>
                <w:szCs w:val="18"/>
              </w:rPr>
            </w:pPr>
            <w:r w:rsidRPr="004A3A78">
              <w:t>6</w:t>
            </w:r>
          </w:p>
        </w:tc>
        <w:tc>
          <w:tcPr>
            <w:tcW w:w="3970" w:type="dxa"/>
            <w:tcBorders>
              <w:top w:val="nil"/>
              <w:left w:val="single" w:sz="4" w:space="0" w:color="auto"/>
              <w:bottom w:val="single" w:sz="4" w:space="0" w:color="auto"/>
              <w:right w:val="single" w:sz="4" w:space="0" w:color="auto"/>
            </w:tcBorders>
            <w:shd w:val="clear" w:color="auto" w:fill="auto"/>
            <w:hideMark/>
          </w:tcPr>
          <w:p w14:paraId="155BAD8F" w14:textId="2365BBAA"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1DFA46"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173988"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C06D1AD"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CA6A753" w14:textId="77777777" w:rsidR="00296E35" w:rsidRPr="004A3A78" w:rsidRDefault="00296E35" w:rsidP="002E3FCC">
            <w:pPr>
              <w:pStyle w:val="TAC"/>
            </w:pPr>
            <w:r w:rsidRPr="004A3A78">
              <w:t>-</w:t>
            </w:r>
          </w:p>
        </w:tc>
      </w:tr>
      <w:tr w:rsidR="00296E35" w:rsidRPr="004A3A78" w14:paraId="2ECE297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44E521A" w14:textId="77777777" w:rsidR="00296E35" w:rsidRPr="004A3A78" w:rsidRDefault="00296E35" w:rsidP="002E3FCC">
            <w:pPr>
              <w:pStyle w:val="TAC"/>
            </w:pPr>
            <w:r w:rsidRPr="004A3A78">
              <w:t>7</w:t>
            </w:r>
          </w:p>
        </w:tc>
        <w:tc>
          <w:tcPr>
            <w:tcW w:w="3970" w:type="dxa"/>
            <w:tcBorders>
              <w:top w:val="nil"/>
              <w:left w:val="single" w:sz="4" w:space="0" w:color="auto"/>
              <w:bottom w:val="single" w:sz="4" w:space="0" w:color="auto"/>
              <w:right w:val="single" w:sz="4" w:space="0" w:color="auto"/>
            </w:tcBorders>
            <w:shd w:val="clear" w:color="auto" w:fill="auto"/>
            <w:hideMark/>
          </w:tcPr>
          <w:p w14:paraId="5BB08C94" w14:textId="77777777" w:rsidR="00296E35" w:rsidRPr="004A3A78" w:rsidRDefault="00296E35" w:rsidP="002E3FCC">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E018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5C6F6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029BA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BF5C688" w14:textId="77777777" w:rsidR="00296E35" w:rsidRPr="004A3A78" w:rsidRDefault="00296E35" w:rsidP="002E3FCC">
            <w:pPr>
              <w:pStyle w:val="TAC"/>
            </w:pPr>
            <w:r w:rsidRPr="004A3A78">
              <w:t>-</w:t>
            </w:r>
          </w:p>
        </w:tc>
      </w:tr>
      <w:tr w:rsidR="00296E35" w:rsidRPr="004A3A78" w14:paraId="6743075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619C72C" w14:textId="77777777" w:rsidR="00296E35" w:rsidRPr="004A3A78" w:rsidRDefault="00296E35" w:rsidP="002E3FCC">
            <w:pPr>
              <w:pStyle w:val="TAC"/>
            </w:pPr>
            <w:r w:rsidRPr="004A3A78">
              <w:t>8</w:t>
            </w:r>
          </w:p>
        </w:tc>
        <w:tc>
          <w:tcPr>
            <w:tcW w:w="3970" w:type="dxa"/>
            <w:tcBorders>
              <w:top w:val="nil"/>
              <w:left w:val="single" w:sz="4" w:space="0" w:color="auto"/>
              <w:bottom w:val="single" w:sz="4" w:space="0" w:color="auto"/>
              <w:right w:val="single" w:sz="4" w:space="0" w:color="auto"/>
            </w:tcBorders>
            <w:shd w:val="clear" w:color="auto" w:fill="auto"/>
            <w:hideMark/>
          </w:tcPr>
          <w:p w14:paraId="15FAB003" w14:textId="77777777" w:rsidR="00296E35" w:rsidRPr="004A3A78" w:rsidRDefault="00296E35" w:rsidP="002E3FCC">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3F3270"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7EDA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987310C"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2717FDC" w14:textId="77777777" w:rsidR="00296E35" w:rsidRPr="004A3A78" w:rsidRDefault="00296E35" w:rsidP="002E3FCC">
            <w:pPr>
              <w:pStyle w:val="TAC"/>
            </w:pPr>
            <w:r w:rsidRPr="004A3A78">
              <w:t>-</w:t>
            </w:r>
          </w:p>
        </w:tc>
      </w:tr>
      <w:tr w:rsidR="00296E35" w:rsidRPr="004A3A78" w14:paraId="2C74D8E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17D8E71" w14:textId="77777777" w:rsidR="00296E35" w:rsidRPr="004A3A78" w:rsidRDefault="00296E35" w:rsidP="002E3FCC">
            <w:pPr>
              <w:pStyle w:val="TAC"/>
            </w:pPr>
            <w:r w:rsidRPr="004A3A78">
              <w:t>9</w:t>
            </w:r>
          </w:p>
        </w:tc>
        <w:tc>
          <w:tcPr>
            <w:tcW w:w="3970" w:type="dxa"/>
            <w:tcBorders>
              <w:top w:val="nil"/>
              <w:left w:val="single" w:sz="4" w:space="0" w:color="auto"/>
              <w:bottom w:val="single" w:sz="4" w:space="0" w:color="auto"/>
              <w:right w:val="single" w:sz="4" w:space="0" w:color="auto"/>
            </w:tcBorders>
            <w:shd w:val="clear" w:color="auto" w:fill="auto"/>
            <w:hideMark/>
          </w:tcPr>
          <w:p w14:paraId="18CE45DE" w14:textId="0D743CC4" w:rsidR="00296E35" w:rsidRPr="004A3A78" w:rsidRDefault="00296E35" w:rsidP="002E3FCC">
            <w:pPr>
              <w:pStyle w:val="TAL"/>
            </w:pPr>
            <w:r w:rsidRPr="004A3A78">
              <w:t xml:space="preserve">Make the SS simulate cell change (same PLMN) as described in TS </w:t>
            </w:r>
            <w:r>
              <w:t>37.579</w:t>
            </w:r>
            <w:r w:rsidRPr="004A3A78">
              <w:t>-1 [2], clause 5.4.9 'MCX communication in E-UTRA / Change of cells' steps 1 and 2. The test sequence below shows only the MCData relevant messages exchanged.</w:t>
            </w:r>
          </w:p>
          <w:p w14:paraId="3C5B0DB2" w14:textId="77777777" w:rsidR="00296E35" w:rsidRPr="004A3A78" w:rsidRDefault="00296E35" w:rsidP="002E3FCC">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293A6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B29255"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1A48597"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FA5F355" w14:textId="77777777" w:rsidR="00296E35" w:rsidRPr="004A3A78" w:rsidRDefault="00296E35" w:rsidP="002E3FCC">
            <w:pPr>
              <w:pStyle w:val="TAC"/>
            </w:pPr>
            <w:r w:rsidRPr="004A3A78">
              <w:t>-</w:t>
            </w:r>
          </w:p>
        </w:tc>
      </w:tr>
      <w:tr w:rsidR="00296E35" w:rsidRPr="004A3A78" w14:paraId="2006EA6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9B2B5CC" w14:textId="77777777" w:rsidR="00296E35" w:rsidRPr="004A3A78" w:rsidRDefault="00296E35" w:rsidP="002E3FCC">
            <w:pPr>
              <w:pStyle w:val="TAC"/>
            </w:pPr>
            <w:r w:rsidRPr="004A3A78">
              <w:t>10</w:t>
            </w:r>
          </w:p>
        </w:tc>
        <w:tc>
          <w:tcPr>
            <w:tcW w:w="3970" w:type="dxa"/>
            <w:tcBorders>
              <w:top w:val="nil"/>
              <w:left w:val="single" w:sz="4" w:space="0" w:color="auto"/>
              <w:bottom w:val="single" w:sz="4" w:space="0" w:color="auto"/>
              <w:right w:val="single" w:sz="4" w:space="0" w:color="auto"/>
            </w:tcBorders>
            <w:shd w:val="clear" w:color="auto" w:fill="auto"/>
            <w:hideMark/>
          </w:tcPr>
          <w:p w14:paraId="77F50156" w14:textId="77777777" w:rsidR="00296E35" w:rsidRPr="004A3A78" w:rsidRDefault="00296E35" w:rsidP="002E3FCC">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41433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C82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9DF9E5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2CA2555" w14:textId="77777777" w:rsidR="00296E35" w:rsidRPr="004A3A78" w:rsidRDefault="00296E35" w:rsidP="002E3FCC">
            <w:pPr>
              <w:pStyle w:val="TAC"/>
            </w:pPr>
            <w:r w:rsidRPr="004A3A78">
              <w:t>-</w:t>
            </w:r>
          </w:p>
        </w:tc>
      </w:tr>
      <w:tr w:rsidR="00296E35" w:rsidRPr="004A3A78" w14:paraId="15DD20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5C0216" w14:textId="77777777" w:rsidR="00296E35" w:rsidRPr="004A3A78" w:rsidRDefault="00296E35" w:rsidP="002E3FCC">
            <w:pPr>
              <w:pStyle w:val="TAC"/>
            </w:pPr>
            <w:r w:rsidRPr="004A3A78">
              <w:t>11-13</w:t>
            </w:r>
          </w:p>
        </w:tc>
        <w:tc>
          <w:tcPr>
            <w:tcW w:w="3970" w:type="dxa"/>
            <w:tcBorders>
              <w:top w:val="nil"/>
              <w:left w:val="single" w:sz="4" w:space="0" w:color="auto"/>
              <w:bottom w:val="single" w:sz="4" w:space="0" w:color="auto"/>
              <w:right w:val="single" w:sz="4" w:space="0" w:color="auto"/>
            </w:tcBorders>
            <w:shd w:val="clear" w:color="auto" w:fill="auto"/>
          </w:tcPr>
          <w:p w14:paraId="18C8D019" w14:textId="5D0686BE"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E41B3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BF4AF13"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04ED3842" w14:textId="77777777" w:rsidR="00296E35" w:rsidRPr="004A3A78" w:rsidRDefault="00296E35" w:rsidP="002E3FCC">
            <w:pPr>
              <w:pStyle w:val="TAC"/>
            </w:pPr>
            <w:r w:rsidRPr="004A3A78">
              <w:t>1</w:t>
            </w:r>
          </w:p>
        </w:tc>
        <w:tc>
          <w:tcPr>
            <w:tcW w:w="892" w:type="dxa"/>
            <w:tcBorders>
              <w:top w:val="nil"/>
              <w:left w:val="single" w:sz="4" w:space="0" w:color="auto"/>
              <w:bottom w:val="single" w:sz="4" w:space="0" w:color="auto"/>
              <w:right w:val="single" w:sz="4" w:space="0" w:color="auto"/>
            </w:tcBorders>
            <w:shd w:val="clear" w:color="auto" w:fill="auto"/>
          </w:tcPr>
          <w:p w14:paraId="1B93F2FA" w14:textId="77777777" w:rsidR="00296E35" w:rsidRPr="004A3A78" w:rsidRDefault="00296E35" w:rsidP="002E3FCC">
            <w:pPr>
              <w:pStyle w:val="TAC"/>
            </w:pPr>
            <w:r w:rsidRPr="004A3A78">
              <w:t>P</w:t>
            </w:r>
          </w:p>
        </w:tc>
      </w:tr>
      <w:tr w:rsidR="00296E35" w:rsidRPr="004A3A78" w14:paraId="522F5E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3DA3D0" w14:textId="77777777" w:rsidR="00296E35" w:rsidRPr="004A3A78" w:rsidRDefault="00296E35" w:rsidP="002E3FCC">
            <w:pPr>
              <w:pStyle w:val="TAC"/>
            </w:pPr>
            <w:r w:rsidRPr="004A3A78">
              <w:t>14-15</w:t>
            </w:r>
          </w:p>
        </w:tc>
        <w:tc>
          <w:tcPr>
            <w:tcW w:w="3970" w:type="dxa"/>
            <w:tcBorders>
              <w:top w:val="nil"/>
              <w:left w:val="single" w:sz="4" w:space="0" w:color="auto"/>
              <w:bottom w:val="single" w:sz="4" w:space="0" w:color="auto"/>
              <w:right w:val="single" w:sz="4" w:space="0" w:color="auto"/>
            </w:tcBorders>
            <w:shd w:val="clear" w:color="auto" w:fill="auto"/>
          </w:tcPr>
          <w:p w14:paraId="5AC24265" w14:textId="73948B7C" w:rsidR="00296E35" w:rsidRPr="004A3A78" w:rsidRDefault="00296E35" w:rsidP="002E3FCC">
            <w:pPr>
              <w:pStyle w:val="TAL"/>
              <w:rPr>
                <w:szCs w:val="18"/>
              </w:rPr>
            </w:pPr>
            <w:r w:rsidRPr="004A3A78">
              <w:rPr>
                <w:szCs w:val="18"/>
              </w:rPr>
              <w:t xml:space="preserve">Steps 2-3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are performed to configure location reporting.</w:t>
            </w:r>
          </w:p>
          <w:p w14:paraId="697A02BE" w14:textId="77777777" w:rsidR="00296E35" w:rsidRPr="004A3A78" w:rsidRDefault="00296E35" w:rsidP="002E3FCC">
            <w:pPr>
              <w:pStyle w:val="TAL"/>
              <w:rPr>
                <w:szCs w:val="18"/>
              </w:rPr>
            </w:pPr>
          </w:p>
          <w:p w14:paraId="08C81C00" w14:textId="77777777" w:rsidR="00296E35" w:rsidRPr="004A3A78" w:rsidRDefault="00296E35" w:rsidP="002E3FCC">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E6F1D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D85D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5C806C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5E08A88" w14:textId="77777777" w:rsidR="00296E35" w:rsidRPr="004A3A78" w:rsidRDefault="00296E35" w:rsidP="002E3FCC">
            <w:pPr>
              <w:pStyle w:val="TAC"/>
            </w:pPr>
            <w:r w:rsidRPr="004A3A78">
              <w:t>-</w:t>
            </w:r>
          </w:p>
        </w:tc>
      </w:tr>
      <w:tr w:rsidR="00296E35" w:rsidRPr="004A3A78" w14:paraId="143606C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E4CC93A" w14:textId="77777777" w:rsidR="00296E35" w:rsidRPr="004A3A78" w:rsidRDefault="00296E35" w:rsidP="002E3FCC">
            <w:pPr>
              <w:pStyle w:val="TAC"/>
            </w:pPr>
            <w:r w:rsidRPr="004A3A78">
              <w:t>16</w:t>
            </w:r>
          </w:p>
        </w:tc>
        <w:tc>
          <w:tcPr>
            <w:tcW w:w="3970" w:type="dxa"/>
            <w:tcBorders>
              <w:top w:val="nil"/>
              <w:left w:val="single" w:sz="4" w:space="0" w:color="auto"/>
              <w:bottom w:val="single" w:sz="4" w:space="0" w:color="auto"/>
              <w:right w:val="single" w:sz="4" w:space="0" w:color="auto"/>
            </w:tcBorders>
            <w:shd w:val="clear" w:color="auto" w:fill="auto"/>
            <w:hideMark/>
          </w:tcPr>
          <w:p w14:paraId="62D0B85E" w14:textId="77777777" w:rsidR="00296E35" w:rsidRPr="004A3A78" w:rsidRDefault="00296E35" w:rsidP="002E3FCC">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7C3DE98D" w14:textId="77777777" w:rsidR="00296E35" w:rsidRPr="004A3A78" w:rsidRDefault="00296E35" w:rsidP="002E3FCC">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35CCA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F8AAB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EB8E632"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663F837" w14:textId="77777777" w:rsidR="00296E35" w:rsidRPr="004A3A78" w:rsidRDefault="00296E35" w:rsidP="002E3FCC">
            <w:pPr>
              <w:pStyle w:val="TAC"/>
            </w:pPr>
            <w:r w:rsidRPr="004A3A78">
              <w:t>-</w:t>
            </w:r>
          </w:p>
        </w:tc>
      </w:tr>
      <w:tr w:rsidR="00296E35" w:rsidRPr="004A3A78" w14:paraId="2282E55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7AE23D4" w14:textId="77777777" w:rsidR="00296E35" w:rsidRPr="004A3A78" w:rsidRDefault="00296E35" w:rsidP="002E3FCC">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shd w:val="clear" w:color="auto" w:fill="auto"/>
            <w:hideMark/>
          </w:tcPr>
          <w:p w14:paraId="6EA176AC" w14:textId="432D412C"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28BA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C4B0E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4C283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539B934" w14:textId="77777777" w:rsidR="00296E35" w:rsidRPr="004A3A78" w:rsidRDefault="00296E35" w:rsidP="002E3FCC">
            <w:pPr>
              <w:pStyle w:val="TAC"/>
            </w:pPr>
            <w:r w:rsidRPr="004A3A78">
              <w:t>-</w:t>
            </w:r>
          </w:p>
        </w:tc>
      </w:tr>
      <w:tr w:rsidR="00296E35" w:rsidRPr="004A3A78" w14:paraId="2F67459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A53890" w14:textId="77777777" w:rsidR="00296E35" w:rsidRPr="004A3A78" w:rsidRDefault="00296E35" w:rsidP="002E3FCC">
            <w:pPr>
              <w:pStyle w:val="TAC"/>
            </w:pPr>
            <w:r w:rsidRPr="004A3A78">
              <w:t>18</w:t>
            </w:r>
          </w:p>
        </w:tc>
        <w:tc>
          <w:tcPr>
            <w:tcW w:w="3970" w:type="dxa"/>
            <w:tcBorders>
              <w:top w:val="nil"/>
              <w:left w:val="single" w:sz="4" w:space="0" w:color="auto"/>
              <w:bottom w:val="single" w:sz="4" w:space="0" w:color="auto"/>
              <w:right w:val="single" w:sz="4" w:space="0" w:color="auto"/>
            </w:tcBorders>
            <w:shd w:val="clear" w:color="auto" w:fill="auto"/>
            <w:hideMark/>
          </w:tcPr>
          <w:p w14:paraId="6777ACC0" w14:textId="77777777" w:rsidR="00296E35" w:rsidRPr="004A3A78" w:rsidRDefault="00296E35" w:rsidP="002E3FCC">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2B23AE"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04B39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6695DC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33F5332" w14:textId="77777777" w:rsidR="00296E35" w:rsidRPr="004A3A78" w:rsidRDefault="00296E35" w:rsidP="002E3FCC">
            <w:pPr>
              <w:pStyle w:val="TAC"/>
            </w:pPr>
            <w:r w:rsidRPr="004A3A78">
              <w:t>-</w:t>
            </w:r>
          </w:p>
        </w:tc>
      </w:tr>
      <w:tr w:rsidR="00296E35" w:rsidRPr="004A3A78" w14:paraId="10D9B8A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E63E1A" w14:textId="77777777" w:rsidR="00296E35" w:rsidRPr="004A3A78" w:rsidRDefault="00296E35" w:rsidP="002E3FCC">
            <w:pPr>
              <w:pStyle w:val="TAC"/>
            </w:pPr>
            <w:r w:rsidRPr="004A3A78">
              <w:t>19</w:t>
            </w:r>
          </w:p>
        </w:tc>
        <w:tc>
          <w:tcPr>
            <w:tcW w:w="3970" w:type="dxa"/>
            <w:tcBorders>
              <w:top w:val="nil"/>
              <w:left w:val="single" w:sz="4" w:space="0" w:color="auto"/>
              <w:bottom w:val="single" w:sz="4" w:space="0" w:color="auto"/>
              <w:right w:val="single" w:sz="4" w:space="0" w:color="auto"/>
            </w:tcBorders>
            <w:shd w:val="clear" w:color="auto" w:fill="auto"/>
            <w:hideMark/>
          </w:tcPr>
          <w:p w14:paraId="46E9406A" w14:textId="77777777" w:rsidR="00296E35" w:rsidRPr="004A3A78" w:rsidRDefault="00296E35" w:rsidP="002E3FCC">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58FB9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9B8F54C"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7A740D9"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6F8F4F" w14:textId="77777777" w:rsidR="00296E35" w:rsidRPr="004A3A78" w:rsidRDefault="00296E35" w:rsidP="002E3FCC">
            <w:pPr>
              <w:pStyle w:val="TAC"/>
            </w:pPr>
            <w:r w:rsidRPr="004A3A78">
              <w:t>-</w:t>
            </w:r>
          </w:p>
        </w:tc>
      </w:tr>
      <w:tr w:rsidR="00296E35" w:rsidRPr="004A3A78" w14:paraId="1D77DFF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B8E5257" w14:textId="77777777" w:rsidR="00296E35" w:rsidRPr="004A3A78" w:rsidRDefault="00296E35" w:rsidP="002E3FCC">
            <w:pPr>
              <w:pStyle w:val="TAC"/>
            </w:pPr>
            <w:r w:rsidRPr="004A3A78">
              <w:t>20</w:t>
            </w:r>
          </w:p>
        </w:tc>
        <w:tc>
          <w:tcPr>
            <w:tcW w:w="3970" w:type="dxa"/>
            <w:tcBorders>
              <w:top w:val="nil"/>
              <w:left w:val="single" w:sz="4" w:space="0" w:color="auto"/>
              <w:bottom w:val="single" w:sz="4" w:space="0" w:color="auto"/>
              <w:right w:val="single" w:sz="4" w:space="0" w:color="auto"/>
            </w:tcBorders>
            <w:shd w:val="clear" w:color="auto" w:fill="auto"/>
            <w:hideMark/>
          </w:tcPr>
          <w:p w14:paraId="6DF97B64" w14:textId="7A1D2B1B" w:rsidR="00296E35" w:rsidRPr="004A3A78" w:rsidRDefault="00296E35" w:rsidP="002E3FCC">
            <w:pPr>
              <w:pStyle w:val="TAL"/>
            </w:pPr>
            <w:r w:rsidRPr="004A3A78">
              <w:t xml:space="preserve">Make the SS simulate PLMN change as described in TS </w:t>
            </w:r>
            <w:r>
              <w:t>37.579</w:t>
            </w:r>
            <w:r w:rsidRPr="004A3A78">
              <w:t>-1 [2], clause 5.4.9 'MCX communication in E-UTRA / Change of cells' steps 3 and 4. The test sequence below shows only the MCData relevant messages exchanged.</w:t>
            </w:r>
          </w:p>
          <w:p w14:paraId="16FF967A" w14:textId="77777777" w:rsidR="00296E35" w:rsidRPr="004A3A78" w:rsidRDefault="00296E35" w:rsidP="002E3FCC">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63C969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D69271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60EA01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A1F4A72" w14:textId="77777777" w:rsidR="00296E35" w:rsidRPr="004A3A78" w:rsidRDefault="00296E35" w:rsidP="002E3FCC">
            <w:pPr>
              <w:pStyle w:val="TAC"/>
            </w:pPr>
            <w:r w:rsidRPr="004A3A78">
              <w:t>-</w:t>
            </w:r>
          </w:p>
        </w:tc>
      </w:tr>
      <w:tr w:rsidR="00296E35" w:rsidRPr="004A3A78" w14:paraId="1FBCD3A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AD6E304" w14:textId="77777777" w:rsidR="00296E35" w:rsidRPr="004A3A78" w:rsidRDefault="00296E35" w:rsidP="002E3FCC">
            <w:pPr>
              <w:pStyle w:val="TAC"/>
            </w:pPr>
            <w:r w:rsidRPr="004A3A78">
              <w:t>21-23</w:t>
            </w:r>
          </w:p>
        </w:tc>
        <w:tc>
          <w:tcPr>
            <w:tcW w:w="3970" w:type="dxa"/>
            <w:tcBorders>
              <w:top w:val="nil"/>
              <w:left w:val="single" w:sz="4" w:space="0" w:color="auto"/>
              <w:bottom w:val="single" w:sz="4" w:space="0" w:color="auto"/>
              <w:right w:val="single" w:sz="4" w:space="0" w:color="auto"/>
            </w:tcBorders>
            <w:shd w:val="clear" w:color="auto" w:fill="auto"/>
          </w:tcPr>
          <w:p w14:paraId="40CFC85A" w14:textId="7675C637"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7E45EB80"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804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E7B3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6D99A8C5" w14:textId="77777777" w:rsidR="00296E35" w:rsidRPr="004A3A78" w:rsidRDefault="00296E35" w:rsidP="002E3FCC">
            <w:pPr>
              <w:pStyle w:val="TAC"/>
            </w:pPr>
            <w:r w:rsidRPr="004A3A78">
              <w:t>2</w:t>
            </w:r>
          </w:p>
        </w:tc>
        <w:tc>
          <w:tcPr>
            <w:tcW w:w="892" w:type="dxa"/>
            <w:tcBorders>
              <w:top w:val="nil"/>
              <w:left w:val="single" w:sz="4" w:space="0" w:color="auto"/>
              <w:bottom w:val="single" w:sz="4" w:space="0" w:color="auto"/>
              <w:right w:val="single" w:sz="4" w:space="0" w:color="auto"/>
            </w:tcBorders>
            <w:shd w:val="clear" w:color="auto" w:fill="auto"/>
          </w:tcPr>
          <w:p w14:paraId="3AEC8BD2" w14:textId="77777777" w:rsidR="00296E35" w:rsidRPr="004A3A78" w:rsidRDefault="00296E35" w:rsidP="002E3FCC">
            <w:pPr>
              <w:pStyle w:val="TAC"/>
            </w:pPr>
            <w:r w:rsidRPr="004A3A78">
              <w:t>P</w:t>
            </w:r>
          </w:p>
        </w:tc>
      </w:tr>
      <w:tr w:rsidR="00296E35" w:rsidRPr="004A3A78" w14:paraId="11241BE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116C44"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hideMark/>
          </w:tcPr>
          <w:p w14:paraId="79732D10" w14:textId="77777777" w:rsidR="00296E35" w:rsidRPr="004A3A78" w:rsidRDefault="00296E35" w:rsidP="002E3FCC">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294C02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F9BEC5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BC66F1F"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A19D80" w14:textId="77777777" w:rsidR="00296E35" w:rsidRPr="004A3A78" w:rsidRDefault="00296E35" w:rsidP="002E3FCC">
            <w:pPr>
              <w:pStyle w:val="TAC"/>
            </w:pPr>
            <w:r w:rsidRPr="004A3A78">
              <w:t>-</w:t>
            </w:r>
          </w:p>
        </w:tc>
      </w:tr>
      <w:tr w:rsidR="00296E35" w:rsidRPr="004A3A78" w14:paraId="5561B0D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4F560B" w14:textId="77777777" w:rsidR="00296E35" w:rsidRPr="004A3A78" w:rsidRDefault="00296E35" w:rsidP="002E3FCC">
            <w:pPr>
              <w:pStyle w:val="TAC"/>
            </w:pPr>
            <w:r w:rsidRPr="004A3A78">
              <w:t>25</w:t>
            </w:r>
          </w:p>
        </w:tc>
        <w:tc>
          <w:tcPr>
            <w:tcW w:w="3970" w:type="dxa"/>
            <w:tcBorders>
              <w:top w:val="nil"/>
              <w:left w:val="single" w:sz="4" w:space="0" w:color="auto"/>
              <w:bottom w:val="single" w:sz="4" w:space="0" w:color="auto"/>
              <w:right w:val="single" w:sz="4" w:space="0" w:color="auto"/>
            </w:tcBorders>
            <w:shd w:val="clear" w:color="auto" w:fill="auto"/>
            <w:hideMark/>
          </w:tcPr>
          <w:p w14:paraId="4BA4B7C4" w14:textId="77777777" w:rsidR="00296E35" w:rsidRPr="004A3A78" w:rsidRDefault="00296E35" w:rsidP="002E3FCC">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AB6E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6B716C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8F0C05A"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7103F85" w14:textId="77777777" w:rsidR="00296E35" w:rsidRPr="004A3A78" w:rsidRDefault="00296E35" w:rsidP="002E3FCC">
            <w:pPr>
              <w:pStyle w:val="TAC"/>
            </w:pPr>
            <w:r w:rsidRPr="004A3A78">
              <w:t>-</w:t>
            </w:r>
          </w:p>
        </w:tc>
      </w:tr>
      <w:tr w:rsidR="00296E35" w:rsidRPr="004A3A78" w14:paraId="436BE5D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FCA6560" w14:textId="77777777" w:rsidR="00296E35" w:rsidRPr="004A3A78" w:rsidRDefault="00296E35" w:rsidP="002E3FCC">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shd w:val="clear" w:color="auto" w:fill="auto"/>
            <w:hideMark/>
          </w:tcPr>
          <w:p w14:paraId="329FE6F9" w14:textId="48D0F6F5"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6CA2C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AE126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E04A5EE"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35E4AE4" w14:textId="77777777" w:rsidR="00296E35" w:rsidRPr="004A3A78" w:rsidRDefault="00296E35" w:rsidP="002E3FCC">
            <w:pPr>
              <w:pStyle w:val="TAC"/>
            </w:pPr>
            <w:r w:rsidRPr="004A3A78">
              <w:t>-</w:t>
            </w:r>
          </w:p>
        </w:tc>
      </w:tr>
      <w:tr w:rsidR="00296E35" w:rsidRPr="004A3A78" w14:paraId="2CCF50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D5D6138" w14:textId="77777777" w:rsidR="00296E35" w:rsidRPr="004A3A78" w:rsidRDefault="00296E35" w:rsidP="002E3FCC">
            <w:pPr>
              <w:pStyle w:val="TAC"/>
            </w:pPr>
            <w:r w:rsidRPr="004A3A78">
              <w:t>27</w:t>
            </w:r>
          </w:p>
        </w:tc>
        <w:tc>
          <w:tcPr>
            <w:tcW w:w="3970" w:type="dxa"/>
            <w:tcBorders>
              <w:top w:val="nil"/>
              <w:left w:val="single" w:sz="4" w:space="0" w:color="auto"/>
              <w:bottom w:val="single" w:sz="4" w:space="0" w:color="auto"/>
              <w:right w:val="single" w:sz="4" w:space="0" w:color="auto"/>
            </w:tcBorders>
            <w:shd w:val="clear" w:color="auto" w:fill="auto"/>
            <w:hideMark/>
          </w:tcPr>
          <w:p w14:paraId="22675B57" w14:textId="77777777" w:rsidR="00296E35" w:rsidRPr="004A3A78" w:rsidRDefault="00296E35" w:rsidP="002E3FCC">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7E2B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F312C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C7B3558"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DBA3D52" w14:textId="77777777" w:rsidR="00296E35" w:rsidRPr="004A3A78" w:rsidRDefault="00296E35" w:rsidP="002E3FCC">
            <w:pPr>
              <w:pStyle w:val="TAC"/>
            </w:pPr>
            <w:r w:rsidRPr="004A3A78">
              <w:t>-</w:t>
            </w:r>
          </w:p>
        </w:tc>
      </w:tr>
      <w:tr w:rsidR="00296E35" w:rsidRPr="004A3A78" w14:paraId="27B19E9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842A815" w14:textId="77777777" w:rsidR="00296E35" w:rsidRPr="004A3A78" w:rsidRDefault="00296E35" w:rsidP="002E3FCC">
            <w:pPr>
              <w:pStyle w:val="TAC"/>
            </w:pPr>
            <w:r w:rsidRPr="004A3A78">
              <w:t>28</w:t>
            </w:r>
          </w:p>
        </w:tc>
        <w:tc>
          <w:tcPr>
            <w:tcW w:w="3970" w:type="dxa"/>
            <w:tcBorders>
              <w:top w:val="nil"/>
              <w:left w:val="single" w:sz="4" w:space="0" w:color="auto"/>
              <w:bottom w:val="single" w:sz="4" w:space="0" w:color="auto"/>
              <w:right w:val="single" w:sz="4" w:space="0" w:color="auto"/>
            </w:tcBorders>
            <w:shd w:val="clear" w:color="auto" w:fill="auto"/>
          </w:tcPr>
          <w:p w14:paraId="20370526" w14:textId="51BF5757" w:rsidR="00296E35" w:rsidRPr="004A3A78" w:rsidRDefault="00296E35" w:rsidP="002E3FCC">
            <w:pPr>
              <w:pStyle w:val="TAL"/>
            </w:pPr>
            <w:r w:rsidRPr="004A3A78">
              <w:t xml:space="preserve">Check: Does the UE (MCData Client) correctly perform the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periodic trigger identification along with location information report after the non-emergency minimum interval length expired?</w:t>
            </w:r>
          </w:p>
          <w:p w14:paraId="79CD3C46"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8E2F7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C06AC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ECE5AF8" w14:textId="77777777" w:rsidR="00296E35" w:rsidRPr="004A3A78" w:rsidRDefault="00296E35" w:rsidP="002E3FCC">
            <w:pPr>
              <w:pStyle w:val="TAC"/>
            </w:pPr>
            <w:r w:rsidRPr="004A3A78">
              <w:t>3</w:t>
            </w:r>
          </w:p>
        </w:tc>
        <w:tc>
          <w:tcPr>
            <w:tcW w:w="892" w:type="dxa"/>
            <w:tcBorders>
              <w:top w:val="nil"/>
              <w:left w:val="single" w:sz="4" w:space="0" w:color="auto"/>
              <w:bottom w:val="single" w:sz="4" w:space="0" w:color="auto"/>
              <w:right w:val="single" w:sz="4" w:space="0" w:color="auto"/>
            </w:tcBorders>
            <w:shd w:val="clear" w:color="auto" w:fill="auto"/>
          </w:tcPr>
          <w:p w14:paraId="3D84B8C8" w14:textId="77777777" w:rsidR="00296E35" w:rsidRPr="004A3A78" w:rsidRDefault="00296E35" w:rsidP="002E3FCC">
            <w:pPr>
              <w:pStyle w:val="TAC"/>
            </w:pPr>
            <w:r w:rsidRPr="004A3A78">
              <w:t>P</w:t>
            </w:r>
          </w:p>
        </w:tc>
      </w:tr>
    </w:tbl>
    <w:p w14:paraId="641D905F" w14:textId="77777777" w:rsidR="00296E35" w:rsidRPr="004A3A78" w:rsidRDefault="00296E35" w:rsidP="00296E35"/>
    <w:p w14:paraId="5D3868F9" w14:textId="77777777" w:rsidR="00296E35" w:rsidRPr="004A3A78" w:rsidRDefault="00296E35" w:rsidP="00296E35">
      <w:pPr>
        <w:pStyle w:val="H6"/>
      </w:pPr>
      <w:r w:rsidRPr="004A3A78">
        <w:t>6.5.2.3.3</w:t>
      </w:r>
      <w:r w:rsidRPr="004A3A78">
        <w:tab/>
        <w:t>Specific message contents</w:t>
      </w:r>
    </w:p>
    <w:p w14:paraId="581FF7D7" w14:textId="2842FADA" w:rsidR="00296E35" w:rsidRPr="004A3A78" w:rsidRDefault="00296E35" w:rsidP="00296E35">
      <w:pPr>
        <w:pStyle w:val="TH"/>
      </w:pPr>
      <w:r w:rsidRPr="004A3A78">
        <w:t>Table 6.5.2.3.3-1: SIP MESSAGE from the SS (Step 3, Table 6.5.2.3.2-1;</w:t>
      </w:r>
      <w:r w:rsidRPr="004A3A78">
        <w:br/>
        <w:t xml:space="preserve">step 2, TS </w:t>
      </w:r>
      <w:r>
        <w:t>37.579</w:t>
      </w:r>
      <w:r w:rsidRPr="004A3A7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FDA8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D73D5B6" w14:textId="5094F06B"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49D8B34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CB8617"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E3F40C"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2166C7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14AFD1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4DC7DF2" w14:textId="77777777" w:rsidR="00296E35" w:rsidRPr="004A3A78" w:rsidRDefault="00296E35" w:rsidP="002E3FCC">
            <w:pPr>
              <w:pStyle w:val="TAH"/>
            </w:pPr>
            <w:r w:rsidRPr="004A3A78">
              <w:t>Condition</w:t>
            </w:r>
          </w:p>
        </w:tc>
      </w:tr>
      <w:tr w:rsidR="00296E35" w:rsidRPr="004A3A78" w14:paraId="7C461FB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61DF0B"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B66A55" w14:textId="77777777" w:rsidR="00296E35" w:rsidRPr="004A3A78" w:rsidRDefault="00296E35" w:rsidP="002E3FCC">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31A27B5" w14:textId="77777777" w:rsidR="00296E35" w:rsidRPr="004A3A78" w:rsidRDefault="00296E35" w:rsidP="002E3FCC">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3D7202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DC8779" w14:textId="77777777" w:rsidR="00296E35" w:rsidRPr="004A3A78" w:rsidRDefault="00296E35" w:rsidP="002E3FCC">
            <w:pPr>
              <w:pStyle w:val="TAL"/>
            </w:pPr>
          </w:p>
        </w:tc>
      </w:tr>
      <w:tr w:rsidR="00296E35" w:rsidRPr="004A3A78" w14:paraId="6CCD1CD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3CC6B8"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A03CB7"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45F0F9"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2F3A7F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767FC" w14:textId="77777777" w:rsidR="00296E35" w:rsidRPr="004A3A78" w:rsidRDefault="00296E35" w:rsidP="002E3FCC">
            <w:pPr>
              <w:pStyle w:val="TAL"/>
            </w:pPr>
          </w:p>
        </w:tc>
      </w:tr>
      <w:tr w:rsidR="00296E35" w:rsidRPr="004A3A78" w14:paraId="4666DF6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84C55"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BF525D4"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36B924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4124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ED60F" w14:textId="77777777" w:rsidR="00296E35" w:rsidRPr="004A3A78" w:rsidRDefault="00296E35" w:rsidP="002E3FCC">
            <w:pPr>
              <w:pStyle w:val="TAL"/>
            </w:pPr>
          </w:p>
        </w:tc>
      </w:tr>
      <w:tr w:rsidR="00296E35" w:rsidRPr="004A3A78" w14:paraId="5C498F5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947596"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6FE42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911605"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50693D6"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862404D" w14:textId="77777777" w:rsidR="00296E35" w:rsidRPr="004A3A78" w:rsidRDefault="00296E35" w:rsidP="002E3FCC">
            <w:pPr>
              <w:pStyle w:val="TAL"/>
            </w:pPr>
          </w:p>
        </w:tc>
      </w:tr>
      <w:tr w:rsidR="00296E35" w:rsidRPr="004A3A78" w14:paraId="1E11DD2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0D778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8AFCF09" w14:textId="77777777" w:rsidR="00296E35" w:rsidRPr="004A3A78" w:rsidRDefault="00296E35" w:rsidP="002E3FCC">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BA6674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D60F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80342" w14:textId="77777777" w:rsidR="00296E35" w:rsidRPr="004A3A78" w:rsidRDefault="00296E35" w:rsidP="002E3FCC">
            <w:pPr>
              <w:pStyle w:val="TAL"/>
            </w:pPr>
          </w:p>
        </w:tc>
      </w:tr>
    </w:tbl>
    <w:p w14:paraId="2E5D393E" w14:textId="77777777" w:rsidR="00296E35" w:rsidRPr="004A3A78" w:rsidRDefault="00296E35" w:rsidP="00296E35"/>
    <w:p w14:paraId="4969DBD6" w14:textId="77777777" w:rsidR="00296E35" w:rsidRPr="004A3A78" w:rsidRDefault="00296E35" w:rsidP="00296E35">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3E086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237230" w14:textId="0689965B" w:rsidR="00296E35" w:rsidRPr="004A3A78" w:rsidRDefault="00296E35" w:rsidP="002E3FCC">
            <w:pPr>
              <w:pStyle w:val="TAL"/>
              <w:rPr>
                <w:szCs w:val="18"/>
              </w:rPr>
            </w:pPr>
            <w:r w:rsidRPr="004A3A78">
              <w:t xml:space="preserve">Derivation Path: TS </w:t>
            </w:r>
            <w:r>
              <w:t>37.579</w:t>
            </w:r>
            <w:r w:rsidRPr="004A3A78">
              <w:t>-1 [2], Table 5.5.3.2.2-3</w:t>
            </w:r>
          </w:p>
        </w:tc>
      </w:tr>
      <w:tr w:rsidR="00296E35" w:rsidRPr="004A3A78" w14:paraId="721E150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8C794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14B18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BEBEFCC"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55B37D5"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779AE3C" w14:textId="77777777" w:rsidR="00296E35" w:rsidRPr="004A3A78" w:rsidRDefault="00296E35" w:rsidP="002E3FCC">
            <w:pPr>
              <w:pStyle w:val="TAH"/>
            </w:pPr>
            <w:r w:rsidRPr="004A3A78">
              <w:t>Condition</w:t>
            </w:r>
          </w:p>
        </w:tc>
      </w:tr>
      <w:tr w:rsidR="00296E35" w:rsidRPr="004A3A78" w14:paraId="552CF3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1A8B16" w14:textId="77777777" w:rsidR="00296E35" w:rsidRPr="004A3A78" w:rsidRDefault="00296E35" w:rsidP="002E3FCC">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20568C1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49BBB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B3B9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D478D9" w14:textId="77777777" w:rsidR="00296E35" w:rsidRPr="004A3A78" w:rsidRDefault="00296E35" w:rsidP="002E3FCC">
            <w:pPr>
              <w:pStyle w:val="TAL"/>
            </w:pPr>
          </w:p>
        </w:tc>
      </w:tr>
      <w:tr w:rsidR="00296E35" w:rsidRPr="004A3A78" w14:paraId="547743F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92BB12" w14:textId="77777777" w:rsidR="00296E35" w:rsidRPr="004A3A78" w:rsidRDefault="00296E35" w:rsidP="002E3FCC">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F7E1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34854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8ED4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E2738A" w14:textId="77777777" w:rsidR="00296E35" w:rsidRPr="004A3A78" w:rsidRDefault="00296E35" w:rsidP="002E3FCC">
            <w:pPr>
              <w:pStyle w:val="TAL"/>
            </w:pPr>
          </w:p>
        </w:tc>
      </w:tr>
      <w:tr w:rsidR="00296E35" w:rsidRPr="004A3A78" w14:paraId="28AF58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76EB23" w14:textId="77777777" w:rsidR="00296E35" w:rsidRPr="004A3A78" w:rsidRDefault="00296E35" w:rsidP="002E3FCC">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327957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09D40C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CC0B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E1560F" w14:textId="77777777" w:rsidR="00296E35" w:rsidRPr="004A3A78" w:rsidRDefault="00296E35" w:rsidP="002E3FCC">
            <w:pPr>
              <w:pStyle w:val="TAL"/>
            </w:pPr>
          </w:p>
        </w:tc>
      </w:tr>
    </w:tbl>
    <w:p w14:paraId="69DCC1BE" w14:textId="77777777" w:rsidR="00296E35" w:rsidRPr="004A3A78" w:rsidRDefault="00296E35" w:rsidP="00296E35"/>
    <w:p w14:paraId="55018272" w14:textId="77777777" w:rsidR="00296E35" w:rsidRPr="004A3A78" w:rsidRDefault="00296E35" w:rsidP="00296E35">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EA51F4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F622E3" w14:textId="7CA2D8C8" w:rsidR="00296E35" w:rsidRPr="004A3A78" w:rsidRDefault="00296E35" w:rsidP="002E3FCC">
            <w:pPr>
              <w:pStyle w:val="TAL"/>
              <w:tabs>
                <w:tab w:val="center" w:pos="4714"/>
              </w:tabs>
              <w:rPr>
                <w:szCs w:val="18"/>
              </w:rPr>
            </w:pPr>
            <w:r w:rsidRPr="004A3A78">
              <w:t xml:space="preserve">Derivation Path: TS </w:t>
            </w:r>
            <w:r>
              <w:t>37.579</w:t>
            </w:r>
            <w:r w:rsidRPr="004A3A78">
              <w:t>-1 [2], Table 5.5.3.4.2-3</w:t>
            </w:r>
          </w:p>
        </w:tc>
      </w:tr>
      <w:tr w:rsidR="00296E35" w:rsidRPr="004A3A78" w14:paraId="5B2834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ADC533"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7330A3"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61DA166"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9C5AB23"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4F431277" w14:textId="77777777" w:rsidR="00296E35" w:rsidRPr="004A3A78" w:rsidRDefault="00296E35" w:rsidP="002E3FCC">
            <w:pPr>
              <w:pStyle w:val="TAH"/>
            </w:pPr>
            <w:r w:rsidRPr="004A3A78">
              <w:t>Condition</w:t>
            </w:r>
          </w:p>
        </w:tc>
      </w:tr>
      <w:tr w:rsidR="00296E35" w:rsidRPr="004A3A78" w14:paraId="7A4931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6A417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775F2D0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4E5BF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2B4C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2D48A9" w14:textId="77777777" w:rsidR="00296E35" w:rsidRPr="004A3A78" w:rsidRDefault="00296E35" w:rsidP="002E3FCC">
            <w:pPr>
              <w:pStyle w:val="TAL"/>
            </w:pPr>
          </w:p>
        </w:tc>
      </w:tr>
      <w:tr w:rsidR="00296E35" w:rsidRPr="004A3A78" w14:paraId="6D4F53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3EE8B"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D13399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96242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F70B7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0DA9B" w14:textId="77777777" w:rsidR="00296E35" w:rsidRPr="004A3A78" w:rsidRDefault="00296E35" w:rsidP="002E3FCC">
            <w:pPr>
              <w:pStyle w:val="TAL"/>
            </w:pPr>
          </w:p>
        </w:tc>
      </w:tr>
      <w:tr w:rsidR="00296E35" w:rsidRPr="004A3A78" w14:paraId="6C48313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429A76"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12C4F3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90E6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DB9D8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381345" w14:textId="77777777" w:rsidR="00296E35" w:rsidRPr="004A3A78" w:rsidRDefault="00296E35" w:rsidP="002E3FCC">
            <w:pPr>
              <w:pStyle w:val="TAL"/>
            </w:pPr>
          </w:p>
        </w:tc>
      </w:tr>
      <w:tr w:rsidR="00296E35" w:rsidRPr="004A3A78" w14:paraId="6E3EAC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958551"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B284906"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386216E"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BD3FE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49F4BC" w14:textId="77777777" w:rsidR="00296E35" w:rsidRPr="004A3A78" w:rsidRDefault="00296E35" w:rsidP="002E3FCC">
            <w:pPr>
              <w:pStyle w:val="TAL"/>
            </w:pPr>
          </w:p>
        </w:tc>
      </w:tr>
      <w:tr w:rsidR="00296E35" w:rsidRPr="004A3A78" w14:paraId="15831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DCE3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8E3602"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ABAAC97"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67BE9B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292B5" w14:textId="77777777" w:rsidR="00296E35" w:rsidRPr="004A3A78" w:rsidRDefault="00296E35" w:rsidP="002E3FCC">
            <w:pPr>
              <w:pStyle w:val="TAL"/>
            </w:pPr>
          </w:p>
        </w:tc>
      </w:tr>
      <w:tr w:rsidR="00296E35" w:rsidRPr="004A3A78" w14:paraId="1541CF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77E9FF"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58C92E" w14:textId="77777777" w:rsidR="00296E35" w:rsidRPr="004A3A78" w:rsidRDefault="00296E35" w:rsidP="002E3FCC">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92AD8FA"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7BD2E4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47C4F" w14:textId="77777777" w:rsidR="00296E35" w:rsidRPr="004A3A78" w:rsidRDefault="00296E35" w:rsidP="002E3FCC">
            <w:pPr>
              <w:pStyle w:val="TAL"/>
            </w:pPr>
          </w:p>
        </w:tc>
      </w:tr>
      <w:tr w:rsidR="00296E35" w:rsidRPr="004A3A78" w14:paraId="3C8DB8A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BF2B38"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9B3A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9EAD6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EC25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22B52F" w14:textId="77777777" w:rsidR="00296E35" w:rsidRPr="004A3A78" w:rsidRDefault="00296E35" w:rsidP="002E3FCC">
            <w:pPr>
              <w:pStyle w:val="TAL"/>
            </w:pPr>
          </w:p>
        </w:tc>
      </w:tr>
      <w:tr w:rsidR="00296E35" w:rsidRPr="004A3A78" w14:paraId="0B053E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F1735A"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E2FC45"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F49BDD"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90C3A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3FC8C0" w14:textId="77777777" w:rsidR="00296E35" w:rsidRPr="004A3A78" w:rsidRDefault="00296E35" w:rsidP="002E3FCC">
            <w:pPr>
              <w:pStyle w:val="TAL"/>
            </w:pPr>
          </w:p>
        </w:tc>
      </w:tr>
      <w:tr w:rsidR="00296E35" w:rsidRPr="004A3A78" w14:paraId="303665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495CA1"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737D1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9934EE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5A79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B18E3" w14:textId="77777777" w:rsidR="00296E35" w:rsidRPr="004A3A78" w:rsidRDefault="00296E35" w:rsidP="002E3FCC">
            <w:pPr>
              <w:pStyle w:val="TAL"/>
            </w:pPr>
          </w:p>
        </w:tc>
      </w:tr>
      <w:tr w:rsidR="00296E35" w:rsidRPr="004A3A78" w14:paraId="73D5F7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DED455"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848C68" w14:textId="77777777" w:rsidR="00296E35" w:rsidRPr="004A3A78" w:rsidRDefault="00296E35" w:rsidP="002E3FCC">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140B4F38"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10EADE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5C2A78" w14:textId="77777777" w:rsidR="00296E35" w:rsidRPr="004A3A78" w:rsidRDefault="00296E35" w:rsidP="002E3FCC">
            <w:pPr>
              <w:pStyle w:val="TAL"/>
            </w:pPr>
          </w:p>
        </w:tc>
      </w:tr>
      <w:tr w:rsidR="00296E35" w:rsidRPr="004A3A78" w14:paraId="4DC127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826637"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F9846C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082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D288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84BD0" w14:textId="77777777" w:rsidR="00296E35" w:rsidRPr="004A3A78" w:rsidRDefault="00296E35" w:rsidP="002E3FCC">
            <w:pPr>
              <w:pStyle w:val="TAL"/>
            </w:pPr>
          </w:p>
        </w:tc>
      </w:tr>
      <w:tr w:rsidR="00296E35" w:rsidRPr="004A3A78" w14:paraId="44BDEB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1D06A0" w14:textId="77777777" w:rsidR="00296E35" w:rsidRPr="004A3A78" w:rsidRDefault="00296E35" w:rsidP="002E3FCC">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293E0A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1D0BF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60617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7D332" w14:textId="77777777" w:rsidR="00296E35" w:rsidRPr="004A3A78" w:rsidRDefault="00296E35" w:rsidP="002E3FCC">
            <w:pPr>
              <w:pStyle w:val="TAL"/>
            </w:pPr>
          </w:p>
        </w:tc>
      </w:tr>
      <w:tr w:rsidR="00296E35" w:rsidRPr="004A3A78" w14:paraId="20A196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F2DD4E" w14:textId="77777777" w:rsidR="00296E35" w:rsidRPr="004A3A78" w:rsidRDefault="00296E35" w:rsidP="002E3FCC">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3420E4A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EFF8E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2BF4B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5882E0" w14:textId="77777777" w:rsidR="00296E35" w:rsidRPr="004A3A78" w:rsidRDefault="00296E35" w:rsidP="002E3FCC">
            <w:pPr>
              <w:pStyle w:val="TAL"/>
            </w:pPr>
          </w:p>
        </w:tc>
      </w:tr>
      <w:tr w:rsidR="00296E35" w:rsidRPr="004A3A78" w14:paraId="3826BB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0A3AA5"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D78BC0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6BD274E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387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6DC4E1" w14:textId="77777777" w:rsidR="00296E35" w:rsidRPr="004A3A78" w:rsidRDefault="00296E35" w:rsidP="002E3FCC">
            <w:pPr>
              <w:pStyle w:val="TAL"/>
            </w:pPr>
          </w:p>
        </w:tc>
      </w:tr>
    </w:tbl>
    <w:p w14:paraId="40ECC228" w14:textId="77777777" w:rsidR="00296E35" w:rsidRPr="004A3A78" w:rsidRDefault="00296E35" w:rsidP="00296E35"/>
    <w:p w14:paraId="55E1470E" w14:textId="189FB1A7" w:rsidR="00296E35" w:rsidRPr="004A3A78" w:rsidRDefault="00296E35" w:rsidP="00296E35">
      <w:pPr>
        <w:pStyle w:val="TH"/>
      </w:pPr>
      <w:r w:rsidRPr="004A3A78">
        <w:t>Table 6.5.2.3.3-4: SIP MESSAGE from the UE (Step 12,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61E6E6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6FCBB6" w14:textId="5E60265C"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7B2EB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7C0D6"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DBE89"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EB38415"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7DEEC34"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1840D0" w14:textId="77777777" w:rsidR="00296E35" w:rsidRPr="004A3A78" w:rsidRDefault="00296E35" w:rsidP="002E3FCC">
            <w:pPr>
              <w:pStyle w:val="TAH"/>
            </w:pPr>
            <w:r w:rsidRPr="004A3A78">
              <w:t>Condition</w:t>
            </w:r>
          </w:p>
        </w:tc>
      </w:tr>
      <w:tr w:rsidR="00296E35" w:rsidRPr="004A3A78" w14:paraId="703410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BB5947"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295CC0E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60212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57FF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BA8B5" w14:textId="77777777" w:rsidR="00296E35" w:rsidRPr="004A3A78" w:rsidRDefault="00296E35" w:rsidP="002E3FCC">
            <w:pPr>
              <w:pStyle w:val="TAL"/>
            </w:pPr>
          </w:p>
        </w:tc>
      </w:tr>
      <w:tr w:rsidR="00296E35" w:rsidRPr="004A3A78" w14:paraId="09ECE6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69FC2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B5589"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290D3BCB" w14:textId="77777777" w:rsidR="00296E35" w:rsidRPr="004A3A78" w:rsidRDefault="00296E35" w:rsidP="002E3FCC">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BBB98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C7614E" w14:textId="77777777" w:rsidR="00296E35" w:rsidRPr="004A3A78" w:rsidRDefault="00296E35" w:rsidP="002E3FCC">
            <w:pPr>
              <w:pStyle w:val="TAL"/>
            </w:pPr>
          </w:p>
        </w:tc>
      </w:tr>
      <w:tr w:rsidR="00296E35" w:rsidRPr="004A3A78" w14:paraId="5DE04C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4DA538" w14:textId="77777777" w:rsidR="00296E35" w:rsidRPr="004A3A78" w:rsidRDefault="00296E35" w:rsidP="002E3FCC">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83AB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819BD5" w14:textId="77777777" w:rsidR="00296E35" w:rsidRPr="004A3A78" w:rsidRDefault="00296E35" w:rsidP="002E3FCC">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843FEEF"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3981EBE" w14:textId="77777777" w:rsidR="00296E35" w:rsidRPr="004A3A78" w:rsidRDefault="00296E35" w:rsidP="002E3FCC">
            <w:pPr>
              <w:pStyle w:val="TAL"/>
            </w:pPr>
          </w:p>
        </w:tc>
      </w:tr>
      <w:tr w:rsidR="00296E35" w:rsidRPr="004A3A78" w14:paraId="5FB73B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D226D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9293F68" w14:textId="77777777" w:rsidR="00296E35" w:rsidRPr="004A3A78" w:rsidRDefault="00296E35" w:rsidP="002E3FCC">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5E7233D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3B101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E509D7" w14:textId="77777777" w:rsidR="00296E35" w:rsidRPr="004A3A78" w:rsidRDefault="00296E35" w:rsidP="002E3FCC">
            <w:pPr>
              <w:pStyle w:val="TAL"/>
            </w:pPr>
          </w:p>
        </w:tc>
      </w:tr>
    </w:tbl>
    <w:p w14:paraId="137342EC" w14:textId="77777777" w:rsidR="00296E35" w:rsidRPr="004A3A78" w:rsidRDefault="00296E35" w:rsidP="00296E35"/>
    <w:p w14:paraId="47DB16E6" w14:textId="77777777" w:rsidR="00296E35" w:rsidRPr="004A3A78" w:rsidRDefault="00296E35" w:rsidP="00296E35">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1649BF3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B0A541D" w14:textId="573A0C3E" w:rsidR="00296E35" w:rsidRPr="004A3A78" w:rsidRDefault="00296E35" w:rsidP="002E3FCC">
            <w:pPr>
              <w:pStyle w:val="TAL"/>
            </w:pPr>
            <w:r w:rsidRPr="004A3A78">
              <w:t xml:space="preserve">Derivation Path: TS </w:t>
            </w:r>
            <w:r>
              <w:t>37.579</w:t>
            </w:r>
            <w:r w:rsidRPr="004A3A78">
              <w:t>-1 [2], Table 5.5.3.4.1-3</w:t>
            </w:r>
          </w:p>
        </w:tc>
      </w:tr>
      <w:tr w:rsidR="00296E35" w:rsidRPr="004A3A78" w14:paraId="38A469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39834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E6D5A"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65C367"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506189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EB22D7" w14:textId="77777777" w:rsidR="00296E35" w:rsidRPr="004A3A78" w:rsidRDefault="00296E35" w:rsidP="002E3FCC">
            <w:pPr>
              <w:pStyle w:val="TAH"/>
            </w:pPr>
            <w:r w:rsidRPr="004A3A78">
              <w:t>Condition</w:t>
            </w:r>
          </w:p>
        </w:tc>
      </w:tr>
      <w:tr w:rsidR="00296E35" w:rsidRPr="004A3A78" w14:paraId="420B2E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7D7836"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67962F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D5A1A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A73EE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64AA9" w14:textId="77777777" w:rsidR="00296E35" w:rsidRPr="004A3A78" w:rsidRDefault="00296E35" w:rsidP="002E3FCC">
            <w:pPr>
              <w:pStyle w:val="TAL"/>
            </w:pPr>
          </w:p>
        </w:tc>
      </w:tr>
      <w:tr w:rsidR="00296E35" w:rsidRPr="004A3A78" w14:paraId="0BE5C8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0B8C3A"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00F68E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3966D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2A89D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7BBA1" w14:textId="77777777" w:rsidR="00296E35" w:rsidRPr="004A3A78" w:rsidRDefault="00296E35" w:rsidP="002E3FCC">
            <w:pPr>
              <w:pStyle w:val="TAL"/>
            </w:pPr>
          </w:p>
        </w:tc>
      </w:tr>
      <w:tr w:rsidR="00296E35" w:rsidRPr="004A3A78" w14:paraId="1D660E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95865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F2EA92C"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5C1CC27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C518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F7D48" w14:textId="77777777" w:rsidR="00296E35" w:rsidRPr="004A3A78" w:rsidRDefault="00296E35" w:rsidP="002E3FCC">
            <w:pPr>
              <w:pStyle w:val="TAL"/>
            </w:pPr>
          </w:p>
        </w:tc>
      </w:tr>
      <w:tr w:rsidR="00296E35" w:rsidRPr="004A3A78" w14:paraId="77674A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49C197"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B94B3C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12C248F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6EE7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A671C4" w14:textId="77777777" w:rsidR="00296E35" w:rsidRPr="004A3A78" w:rsidRDefault="00296E35" w:rsidP="002E3FCC">
            <w:pPr>
              <w:pStyle w:val="TAL"/>
            </w:pPr>
          </w:p>
        </w:tc>
      </w:tr>
      <w:tr w:rsidR="00296E35" w:rsidRPr="004A3A78" w14:paraId="3801D13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A91DA6"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E34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769E6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7139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62C64" w14:textId="77777777" w:rsidR="00296E35" w:rsidRPr="004A3A78" w:rsidRDefault="00296E35" w:rsidP="002E3FCC">
            <w:pPr>
              <w:pStyle w:val="TAL"/>
            </w:pPr>
          </w:p>
        </w:tc>
      </w:tr>
      <w:tr w:rsidR="00296E35" w:rsidRPr="004A3A78" w14:paraId="53127C2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C32EFA"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2EDEF0F" w14:textId="77777777" w:rsidR="00296E35" w:rsidRPr="004A3A78" w:rsidRDefault="00296E35" w:rsidP="002E3FCC">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6CF8DBCD" w14:textId="0ACCF4D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215410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BB52E" w14:textId="77777777" w:rsidR="00296E35" w:rsidRPr="004A3A78" w:rsidRDefault="00296E35" w:rsidP="002E3FCC">
            <w:pPr>
              <w:pStyle w:val="TAL"/>
            </w:pPr>
          </w:p>
        </w:tc>
      </w:tr>
      <w:tr w:rsidR="00296E35" w:rsidRPr="004A3A78" w14:paraId="4DDF46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2BBB8"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582E80" w14:textId="77777777" w:rsidR="00296E35" w:rsidRPr="004A3A78" w:rsidRDefault="00296E35" w:rsidP="002E3FCC">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11FCC83C" w14:textId="01BB7B60"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99A503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3D3C1" w14:textId="77777777" w:rsidR="00296E35" w:rsidRPr="004A3A78" w:rsidRDefault="00296E35" w:rsidP="002E3FCC">
            <w:pPr>
              <w:pStyle w:val="TAL"/>
            </w:pPr>
          </w:p>
        </w:tc>
      </w:tr>
      <w:tr w:rsidR="00296E35" w:rsidRPr="004A3A78" w14:paraId="4126A5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8FC170"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FC8F3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E6321"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0FDCD7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03E66" w14:textId="77777777" w:rsidR="00296E35" w:rsidRPr="004A3A78" w:rsidRDefault="00296E35" w:rsidP="002E3FCC">
            <w:pPr>
              <w:pStyle w:val="TAL"/>
            </w:pPr>
          </w:p>
        </w:tc>
      </w:tr>
      <w:tr w:rsidR="00296E35" w:rsidRPr="004A3A78" w14:paraId="3EC14C6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E906E"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DE7705F" w14:textId="77777777" w:rsidR="00296E35" w:rsidRPr="004A3A78" w:rsidRDefault="00296E35" w:rsidP="002E3FCC">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32CEF75B" w14:textId="040421B4"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8F43EC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9B854" w14:textId="77777777" w:rsidR="00296E35" w:rsidRPr="004A3A78" w:rsidRDefault="00296E35" w:rsidP="002E3FCC">
            <w:pPr>
              <w:pStyle w:val="TAL"/>
            </w:pPr>
          </w:p>
        </w:tc>
      </w:tr>
      <w:tr w:rsidR="00296E35" w:rsidRPr="004A3A78" w14:paraId="69249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CD5C0"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3C0E16B" w14:textId="77777777" w:rsidR="00296E35" w:rsidRPr="004A3A78" w:rsidRDefault="00296E35" w:rsidP="002E3FCC">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2994A854" w14:textId="2BFA3B02"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70A6BE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AE232" w14:textId="77777777" w:rsidR="00296E35" w:rsidRPr="004A3A78" w:rsidRDefault="00296E35" w:rsidP="002E3FCC">
            <w:pPr>
              <w:pStyle w:val="TAL"/>
            </w:pPr>
          </w:p>
        </w:tc>
      </w:tr>
    </w:tbl>
    <w:p w14:paraId="3AEDABCB" w14:textId="77777777" w:rsidR="00296E35" w:rsidRPr="004A3A78" w:rsidRDefault="00296E35" w:rsidP="00296E35"/>
    <w:p w14:paraId="4AE4669C" w14:textId="77777777" w:rsidR="00296E35" w:rsidRPr="004A3A78" w:rsidRDefault="00296E35" w:rsidP="00296E35">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CC16F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13CAC" w14:textId="28983B43"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707ED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E6D80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F97E1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684A5A"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2F8FF10"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55DF4A3" w14:textId="77777777" w:rsidR="00296E35" w:rsidRPr="004A3A78" w:rsidRDefault="00296E35" w:rsidP="002E3FCC">
            <w:pPr>
              <w:pStyle w:val="TAH"/>
            </w:pPr>
            <w:r w:rsidRPr="004A3A78">
              <w:t>Condition</w:t>
            </w:r>
          </w:p>
        </w:tc>
      </w:tr>
      <w:tr w:rsidR="00296E35" w:rsidRPr="004A3A78" w14:paraId="2B6B22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7D12C1"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7545519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85277"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6091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A94FE6" w14:textId="77777777" w:rsidR="00296E35" w:rsidRPr="004A3A78" w:rsidRDefault="00296E35" w:rsidP="002E3FCC">
            <w:pPr>
              <w:pStyle w:val="TAL"/>
            </w:pPr>
          </w:p>
        </w:tc>
      </w:tr>
      <w:tr w:rsidR="00296E35" w:rsidRPr="004A3A78" w14:paraId="4A63C52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29339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AD549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920C4D"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8EEC6B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9D457" w14:textId="77777777" w:rsidR="00296E35" w:rsidRPr="004A3A78" w:rsidRDefault="00296E35" w:rsidP="002E3FCC">
            <w:pPr>
              <w:pStyle w:val="TAL"/>
            </w:pPr>
          </w:p>
        </w:tc>
      </w:tr>
      <w:tr w:rsidR="00296E35" w:rsidRPr="004A3A78" w14:paraId="0207CBD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8E4D51"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E38FD76"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0B60540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4B1A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9FA849" w14:textId="77777777" w:rsidR="00296E35" w:rsidRPr="004A3A78" w:rsidRDefault="00296E35" w:rsidP="002E3FCC">
            <w:pPr>
              <w:pStyle w:val="TAL"/>
            </w:pPr>
          </w:p>
        </w:tc>
      </w:tr>
      <w:tr w:rsidR="00296E35" w:rsidRPr="004A3A78" w14:paraId="5B8713A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23D05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FCA69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10CC2"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AA32074"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F20E1E5" w14:textId="77777777" w:rsidR="00296E35" w:rsidRPr="004A3A78" w:rsidRDefault="00296E35" w:rsidP="002E3FCC">
            <w:pPr>
              <w:pStyle w:val="TAL"/>
            </w:pPr>
          </w:p>
        </w:tc>
      </w:tr>
      <w:tr w:rsidR="00296E35" w:rsidRPr="004A3A78" w14:paraId="3E414D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8094162"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61E3F64" w14:textId="77777777" w:rsidR="00296E35" w:rsidRPr="004A3A78" w:rsidRDefault="00296E35" w:rsidP="002E3FCC">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1172C3A9"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C8E62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339755" w14:textId="77777777" w:rsidR="00296E35" w:rsidRPr="004A3A78" w:rsidRDefault="00296E35" w:rsidP="002E3FCC">
            <w:pPr>
              <w:pStyle w:val="TAL"/>
            </w:pPr>
          </w:p>
        </w:tc>
      </w:tr>
    </w:tbl>
    <w:p w14:paraId="6A566F55" w14:textId="77777777" w:rsidR="00296E35" w:rsidRPr="004A3A78" w:rsidRDefault="00296E35" w:rsidP="00296E35"/>
    <w:p w14:paraId="10F9F69C" w14:textId="77777777" w:rsidR="00296E35" w:rsidRPr="004A3A78" w:rsidRDefault="00296E35" w:rsidP="00296E35">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B310B8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0767345" w14:textId="1B473774" w:rsidR="00296E35" w:rsidRPr="004A3A78" w:rsidRDefault="00296E35" w:rsidP="002E3FCC">
            <w:pPr>
              <w:pStyle w:val="TAL"/>
              <w:rPr>
                <w:szCs w:val="18"/>
              </w:rPr>
            </w:pPr>
            <w:r w:rsidRPr="004A3A78">
              <w:t xml:space="preserve">Derivation Path: TS </w:t>
            </w:r>
            <w:r>
              <w:t>37.579</w:t>
            </w:r>
            <w:r w:rsidRPr="004A3A78">
              <w:t>-1 [2], Table 5.5.3.4.2-3</w:t>
            </w:r>
          </w:p>
        </w:tc>
      </w:tr>
      <w:tr w:rsidR="00296E35" w:rsidRPr="004A3A78" w14:paraId="5FCC66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946F1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75D962"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421684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0A975C8"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0185047" w14:textId="77777777" w:rsidR="00296E35" w:rsidRPr="004A3A78" w:rsidRDefault="00296E35" w:rsidP="002E3FCC">
            <w:pPr>
              <w:pStyle w:val="TAH"/>
            </w:pPr>
            <w:r w:rsidRPr="004A3A78">
              <w:t>Condition</w:t>
            </w:r>
          </w:p>
        </w:tc>
      </w:tr>
      <w:tr w:rsidR="00296E35" w:rsidRPr="004A3A78" w14:paraId="78912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80154A"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FBD9C5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4658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57489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891901" w14:textId="77777777" w:rsidR="00296E35" w:rsidRPr="004A3A78" w:rsidRDefault="00296E35" w:rsidP="002E3FCC">
            <w:pPr>
              <w:pStyle w:val="TAL"/>
            </w:pPr>
          </w:p>
        </w:tc>
      </w:tr>
      <w:tr w:rsidR="00296E35" w:rsidRPr="004A3A78" w14:paraId="385D74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6D610"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25F093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2F06D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A5930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650FB" w14:textId="77777777" w:rsidR="00296E35" w:rsidRPr="004A3A78" w:rsidRDefault="00296E35" w:rsidP="002E3FCC">
            <w:pPr>
              <w:pStyle w:val="TAL"/>
            </w:pPr>
          </w:p>
        </w:tc>
      </w:tr>
      <w:tr w:rsidR="00296E35" w:rsidRPr="004A3A78" w14:paraId="61EDAB0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D6370"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21CC22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509BB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71D38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CDCAE6" w14:textId="77777777" w:rsidR="00296E35" w:rsidRPr="004A3A78" w:rsidRDefault="00296E35" w:rsidP="002E3FCC">
            <w:pPr>
              <w:pStyle w:val="TAL"/>
            </w:pPr>
          </w:p>
        </w:tc>
      </w:tr>
      <w:tr w:rsidR="00296E35" w:rsidRPr="004A3A78" w14:paraId="377CDC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C609D8"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974A46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AD48DF1"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7560DB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5859E0" w14:textId="77777777" w:rsidR="00296E35" w:rsidRPr="004A3A78" w:rsidRDefault="00296E35" w:rsidP="002E3FCC">
            <w:pPr>
              <w:pStyle w:val="TAL"/>
            </w:pPr>
          </w:p>
        </w:tc>
      </w:tr>
      <w:tr w:rsidR="00296E35" w:rsidRPr="004A3A78" w14:paraId="13A07C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113FD2"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CA483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74203B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941AE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D8F0F3" w14:textId="77777777" w:rsidR="00296E35" w:rsidRPr="004A3A78" w:rsidRDefault="00296E35" w:rsidP="002E3FCC">
            <w:pPr>
              <w:pStyle w:val="TAL"/>
            </w:pPr>
          </w:p>
        </w:tc>
      </w:tr>
      <w:tr w:rsidR="00296E35" w:rsidRPr="004A3A78" w14:paraId="79D200A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DE05DA"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6932F9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95CB4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48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C619A0" w14:textId="77777777" w:rsidR="00296E35" w:rsidRPr="004A3A78" w:rsidRDefault="00296E35" w:rsidP="002E3FCC">
            <w:pPr>
              <w:pStyle w:val="TAL"/>
            </w:pPr>
          </w:p>
        </w:tc>
      </w:tr>
      <w:tr w:rsidR="00296E35" w:rsidRPr="004A3A78" w14:paraId="3792C3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6F749D"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D9673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D590A42"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EB74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CFC3AE" w14:textId="77777777" w:rsidR="00296E35" w:rsidRPr="004A3A78" w:rsidRDefault="00296E35" w:rsidP="002E3FCC">
            <w:pPr>
              <w:pStyle w:val="TAL"/>
            </w:pPr>
          </w:p>
        </w:tc>
      </w:tr>
      <w:tr w:rsidR="00296E35" w:rsidRPr="004A3A78" w14:paraId="368DBC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0F96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4DC4F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D89B63C"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720DD5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8E9C9" w14:textId="77777777" w:rsidR="00296E35" w:rsidRPr="004A3A78" w:rsidRDefault="00296E35" w:rsidP="002E3FCC">
            <w:pPr>
              <w:pStyle w:val="TAL"/>
            </w:pPr>
          </w:p>
        </w:tc>
      </w:tr>
      <w:tr w:rsidR="00296E35" w:rsidRPr="004A3A78" w14:paraId="196B4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7CDE16"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60DA38" w14:textId="77777777" w:rsidR="00296E35" w:rsidRPr="004A3A78" w:rsidRDefault="00296E35" w:rsidP="002E3FCC">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1A0634C" w14:textId="77777777" w:rsidR="00296E35" w:rsidRPr="004A3A78" w:rsidRDefault="00296E35" w:rsidP="002E3FCC">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10E22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12F95" w14:textId="77777777" w:rsidR="00296E35" w:rsidRPr="004A3A78" w:rsidRDefault="00296E35" w:rsidP="002E3FCC">
            <w:pPr>
              <w:pStyle w:val="TAL"/>
            </w:pPr>
          </w:p>
        </w:tc>
      </w:tr>
      <w:tr w:rsidR="00296E35" w:rsidRPr="004A3A78" w14:paraId="7BC041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C4FA79"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19C9CA8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6A627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508AD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EBD7BD" w14:textId="77777777" w:rsidR="00296E35" w:rsidRPr="004A3A78" w:rsidRDefault="00296E35" w:rsidP="002E3FCC">
            <w:pPr>
              <w:pStyle w:val="TAL"/>
            </w:pPr>
          </w:p>
        </w:tc>
      </w:tr>
      <w:tr w:rsidR="00296E35" w:rsidRPr="004A3A78" w14:paraId="754E43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9AC34E0" w14:textId="77777777" w:rsidR="00296E35" w:rsidRPr="004A3A78" w:rsidRDefault="00296E35" w:rsidP="002E3FCC">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7E752AA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F201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3A7F9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3C9C8B" w14:textId="77777777" w:rsidR="00296E35" w:rsidRPr="004A3A78" w:rsidRDefault="00296E35" w:rsidP="002E3FCC">
            <w:pPr>
              <w:pStyle w:val="TAL"/>
            </w:pPr>
          </w:p>
        </w:tc>
      </w:tr>
      <w:tr w:rsidR="00296E35" w:rsidRPr="004A3A78" w14:paraId="3722A2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742EE0" w14:textId="77777777" w:rsidR="00296E35" w:rsidRPr="004A3A78" w:rsidRDefault="00296E35" w:rsidP="002E3FCC">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237284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1040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871DC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8E4CBC" w14:textId="77777777" w:rsidR="00296E35" w:rsidRPr="004A3A78" w:rsidRDefault="00296E35" w:rsidP="002E3FCC">
            <w:pPr>
              <w:pStyle w:val="TAL"/>
            </w:pPr>
          </w:p>
        </w:tc>
      </w:tr>
      <w:tr w:rsidR="00296E35" w:rsidRPr="004A3A78" w14:paraId="4849CD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B8AA21"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38523"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5F75EB0"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871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44937" w14:textId="77777777" w:rsidR="00296E35" w:rsidRPr="004A3A78" w:rsidRDefault="00296E35" w:rsidP="002E3FCC">
            <w:pPr>
              <w:pStyle w:val="TAL"/>
            </w:pPr>
          </w:p>
        </w:tc>
      </w:tr>
      <w:tr w:rsidR="00296E35" w:rsidRPr="004A3A78" w14:paraId="091AA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FA132" w14:textId="77777777" w:rsidR="00296E35" w:rsidRPr="004A3A78" w:rsidRDefault="00296E35" w:rsidP="002E3FCC">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1F87EFE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0B4A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3A066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14A56A" w14:textId="77777777" w:rsidR="00296E35" w:rsidRPr="004A3A78" w:rsidRDefault="00296E35" w:rsidP="002E3FCC">
            <w:pPr>
              <w:pStyle w:val="TAL"/>
            </w:pPr>
          </w:p>
        </w:tc>
      </w:tr>
      <w:tr w:rsidR="00296E35" w:rsidRPr="004A3A78" w14:paraId="5E382C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19636" w14:textId="77777777" w:rsidR="00296E35" w:rsidRPr="004A3A78" w:rsidRDefault="00296E35" w:rsidP="002E3FCC">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1B0C86B0" w14:textId="77777777" w:rsidR="00296E35" w:rsidRPr="004A3A78" w:rsidRDefault="00296E35" w:rsidP="002E3FCC">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A97C516" w14:textId="77777777" w:rsidR="00296E35" w:rsidRPr="004A3A78" w:rsidRDefault="00296E35" w:rsidP="002E3FCC">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3B70AAD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6EFBE" w14:textId="77777777" w:rsidR="00296E35" w:rsidRPr="004A3A78" w:rsidRDefault="00296E35" w:rsidP="002E3FCC">
            <w:pPr>
              <w:pStyle w:val="TAL"/>
            </w:pPr>
          </w:p>
        </w:tc>
      </w:tr>
      <w:tr w:rsidR="00296E35" w:rsidRPr="004A3A78" w14:paraId="53951BA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141565" w14:textId="77777777" w:rsidR="00296E35" w:rsidRPr="004A3A78" w:rsidRDefault="00296E35" w:rsidP="002E3FCC">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9858A6D"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331C3D0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5F2A8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EFAB8E" w14:textId="77777777" w:rsidR="00296E35" w:rsidRPr="004A3A78" w:rsidRDefault="00296E35" w:rsidP="002E3FCC">
            <w:pPr>
              <w:pStyle w:val="TAL"/>
            </w:pPr>
          </w:p>
        </w:tc>
      </w:tr>
    </w:tbl>
    <w:p w14:paraId="1A5206C5" w14:textId="77777777" w:rsidR="00296E35" w:rsidRPr="004A3A78" w:rsidRDefault="00296E35" w:rsidP="00296E35"/>
    <w:p w14:paraId="57DA8324" w14:textId="74FD0053" w:rsidR="00296E35" w:rsidRPr="004A3A78" w:rsidRDefault="00296E35" w:rsidP="00296E35">
      <w:pPr>
        <w:pStyle w:val="TH"/>
      </w:pPr>
      <w:r w:rsidRPr="004A3A78">
        <w:t>Table 6.5.2.3.3-8: SIP MESSAGE from the UE (Step 22,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FBCB08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E5D22B" w14:textId="5C21B5E0"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DCD8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CC52D9"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93570D"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87F704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C0241FB"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DAA2868" w14:textId="77777777" w:rsidR="00296E35" w:rsidRPr="004A3A78" w:rsidRDefault="00296E35" w:rsidP="002E3FCC">
            <w:pPr>
              <w:pStyle w:val="TAH"/>
            </w:pPr>
            <w:r w:rsidRPr="004A3A78">
              <w:t>Condition</w:t>
            </w:r>
          </w:p>
        </w:tc>
      </w:tr>
      <w:tr w:rsidR="00296E35" w:rsidRPr="004A3A78" w14:paraId="2EB967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7135D8"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2B86D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E1E5F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3FF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DE06D8" w14:textId="77777777" w:rsidR="00296E35" w:rsidRPr="004A3A78" w:rsidRDefault="00296E35" w:rsidP="002E3FCC">
            <w:pPr>
              <w:pStyle w:val="TAL"/>
            </w:pPr>
          </w:p>
        </w:tc>
      </w:tr>
      <w:tr w:rsidR="00296E35" w:rsidRPr="004A3A78" w14:paraId="48E8B7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9B37515"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9F56D0"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FD2152C"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98307E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D24D35" w14:textId="77777777" w:rsidR="00296E35" w:rsidRPr="004A3A78" w:rsidRDefault="00296E35" w:rsidP="002E3FCC">
            <w:pPr>
              <w:pStyle w:val="TAL"/>
            </w:pPr>
          </w:p>
        </w:tc>
      </w:tr>
      <w:tr w:rsidR="00296E35" w:rsidRPr="004A3A78" w14:paraId="24BB94A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D4B41F"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0EBE16"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F2E01"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2B4B84D"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A0F36F1" w14:textId="77777777" w:rsidR="00296E35" w:rsidRPr="004A3A78" w:rsidRDefault="00296E35" w:rsidP="002E3FCC">
            <w:pPr>
              <w:pStyle w:val="TAL"/>
            </w:pPr>
          </w:p>
        </w:tc>
      </w:tr>
      <w:tr w:rsidR="00296E35" w:rsidRPr="004A3A78" w14:paraId="29AA5D7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42304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543897C" w14:textId="77777777" w:rsidR="00296E35" w:rsidRPr="004A3A78" w:rsidRDefault="00296E35" w:rsidP="002E3FCC">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4AFE248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C17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B41585" w14:textId="77777777" w:rsidR="00296E35" w:rsidRPr="004A3A78" w:rsidRDefault="00296E35" w:rsidP="002E3FCC">
            <w:pPr>
              <w:pStyle w:val="TAL"/>
            </w:pPr>
          </w:p>
        </w:tc>
      </w:tr>
    </w:tbl>
    <w:p w14:paraId="07D08962" w14:textId="77777777" w:rsidR="00296E35" w:rsidRPr="004A3A78" w:rsidRDefault="00296E35" w:rsidP="00296E35"/>
    <w:p w14:paraId="66331E56" w14:textId="77777777" w:rsidR="00296E35" w:rsidRPr="004A3A78" w:rsidRDefault="00296E35" w:rsidP="00296E35">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3C002C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1FA9C0" w14:textId="24EE9481"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59CF27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37E9A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0AB50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9D0C5B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3C9E1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58AD30C" w14:textId="77777777" w:rsidR="00296E35" w:rsidRPr="004A3A78" w:rsidRDefault="00296E35" w:rsidP="002E3FCC">
            <w:pPr>
              <w:pStyle w:val="TAH"/>
            </w:pPr>
            <w:r w:rsidRPr="004A3A78">
              <w:t>Condition</w:t>
            </w:r>
          </w:p>
        </w:tc>
      </w:tr>
      <w:tr w:rsidR="00296E35" w:rsidRPr="004A3A78" w14:paraId="51BC04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28B060"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303580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54AF7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CB8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49244" w14:textId="77777777" w:rsidR="00296E35" w:rsidRPr="004A3A78" w:rsidRDefault="00296E35" w:rsidP="002E3FCC">
            <w:pPr>
              <w:pStyle w:val="TAL"/>
            </w:pPr>
          </w:p>
        </w:tc>
      </w:tr>
      <w:tr w:rsidR="00296E35" w:rsidRPr="004A3A78" w14:paraId="7FD518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8A5B7"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27CA324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F87F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31CF9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F5629E" w14:textId="77777777" w:rsidR="00296E35" w:rsidRPr="004A3A78" w:rsidRDefault="00296E35" w:rsidP="002E3FCC">
            <w:pPr>
              <w:pStyle w:val="TAL"/>
            </w:pPr>
          </w:p>
        </w:tc>
      </w:tr>
      <w:tr w:rsidR="00296E35" w:rsidRPr="004A3A78" w14:paraId="5BF75D6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29E1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AB0C4FB"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2A81A32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5D04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FD410" w14:textId="77777777" w:rsidR="00296E35" w:rsidRPr="004A3A78" w:rsidRDefault="00296E35" w:rsidP="002E3FCC">
            <w:pPr>
              <w:pStyle w:val="TAL"/>
            </w:pPr>
          </w:p>
        </w:tc>
      </w:tr>
      <w:tr w:rsidR="00296E35" w:rsidRPr="004A3A78" w14:paraId="776E43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C802ED"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3252042"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253358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38722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8110CC" w14:textId="77777777" w:rsidR="00296E35" w:rsidRPr="004A3A78" w:rsidRDefault="00296E35" w:rsidP="002E3FCC">
            <w:pPr>
              <w:pStyle w:val="TAL"/>
            </w:pPr>
          </w:p>
        </w:tc>
      </w:tr>
      <w:tr w:rsidR="00296E35" w:rsidRPr="004A3A78" w14:paraId="2625C3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2F5D3D"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018DE1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0C74D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EB32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19D20" w14:textId="77777777" w:rsidR="00296E35" w:rsidRPr="004A3A78" w:rsidRDefault="00296E35" w:rsidP="002E3FCC">
            <w:pPr>
              <w:pStyle w:val="TAL"/>
            </w:pPr>
          </w:p>
        </w:tc>
      </w:tr>
      <w:tr w:rsidR="00296E35" w:rsidRPr="004A3A78" w14:paraId="23A04CA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C1F8F4"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97860E9"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A2AB44A" w14:textId="49E124F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53537F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4C853D" w14:textId="77777777" w:rsidR="00296E35" w:rsidRPr="004A3A78" w:rsidRDefault="00296E35" w:rsidP="002E3FCC">
            <w:pPr>
              <w:pStyle w:val="TAL"/>
            </w:pPr>
          </w:p>
        </w:tc>
      </w:tr>
      <w:tr w:rsidR="00296E35" w:rsidRPr="004A3A78" w14:paraId="0A277A7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AA68AE"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3F7EC143"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CC91050" w14:textId="7F51F00B"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4883B94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66FDE9" w14:textId="77777777" w:rsidR="00296E35" w:rsidRPr="004A3A78" w:rsidRDefault="00296E35" w:rsidP="002E3FCC">
            <w:pPr>
              <w:pStyle w:val="TAL"/>
            </w:pPr>
          </w:p>
        </w:tc>
      </w:tr>
      <w:tr w:rsidR="00296E35" w:rsidRPr="004A3A78" w14:paraId="561786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91B7CB"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1C44AE1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D6B023"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42FE46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A0FA8" w14:textId="77777777" w:rsidR="00296E35" w:rsidRPr="004A3A78" w:rsidRDefault="00296E35" w:rsidP="002E3FCC">
            <w:pPr>
              <w:pStyle w:val="TAL"/>
            </w:pPr>
          </w:p>
        </w:tc>
      </w:tr>
      <w:tr w:rsidR="00296E35" w:rsidRPr="004A3A78" w14:paraId="4DAF7B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829C8C"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0BC95E8"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DCFA019" w14:textId="2082006F"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313DCF7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D407B" w14:textId="77777777" w:rsidR="00296E35" w:rsidRPr="004A3A78" w:rsidRDefault="00296E35" w:rsidP="002E3FCC">
            <w:pPr>
              <w:pStyle w:val="TAL"/>
            </w:pPr>
          </w:p>
        </w:tc>
      </w:tr>
      <w:tr w:rsidR="00296E35" w:rsidRPr="004A3A78" w14:paraId="7D2962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18853E"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7BC7570"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03F22255" w14:textId="510D39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B1BC5C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F7E9E" w14:textId="77777777" w:rsidR="00296E35" w:rsidRPr="004A3A78" w:rsidRDefault="00296E35" w:rsidP="002E3FCC">
            <w:pPr>
              <w:pStyle w:val="TAL"/>
            </w:pPr>
          </w:p>
        </w:tc>
      </w:tr>
    </w:tbl>
    <w:p w14:paraId="37A40AF5" w14:textId="77777777" w:rsidR="00296E35" w:rsidRPr="004A3A78" w:rsidRDefault="00296E35" w:rsidP="00296E35"/>
    <w:p w14:paraId="2B451852" w14:textId="38B7FC62" w:rsidR="00296E35" w:rsidRPr="004A3A78" w:rsidRDefault="00296E35" w:rsidP="00296E35">
      <w:pPr>
        <w:pStyle w:val="TH"/>
      </w:pPr>
      <w:r w:rsidRPr="004A3A78">
        <w:t>Table 6.5.2.3.3-10: SIP MESSAGE from the UE (Step 28,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0F7C832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C2C7ED" w14:textId="6C48BDF8"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2C1839F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C1120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E86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72A2219"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66AC8A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9A0E258" w14:textId="77777777" w:rsidR="00296E35" w:rsidRPr="004A3A78" w:rsidRDefault="00296E35" w:rsidP="002E3FCC">
            <w:pPr>
              <w:pStyle w:val="TAH"/>
            </w:pPr>
            <w:r w:rsidRPr="004A3A78">
              <w:t>Condition</w:t>
            </w:r>
          </w:p>
        </w:tc>
      </w:tr>
      <w:tr w:rsidR="00296E35" w:rsidRPr="004A3A78" w14:paraId="3E3628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87567AB"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0B16CCE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BFCC8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17291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915352" w14:textId="77777777" w:rsidR="00296E35" w:rsidRPr="004A3A78" w:rsidRDefault="00296E35" w:rsidP="002E3FCC">
            <w:pPr>
              <w:pStyle w:val="TAL"/>
            </w:pPr>
          </w:p>
        </w:tc>
      </w:tr>
      <w:tr w:rsidR="00296E35" w:rsidRPr="004A3A78" w14:paraId="4C7C93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EACAFC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E052B1"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5D10B46"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FAA2E0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B4E331" w14:textId="77777777" w:rsidR="00296E35" w:rsidRPr="004A3A78" w:rsidRDefault="00296E35" w:rsidP="002E3FCC">
            <w:pPr>
              <w:pStyle w:val="TAL"/>
            </w:pPr>
          </w:p>
        </w:tc>
      </w:tr>
      <w:tr w:rsidR="00296E35" w:rsidRPr="004A3A78" w14:paraId="42E093C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22927E"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5AE92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AE6C68"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B81AE52"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9093FC8" w14:textId="77777777" w:rsidR="00296E35" w:rsidRPr="004A3A78" w:rsidRDefault="00296E35" w:rsidP="002E3FCC">
            <w:pPr>
              <w:pStyle w:val="TAL"/>
            </w:pPr>
          </w:p>
        </w:tc>
      </w:tr>
      <w:tr w:rsidR="00296E35" w:rsidRPr="004A3A78" w14:paraId="6BC00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21501"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3CADCA" w14:textId="77777777" w:rsidR="00296E35" w:rsidRPr="004A3A78" w:rsidRDefault="00296E35" w:rsidP="002E3FCC">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71E403D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4005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3DA3C2" w14:textId="77777777" w:rsidR="00296E35" w:rsidRPr="004A3A78" w:rsidRDefault="00296E35" w:rsidP="002E3FCC">
            <w:pPr>
              <w:pStyle w:val="TAL"/>
            </w:pPr>
          </w:p>
        </w:tc>
      </w:tr>
    </w:tbl>
    <w:p w14:paraId="4199B451" w14:textId="77777777" w:rsidR="00296E35" w:rsidRPr="004A3A78" w:rsidRDefault="00296E35" w:rsidP="00296E35"/>
    <w:p w14:paraId="40A7708D" w14:textId="77777777" w:rsidR="00296E35" w:rsidRPr="004A3A78" w:rsidRDefault="00296E35" w:rsidP="00296E35">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71E780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295A4FD" w14:textId="297804D7"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1712893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4B2B5E"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B926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23BD8BA3"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9A2A17D"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F1A17DF" w14:textId="77777777" w:rsidR="00296E35" w:rsidRPr="004A3A78" w:rsidRDefault="00296E35" w:rsidP="002E3FCC">
            <w:pPr>
              <w:pStyle w:val="TAH"/>
            </w:pPr>
            <w:r w:rsidRPr="004A3A78">
              <w:t>Condition</w:t>
            </w:r>
          </w:p>
        </w:tc>
      </w:tr>
      <w:tr w:rsidR="00296E35" w:rsidRPr="004A3A78" w14:paraId="204FF5D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D2726E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20D160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140D9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5B743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871C27" w14:textId="77777777" w:rsidR="00296E35" w:rsidRPr="004A3A78" w:rsidRDefault="00296E35" w:rsidP="002E3FCC">
            <w:pPr>
              <w:pStyle w:val="TAL"/>
            </w:pPr>
          </w:p>
        </w:tc>
      </w:tr>
      <w:tr w:rsidR="00296E35" w:rsidRPr="004A3A78" w14:paraId="533E0A3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96DB59"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469BF8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E62C0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3333E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9E89F" w14:textId="77777777" w:rsidR="00296E35" w:rsidRPr="004A3A78" w:rsidRDefault="00296E35" w:rsidP="002E3FCC">
            <w:pPr>
              <w:pStyle w:val="TAL"/>
            </w:pPr>
          </w:p>
        </w:tc>
      </w:tr>
      <w:tr w:rsidR="00296E35" w:rsidRPr="004A3A78" w14:paraId="2CB98EC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A630E"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556D4B9"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F2B7F5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221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B4BD9" w14:textId="77777777" w:rsidR="00296E35" w:rsidRPr="004A3A78" w:rsidRDefault="00296E35" w:rsidP="002E3FCC">
            <w:pPr>
              <w:pStyle w:val="TAL"/>
            </w:pPr>
          </w:p>
        </w:tc>
      </w:tr>
      <w:tr w:rsidR="00296E35" w:rsidRPr="004A3A78" w14:paraId="2749CF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69AE4"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39104AE"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D6D57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C6D1B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73ADC" w14:textId="77777777" w:rsidR="00296E35" w:rsidRPr="004A3A78" w:rsidRDefault="00296E35" w:rsidP="002E3FCC">
            <w:pPr>
              <w:pStyle w:val="TAL"/>
            </w:pPr>
          </w:p>
        </w:tc>
      </w:tr>
      <w:tr w:rsidR="00296E35" w:rsidRPr="004A3A78" w14:paraId="0246CC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2C4D1"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0656BD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E67F0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50A2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3AB13" w14:textId="77777777" w:rsidR="00296E35" w:rsidRPr="004A3A78" w:rsidRDefault="00296E35" w:rsidP="002E3FCC">
            <w:pPr>
              <w:pStyle w:val="TAL"/>
            </w:pPr>
          </w:p>
        </w:tc>
      </w:tr>
      <w:tr w:rsidR="00296E35" w:rsidRPr="004A3A78" w14:paraId="2F6286B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148143"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AAFE526"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08F6AC50" w14:textId="4D7132AF"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A3D33C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F94F43" w14:textId="77777777" w:rsidR="00296E35" w:rsidRPr="004A3A78" w:rsidRDefault="00296E35" w:rsidP="002E3FCC">
            <w:pPr>
              <w:pStyle w:val="TAL"/>
            </w:pPr>
          </w:p>
        </w:tc>
      </w:tr>
      <w:tr w:rsidR="00296E35" w:rsidRPr="004A3A78" w14:paraId="57A659F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D62DD5"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A9360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68B32F7" w14:textId="767CF40D"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152F07F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509D10" w14:textId="77777777" w:rsidR="00296E35" w:rsidRPr="004A3A78" w:rsidRDefault="00296E35" w:rsidP="002E3FCC">
            <w:pPr>
              <w:pStyle w:val="TAL"/>
            </w:pPr>
          </w:p>
        </w:tc>
      </w:tr>
      <w:tr w:rsidR="00296E35" w:rsidRPr="004A3A78" w14:paraId="3894343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D60278"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4296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B07DB4"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1D3264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03B00" w14:textId="77777777" w:rsidR="00296E35" w:rsidRPr="004A3A78" w:rsidRDefault="00296E35" w:rsidP="002E3FCC">
            <w:pPr>
              <w:pStyle w:val="TAL"/>
            </w:pPr>
          </w:p>
        </w:tc>
      </w:tr>
      <w:tr w:rsidR="00296E35" w:rsidRPr="004A3A78" w14:paraId="21E56A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A4B558"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1CDB8C0"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5C35780A" w14:textId="7ACCDF39"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0A4AECC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6968C6" w14:textId="77777777" w:rsidR="00296E35" w:rsidRPr="004A3A78" w:rsidRDefault="00296E35" w:rsidP="002E3FCC">
            <w:pPr>
              <w:pStyle w:val="TAL"/>
            </w:pPr>
          </w:p>
        </w:tc>
      </w:tr>
      <w:tr w:rsidR="00296E35" w:rsidRPr="004A3A78" w14:paraId="558452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3DBE56"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0BBE0FA"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2B2BAD9" w14:textId="2ED22E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DB703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D47B2" w14:textId="77777777" w:rsidR="00296E35" w:rsidRPr="004A3A78" w:rsidRDefault="00296E35" w:rsidP="002E3FCC">
            <w:pPr>
              <w:pStyle w:val="TAL"/>
            </w:pPr>
          </w:p>
        </w:tc>
      </w:tr>
    </w:tbl>
    <w:p w14:paraId="505CF1DA" w14:textId="77777777" w:rsidR="00296E35" w:rsidRDefault="00296E35" w:rsidP="00296E35"/>
    <w:p w14:paraId="18B728BE" w14:textId="77777777" w:rsidR="00296E35" w:rsidRPr="00407576" w:rsidRDefault="00296E35" w:rsidP="00296E35">
      <w:pPr>
        <w:pStyle w:val="Heading2"/>
      </w:pPr>
      <w:bookmarkStart w:id="1268" w:name="_Toc178186379"/>
      <w:bookmarkStart w:id="1269" w:name="_Toc181109120"/>
      <w:r w:rsidRPr="00407576">
        <w:t>6.6</w:t>
      </w:r>
      <w:r w:rsidRPr="00407576">
        <w:tab/>
        <w:t>MBMS</w:t>
      </w:r>
      <w:bookmarkEnd w:id="1268"/>
      <w:bookmarkEnd w:id="1269"/>
    </w:p>
    <w:p w14:paraId="45A2ADC1" w14:textId="77777777" w:rsidR="00296E35" w:rsidRPr="00407576" w:rsidRDefault="00296E35" w:rsidP="00296E35">
      <w:pPr>
        <w:pStyle w:val="Heading3"/>
      </w:pPr>
      <w:bookmarkStart w:id="1270" w:name="_Toc21006055"/>
      <w:bookmarkStart w:id="1271" w:name="_Toc36037728"/>
      <w:bookmarkStart w:id="1272" w:name="_Toc43837581"/>
      <w:bookmarkStart w:id="1273" w:name="_Toc60995693"/>
      <w:bookmarkStart w:id="1274" w:name="_Toc69159821"/>
      <w:bookmarkStart w:id="1275" w:name="_Toc76583184"/>
      <w:bookmarkStart w:id="1276" w:name="_Toc83808736"/>
      <w:bookmarkStart w:id="1277" w:name="_Toc91233565"/>
      <w:bookmarkStart w:id="1278" w:name="_Toc100349044"/>
      <w:bookmarkStart w:id="1279" w:name="_Toc106787200"/>
      <w:bookmarkStart w:id="1280" w:name="_Toc178186380"/>
      <w:bookmarkStart w:id="1281" w:name="_Toc181109121"/>
      <w:r w:rsidRPr="00407576">
        <w:t>6.6.1</w:t>
      </w:r>
      <w:r w:rsidRPr="00407576">
        <w:tab/>
      </w:r>
      <w:bookmarkEnd w:id="1270"/>
      <w:bookmarkEnd w:id="1271"/>
      <w:bookmarkEnd w:id="1272"/>
      <w:bookmarkEnd w:id="1273"/>
      <w:bookmarkEnd w:id="1274"/>
      <w:bookmarkEnd w:id="1275"/>
      <w:bookmarkEnd w:id="1276"/>
      <w:bookmarkEnd w:id="1277"/>
      <w:bookmarkEnd w:id="1278"/>
      <w:bookmarkEnd w:id="1279"/>
      <w:r w:rsidRPr="00407576">
        <w:t>On-network / MBMS / MBMS Bearer Announcement / MBMS Bearer Listening Status / Transition to MBMS from Unicast</w:t>
      </w:r>
      <w:bookmarkEnd w:id="1280"/>
      <w:bookmarkEnd w:id="1281"/>
    </w:p>
    <w:p w14:paraId="0CF0AFD1" w14:textId="77777777" w:rsidR="00296E35" w:rsidRPr="00407576" w:rsidRDefault="00296E35" w:rsidP="00296E35">
      <w:pPr>
        <w:pStyle w:val="H6"/>
      </w:pPr>
      <w:r w:rsidRPr="00407576">
        <w:t>6.6.1.1</w:t>
      </w:r>
      <w:r w:rsidRPr="00407576">
        <w:tab/>
        <w:t>Test Purpose (TP)</w:t>
      </w:r>
    </w:p>
    <w:p w14:paraId="08958B38" w14:textId="77777777" w:rsidR="00296E35" w:rsidRPr="00407576" w:rsidRDefault="00296E35" w:rsidP="00296E35">
      <w:pPr>
        <w:pStyle w:val="H6"/>
      </w:pPr>
      <w:r w:rsidRPr="00407576">
        <w:t>(1)</w:t>
      </w:r>
    </w:p>
    <w:p w14:paraId="6C0A8FD9" w14:textId="77777777" w:rsidR="00296E35" w:rsidRPr="00407576" w:rsidRDefault="00296E35" w:rsidP="00296E35">
      <w:pPr>
        <w:pStyle w:val="PL"/>
      </w:pPr>
      <w:r w:rsidRPr="00407576">
        <w:rPr>
          <w:b/>
        </w:rPr>
        <w:t>with</w:t>
      </w:r>
      <w:r w:rsidRPr="00407576">
        <w:t xml:space="preserve"> { UE (MCData Client) having established a group SDS session }</w:t>
      </w:r>
    </w:p>
    <w:p w14:paraId="6C3D73FC" w14:textId="77777777" w:rsidR="00296E35" w:rsidRPr="00407576" w:rsidRDefault="00296E35" w:rsidP="00296E35">
      <w:pPr>
        <w:pStyle w:val="PL"/>
      </w:pPr>
      <w:r w:rsidRPr="00407576">
        <w:t>ensure that {</w:t>
      </w:r>
    </w:p>
    <w:p w14:paraId="0C978A01" w14:textId="77777777" w:rsidR="00296E35" w:rsidRPr="00407576" w:rsidRDefault="00296E35" w:rsidP="00296E35">
      <w:pPr>
        <w:pStyle w:val="PL"/>
      </w:pPr>
      <w:r w:rsidRPr="00407576">
        <w:t xml:space="preserve">  </w:t>
      </w:r>
      <w:r w:rsidRPr="00407576">
        <w:rPr>
          <w:b/>
        </w:rPr>
        <w:t>when</w:t>
      </w:r>
      <w:r w:rsidRPr="00407576">
        <w:t xml:space="preserve"> { the UE (MCData Client) receives an MBMS bearer announcements via SIP MESSAGE messages }</w:t>
      </w:r>
    </w:p>
    <w:p w14:paraId="2C95FACB"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to the SIP MESSAGE message </w:t>
      </w:r>
      <w:r w:rsidRPr="00407576">
        <w:rPr>
          <w:b/>
        </w:rPr>
        <w:t>and</w:t>
      </w:r>
      <w:r w:rsidRPr="00407576">
        <w:t xml:space="preserve"> the UE (MCData Client) sends an MBMS listening status message via a SIP MESSAGE message }</w:t>
      </w:r>
    </w:p>
    <w:p w14:paraId="10C2FA97" w14:textId="77777777" w:rsidR="00296E35" w:rsidRPr="00407576" w:rsidRDefault="00296E35" w:rsidP="00296E35">
      <w:pPr>
        <w:pStyle w:val="PL"/>
      </w:pPr>
      <w:r w:rsidRPr="00407576">
        <w:t xml:space="preserve">            }</w:t>
      </w:r>
    </w:p>
    <w:p w14:paraId="23143937" w14:textId="77777777" w:rsidR="00296E35" w:rsidRPr="00407576" w:rsidRDefault="00296E35" w:rsidP="00296E35">
      <w:pPr>
        <w:pStyle w:val="PL"/>
      </w:pPr>
    </w:p>
    <w:p w14:paraId="59E3BBF6" w14:textId="77777777" w:rsidR="00296E35" w:rsidRPr="00407576" w:rsidRDefault="00296E35" w:rsidP="00296E35">
      <w:pPr>
        <w:pStyle w:val="H6"/>
      </w:pPr>
      <w:r w:rsidRPr="00407576">
        <w:t>(2)</w:t>
      </w:r>
    </w:p>
    <w:p w14:paraId="10AEA310" w14:textId="77777777" w:rsidR="00296E35" w:rsidRPr="00407576" w:rsidRDefault="00296E35" w:rsidP="00296E35">
      <w:pPr>
        <w:pStyle w:val="PL"/>
      </w:pPr>
      <w:r w:rsidRPr="00407576">
        <w:rPr>
          <w:b/>
        </w:rPr>
        <w:t>with</w:t>
      </w:r>
      <w:r w:rsidRPr="00407576">
        <w:t xml:space="preserve"> { UE (MCData Client) having established an MCPTT </w:t>
      </w:r>
      <w:r w:rsidRPr="00407576">
        <w:rPr>
          <w:lang w:eastAsia="ko-KR"/>
        </w:rPr>
        <w:t xml:space="preserve">On-demand Pre-arranged Group Call with </w:t>
      </w:r>
      <w:r w:rsidRPr="00407576">
        <w:t>Automatic Commencement Mode }</w:t>
      </w:r>
    </w:p>
    <w:p w14:paraId="16B2565C" w14:textId="77777777" w:rsidR="00296E35" w:rsidRPr="00407576" w:rsidRDefault="00296E35" w:rsidP="00296E35">
      <w:pPr>
        <w:pStyle w:val="PL"/>
      </w:pPr>
      <w:r w:rsidRPr="00407576">
        <w:t>ensure that {</w:t>
      </w:r>
    </w:p>
    <w:p w14:paraId="52A7CE14" w14:textId="77777777" w:rsidR="00296E35" w:rsidRPr="00407576" w:rsidRDefault="00296E35" w:rsidP="00296E35">
      <w:pPr>
        <w:pStyle w:val="PL"/>
      </w:pPr>
      <w:r w:rsidRPr="00407576">
        <w:t xml:space="preserve">  </w:t>
      </w:r>
      <w:r w:rsidRPr="00407576">
        <w:rPr>
          <w:b/>
        </w:rPr>
        <w:t>when</w:t>
      </w:r>
      <w:r w:rsidRPr="00407576">
        <w:t xml:space="preserve"> { the UE (MCData Client) receives MBMS subchannel control messages (Map Group TO Bearer, Unmap Group To Bearer) }</w:t>
      </w:r>
    </w:p>
    <w:p w14:paraId="0A99BA1F"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an MBMS listening status message via SIP MESSAGE message }</w:t>
      </w:r>
    </w:p>
    <w:p w14:paraId="4685FD78" w14:textId="77777777" w:rsidR="00296E35" w:rsidRPr="00407576" w:rsidRDefault="00296E35" w:rsidP="00296E35">
      <w:pPr>
        <w:pStyle w:val="PL"/>
      </w:pPr>
      <w:r w:rsidRPr="00407576">
        <w:t xml:space="preserve">            }</w:t>
      </w:r>
    </w:p>
    <w:p w14:paraId="1D59C601" w14:textId="77777777" w:rsidR="00296E35" w:rsidRPr="00407576" w:rsidRDefault="00296E35" w:rsidP="00296E35">
      <w:pPr>
        <w:pStyle w:val="PL"/>
      </w:pPr>
    </w:p>
    <w:p w14:paraId="180DCCF0" w14:textId="77777777" w:rsidR="00296E35" w:rsidRPr="00407576" w:rsidRDefault="00296E35" w:rsidP="00296E35">
      <w:pPr>
        <w:pStyle w:val="H6"/>
      </w:pPr>
      <w:r w:rsidRPr="00407576">
        <w:t>(3)</w:t>
      </w:r>
    </w:p>
    <w:p w14:paraId="647BCBFB" w14:textId="77777777" w:rsidR="00296E35" w:rsidRPr="00407576" w:rsidRDefault="00296E35" w:rsidP="00296E35">
      <w:pPr>
        <w:pStyle w:val="PL"/>
      </w:pPr>
      <w:r w:rsidRPr="00407576">
        <w:rPr>
          <w:b/>
        </w:rPr>
        <w:t>with</w:t>
      </w:r>
      <w:r w:rsidRPr="00407576">
        <w:t xml:space="preserve"> { UE (MCData Client) having established a group SDS session }</w:t>
      </w:r>
    </w:p>
    <w:p w14:paraId="7C4D503F" w14:textId="77777777" w:rsidR="00296E35" w:rsidRPr="00407576" w:rsidRDefault="00296E35" w:rsidP="00296E35">
      <w:pPr>
        <w:pStyle w:val="PL"/>
      </w:pPr>
      <w:r w:rsidRPr="00407576">
        <w:t>ensure that {</w:t>
      </w:r>
    </w:p>
    <w:p w14:paraId="3D0C6897" w14:textId="77777777" w:rsidR="00296E35" w:rsidRPr="00407576" w:rsidRDefault="00296E35" w:rsidP="00296E35">
      <w:pPr>
        <w:pStyle w:val="PL"/>
      </w:pPr>
      <w:r w:rsidRPr="00407576">
        <w:t xml:space="preserve">  </w:t>
      </w:r>
      <w:r w:rsidRPr="00407576">
        <w:rPr>
          <w:b/>
        </w:rPr>
        <w:t>when</w:t>
      </w:r>
      <w:r w:rsidRPr="00407576">
        <w:t xml:space="preserve"> { the UE (MCData Client) receives an explicit MuSiK download message }</w:t>
      </w:r>
    </w:p>
    <w:p w14:paraId="20152B52" w14:textId="77777777" w:rsidR="00296E35" w:rsidRPr="00407576" w:rsidRDefault="00296E35" w:rsidP="00296E35">
      <w:pPr>
        <w:pStyle w:val="PL"/>
      </w:pPr>
      <w:r w:rsidRPr="00407576">
        <w:t xml:space="preserve">    </w:t>
      </w:r>
      <w:r w:rsidRPr="00407576">
        <w:rPr>
          <w:b/>
        </w:rPr>
        <w:t>then</w:t>
      </w:r>
      <w:r w:rsidRPr="00407576">
        <w:t xml:space="preserve"> { UE (MCData Client) sends a 200 OK response to accept the key and associates the key with the group}</w:t>
      </w:r>
    </w:p>
    <w:p w14:paraId="672BA0AF" w14:textId="77777777" w:rsidR="00296E35" w:rsidRPr="00407576" w:rsidRDefault="00296E35" w:rsidP="00296E35">
      <w:pPr>
        <w:pStyle w:val="PL"/>
      </w:pPr>
      <w:r w:rsidRPr="00407576">
        <w:t xml:space="preserve">            }</w:t>
      </w:r>
    </w:p>
    <w:p w14:paraId="0FC046BF" w14:textId="77777777" w:rsidR="00296E35" w:rsidRPr="00407576" w:rsidRDefault="00296E35" w:rsidP="00296E35">
      <w:pPr>
        <w:pStyle w:val="PL"/>
      </w:pPr>
    </w:p>
    <w:p w14:paraId="5E66D9D0" w14:textId="77777777" w:rsidR="00296E35" w:rsidRPr="00407576" w:rsidRDefault="00296E35" w:rsidP="00296E35">
      <w:pPr>
        <w:pStyle w:val="H6"/>
      </w:pPr>
      <w:r w:rsidRPr="00407576">
        <w:t>(4)</w:t>
      </w:r>
    </w:p>
    <w:p w14:paraId="2ABEE4E5" w14:textId="77777777" w:rsidR="00296E35" w:rsidRPr="00407576" w:rsidRDefault="00296E35" w:rsidP="00296E35">
      <w:pPr>
        <w:pStyle w:val="PL"/>
      </w:pPr>
      <w:r w:rsidRPr="00407576">
        <w:rPr>
          <w:b/>
        </w:rPr>
        <w:t>with</w:t>
      </w:r>
      <w:r w:rsidRPr="00407576">
        <w:t xml:space="preserve"> { UE (MCDATA Client) being in a group SDS session initiated by the SS (MCDATA Server) }</w:t>
      </w:r>
    </w:p>
    <w:p w14:paraId="785FE0FB" w14:textId="77777777" w:rsidR="00296E35" w:rsidRPr="00407576" w:rsidRDefault="00296E35" w:rsidP="00296E35">
      <w:pPr>
        <w:pStyle w:val="PL"/>
      </w:pPr>
      <w:r w:rsidRPr="00407576">
        <w:rPr>
          <w:b/>
        </w:rPr>
        <w:t>ensure that</w:t>
      </w:r>
      <w:r w:rsidRPr="00407576">
        <w:t xml:space="preserve"> {</w:t>
      </w:r>
    </w:p>
    <w:p w14:paraId="1146FB71" w14:textId="77777777" w:rsidR="00296E35" w:rsidRPr="00407576" w:rsidRDefault="00296E35" w:rsidP="00296E35">
      <w:pPr>
        <w:pStyle w:val="PL"/>
      </w:pPr>
      <w:r w:rsidRPr="00407576">
        <w:t xml:space="preserve">  </w:t>
      </w:r>
      <w:r w:rsidRPr="00407576">
        <w:rPr>
          <w:b/>
        </w:rPr>
        <w:t>when</w:t>
      </w:r>
      <w:r w:rsidRPr="00407576">
        <w:t xml:space="preserve"> { UE (MCDATA Client) receives a SIP BYE message }</w:t>
      </w:r>
    </w:p>
    <w:p w14:paraId="6B28D412"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message }</w:t>
      </w:r>
    </w:p>
    <w:p w14:paraId="185CB552" w14:textId="77777777" w:rsidR="00296E35" w:rsidRPr="00407576" w:rsidRDefault="00296E35" w:rsidP="00296E35">
      <w:pPr>
        <w:pStyle w:val="PL"/>
      </w:pPr>
      <w:r w:rsidRPr="00407576">
        <w:t xml:space="preserve">            }</w:t>
      </w:r>
    </w:p>
    <w:p w14:paraId="37A4CB27" w14:textId="77777777" w:rsidR="00296E35" w:rsidRPr="00407576" w:rsidRDefault="00296E35" w:rsidP="00296E35">
      <w:pPr>
        <w:pStyle w:val="PL"/>
      </w:pPr>
    </w:p>
    <w:p w14:paraId="48127221" w14:textId="77777777" w:rsidR="00296E35" w:rsidRPr="00407576" w:rsidRDefault="00296E35" w:rsidP="00296E35">
      <w:pPr>
        <w:pStyle w:val="H6"/>
      </w:pPr>
      <w:r w:rsidRPr="00407576">
        <w:t>6.6.1.2</w:t>
      </w:r>
      <w:r w:rsidRPr="00407576">
        <w:tab/>
        <w:t>Conformance requirements</w:t>
      </w:r>
    </w:p>
    <w:p w14:paraId="06B14976" w14:textId="77777777" w:rsidR="00296E35" w:rsidRPr="00407576" w:rsidRDefault="00296E35" w:rsidP="00296E35">
      <w:r w:rsidRPr="00407576">
        <w:t>References: The conformance requirements covered in the current TC are specified in: TS 24.282, clauses 19.3.2, 19.3.3.1, 19.3.3.2, 19.3.4, TS 24.582, clauses 6.5.2.2, 6.5.2.3,. Unless otherwise stated, these are Rel-16 requirements.</w:t>
      </w:r>
    </w:p>
    <w:p w14:paraId="5A5BF5CE" w14:textId="77777777" w:rsidR="00296E35" w:rsidRPr="00407576" w:rsidRDefault="00296E35" w:rsidP="00296E35">
      <w:r w:rsidRPr="00407576">
        <w:t>[TS 24.282, clause 19.3.2]</w:t>
      </w:r>
    </w:p>
    <w:p w14:paraId="14F1B3AF" w14:textId="77777777" w:rsidR="00296E35" w:rsidRPr="00407576" w:rsidRDefault="00296E35" w:rsidP="00296E35">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1786FDDE" w14:textId="77777777" w:rsidR="00296E35" w:rsidRPr="00407576" w:rsidRDefault="00296E35" w:rsidP="00296E35">
      <w:r w:rsidRPr="00407576">
        <w:t>When the MCData client receives a SIP MESSAGE request containing:</w:t>
      </w:r>
    </w:p>
    <w:p w14:paraId="30C5F774" w14:textId="77777777" w:rsidR="00296E35" w:rsidRPr="00407576" w:rsidRDefault="00296E35" w:rsidP="00296E35">
      <w:pPr>
        <w:pStyle w:val="B1"/>
        <w:rPr>
          <w:lang w:eastAsia="ko-KR"/>
        </w:rPr>
      </w:pPr>
      <w:r w:rsidRPr="00407576">
        <w:rPr>
          <w:lang w:eastAsia="ko-KR"/>
        </w:rPr>
        <w:t>1)</w:t>
      </w:r>
      <w:r w:rsidRPr="00407576">
        <w:rPr>
          <w:lang w:eastAsia="ko-KR"/>
        </w:rPr>
        <w:tab/>
        <w:t>a P-Asserted-Service header field containing the "urn:urn-7:3gpp-service.ims.icsi.mcdata"; and</w:t>
      </w:r>
    </w:p>
    <w:p w14:paraId="35B2F3C2" w14:textId="77777777" w:rsidR="00296E35" w:rsidRPr="00407576" w:rsidRDefault="00296E35" w:rsidP="00296E35">
      <w:pPr>
        <w:pStyle w:val="B1"/>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2D3E326B" w14:textId="77777777" w:rsidR="00296E35" w:rsidRPr="00407576" w:rsidRDefault="00296E35" w:rsidP="00296E35">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4620FDA6" w14:textId="77777777" w:rsidR="00296E35" w:rsidRPr="00407576" w:rsidRDefault="00296E35" w:rsidP="00296E35">
      <w:pPr>
        <w:pStyle w:val="B1"/>
      </w:pPr>
      <w:r w:rsidRPr="00407576">
        <w:t>1)</w:t>
      </w:r>
      <w:r w:rsidRPr="00407576">
        <w:tab/>
        <w:t>if the &lt;mbms-service-areas&gt; element is present:</w:t>
      </w:r>
    </w:p>
    <w:p w14:paraId="7AAFADC8" w14:textId="77777777" w:rsidR="00296E35" w:rsidRPr="00407576" w:rsidRDefault="00296E35" w:rsidP="00296E35">
      <w:pPr>
        <w:pStyle w:val="B2"/>
      </w:pPr>
      <w:r w:rsidRPr="00407576">
        <w:t>a)</w:t>
      </w:r>
      <w:r w:rsidRPr="00407576">
        <w:tab/>
        <w:t>if an &lt;announcement&gt; element with the same value of the &lt;TMGI&gt; element is already stored:</w:t>
      </w:r>
    </w:p>
    <w:p w14:paraId="40AAC1C0" w14:textId="77777777" w:rsidR="00296E35" w:rsidRPr="00407576" w:rsidRDefault="00296E35" w:rsidP="00296E35">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71D7B265" w14:textId="77777777" w:rsidR="00296E35" w:rsidRPr="00407576" w:rsidRDefault="00296E35" w:rsidP="00296E35">
      <w:pPr>
        <w:pStyle w:val="B2"/>
      </w:pPr>
      <w:r w:rsidRPr="00407576">
        <w:t>b)</w:t>
      </w:r>
      <w:r w:rsidRPr="00407576">
        <w:tab/>
        <w:t>if there is no &lt;announcement&gt; element with the same value of the &lt;TMGI&gt; element stored:</w:t>
      </w:r>
    </w:p>
    <w:p w14:paraId="7AE3D01D" w14:textId="77777777" w:rsidR="00296E35" w:rsidRPr="00407576" w:rsidRDefault="00296E35" w:rsidP="00296E35">
      <w:pPr>
        <w:pStyle w:val="B3"/>
      </w:pPr>
      <w:r w:rsidRPr="00407576">
        <w:t>i)</w:t>
      </w:r>
      <w:r w:rsidRPr="00407576">
        <w:tab/>
      </w:r>
      <w:r w:rsidRPr="00407576">
        <w:rPr>
          <w:lang w:eastAsia="ko-KR"/>
        </w:rPr>
        <w:t>shall</w:t>
      </w:r>
      <w:r w:rsidRPr="00407576">
        <w:t xml:space="preserve"> store the received &lt;announcement&gt; element;</w:t>
      </w:r>
    </w:p>
    <w:p w14:paraId="10B3D975" w14:textId="77777777" w:rsidR="00296E35" w:rsidRPr="00407576" w:rsidRDefault="00296E35" w:rsidP="00296E35">
      <w:pPr>
        <w:pStyle w:val="B2"/>
        <w:rPr>
          <w:lang w:eastAsia="ko-KR"/>
        </w:rPr>
      </w:pPr>
      <w:r w:rsidRPr="00407576">
        <w:rPr>
          <w:lang w:eastAsia="ko-KR"/>
        </w:rPr>
        <w:t>c)</w:t>
      </w:r>
      <w:r w:rsidRPr="00407576">
        <w:rPr>
          <w:lang w:eastAsia="ko-KR"/>
        </w:rPr>
        <w:tab/>
        <w:t>shall associate the received announcement with the received application/sdp MIME body;</w:t>
      </w:r>
    </w:p>
    <w:p w14:paraId="5EAA06CA" w14:textId="77777777" w:rsidR="00296E35" w:rsidRPr="00407576" w:rsidRDefault="00296E35" w:rsidP="00296E35">
      <w:pPr>
        <w:pStyle w:val="B2"/>
        <w:rPr>
          <w:lang w:eastAsia="ko-KR"/>
        </w:rPr>
      </w:pPr>
      <w:r w:rsidRPr="00407576">
        <w:rPr>
          <w:lang w:eastAsia="ko-KR"/>
        </w:rPr>
        <w:t>d)</w:t>
      </w:r>
      <w:r w:rsidRPr="00407576">
        <w:rPr>
          <w:lang w:eastAsia="ko-KR"/>
        </w:rPr>
        <w:tab/>
        <w:t>shall associate the received announcement with the received &lt;GPMS&gt; element;</w:t>
      </w:r>
    </w:p>
    <w:p w14:paraId="3BD35072" w14:textId="77777777" w:rsidR="00296E35" w:rsidRPr="00407576" w:rsidRDefault="00296E35" w:rsidP="00296E35">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34C1EFD2" w14:textId="77777777" w:rsidR="00296E35" w:rsidRPr="00407576" w:rsidRDefault="00296E35" w:rsidP="00296E35">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0F1A0CEE" w14:textId="77777777" w:rsidR="00296E35" w:rsidRPr="00407576" w:rsidRDefault="00296E35" w:rsidP="00296E35">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756EBE6E" w14:textId="77777777" w:rsidR="00296E35" w:rsidRPr="00407576" w:rsidRDefault="00296E35" w:rsidP="00296E35">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48C761A" w14:textId="77777777" w:rsidR="00296E35" w:rsidRPr="00407576" w:rsidRDefault="00296E35" w:rsidP="00296E35">
      <w:pPr>
        <w:pStyle w:val="B3"/>
      </w:pPr>
      <w:r w:rsidRPr="00407576">
        <w:rPr>
          <w:lang w:val="en-US"/>
        </w:rPr>
        <w:t>iii</w:t>
      </w:r>
      <w:r w:rsidRPr="00407576">
        <w:t>)</w:t>
      </w:r>
      <w:r w:rsidRPr="00407576">
        <w:tab/>
        <w:t>shall use the UID to validate the signature of the MIKEY-SAKKE I_MESSAGE as described in 3GPP TS 33.180 [26];</w:t>
      </w:r>
    </w:p>
    <w:p w14:paraId="0B9B8BE8" w14:textId="77777777" w:rsidR="00296E35" w:rsidRPr="00407576" w:rsidRDefault="00296E35" w:rsidP="00296E35">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952E931" w14:textId="77777777" w:rsidR="00296E35" w:rsidRPr="00407576" w:rsidRDefault="00296E35" w:rsidP="00296E35">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2CC8F98F" w14:textId="77777777" w:rsidR="00296E35" w:rsidRPr="00407576" w:rsidRDefault="00296E35" w:rsidP="00296E35">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351AA6FC" w14:textId="77777777" w:rsidR="00296E35" w:rsidRPr="00407576" w:rsidRDefault="00296E35" w:rsidP="00296E35">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5A84E8B0" w14:textId="77777777" w:rsidR="00296E35" w:rsidRPr="00407576" w:rsidRDefault="00296E35" w:rsidP="00296E35">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37DF8B4B" w14:textId="77777777" w:rsidR="00296E35" w:rsidRPr="00407576" w:rsidRDefault="00296E35" w:rsidP="00296E35">
      <w:pPr>
        <w:pStyle w:val="B2"/>
      </w:pPr>
      <w:r w:rsidRPr="00407576">
        <w:t>h)</w:t>
      </w:r>
      <w:r w:rsidRPr="00407576">
        <w:tab/>
        <w:t>shall check the condition for sending a listening status report as specified in the subclause 19.3.3; and</w:t>
      </w:r>
    </w:p>
    <w:p w14:paraId="15EF908B" w14:textId="77777777" w:rsidR="00296E35" w:rsidRPr="00407576" w:rsidRDefault="00296E35" w:rsidP="00296E35">
      <w:pPr>
        <w:pStyle w:val="B1"/>
      </w:pPr>
      <w:r w:rsidRPr="00407576">
        <w:t>2)</w:t>
      </w:r>
      <w:r w:rsidRPr="00407576">
        <w:tab/>
        <w:t>if no &lt;mbms-service-areas&gt; element is present:</w:t>
      </w:r>
    </w:p>
    <w:p w14:paraId="2288E53C" w14:textId="77777777" w:rsidR="00296E35" w:rsidRPr="00407576" w:rsidRDefault="00296E35" w:rsidP="00296E35">
      <w:pPr>
        <w:pStyle w:val="B2"/>
      </w:pPr>
      <w:r w:rsidRPr="00407576">
        <w:t>a)</w:t>
      </w:r>
      <w:r w:rsidRPr="00407576">
        <w:tab/>
        <w:t>shall discard a previously stored &lt;announcement&gt; element identified by the value of the &lt;TMGI&gt;;</w:t>
      </w:r>
    </w:p>
    <w:p w14:paraId="78CF063C" w14:textId="77777777" w:rsidR="00296E35" w:rsidRPr="00407576" w:rsidRDefault="00296E35" w:rsidP="00296E35">
      <w:pPr>
        <w:pStyle w:val="B2"/>
      </w:pPr>
      <w:r w:rsidRPr="00407576">
        <w:t>b)</w:t>
      </w:r>
      <w:r w:rsidRPr="00407576">
        <w:tab/>
        <w:t>shall remove the association with the stored application/sdp MIME body and stop listening to the general purpose MBMS subchannel;</w:t>
      </w:r>
    </w:p>
    <w:p w14:paraId="392F2B07" w14:textId="77777777" w:rsidR="00296E35" w:rsidRPr="00407576" w:rsidRDefault="00296E35" w:rsidP="00296E35">
      <w:pPr>
        <w:pStyle w:val="B2"/>
      </w:pPr>
      <w:r w:rsidRPr="00407576">
        <w:t>c)</w:t>
      </w:r>
      <w:r w:rsidRPr="00407576">
        <w:tab/>
        <w:t>if no more &lt;announcement&gt; elements associated with the stored application/sdp MIME body are stored in the MCData client, shall remove the stored application/sdp MIME body; and</w:t>
      </w:r>
    </w:p>
    <w:p w14:paraId="61926F80" w14:textId="77777777" w:rsidR="00296E35" w:rsidRPr="00407576" w:rsidRDefault="00296E35" w:rsidP="00296E35">
      <w:pPr>
        <w:pStyle w:val="B2"/>
      </w:pPr>
      <w:r w:rsidRPr="00407576">
        <w:t>d)</w:t>
      </w:r>
      <w:r w:rsidRPr="00407576">
        <w:tab/>
        <w:t>check the condition for sending a listening status report as specified in the subclause 19.3.3.</w:t>
      </w:r>
    </w:p>
    <w:p w14:paraId="49CC7809" w14:textId="77777777" w:rsidR="00296E35" w:rsidRPr="00407576" w:rsidRDefault="00296E35" w:rsidP="00296E35">
      <w:r w:rsidRPr="00407576">
        <w:t>[TS 24.282, clause 19.3.3.1]</w:t>
      </w:r>
    </w:p>
    <w:p w14:paraId="4425D8BF" w14:textId="77777777" w:rsidR="00296E35" w:rsidRPr="00407576" w:rsidRDefault="00296E35" w:rsidP="00296E35">
      <w:r w:rsidRPr="00407576">
        <w:t>If one of the following conditions is fulfilled:</w:t>
      </w:r>
    </w:p>
    <w:p w14:paraId="7AF8EB4E" w14:textId="77777777" w:rsidR="00296E35" w:rsidRPr="00407576" w:rsidRDefault="00296E35" w:rsidP="00296E35">
      <w:pPr>
        <w:pStyle w:val="B1"/>
      </w:pPr>
      <w:r w:rsidRPr="00407576">
        <w:t>1)</w:t>
      </w:r>
      <w:r w:rsidRPr="00407576">
        <w:tab/>
        <w:t>if the MCData client:</w:t>
      </w:r>
    </w:p>
    <w:p w14:paraId="3A67F9F6" w14:textId="77777777" w:rsidR="00296E35" w:rsidRPr="00407576" w:rsidRDefault="00296E35" w:rsidP="00296E35">
      <w:pPr>
        <w:pStyle w:val="B2"/>
      </w:pPr>
      <w:r w:rsidRPr="00407576">
        <w:t>a)</w:t>
      </w:r>
      <w:r w:rsidRPr="00407576">
        <w:tab/>
        <w:t>receives a Map Group To Bearer message over the general purpose MBMS channel;</w:t>
      </w:r>
    </w:p>
    <w:p w14:paraId="41ED1820" w14:textId="77777777" w:rsidR="00296E35" w:rsidRPr="00407576" w:rsidRDefault="00296E35" w:rsidP="00296E35">
      <w:pPr>
        <w:pStyle w:val="B2"/>
      </w:pPr>
      <w:r w:rsidRPr="00407576">
        <w:t>b)</w:t>
      </w:r>
      <w:r w:rsidRPr="00407576">
        <w:tab/>
        <w:t>participates in a group session identified by the Map Group To Bearer message; and</w:t>
      </w:r>
    </w:p>
    <w:p w14:paraId="3FC36196" w14:textId="77777777" w:rsidR="00296E35" w:rsidRPr="00407576" w:rsidRDefault="00296E35" w:rsidP="00296E35">
      <w:pPr>
        <w:pStyle w:val="B2"/>
      </w:pPr>
      <w:r w:rsidRPr="00407576">
        <w:t>c)</w:t>
      </w:r>
      <w:r w:rsidRPr="00407576">
        <w:tab/>
        <w:t>the status "listening" is not already reported; or</w:t>
      </w:r>
    </w:p>
    <w:p w14:paraId="458388CA" w14:textId="77777777" w:rsidR="00296E35" w:rsidRPr="00407576" w:rsidRDefault="00296E35" w:rsidP="00296E35">
      <w:pPr>
        <w:pStyle w:val="B1"/>
      </w:pPr>
      <w:r w:rsidRPr="00407576">
        <w:t>2)</w:t>
      </w:r>
      <w:r w:rsidRPr="00407576">
        <w:tab/>
        <w:t>if the MCData client:</w:t>
      </w:r>
    </w:p>
    <w:p w14:paraId="62238A4B" w14:textId="77777777" w:rsidR="00296E35" w:rsidRPr="00407576" w:rsidRDefault="00296E35" w:rsidP="00296E35">
      <w:pPr>
        <w:pStyle w:val="B2"/>
      </w:pPr>
      <w:r w:rsidRPr="00407576">
        <w:t>a)</w:t>
      </w:r>
      <w:r w:rsidRPr="00407576">
        <w:tab/>
        <w:t>receives an announcement as described in subclause 19.3.2;</w:t>
      </w:r>
    </w:p>
    <w:p w14:paraId="087D4215" w14:textId="77777777" w:rsidR="00296E35" w:rsidRPr="00407576" w:rsidRDefault="00296E35" w:rsidP="00296E35">
      <w:pPr>
        <w:pStyle w:val="B2"/>
      </w:pPr>
      <w:r w:rsidRPr="00407576">
        <w:t>b)</w:t>
      </w:r>
      <w:r w:rsidRPr="00407576">
        <w:tab/>
        <w:t>enters an MBMS service area where a general purpose MBMS is available; and</w:t>
      </w:r>
    </w:p>
    <w:p w14:paraId="485CC325" w14:textId="77777777" w:rsidR="00296E35" w:rsidRPr="00407576" w:rsidRDefault="00296E35" w:rsidP="00296E35">
      <w:pPr>
        <w:pStyle w:val="B2"/>
      </w:pPr>
      <w:r w:rsidRPr="00407576">
        <w:t>c)</w:t>
      </w:r>
      <w:r w:rsidRPr="00407576">
        <w:tab/>
        <w:t>experiences good MBMS bearer radio condition;</w:t>
      </w:r>
    </w:p>
    <w:p w14:paraId="29B74007" w14:textId="77777777" w:rsidR="00296E35" w:rsidRPr="00407576" w:rsidRDefault="00296E35" w:rsidP="00296E35">
      <w:r w:rsidRPr="00407576">
        <w:t>then the MCData client shall report that the MCData client is listening to the MBMS bearer as specified in subclause 19.3.3.2.</w:t>
      </w:r>
    </w:p>
    <w:p w14:paraId="7620215C" w14:textId="77777777" w:rsidR="00296E35" w:rsidRPr="00407576" w:rsidRDefault="00296E35" w:rsidP="00296E35">
      <w:r w:rsidRPr="00407576">
        <w:t>If one of the following conditions is fulfilled:</w:t>
      </w:r>
    </w:p>
    <w:p w14:paraId="49ACB7F0" w14:textId="77777777" w:rsidR="00296E35" w:rsidRPr="00407576" w:rsidRDefault="00296E35" w:rsidP="00296E35">
      <w:pPr>
        <w:pStyle w:val="B1"/>
      </w:pPr>
      <w:r w:rsidRPr="00407576">
        <w:t>1)</w:t>
      </w:r>
      <w:r w:rsidRPr="00407576">
        <w:tab/>
        <w:t>if the MCData client:</w:t>
      </w:r>
    </w:p>
    <w:p w14:paraId="02195339" w14:textId="77777777" w:rsidR="00296E35" w:rsidRPr="00407576" w:rsidRDefault="00296E35" w:rsidP="00296E35">
      <w:pPr>
        <w:pStyle w:val="B2"/>
      </w:pPr>
      <w:r w:rsidRPr="00407576">
        <w:t>a)</w:t>
      </w:r>
      <w:r w:rsidRPr="00407576">
        <w:tab/>
        <w:t>receives an MBMS bearer announcement as described in the subclause 19.3.2;</w:t>
      </w:r>
    </w:p>
    <w:p w14:paraId="209A6DCD" w14:textId="77777777" w:rsidR="00296E35" w:rsidRPr="00407576" w:rsidRDefault="00296E35" w:rsidP="00296E35">
      <w:pPr>
        <w:pStyle w:val="B2"/>
      </w:pPr>
      <w:r w:rsidRPr="00407576">
        <w:t>b)</w:t>
      </w:r>
      <w:r w:rsidRPr="00407576">
        <w:tab/>
        <w:t>the MBMS bearer announcement contains a cancellation of an &lt;announcement&gt; element identified by the same TGMI value as received in a Map Group To Bearer message in an ongoing conversation; and</w:t>
      </w:r>
    </w:p>
    <w:p w14:paraId="5F731EE0" w14:textId="77777777" w:rsidR="00296E35" w:rsidRPr="00407576" w:rsidRDefault="00296E35" w:rsidP="00296E35">
      <w:pPr>
        <w:pStyle w:val="B2"/>
      </w:pPr>
      <w:r w:rsidRPr="00407576">
        <w:t>c)</w:t>
      </w:r>
      <w:r w:rsidRPr="00407576">
        <w:tab/>
        <w:t>the status "not-listening" is not already reported;</w:t>
      </w:r>
    </w:p>
    <w:p w14:paraId="5E745A34" w14:textId="77777777" w:rsidR="00296E35" w:rsidRPr="00407576" w:rsidRDefault="00296E35" w:rsidP="00296E35">
      <w:pPr>
        <w:pStyle w:val="B1"/>
      </w:pPr>
      <w:r w:rsidRPr="00407576">
        <w:t>2)</w:t>
      </w:r>
      <w:r w:rsidRPr="00407576">
        <w:tab/>
        <w:t>if the MCData client:</w:t>
      </w:r>
    </w:p>
    <w:p w14:paraId="30B56D22" w14:textId="77777777" w:rsidR="00296E35" w:rsidRPr="00407576" w:rsidRDefault="00296E35" w:rsidP="00296E35">
      <w:pPr>
        <w:pStyle w:val="B2"/>
      </w:pPr>
      <w:r w:rsidRPr="00407576">
        <w:t>a)</w:t>
      </w:r>
      <w:r w:rsidRPr="00407576">
        <w:tab/>
        <w:t>receives an MBMS bearer announcement as described in the subclause 19.3.2;</w:t>
      </w:r>
    </w:p>
    <w:p w14:paraId="3B288EF0" w14:textId="77777777" w:rsidR="00296E35" w:rsidRPr="00407576" w:rsidRDefault="00296E35" w:rsidP="00296E35">
      <w:pPr>
        <w:pStyle w:val="B2"/>
      </w:pPr>
      <w:r w:rsidRPr="00407576">
        <w:t>b)</w:t>
      </w:r>
      <w:r w:rsidRPr="00407576">
        <w:tab/>
        <w:t>the MBMS bearer announcement contains a cancellation of an &lt;announcement&gt; element;</w:t>
      </w:r>
    </w:p>
    <w:p w14:paraId="1E006202" w14:textId="77777777" w:rsidR="00296E35" w:rsidRPr="00407576" w:rsidRDefault="00296E35" w:rsidP="00296E35">
      <w:pPr>
        <w:pStyle w:val="B2"/>
      </w:pPr>
      <w:r w:rsidRPr="00407576">
        <w:t>c)</w:t>
      </w:r>
      <w:r w:rsidRPr="00407576">
        <w:tab/>
        <w:t>does not participate in an ongoing conversation;</w:t>
      </w:r>
    </w:p>
    <w:p w14:paraId="0FBCB1E2" w14:textId="77777777" w:rsidR="00296E35" w:rsidRPr="00407576" w:rsidRDefault="00296E35" w:rsidP="00296E35">
      <w:pPr>
        <w:pStyle w:val="B2"/>
      </w:pPr>
      <w:r w:rsidRPr="00407576">
        <w:t>d)</w:t>
      </w:r>
      <w:r w:rsidRPr="00407576">
        <w:tab/>
        <w:t>the MCData client has reported the "listening" status due to the availability of the general purpose MBMS subchannel in the &lt;announcement&gt; element; and</w:t>
      </w:r>
    </w:p>
    <w:p w14:paraId="5500E5B2" w14:textId="77777777" w:rsidR="00296E35" w:rsidRPr="00407576" w:rsidRDefault="00296E35" w:rsidP="00296E35">
      <w:pPr>
        <w:pStyle w:val="B2"/>
      </w:pPr>
      <w:r w:rsidRPr="00407576">
        <w:t>e)</w:t>
      </w:r>
      <w:r w:rsidRPr="00407576">
        <w:tab/>
        <w:t>the status "not-listening" is not already reported; or</w:t>
      </w:r>
    </w:p>
    <w:p w14:paraId="1E78B927" w14:textId="77777777" w:rsidR="00296E35" w:rsidRPr="00407576" w:rsidRDefault="00296E35" w:rsidP="00296E35">
      <w:pPr>
        <w:pStyle w:val="B1"/>
      </w:pPr>
      <w:r w:rsidRPr="00407576">
        <w:t>3.</w:t>
      </w:r>
      <w:r w:rsidRPr="00407576">
        <w:tab/>
        <w:t>if the MCData client:</w:t>
      </w:r>
    </w:p>
    <w:p w14:paraId="1863DEB1" w14:textId="77777777" w:rsidR="00296E35" w:rsidRPr="00407576" w:rsidRDefault="00296E35" w:rsidP="00296E35">
      <w:pPr>
        <w:pStyle w:val="B2"/>
      </w:pPr>
      <w:r w:rsidRPr="00407576">
        <w:t>a)</w:t>
      </w:r>
      <w:r w:rsidRPr="00407576">
        <w:tab/>
        <w:t>suffers from bad MBMS bearer radio condition,</w:t>
      </w:r>
    </w:p>
    <w:p w14:paraId="4A62F7C1" w14:textId="77777777" w:rsidR="00296E35" w:rsidRPr="00407576" w:rsidRDefault="00296E35" w:rsidP="00296E35">
      <w:r w:rsidRPr="00407576">
        <w:t>then the MCData client shall report that the MCData client is not listening to the MBMS subchannels as specified in subclause 19.3.3.2.</w:t>
      </w:r>
    </w:p>
    <w:p w14:paraId="51C77D94" w14:textId="77777777" w:rsidR="00296E35" w:rsidRPr="00407576" w:rsidRDefault="00296E35" w:rsidP="00296E35">
      <w:r w:rsidRPr="00407576">
        <w:t>If all the following conditions are fulfilled:</w:t>
      </w:r>
    </w:p>
    <w:p w14:paraId="6D298821"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58535F" w14:textId="77777777" w:rsidR="00296E35" w:rsidRPr="00407576" w:rsidRDefault="00296E35" w:rsidP="00296E35">
      <w:pPr>
        <w:pStyle w:val="B1"/>
      </w:pPr>
      <w:r w:rsidRPr="00407576">
        <w:t>2)</w:t>
      </w:r>
      <w:r w:rsidRPr="00407576">
        <w:tab/>
        <w:t>the MCData client is notified that the MBMS bearer is about to be suspended by the RAN; and</w:t>
      </w:r>
    </w:p>
    <w:p w14:paraId="7083473D" w14:textId="77777777" w:rsidR="00296E35" w:rsidRPr="00407576" w:rsidRDefault="00296E35" w:rsidP="00296E35">
      <w:pPr>
        <w:pStyle w:val="B1"/>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7750E65E" w14:textId="77777777" w:rsidR="00296E35" w:rsidRPr="00407576" w:rsidRDefault="00296E35" w:rsidP="00296E35">
      <w:r w:rsidRPr="00407576">
        <w:t>then the MCData client shall report that the MBMS bearer is about to be suspended, as specified in subclause 19.3.3.2.</w:t>
      </w:r>
    </w:p>
    <w:p w14:paraId="75A2A40C" w14:textId="77777777" w:rsidR="00296E35" w:rsidRPr="00407576" w:rsidRDefault="00296E35" w:rsidP="00296E35">
      <w:r w:rsidRPr="00407576">
        <w:t>If all the following conditions are fulfilled:</w:t>
      </w:r>
    </w:p>
    <w:p w14:paraId="7B7C62F5"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ED41EB" w14:textId="77777777" w:rsidR="00296E35" w:rsidRPr="00407576" w:rsidRDefault="00296E35" w:rsidP="00296E35">
      <w:pPr>
        <w:pStyle w:val="B1"/>
      </w:pPr>
      <w:r w:rsidRPr="00407576">
        <w:t>2)</w:t>
      </w:r>
      <w:r w:rsidRPr="00407576">
        <w:tab/>
        <w:t xml:space="preserve">the MCData client has reported that the MBMS bearer is about to be suspended, but the suspension of the bearer has not been detected yet by the MCData client; </w:t>
      </w:r>
    </w:p>
    <w:p w14:paraId="4206CA62" w14:textId="77777777" w:rsidR="00296E35" w:rsidRPr="00407576" w:rsidRDefault="00296E35" w:rsidP="00296E35">
      <w:pPr>
        <w:pStyle w:val="B1"/>
      </w:pPr>
      <w:r w:rsidRPr="00407576">
        <w:t>3)</w:t>
      </w:r>
      <w:r w:rsidRPr="00407576">
        <w:tab/>
        <w:t>the MCData client is notified that the MBMS bearer is no longer to be suspended by the RAN; and</w:t>
      </w:r>
    </w:p>
    <w:p w14:paraId="198EEEBD" w14:textId="77777777" w:rsidR="00296E35" w:rsidRPr="00407576" w:rsidRDefault="00296E35" w:rsidP="00296E35">
      <w:pPr>
        <w:pStyle w:val="B1"/>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B699A09" w14:textId="77777777" w:rsidR="00296E35" w:rsidRPr="00407576" w:rsidRDefault="00296E35" w:rsidP="00296E35">
      <w:r w:rsidRPr="00407576">
        <w:t>then the MCData client shall report that the MBMS bearer is no longer to be suspended, as specified in subclause 19.3.3.2.</w:t>
      </w:r>
    </w:p>
    <w:p w14:paraId="3D4708C9" w14:textId="77777777" w:rsidR="00296E35" w:rsidRPr="00407576" w:rsidRDefault="00296E35" w:rsidP="00296E35">
      <w:r w:rsidRPr="00407576">
        <w:t>[TS 24.282, clause 19.3.3.2]</w:t>
      </w:r>
    </w:p>
    <w:p w14:paraId="6928E5BA" w14:textId="77777777" w:rsidR="00296E35" w:rsidRPr="00407576" w:rsidRDefault="00296E35" w:rsidP="00296E35">
      <w:pPr>
        <w:rPr>
          <w:rFonts w:eastAsia="SimSun"/>
        </w:rPr>
      </w:pPr>
      <w:r w:rsidRPr="00407576">
        <w:t>When the MCData client wants to report the MBMS bearer listening status, the MCData client:</w:t>
      </w:r>
    </w:p>
    <w:p w14:paraId="61020130" w14:textId="77777777" w:rsidR="00296E35" w:rsidRPr="00407576" w:rsidRDefault="00296E35" w:rsidP="00296E35">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24F46881"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F59DD14"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583154B"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50D4AD98"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A1487C6" w14:textId="77777777" w:rsidR="00296E35" w:rsidRPr="00407576" w:rsidRDefault="00296E35" w:rsidP="00296E35">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50A96B74"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0E8C27A5" w14:textId="77777777" w:rsidR="00296E35" w:rsidRPr="00407576" w:rsidRDefault="00296E35" w:rsidP="00296E35">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31D9AB00"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0681F279" w14:textId="77777777" w:rsidR="00296E35" w:rsidRPr="00407576" w:rsidRDefault="00296E35" w:rsidP="00296E35">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423FCCC5"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249F7FFA"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15FD6E91"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368774DD"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059B0101"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2682381D" w14:textId="77777777" w:rsidR="00296E35" w:rsidRPr="00407576" w:rsidRDefault="00296E35" w:rsidP="00296E35">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6CAF8594"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24A45ED3" w14:textId="77777777" w:rsidR="00296E35" w:rsidRPr="00407576" w:rsidRDefault="00296E35" w:rsidP="00296E35">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0D69965"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53C7A23D" w14:textId="77777777" w:rsidR="00296E35" w:rsidRPr="00407576" w:rsidRDefault="00296E35" w:rsidP="00296E35">
      <w:pPr>
        <w:pStyle w:val="B1"/>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CA7E33D" w14:textId="77777777" w:rsidR="00296E35" w:rsidRPr="00407576" w:rsidRDefault="00296E35" w:rsidP="00296E35">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3FC57646"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1557307A"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4CEB7204"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7F81D80B"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334A20F9" w14:textId="77777777" w:rsidR="00296E35" w:rsidRPr="00407576" w:rsidRDefault="00296E35" w:rsidP="00296E35">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3DDFB76A"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4A8C37DF" w14:textId="77777777" w:rsidR="00296E35" w:rsidRPr="00407576" w:rsidRDefault="00296E35" w:rsidP="00296E35">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0048421A"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"suspending"</w:t>
      </w:r>
      <w:r w:rsidRPr="00407576">
        <w:rPr>
          <w:rFonts w:eastAsia="SimSun"/>
        </w:rPr>
        <w:t>;</w:t>
      </w:r>
    </w:p>
    <w:p w14:paraId="6F1C9BFC" w14:textId="77777777" w:rsidR="00296E35" w:rsidRPr="00407576" w:rsidRDefault="00296E35" w:rsidP="00296E35">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379909C3"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05183F68" w14:textId="77777777" w:rsidR="00296E35" w:rsidRPr="00407576" w:rsidRDefault="00296E35" w:rsidP="00296E35">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0E4529CA" w14:textId="77777777" w:rsidR="00296E35" w:rsidRPr="00407576" w:rsidRDefault="00296E35" w:rsidP="00296E35">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0E60D5EB"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33FB604E"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DAA5233" w14:textId="77777777" w:rsidR="00296E35" w:rsidRPr="00407576" w:rsidRDefault="00296E35" w:rsidP="00296E35">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1A203B68"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6193C631"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D273597" w14:textId="77777777" w:rsidR="00296E35" w:rsidRPr="00407576" w:rsidRDefault="00296E35" w:rsidP="00296E35">
      <w:pPr>
        <w:pStyle w:val="B1"/>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643FE25B" w14:textId="77777777" w:rsidR="00296E35" w:rsidRPr="00407576" w:rsidRDefault="00296E35" w:rsidP="00296E35">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01DBAAAF" w14:textId="77777777" w:rsidR="00296E35" w:rsidRPr="00407576" w:rsidRDefault="00296E35" w:rsidP="00296E35">
      <w:r w:rsidRPr="00407576">
        <w:t>[TS 24.282, clause 19.3.4]</w:t>
      </w:r>
    </w:p>
    <w:p w14:paraId="632FA515" w14:textId="77777777" w:rsidR="00296E35" w:rsidRPr="00407576" w:rsidRDefault="00296E35" w:rsidP="00296E35">
      <w:r w:rsidRPr="00407576">
        <w:t>When the MCData client receives a SIP MESSAGE request containing:</w:t>
      </w:r>
    </w:p>
    <w:p w14:paraId="35DD0899" w14:textId="77777777" w:rsidR="00296E35" w:rsidRPr="00407576" w:rsidRDefault="00296E35" w:rsidP="00296E35">
      <w:pPr>
        <w:pStyle w:val="B1"/>
        <w:rPr>
          <w:lang w:eastAsia="ko-KR"/>
        </w:rPr>
      </w:pPr>
      <w:bookmarkStart w:id="1282"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7B9FAA9F" w14:textId="77777777" w:rsidR="00296E35" w:rsidRPr="00407576" w:rsidRDefault="00296E35" w:rsidP="00296E35">
      <w:pPr>
        <w:pStyle w:val="B1"/>
        <w:rPr>
          <w:lang w:val="en-US" w:eastAsia="ko-KR"/>
        </w:rPr>
      </w:pPr>
      <w:r w:rsidRPr="00407576">
        <w:rPr>
          <w:lang w:val="en-US" w:eastAsia="ko-KR"/>
        </w:rPr>
        <w:t>2)</w:t>
      </w:r>
      <w:r w:rsidRPr="00407576">
        <w:rPr>
          <w:lang w:val="en-US" w:eastAsia="ko-KR"/>
        </w:rPr>
        <w:tab/>
        <w:t>with one of the following:</w:t>
      </w:r>
    </w:p>
    <w:p w14:paraId="37619C2F" w14:textId="77777777" w:rsidR="00296E35" w:rsidRPr="00407576" w:rsidRDefault="00296E35" w:rsidP="00296E35">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36B18BD2" w14:textId="77777777" w:rsidR="00296E35" w:rsidRPr="00407576" w:rsidRDefault="00296E35" w:rsidP="00296E35">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82"/>
    <w:p w14:paraId="544DBB79" w14:textId="77777777" w:rsidR="00296E35" w:rsidRPr="00407576" w:rsidRDefault="00296E35" w:rsidP="00296E35">
      <w:pPr>
        <w:rPr>
          <w:lang w:eastAsia="ko-KR"/>
        </w:rPr>
      </w:pPr>
      <w:r w:rsidRPr="00407576">
        <w:rPr>
          <w:lang w:eastAsia="ko-KR"/>
        </w:rPr>
        <w:t>the MCData client shall:</w:t>
      </w:r>
    </w:p>
    <w:p w14:paraId="451DF609" w14:textId="77777777" w:rsidR="00296E35" w:rsidRPr="00407576" w:rsidRDefault="00296E35" w:rsidP="00296E35">
      <w:pPr>
        <w:pStyle w:val="B1"/>
      </w:pPr>
      <w:bookmarkStart w:id="1283"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29749262" w14:textId="77777777" w:rsidR="00296E35" w:rsidRPr="00407576" w:rsidRDefault="00296E35" w:rsidP="00296E35">
      <w:pPr>
        <w:pStyle w:val="B1"/>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8208EA4" w14:textId="77777777" w:rsidR="00296E35" w:rsidRPr="00407576" w:rsidRDefault="00296E35" w:rsidP="00296E35">
      <w:pPr>
        <w:pStyle w:val="B1"/>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283"/>
    <w:p w14:paraId="140D3001" w14:textId="77777777" w:rsidR="00296E35" w:rsidRPr="00407576" w:rsidRDefault="00296E35" w:rsidP="00296E35">
      <w:r w:rsidRPr="00407576">
        <w:rPr>
          <w:lang w:val="en-US"/>
        </w:rPr>
        <w:t>If the key identifier within the CSB-ID of the MIKEY payload is a MuSiK-ID (4 most-significant bits have the value '6'),</w:t>
      </w:r>
      <w:r w:rsidRPr="00407576">
        <w:rPr>
          <w:lang w:eastAsia="ko-KR"/>
        </w:rPr>
        <w:t xml:space="preserve"> the MCData client:</w:t>
      </w:r>
    </w:p>
    <w:p w14:paraId="58F744BE" w14:textId="77777777" w:rsidR="00296E35" w:rsidRPr="00407576" w:rsidRDefault="00296E35" w:rsidP="00296E35">
      <w:pPr>
        <w:pStyle w:val="B1"/>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21151793" w14:textId="77777777" w:rsidR="00296E35" w:rsidRPr="00407576" w:rsidRDefault="00296E35" w:rsidP="00296E35">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4136211E" w14:textId="77777777" w:rsidR="00296E35" w:rsidRPr="00407576" w:rsidRDefault="00296E35" w:rsidP="00296E35">
      <w:pPr>
        <w:pStyle w:val="B3"/>
      </w:pPr>
      <w:r w:rsidRPr="00407576">
        <w:rPr>
          <w:lang w:eastAsia="ko-KR"/>
        </w:rPr>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4A15703" w14:textId="77777777" w:rsidR="00296E35" w:rsidRPr="00407576" w:rsidRDefault="00296E35" w:rsidP="00296E35">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4C93E322" w14:textId="77777777" w:rsidR="00296E35" w:rsidRPr="00407576" w:rsidRDefault="00296E35" w:rsidP="00296E35">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607D6F68" w14:textId="77777777" w:rsidR="00296E35" w:rsidRPr="00407576" w:rsidRDefault="00296E35" w:rsidP="00296E35">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4727E3BD" w14:textId="77777777" w:rsidR="00296E35" w:rsidRPr="00407576" w:rsidRDefault="00296E35" w:rsidP="00296E35">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058A645" w14:textId="77777777" w:rsidR="00296E35" w:rsidRPr="00407576" w:rsidRDefault="00296E35" w:rsidP="00296E35">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43EF9263" w14:textId="77777777" w:rsidR="00296E35" w:rsidRPr="00407576" w:rsidRDefault="00296E35" w:rsidP="00296E35">
      <w:pPr>
        <w:pStyle w:val="B2"/>
      </w:pPr>
      <w:r w:rsidRPr="00407576">
        <w:rPr>
          <w:lang w:val="en-US"/>
        </w:rPr>
        <w:t>d)</w:t>
      </w:r>
      <w:r w:rsidRPr="00407576">
        <w:rPr>
          <w:lang w:val="en-US"/>
        </w:rPr>
        <w:tab/>
      </w:r>
      <w:r w:rsidRPr="00407576">
        <w:t>shall use the UID to validate the signature of the I_MESSAGE as described in 3GPP TS 33.180 [26];</w:t>
      </w:r>
    </w:p>
    <w:p w14:paraId="58CFBA54" w14:textId="77777777" w:rsidR="00296E35" w:rsidRPr="00407576" w:rsidRDefault="00296E35" w:rsidP="00296E35">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342C049B" w14:textId="77777777" w:rsidR="00296E35" w:rsidRPr="00407576" w:rsidRDefault="00296E35" w:rsidP="00296E35">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17B96ADA" w14:textId="77777777" w:rsidR="00296E35" w:rsidRPr="00407576" w:rsidRDefault="00296E35" w:rsidP="00296E35">
      <w:pPr>
        <w:pStyle w:val="B1"/>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3F44FE0B" w14:textId="77777777" w:rsidR="00296E35" w:rsidRPr="00407576" w:rsidRDefault="00296E35" w:rsidP="00296E35">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54D2C576" w14:textId="77777777" w:rsidR="00296E35" w:rsidRPr="00407576" w:rsidRDefault="00296E35" w:rsidP="00296E35">
      <w:r w:rsidRPr="00407576">
        <w:t>The MCData client shall respond with SIP 200 OK only if it finds the message syntactically correct and recognizes it as a valid and error-free MuSiK download (default or explicit) message.</w:t>
      </w:r>
    </w:p>
    <w:p w14:paraId="34EE1510" w14:textId="77777777" w:rsidR="00296E35" w:rsidRPr="00407576" w:rsidRDefault="00296E35" w:rsidP="00296E35">
      <w:r w:rsidRPr="00407576">
        <w:t>[TS 24.582 clause 6.5.2.2]</w:t>
      </w:r>
    </w:p>
    <w:p w14:paraId="2CAACE72" w14:textId="77777777" w:rsidR="00296E35" w:rsidRPr="00407576" w:rsidRDefault="00296E35" w:rsidP="00296E35">
      <w:pPr>
        <w:rPr>
          <w:lang w:val="en-US"/>
        </w:rPr>
      </w:pPr>
      <w:r w:rsidRPr="00407576">
        <w:rPr>
          <w:lang w:val="en-US"/>
        </w:rPr>
        <w:t>While MBMS delivery is expected, the terminating MCData client shall monitor the general purpose MBMS subchannel.</w:t>
      </w:r>
    </w:p>
    <w:p w14:paraId="2FBEB7C4" w14:textId="77777777" w:rsidR="00296E35" w:rsidRPr="00407576" w:rsidRDefault="00296E35" w:rsidP="00296E35">
      <w:r w:rsidRPr="00407576">
        <w:t>When receiving a Map Group To Bearer message over the general purpose MBMS subchannel, the MBMS interface in the MCData client:</w:t>
      </w:r>
    </w:p>
    <w:p w14:paraId="429CB790" w14:textId="77777777" w:rsidR="00296E35" w:rsidRPr="00407576" w:rsidRDefault="00296E35" w:rsidP="00296E35">
      <w:pPr>
        <w:pStyle w:val="B1"/>
      </w:pPr>
      <w:r w:rsidRPr="00407576">
        <w:t>1)</w:t>
      </w:r>
      <w:r w:rsidRPr="00407576">
        <w:tab/>
        <w:t>shall associate the TMGI in the TMGI field, the MBMS subchannel for media with the MCData group identity in the MCData Group ID field; and</w:t>
      </w:r>
    </w:p>
    <w:p w14:paraId="113AF598" w14:textId="77777777" w:rsidR="00296E35" w:rsidRPr="00407576" w:rsidRDefault="00296E35" w:rsidP="00296E35">
      <w:pPr>
        <w:pStyle w:val="B1"/>
        <w:rPr>
          <w:lang w:val="en-US"/>
        </w:rPr>
      </w:pPr>
      <w:r w:rsidRPr="00407576">
        <w:rPr>
          <w:lang w:val="en-US"/>
        </w:rPr>
        <w:t>2)</w:t>
      </w:r>
      <w:r w:rsidRPr="00407576">
        <w:rPr>
          <w:lang w:val="en-US"/>
        </w:rPr>
        <w:tab/>
        <w:t>shall start or continue the procedure described in subclause 6.5.2.3.</w:t>
      </w:r>
    </w:p>
    <w:p w14:paraId="1DEC7960" w14:textId="77777777" w:rsidR="00296E35" w:rsidRPr="00407576" w:rsidRDefault="00296E35" w:rsidP="00296E35">
      <w:r w:rsidRPr="00407576">
        <w:t>When receiving the Unmap Group To Bearer message referring to the current communication over a MBMS subchannel, the MBMS interface in the MCData client:</w:t>
      </w:r>
    </w:p>
    <w:p w14:paraId="13F91159" w14:textId="77777777" w:rsidR="00296E35" w:rsidRPr="00407576" w:rsidRDefault="00296E35" w:rsidP="00296E35">
      <w:pPr>
        <w:pStyle w:val="B1"/>
      </w:pPr>
      <w:r w:rsidRPr="00407576">
        <w:t>1)</w:t>
      </w:r>
      <w:r w:rsidRPr="00407576">
        <w:tab/>
        <w:t>shall remove the association between the TMGI, the MBMS subchannel for media in the group session identified by the MCData Group ID field, if such an association exists; and</w:t>
      </w:r>
    </w:p>
    <w:p w14:paraId="551B4305" w14:textId="77777777" w:rsidR="00296E35" w:rsidRPr="00407576" w:rsidRDefault="00296E35" w:rsidP="00296E35">
      <w:pPr>
        <w:pStyle w:val="B1"/>
        <w:rPr>
          <w:lang w:val="en-US"/>
        </w:rPr>
      </w:pPr>
      <w:r w:rsidRPr="00407576">
        <w:rPr>
          <w:lang w:val="en-US"/>
        </w:rPr>
        <w:t>2)</w:t>
      </w:r>
      <w:r w:rsidRPr="00407576">
        <w:rPr>
          <w:lang w:val="en-US"/>
        </w:rPr>
        <w:tab/>
        <w:t>shall cease monitoring the associated MBMS bearer and subchannel for media and, if the SDS session is still ongoing, shall resume or continue SDS delivery via media plane over unicast.</w:t>
      </w:r>
    </w:p>
    <w:p w14:paraId="11E6FFCB" w14:textId="77777777" w:rsidR="00296E35" w:rsidRPr="00407576" w:rsidRDefault="00296E35" w:rsidP="00296E35">
      <w:r w:rsidRPr="00407576">
        <w:t>[TS 24.582 clause 6.5.2.3]</w:t>
      </w:r>
    </w:p>
    <w:p w14:paraId="65EFD494" w14:textId="77777777" w:rsidR="00296E35" w:rsidRPr="00407576" w:rsidRDefault="00296E35" w:rsidP="00296E35">
      <w:pPr>
        <w:rPr>
          <w:lang w:val="en-US"/>
        </w:rPr>
      </w:pPr>
      <w:r w:rsidRPr="00407576">
        <w:rPr>
          <w:lang w:val="en-US"/>
        </w:rPr>
        <w:t xml:space="preserve">The terminating MCData client: </w:t>
      </w:r>
    </w:p>
    <w:p w14:paraId="3CBB16B2" w14:textId="77777777" w:rsidR="00296E35" w:rsidRPr="00407576" w:rsidRDefault="00296E35" w:rsidP="00296E35">
      <w:pPr>
        <w:pStyle w:val="B1"/>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706277D6" w14:textId="77777777" w:rsidR="00296E35" w:rsidRPr="00407576" w:rsidRDefault="00296E35" w:rsidP="00296E35">
      <w:pPr>
        <w:pStyle w:val="B1"/>
        <w:rPr>
          <w:lang w:val="en-US"/>
        </w:rPr>
      </w:pPr>
      <w:r w:rsidRPr="00407576">
        <w:rPr>
          <w:lang w:val="en-US"/>
        </w:rPr>
        <w:t>2.</w:t>
      </w:r>
      <w:r w:rsidRPr="00407576">
        <w:rPr>
          <w:lang w:val="en-US"/>
        </w:rPr>
        <w:tab/>
        <w:t>For each received (S)RTP media packet, until a SIP BYE is received or until an implementation dependent timeout occurs:</w:t>
      </w:r>
    </w:p>
    <w:p w14:paraId="0C9C5065" w14:textId="77777777" w:rsidR="00296E35" w:rsidRPr="00407576" w:rsidRDefault="00296E35" w:rsidP="00296E35">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63C4EBB6" w14:textId="77777777" w:rsidR="00296E35" w:rsidRPr="00407576" w:rsidRDefault="00296E35" w:rsidP="00296E35">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149387BA" w14:textId="77777777" w:rsidR="00296E35" w:rsidRPr="00407576" w:rsidRDefault="00296E35" w:rsidP="00296E35">
      <w:pPr>
        <w:pStyle w:val="H6"/>
      </w:pPr>
      <w:r w:rsidRPr="00407576">
        <w:t>6.6.1.3</w:t>
      </w:r>
      <w:r w:rsidRPr="00407576">
        <w:tab/>
        <w:t>Test description</w:t>
      </w:r>
    </w:p>
    <w:p w14:paraId="7ACA9F8B" w14:textId="77777777" w:rsidR="00296E35" w:rsidRPr="00407576" w:rsidRDefault="00296E35" w:rsidP="00296E35">
      <w:pPr>
        <w:pStyle w:val="H6"/>
      </w:pPr>
      <w:r w:rsidRPr="00407576">
        <w:t>6.6.1.3.1</w:t>
      </w:r>
      <w:r w:rsidRPr="00407576">
        <w:tab/>
        <w:t>Pre-test conditions</w:t>
      </w:r>
    </w:p>
    <w:p w14:paraId="4A578172" w14:textId="77777777" w:rsidR="00296E35" w:rsidRPr="00407576" w:rsidRDefault="00296E35" w:rsidP="00296E35">
      <w:pPr>
        <w:pStyle w:val="H6"/>
      </w:pPr>
      <w:r w:rsidRPr="00407576">
        <w:t>Test configuration:</w:t>
      </w:r>
    </w:p>
    <w:p w14:paraId="1A0DC643" w14:textId="0B2965CD"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1D7BB5A2" w14:textId="77777777" w:rsidR="00296E35" w:rsidRPr="00407576" w:rsidRDefault="00296E35" w:rsidP="00296E35">
      <w:pPr>
        <w:pStyle w:val="H6"/>
      </w:pPr>
      <w:r w:rsidRPr="00407576">
        <w:t>Preamble:</w:t>
      </w:r>
    </w:p>
    <w:p w14:paraId="2DF3D1A8" w14:textId="1C09AF82"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DBEF0A5" w14:textId="77777777" w:rsidR="00296E35" w:rsidRPr="00407576" w:rsidRDefault="00296E35" w:rsidP="00296E35">
      <w:pPr>
        <w:pStyle w:val="B1"/>
      </w:pPr>
      <w:r w:rsidRPr="00407576">
        <w:t>-</w:t>
      </w:r>
      <w:r w:rsidRPr="00407576">
        <w:tab/>
        <w:t>UE States at the end of the preamble:</w:t>
      </w:r>
    </w:p>
    <w:p w14:paraId="2122E93F" w14:textId="77777777" w:rsidR="00296E35" w:rsidRPr="00407576" w:rsidRDefault="00296E35" w:rsidP="00296E35">
      <w:pPr>
        <w:pStyle w:val="B1"/>
        <w:ind w:left="852"/>
      </w:pPr>
      <w:r w:rsidRPr="00407576">
        <w:t>-</w:t>
      </w:r>
      <w:r w:rsidRPr="00407576">
        <w:tab/>
        <w:t>The UE is in RRC_IDLE state.</w:t>
      </w:r>
    </w:p>
    <w:p w14:paraId="535AE0BD" w14:textId="77777777" w:rsidR="00296E35" w:rsidRPr="00407576" w:rsidRDefault="00296E35" w:rsidP="00296E35">
      <w:pPr>
        <w:pStyle w:val="B1"/>
        <w:ind w:left="852"/>
      </w:pPr>
      <w:r w:rsidRPr="00407576">
        <w:t>-</w:t>
      </w:r>
      <w:r w:rsidRPr="00407576">
        <w:tab/>
        <w:t>The client is registered for MCData.</w:t>
      </w:r>
    </w:p>
    <w:p w14:paraId="606C9E1B" w14:textId="77777777" w:rsidR="00296E35" w:rsidRPr="00407576" w:rsidRDefault="00296E35" w:rsidP="00296E35">
      <w:pPr>
        <w:pStyle w:val="B1"/>
      </w:pPr>
      <w:r w:rsidRPr="00407576">
        <w:t>-</w:t>
      </w:r>
      <w:r w:rsidRPr="00407576">
        <w:tab/>
        <w:t>A pre-activated MBMS bearer exists</w:t>
      </w:r>
    </w:p>
    <w:p w14:paraId="41FA5DC8" w14:textId="77777777" w:rsidR="00296E35" w:rsidRPr="00407576" w:rsidRDefault="00296E35" w:rsidP="00296E35">
      <w:pPr>
        <w:pStyle w:val="H6"/>
      </w:pPr>
      <w:r w:rsidRPr="00407576">
        <w:t>6.6.1.3.2</w:t>
      </w:r>
      <w:r w:rsidRPr="00407576">
        <w:tab/>
        <w:t>Test procedure sequence</w:t>
      </w:r>
    </w:p>
    <w:p w14:paraId="3CEC91AE" w14:textId="77777777" w:rsidR="00296E35" w:rsidRPr="00407576" w:rsidRDefault="00296E35" w:rsidP="00296E35">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CE87D4E"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5A9D99C0"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6B2036E9"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DE7728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4321251E"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6999D0B4" w14:textId="77777777" w:rsidR="00296E35" w:rsidRPr="00407576" w:rsidRDefault="00296E35" w:rsidP="002E3FCC">
            <w:pPr>
              <w:pStyle w:val="TAH"/>
            </w:pPr>
            <w:r w:rsidRPr="00407576">
              <w:t>Verdict</w:t>
            </w:r>
          </w:p>
        </w:tc>
      </w:tr>
      <w:tr w:rsidR="00296E35" w:rsidRPr="00407576" w14:paraId="67B7E13F"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0E1BF31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6149F726"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9B4A50"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7ED346"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117C1A25"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103BEB4" w14:textId="77777777" w:rsidR="00296E35" w:rsidRPr="00407576" w:rsidRDefault="00296E35" w:rsidP="002E3FCC">
            <w:pPr>
              <w:pStyle w:val="TAH"/>
            </w:pPr>
          </w:p>
        </w:tc>
      </w:tr>
      <w:tr w:rsidR="00296E35" w:rsidRPr="00407576" w14:paraId="081B7B0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4491045" w14:textId="77777777" w:rsidR="00296E35" w:rsidRPr="00407576" w:rsidRDefault="00296E35" w:rsidP="002E3FCC">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5201ED80" w14:textId="7B6ADAAA" w:rsidR="00296E35" w:rsidRPr="00407576" w:rsidRDefault="00296E35" w:rsidP="002E3FCC">
            <w:pPr>
              <w:pStyle w:val="TAL"/>
            </w:pPr>
            <w:r w:rsidRPr="00407576">
              <w:t>The UE (MCData client) correctly perform procedure '</w:t>
            </w:r>
            <w:r w:rsidRPr="00407576">
              <w:rPr>
                <w:b/>
                <w:bCs/>
              </w:rPr>
              <w:t>CT MCData Call Establishment</w:t>
            </w:r>
            <w:r w:rsidRPr="00407576">
              <w:rPr>
                <w:bCs/>
              </w:rPr>
              <w:t xml:space="preserve">' as described in TS </w:t>
            </w:r>
            <w:r>
              <w:rPr>
                <w:bCs/>
              </w:rPr>
              <w:t>37.579</w:t>
            </w:r>
            <w:r w:rsidRPr="00407576">
              <w:rPr>
                <w:bCs/>
              </w:rPr>
              <w:t xml:space="preserve">-1 </w:t>
            </w:r>
            <w:r w:rsidRPr="00407576">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F011773"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ED69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EF5B9D"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E9A7F88" w14:textId="77777777" w:rsidR="00296E35" w:rsidRPr="00407576" w:rsidRDefault="00296E35" w:rsidP="002E3FCC">
            <w:pPr>
              <w:pStyle w:val="TAC"/>
            </w:pPr>
            <w:r w:rsidRPr="00407576">
              <w:rPr>
                <w:rFonts w:eastAsia="Calibri"/>
              </w:rPr>
              <w:t>-</w:t>
            </w:r>
          </w:p>
        </w:tc>
      </w:tr>
      <w:tr w:rsidR="00296E35" w:rsidRPr="00407576" w14:paraId="3F5C7C3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14B36F9" w14:textId="77777777" w:rsidR="00296E35" w:rsidRPr="00407576" w:rsidRDefault="00296E35" w:rsidP="002E3FCC">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D88C539" w14:textId="1F999B4A"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030295"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86F708"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BFACC6"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53EA9E" w14:textId="77777777" w:rsidR="00296E35" w:rsidRPr="00407576" w:rsidRDefault="00296E35" w:rsidP="002E3FCC">
            <w:pPr>
              <w:pStyle w:val="TAC"/>
              <w:rPr>
                <w:rFonts w:eastAsia="Calibri"/>
              </w:rPr>
            </w:pPr>
            <w:r w:rsidRPr="00407576">
              <w:rPr>
                <w:rFonts w:eastAsia="Calibri"/>
              </w:rPr>
              <w:t>-</w:t>
            </w:r>
          </w:p>
        </w:tc>
      </w:tr>
      <w:tr w:rsidR="00296E35" w:rsidRPr="00407576" w14:paraId="79B9B9C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A159155" w14:textId="77777777" w:rsidR="00296E35" w:rsidRPr="00407576" w:rsidRDefault="00296E35" w:rsidP="002E3FCC">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8755DCC" w14:textId="592334CE"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9C0E83"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5824C"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C454C3"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F46454" w14:textId="77777777" w:rsidR="00296E35" w:rsidRPr="00407576" w:rsidRDefault="00296E35" w:rsidP="002E3FCC">
            <w:pPr>
              <w:pStyle w:val="TAC"/>
              <w:rPr>
                <w:rFonts w:eastAsia="Calibri"/>
              </w:rPr>
            </w:pPr>
            <w:r w:rsidRPr="00407576">
              <w:rPr>
                <w:rFonts w:eastAsia="Calibri"/>
              </w:rPr>
              <w:t>-</w:t>
            </w:r>
          </w:p>
        </w:tc>
      </w:tr>
      <w:tr w:rsidR="00296E35" w:rsidRPr="00407576" w14:paraId="1219385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5195AF7" w14:textId="77777777" w:rsidR="00296E35" w:rsidRPr="00407576" w:rsidRDefault="00296E35" w:rsidP="002E3FCC">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8C394D1" w14:textId="77777777" w:rsidR="00296E35" w:rsidRPr="00407576" w:rsidRDefault="00296E35" w:rsidP="002E3FCC">
            <w:pPr>
              <w:pStyle w:val="TAL"/>
            </w:pPr>
            <w:r w:rsidRPr="00407576">
              <w:t>The UE (MCData client) provide the contents of the Payload IE to the user?</w:t>
            </w:r>
          </w:p>
          <w:p w14:paraId="2230DCA9"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E04DA"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D07A6"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FB26B9"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09629E" w14:textId="77777777" w:rsidR="00296E35" w:rsidRPr="00407576" w:rsidRDefault="00296E35" w:rsidP="002E3FCC">
            <w:pPr>
              <w:pStyle w:val="TAC"/>
              <w:rPr>
                <w:rFonts w:eastAsia="Calibri"/>
              </w:rPr>
            </w:pPr>
            <w:r w:rsidRPr="00407576">
              <w:rPr>
                <w:rFonts w:eastAsia="Calibri"/>
              </w:rPr>
              <w:t>-</w:t>
            </w:r>
          </w:p>
        </w:tc>
      </w:tr>
      <w:tr w:rsidR="00296E35" w:rsidRPr="00407576" w14:paraId="0351DA4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C924AFF" w14:textId="77777777" w:rsidR="00296E35" w:rsidRPr="00407576" w:rsidRDefault="00296E35" w:rsidP="002E3FCC">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541518" w14:textId="77777777" w:rsidR="00296E35" w:rsidRPr="00407576" w:rsidRDefault="00296E35" w:rsidP="002E3FCC">
            <w:pPr>
              <w:pStyle w:val="TAL"/>
            </w:pPr>
            <w:r w:rsidRPr="00407576">
              <w:t>The SS pre-activates an MBMS bearer and sends a SIP MESSAGE containing an MBMS bearer announcement message to announce the availability of an MBMS bearer.</w:t>
            </w:r>
          </w:p>
          <w:p w14:paraId="0BBA0852" w14:textId="77777777" w:rsidR="00296E35" w:rsidRPr="00407576" w:rsidRDefault="00296E35" w:rsidP="002E3FCC">
            <w:pPr>
              <w:pStyle w:val="TAL"/>
            </w:pPr>
          </w:p>
          <w:p w14:paraId="7ADDFA04" w14:textId="3F3AB52E"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CD6F8E"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3D570D"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0417DF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B8A4A50" w14:textId="77777777" w:rsidR="00296E35" w:rsidRPr="00407576" w:rsidRDefault="00296E35" w:rsidP="002E3FCC">
            <w:pPr>
              <w:pStyle w:val="TAC"/>
            </w:pPr>
            <w:r w:rsidRPr="00407576">
              <w:t>-</w:t>
            </w:r>
          </w:p>
        </w:tc>
      </w:tr>
      <w:tr w:rsidR="00296E35" w:rsidRPr="00407576" w14:paraId="4142A5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62E6E09" w14:textId="77777777" w:rsidR="00296E35" w:rsidRPr="00407576" w:rsidRDefault="00296E35" w:rsidP="002E3FCC">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E405697"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46D16C"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8DCEBBB"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E4C5A6C"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5B3E1" w14:textId="77777777" w:rsidR="00296E35" w:rsidRPr="00407576" w:rsidRDefault="00296E35" w:rsidP="002E3FCC">
            <w:pPr>
              <w:pStyle w:val="TAC"/>
            </w:pPr>
            <w:r w:rsidRPr="00407576">
              <w:t>P</w:t>
            </w:r>
          </w:p>
        </w:tc>
      </w:tr>
      <w:tr w:rsidR="00296E35" w:rsidRPr="00407576" w14:paraId="3B7246C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4E6C04A" w14:textId="77777777" w:rsidR="00296E35" w:rsidRPr="00407576" w:rsidRDefault="00296E35" w:rsidP="002E3FCC">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36BA782"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05EA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20D0294"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28AE47"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B28A58" w14:textId="77777777" w:rsidR="00296E35" w:rsidRPr="00407576" w:rsidRDefault="00296E35" w:rsidP="002E3FCC">
            <w:pPr>
              <w:pStyle w:val="TAC"/>
            </w:pPr>
            <w:r w:rsidRPr="00407576">
              <w:t>P</w:t>
            </w:r>
          </w:p>
        </w:tc>
      </w:tr>
      <w:tr w:rsidR="00296E35" w:rsidRPr="00407576" w14:paraId="0D7292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A124764" w14:textId="77777777" w:rsidR="00296E35" w:rsidRPr="00407576" w:rsidRDefault="00296E35" w:rsidP="002E3FCC">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A498DE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D6018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70588BC"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5B7554"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B0F9F8" w14:textId="77777777" w:rsidR="00296E35" w:rsidRPr="00407576" w:rsidRDefault="00296E35" w:rsidP="002E3FCC">
            <w:pPr>
              <w:pStyle w:val="TAC"/>
            </w:pPr>
            <w:r w:rsidRPr="00407576">
              <w:t>-</w:t>
            </w:r>
          </w:p>
        </w:tc>
      </w:tr>
      <w:tr w:rsidR="00296E35" w:rsidRPr="00407576" w14:paraId="7FF668C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F78CDBF" w14:textId="77777777" w:rsidR="00296E35" w:rsidRPr="00407576" w:rsidRDefault="00296E35" w:rsidP="002E3FCC">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87A11B2" w14:textId="68BF246F" w:rsidR="00296E35" w:rsidRPr="00407576" w:rsidRDefault="00296E35" w:rsidP="002E3FCC">
            <w:pPr>
              <w:pStyle w:val="TAL"/>
            </w:pPr>
            <w:r w:rsidRPr="00407576">
              <w:t>Check: Does 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5B680"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37285D"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B1445C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C60D3B" w14:textId="77777777" w:rsidR="00296E35" w:rsidRPr="00407576" w:rsidRDefault="00296E35" w:rsidP="002E3FCC">
            <w:pPr>
              <w:pStyle w:val="TAC"/>
            </w:pPr>
          </w:p>
        </w:tc>
      </w:tr>
      <w:tr w:rsidR="00296E35" w:rsidRPr="00407576" w14:paraId="5ECBEC6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B1E53B1" w14:textId="77777777" w:rsidR="00296E35" w:rsidRPr="00407576" w:rsidRDefault="00296E35" w:rsidP="002E3FCC">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57D662C" w14:textId="0FA42CBB" w:rsidR="00296E35" w:rsidRPr="00407576" w:rsidRDefault="00296E35" w:rsidP="002E3FCC">
            <w:pPr>
              <w:pStyle w:val="TAL"/>
            </w:pPr>
            <w:r w:rsidRPr="00407576">
              <w:t>Check: Does 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57AA6"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0FF3C40"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B7262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FD49A" w14:textId="77777777" w:rsidR="00296E35" w:rsidRPr="00407576" w:rsidRDefault="00296E35" w:rsidP="002E3FCC">
            <w:pPr>
              <w:pStyle w:val="TAC"/>
            </w:pPr>
          </w:p>
        </w:tc>
      </w:tr>
      <w:tr w:rsidR="00296E35" w:rsidRPr="00407576" w14:paraId="2C0FCA6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0388701" w14:textId="77777777" w:rsidR="00296E35" w:rsidRPr="00407576" w:rsidRDefault="00296E35" w:rsidP="002E3FCC">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3A00091" w14:textId="77777777" w:rsidR="00296E35" w:rsidRPr="00407576" w:rsidRDefault="00296E35" w:rsidP="002E3FCC">
            <w:pPr>
              <w:pStyle w:val="TAL"/>
            </w:pPr>
            <w:r w:rsidRPr="00407576">
              <w:t>Check: Does the UE (MCData client) provide the disposition notification to the user?</w:t>
            </w:r>
          </w:p>
          <w:p w14:paraId="4C426DED" w14:textId="77777777" w:rsidR="00296E35" w:rsidRPr="00407576" w:rsidRDefault="00296E35" w:rsidP="002E3FCC">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80003B"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89596D2"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7E9C1"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676F" w14:textId="77777777" w:rsidR="00296E35" w:rsidRPr="00407576" w:rsidRDefault="00296E35" w:rsidP="002E3FCC">
            <w:pPr>
              <w:pStyle w:val="TAC"/>
            </w:pPr>
          </w:p>
        </w:tc>
      </w:tr>
      <w:tr w:rsidR="00296E35" w:rsidRPr="00407576" w14:paraId="6E65E7D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4D43996" w14:textId="77777777" w:rsidR="00296E35" w:rsidRPr="00407576" w:rsidRDefault="00296E35" w:rsidP="002E3FCC">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CB238D7" w14:textId="77777777" w:rsidR="00296E35" w:rsidRPr="00407576" w:rsidRDefault="00296E35" w:rsidP="002E3FCC">
            <w:pPr>
              <w:pStyle w:val="TAL"/>
            </w:pPr>
            <w:r w:rsidRPr="00407576">
              <w:t>The SS decides that a MBMS subchannel shall be used for the conversation and sends a Map Group To Bearer message over the general purpose MBMS subchannel.</w:t>
            </w:r>
          </w:p>
          <w:p w14:paraId="2C3B41A2" w14:textId="77777777" w:rsidR="00296E35" w:rsidRPr="00407576" w:rsidRDefault="00296E35" w:rsidP="002E3FCC">
            <w:pPr>
              <w:pStyle w:val="TAL"/>
            </w:pPr>
          </w:p>
          <w:p w14:paraId="7851C029" w14:textId="5621DEE9"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45DCB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A30D050" w14:textId="77777777" w:rsidR="00296E35" w:rsidRPr="00407576" w:rsidRDefault="00296E35" w:rsidP="002E3FCC">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B46EB2"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E077024" w14:textId="77777777" w:rsidR="00296E35" w:rsidRPr="00407576" w:rsidRDefault="00296E35" w:rsidP="002E3FCC">
            <w:pPr>
              <w:pStyle w:val="TAC"/>
            </w:pPr>
            <w:r w:rsidRPr="00407576">
              <w:t>-</w:t>
            </w:r>
          </w:p>
        </w:tc>
      </w:tr>
      <w:tr w:rsidR="00296E35" w:rsidRPr="00407576" w14:paraId="65C5CCE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67D4B33" w14:textId="77777777" w:rsidR="00296E35" w:rsidRPr="00407576" w:rsidRDefault="00296E35" w:rsidP="002E3FCC">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BAC0AA" w14:textId="77777777" w:rsidR="00296E35" w:rsidRPr="00407576" w:rsidRDefault="00296E35" w:rsidP="002E3FCC">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7E0B21"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7DD4DE"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65C275B"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85EBEAC" w14:textId="77777777" w:rsidR="00296E35" w:rsidRPr="00407576" w:rsidRDefault="00296E35" w:rsidP="002E3FCC">
            <w:pPr>
              <w:pStyle w:val="TAC"/>
            </w:pPr>
            <w:r w:rsidRPr="00407576">
              <w:t>P</w:t>
            </w:r>
          </w:p>
        </w:tc>
      </w:tr>
      <w:tr w:rsidR="00296E35" w:rsidRPr="00407576" w14:paraId="29EE7DA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052ED5E" w14:textId="77777777" w:rsidR="00296E35" w:rsidRPr="00407576" w:rsidRDefault="00296E35" w:rsidP="002E3FCC">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869307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757F9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AC20A3"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6CFF2E"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866C1D" w14:textId="77777777" w:rsidR="00296E35" w:rsidRPr="00407576" w:rsidRDefault="00296E35" w:rsidP="002E3FCC">
            <w:pPr>
              <w:pStyle w:val="TAC"/>
            </w:pPr>
            <w:r w:rsidRPr="00407576">
              <w:t>-</w:t>
            </w:r>
          </w:p>
        </w:tc>
      </w:tr>
      <w:tr w:rsidR="00296E35" w:rsidRPr="00407576" w14:paraId="3A2167C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3D57903D" w14:textId="77777777" w:rsidR="00296E35" w:rsidRPr="00407576" w:rsidRDefault="00296E35" w:rsidP="002E3FCC">
            <w:pPr>
              <w:pStyle w:val="TAC"/>
            </w:pPr>
            <w:r w:rsidRPr="00407576">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34557D0" w14:textId="54C45797"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46B6BA"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DCFA8E"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4CC29"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99320A" w14:textId="77777777" w:rsidR="00296E35" w:rsidRPr="00407576" w:rsidRDefault="00296E35" w:rsidP="002E3FCC">
            <w:pPr>
              <w:pStyle w:val="TAC"/>
            </w:pPr>
            <w:r w:rsidRPr="00407576">
              <w:rPr>
                <w:rFonts w:eastAsia="Calibri"/>
              </w:rPr>
              <w:t>-</w:t>
            </w:r>
          </w:p>
        </w:tc>
      </w:tr>
      <w:tr w:rsidR="00296E35" w:rsidRPr="00407576" w14:paraId="0560D52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95FA7B" w14:textId="77777777" w:rsidR="00296E35" w:rsidRPr="00407576" w:rsidRDefault="00296E35" w:rsidP="002E3FCC">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AB71055" w14:textId="28840894"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FA69F0"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BF0CF5"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60D4B7"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CD55C8" w14:textId="77777777" w:rsidR="00296E35" w:rsidRPr="00407576" w:rsidRDefault="00296E35" w:rsidP="002E3FCC">
            <w:pPr>
              <w:pStyle w:val="TAC"/>
            </w:pPr>
            <w:r w:rsidRPr="00407576">
              <w:rPr>
                <w:rFonts w:eastAsia="Calibri"/>
              </w:rPr>
              <w:t>-</w:t>
            </w:r>
          </w:p>
        </w:tc>
      </w:tr>
      <w:tr w:rsidR="00296E35" w:rsidRPr="00407576" w14:paraId="7B31605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EDD86BD" w14:textId="77777777" w:rsidR="00296E35" w:rsidRPr="00407576" w:rsidRDefault="00296E35" w:rsidP="002E3FCC">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86F77F" w14:textId="77777777" w:rsidR="00296E35" w:rsidRPr="00407576" w:rsidRDefault="00296E35" w:rsidP="002E3FCC">
            <w:pPr>
              <w:pStyle w:val="TAL"/>
            </w:pPr>
            <w:r w:rsidRPr="00407576">
              <w:t>The UE (MCData client) provide the contents of the Payload IE to the user?</w:t>
            </w:r>
          </w:p>
          <w:p w14:paraId="2BD1A046"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E6ECE"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2ED92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146568"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831108" w14:textId="77777777" w:rsidR="00296E35" w:rsidRPr="00407576" w:rsidRDefault="00296E35" w:rsidP="002E3FCC">
            <w:pPr>
              <w:pStyle w:val="TAC"/>
            </w:pPr>
            <w:r w:rsidRPr="00407576">
              <w:rPr>
                <w:rFonts w:eastAsia="Calibri"/>
              </w:rPr>
              <w:t>-</w:t>
            </w:r>
          </w:p>
        </w:tc>
      </w:tr>
      <w:tr w:rsidR="00296E35" w:rsidRPr="00407576" w14:paraId="5B647DB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49839B" w14:textId="77777777" w:rsidR="00296E35" w:rsidRPr="00407576" w:rsidRDefault="00296E35" w:rsidP="002E3FCC">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F4AAC5A" w14:textId="77777777" w:rsidR="00296E35" w:rsidRPr="00407576" w:rsidRDefault="00296E35" w:rsidP="002E3FCC">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C2A06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9099F6"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56F469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F3C8A1" w14:textId="77777777" w:rsidR="00296E35" w:rsidRPr="00407576" w:rsidRDefault="00296E35" w:rsidP="002E3FCC">
            <w:pPr>
              <w:pStyle w:val="TAC"/>
            </w:pPr>
            <w:r w:rsidRPr="00407576">
              <w:t>-</w:t>
            </w:r>
          </w:p>
        </w:tc>
      </w:tr>
      <w:tr w:rsidR="00296E35" w:rsidRPr="00407576" w14:paraId="27A46B1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936A16E" w14:textId="77777777" w:rsidR="00296E35" w:rsidRPr="00407576" w:rsidRDefault="00296E35" w:rsidP="002E3FCC">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FDBC04A"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6CD417"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113DE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E80FF64" w14:textId="77777777" w:rsidR="00296E35" w:rsidRPr="00407576" w:rsidRDefault="00296E35" w:rsidP="002E3FCC">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5D280CF" w14:textId="77777777" w:rsidR="00296E35" w:rsidRPr="00407576" w:rsidRDefault="00296E35" w:rsidP="002E3FCC">
            <w:pPr>
              <w:pStyle w:val="TAC"/>
            </w:pPr>
            <w:r w:rsidRPr="00407576">
              <w:t>P</w:t>
            </w:r>
          </w:p>
        </w:tc>
      </w:tr>
      <w:tr w:rsidR="00296E35" w:rsidRPr="00407576" w14:paraId="228518E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9AD9F7B" w14:textId="77777777" w:rsidR="00296E35" w:rsidRPr="00407576" w:rsidRDefault="00296E35" w:rsidP="002E3FCC">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4CC261F" w14:textId="77777777" w:rsidR="00296E35" w:rsidRPr="00407576" w:rsidRDefault="00296E35" w:rsidP="002E3FCC">
            <w:pPr>
              <w:pStyle w:val="TAL"/>
            </w:pPr>
            <w:r w:rsidRPr="00407576">
              <w:t>The SS ends the conversation on the MBMS subchannel and sends an Unmap Group to Bearer message on the MBMS subchannel.</w:t>
            </w:r>
          </w:p>
          <w:p w14:paraId="66DF5770" w14:textId="77777777" w:rsidR="00296E35" w:rsidRPr="00407576" w:rsidRDefault="00296E35" w:rsidP="002E3FCC">
            <w:pPr>
              <w:pStyle w:val="TAL"/>
            </w:pPr>
          </w:p>
          <w:p w14:paraId="212A5E46" w14:textId="6632DBC3"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6F5D3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574917" w14:textId="77777777" w:rsidR="00296E35" w:rsidRPr="00407576" w:rsidRDefault="00296E35" w:rsidP="002E3FCC">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9BCFFF"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873EE8" w14:textId="77777777" w:rsidR="00296E35" w:rsidRPr="00407576" w:rsidRDefault="00296E35" w:rsidP="002E3FCC">
            <w:pPr>
              <w:pStyle w:val="TAC"/>
            </w:pPr>
            <w:r w:rsidRPr="00407576">
              <w:t>-</w:t>
            </w:r>
          </w:p>
        </w:tc>
      </w:tr>
      <w:tr w:rsidR="00296E35" w:rsidRPr="00407576" w14:paraId="505262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7185E55" w14:textId="77777777" w:rsidR="00296E35" w:rsidRPr="00407576" w:rsidRDefault="00296E35" w:rsidP="002E3FCC">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2CE7C09E" w14:textId="77777777" w:rsidR="00296E35" w:rsidRPr="00407576" w:rsidRDefault="00296E35" w:rsidP="002E3FCC">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1D529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113A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94BF5BE"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1F281C" w14:textId="77777777" w:rsidR="00296E35" w:rsidRPr="00407576" w:rsidRDefault="00296E35" w:rsidP="002E3FCC">
            <w:pPr>
              <w:pStyle w:val="TAC"/>
            </w:pPr>
            <w:r w:rsidRPr="00407576">
              <w:t>P</w:t>
            </w:r>
          </w:p>
        </w:tc>
      </w:tr>
      <w:tr w:rsidR="00296E35" w:rsidRPr="00407576" w14:paraId="1969C0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398FE40" w14:textId="77777777" w:rsidR="00296E35" w:rsidRPr="00407576" w:rsidRDefault="00296E35" w:rsidP="002E3FCC">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5E908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DA61A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E0433E"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B806EA0"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920C672" w14:textId="77777777" w:rsidR="00296E35" w:rsidRPr="00407576" w:rsidRDefault="00296E35" w:rsidP="002E3FCC">
            <w:pPr>
              <w:pStyle w:val="TAC"/>
            </w:pPr>
            <w:r w:rsidRPr="00407576">
              <w:t>-</w:t>
            </w:r>
          </w:p>
        </w:tc>
      </w:tr>
      <w:tr w:rsidR="00296E35" w:rsidRPr="00407576" w14:paraId="0F0AE78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90A09F3" w14:textId="77777777" w:rsidR="00296E35" w:rsidRPr="00407576" w:rsidRDefault="00296E35" w:rsidP="002E3FCC">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12C6BE5" w14:textId="77777777" w:rsidR="00296E35" w:rsidRPr="00407576" w:rsidRDefault="00296E35" w:rsidP="002E3FCC">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340803"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240A11"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A32A1B"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A9346AB" w14:textId="77777777" w:rsidR="00296E35" w:rsidRPr="00407576" w:rsidRDefault="00296E35" w:rsidP="002E3FCC">
            <w:pPr>
              <w:pStyle w:val="TAC"/>
            </w:pPr>
            <w:r w:rsidRPr="00407576">
              <w:t>-</w:t>
            </w:r>
          </w:p>
        </w:tc>
      </w:tr>
      <w:tr w:rsidR="00296E35" w:rsidRPr="00407576" w14:paraId="18A4B17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605AD1" w14:textId="77777777" w:rsidR="00296E35" w:rsidRPr="00407576" w:rsidRDefault="00296E35" w:rsidP="002E3FCC">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B88CFAD"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941230"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8A9C7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A18A0D"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539E221" w14:textId="77777777" w:rsidR="00296E35" w:rsidRPr="00407576" w:rsidRDefault="00296E35" w:rsidP="002E3FCC">
            <w:pPr>
              <w:pStyle w:val="TAC"/>
            </w:pPr>
            <w:r w:rsidRPr="00407576">
              <w:t>P</w:t>
            </w:r>
          </w:p>
        </w:tc>
      </w:tr>
      <w:tr w:rsidR="00296E35" w:rsidRPr="00407576" w14:paraId="2D83FF1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1388217" w14:textId="77777777" w:rsidR="00296E35" w:rsidRPr="00407576" w:rsidRDefault="00296E35" w:rsidP="002E3FCC">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FE362C0"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505B03"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2C0397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36946A0"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C7368A" w14:textId="77777777" w:rsidR="00296E35" w:rsidRPr="00407576" w:rsidRDefault="00296E35" w:rsidP="002E3FCC">
            <w:pPr>
              <w:pStyle w:val="TAC"/>
            </w:pPr>
            <w:r w:rsidRPr="00407576">
              <w:t>P</w:t>
            </w:r>
          </w:p>
        </w:tc>
      </w:tr>
      <w:tr w:rsidR="00296E35" w:rsidRPr="00407576" w14:paraId="78C90D0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BDF262F" w14:textId="77777777" w:rsidR="00296E35" w:rsidRPr="00407576" w:rsidRDefault="00296E35" w:rsidP="002E3FCC">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AC8BA1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97105F"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5BB91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D8AA7C"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B111115" w14:textId="77777777" w:rsidR="00296E35" w:rsidRPr="00407576" w:rsidRDefault="00296E35" w:rsidP="002E3FCC">
            <w:pPr>
              <w:pStyle w:val="TAC"/>
            </w:pPr>
            <w:r w:rsidRPr="00407576">
              <w:t>-</w:t>
            </w:r>
          </w:p>
        </w:tc>
      </w:tr>
      <w:tr w:rsidR="00296E35" w:rsidRPr="00407576" w14:paraId="626D866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405EF84" w14:textId="77777777" w:rsidR="00296E35" w:rsidRPr="00407576" w:rsidRDefault="00296E35" w:rsidP="002E3FCC">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2C28A13" w14:textId="6975C253" w:rsidR="00296E35" w:rsidRPr="00407576" w:rsidRDefault="00296E35" w:rsidP="002E3FCC">
            <w:pPr>
              <w:pStyle w:val="TAL"/>
            </w:pPr>
            <w:r w:rsidRPr="00407576">
              <w:t>Check: Does the UE (MCData client) correctly perform procedure '</w:t>
            </w:r>
            <w:r w:rsidRPr="00407576">
              <w:rPr>
                <w:b/>
                <w:bCs/>
              </w:rPr>
              <w:t>CT MCData call release</w:t>
            </w:r>
            <w:r w:rsidRPr="00407576">
              <w:t xml:space="preserve">' as described in TS </w:t>
            </w:r>
            <w:r>
              <w:t>37.579</w:t>
            </w:r>
            <w:r w:rsidRPr="00407576">
              <w:t>-1 [2] Table 5.3C.7.3-1?</w:t>
            </w:r>
          </w:p>
          <w:p w14:paraId="7C37BCB0" w14:textId="77777777" w:rsidR="00296E35" w:rsidRPr="00407576" w:rsidRDefault="00296E35" w:rsidP="002E3FCC">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9837"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F322C27"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D4BA86" w14:textId="77777777" w:rsidR="00296E35" w:rsidRPr="00407576" w:rsidRDefault="00296E35" w:rsidP="002E3FCC">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046A44" w14:textId="77777777" w:rsidR="00296E35" w:rsidRPr="00407576" w:rsidRDefault="00296E35" w:rsidP="002E3FCC">
            <w:pPr>
              <w:pStyle w:val="TAC"/>
            </w:pPr>
            <w:r w:rsidRPr="00407576">
              <w:t>P</w:t>
            </w:r>
          </w:p>
        </w:tc>
      </w:tr>
      <w:tr w:rsidR="00296E35" w:rsidRPr="00407576" w14:paraId="52A8A58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EC9E3C7" w14:textId="77777777" w:rsidR="00296E35" w:rsidRPr="00407576" w:rsidRDefault="00296E35" w:rsidP="002E3FCC">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2341246" w14:textId="345FC57A" w:rsidR="00296E35" w:rsidRPr="00407576" w:rsidRDefault="00296E35" w:rsidP="002E3FCC">
            <w:pPr>
              <w:pStyle w:val="TAL"/>
            </w:pPr>
            <w:r w:rsidRPr="00407576">
              <w:t xml:space="preserve">The procedure 'MCX communication release' as described in TS </w:t>
            </w:r>
            <w:r>
              <w:t>37.579</w:t>
            </w:r>
            <w:r w:rsidRPr="00407576">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ADDE1F"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2F2B2C"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97FDA5"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EA616E" w14:textId="77777777" w:rsidR="00296E35" w:rsidRPr="00407576" w:rsidRDefault="00296E35" w:rsidP="002E3FCC">
            <w:pPr>
              <w:pStyle w:val="TAC"/>
            </w:pPr>
            <w:r w:rsidRPr="00407576">
              <w:t>-</w:t>
            </w:r>
          </w:p>
        </w:tc>
      </w:tr>
      <w:tr w:rsidR="00296E35" w:rsidRPr="00407576" w14:paraId="67EBFE2F"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AE333E4"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94A715D" w14:textId="77777777" w:rsidR="00296E35" w:rsidRPr="00407576" w:rsidRDefault="00296E35" w:rsidP="002E3FCC">
            <w:pPr>
              <w:pStyle w:val="TAN"/>
            </w:pPr>
            <w:r w:rsidRPr="00407576">
              <w:t>NOTE 2: The procedure does not release the RRC connection.</w:t>
            </w:r>
          </w:p>
        </w:tc>
      </w:tr>
    </w:tbl>
    <w:p w14:paraId="63834583" w14:textId="77777777" w:rsidR="00296E35" w:rsidRPr="00407576" w:rsidRDefault="00296E35" w:rsidP="00296E35"/>
    <w:p w14:paraId="3E0E96C5" w14:textId="77777777" w:rsidR="00296E35" w:rsidRPr="00407576" w:rsidRDefault="00296E35" w:rsidP="00296E35">
      <w:pPr>
        <w:pStyle w:val="H6"/>
      </w:pPr>
      <w:r w:rsidRPr="00407576">
        <w:t>6.6.1.3.3</w:t>
      </w:r>
      <w:r w:rsidRPr="00407576">
        <w:tab/>
        <w:t>Specific message contents</w:t>
      </w:r>
    </w:p>
    <w:p w14:paraId="50BAD7C9" w14:textId="5EAA3043" w:rsidR="00296E35" w:rsidRPr="00407576" w:rsidRDefault="00296E35" w:rsidP="00296E35">
      <w:pPr>
        <w:pStyle w:val="TH"/>
      </w:pPr>
      <w:r w:rsidRPr="00407576">
        <w:t>Table 6.6.1.3.3-1: SIP INVITE from the SS (step 1, Table 6.6.1.3.2-1;</w:t>
      </w:r>
      <w:r w:rsidRPr="00407576">
        <w:br/>
        <w:t xml:space="preserve">step 2, TS </w:t>
      </w:r>
      <w:r>
        <w:t>37.579</w:t>
      </w:r>
      <w:r w:rsidRPr="00407576">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7F925B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F51A27" w14:textId="21DBF3EB"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5.5.2.5.2-1, condition MCDATA_SDS</w:t>
            </w:r>
          </w:p>
        </w:tc>
      </w:tr>
      <w:tr w:rsidR="00296E35" w:rsidRPr="00407576" w14:paraId="4C506F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294F6C"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D8CFE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ADB44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EADBD1"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FFC5B5" w14:textId="77777777" w:rsidR="00296E35" w:rsidRPr="00407576" w:rsidRDefault="00296E35" w:rsidP="002E3FCC">
            <w:pPr>
              <w:pStyle w:val="TAH"/>
              <w:rPr>
                <w:bCs/>
              </w:rPr>
            </w:pPr>
            <w:r w:rsidRPr="00407576">
              <w:rPr>
                <w:bCs/>
              </w:rPr>
              <w:t>Condition</w:t>
            </w:r>
          </w:p>
        </w:tc>
      </w:tr>
      <w:tr w:rsidR="00296E35" w:rsidRPr="00407576" w14:paraId="765FE0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548CE" w14:textId="77777777" w:rsidR="00296E35" w:rsidRPr="00407576" w:rsidRDefault="00296E35" w:rsidP="002E3FCC">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6D60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EDF0E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3EF13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B94A31" w14:textId="77777777" w:rsidR="00296E35" w:rsidRPr="00407576" w:rsidRDefault="00296E35" w:rsidP="002E3FCC">
            <w:pPr>
              <w:pStyle w:val="TAL"/>
            </w:pPr>
          </w:p>
        </w:tc>
      </w:tr>
      <w:tr w:rsidR="00296E35" w:rsidRPr="00407576" w14:paraId="4A1649E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5E473"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89F335"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C441384" w14:textId="77777777" w:rsidR="00296E35" w:rsidRPr="00407576" w:rsidRDefault="00296E35" w:rsidP="002E3FCC">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6AAD91E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C455A4" w14:textId="77777777" w:rsidR="00296E35" w:rsidRPr="00407576" w:rsidRDefault="00296E35" w:rsidP="002E3FCC">
            <w:pPr>
              <w:pStyle w:val="TAL"/>
            </w:pPr>
          </w:p>
        </w:tc>
      </w:tr>
      <w:tr w:rsidR="00296E35" w:rsidRPr="00407576" w14:paraId="3071976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1EB84D" w14:textId="77777777" w:rsidR="00296E35" w:rsidRPr="00407576" w:rsidRDefault="00296E35" w:rsidP="002E3FCC">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4C72" w14:textId="77777777" w:rsidR="00296E35" w:rsidRPr="00407576" w:rsidRDefault="00296E35" w:rsidP="002E3FCC">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162E8F8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44E6E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5B73AD" w14:textId="77777777" w:rsidR="00296E35" w:rsidRPr="00407576" w:rsidRDefault="00296E35" w:rsidP="002E3FCC">
            <w:pPr>
              <w:pStyle w:val="TAL"/>
            </w:pPr>
          </w:p>
        </w:tc>
      </w:tr>
      <w:tr w:rsidR="00296E35" w:rsidRPr="00407576" w14:paraId="070272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CB19CD"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A981D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3E73A66" w14:textId="77777777" w:rsidR="00296E35" w:rsidRPr="00407576" w:rsidRDefault="00296E35" w:rsidP="002E3FCC">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8B829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75AC7" w14:textId="77777777" w:rsidR="00296E35" w:rsidRPr="00407576" w:rsidRDefault="00296E35" w:rsidP="002E3FCC">
            <w:pPr>
              <w:pStyle w:val="TAL"/>
            </w:pPr>
          </w:p>
        </w:tc>
      </w:tr>
      <w:tr w:rsidR="00296E35" w:rsidRPr="00407576" w14:paraId="0D401A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ECDA" w14:textId="77777777" w:rsidR="00296E35" w:rsidRPr="00407576" w:rsidRDefault="00296E35" w:rsidP="002E3FCC">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5E11D5" w14:textId="77777777" w:rsidR="00296E35" w:rsidRPr="00407576" w:rsidRDefault="00296E35" w:rsidP="002E3FCC">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01DED9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47AA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71290A" w14:textId="77777777" w:rsidR="00296E35" w:rsidRPr="00407576" w:rsidRDefault="00296E35" w:rsidP="002E3FCC">
            <w:pPr>
              <w:pStyle w:val="TAL"/>
            </w:pPr>
          </w:p>
        </w:tc>
      </w:tr>
    </w:tbl>
    <w:p w14:paraId="6F489793" w14:textId="77777777" w:rsidR="00296E35" w:rsidRPr="00407576" w:rsidRDefault="00296E35" w:rsidP="00296E35"/>
    <w:p w14:paraId="4EEBCD40" w14:textId="77777777" w:rsidR="00296E35" w:rsidRPr="00407576" w:rsidRDefault="00296E35" w:rsidP="00296E35">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9CC4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72DEAFD" w14:textId="60F67AA3" w:rsidR="00296E35" w:rsidRPr="00407576" w:rsidRDefault="00296E35" w:rsidP="002E3FCC">
            <w:pPr>
              <w:pStyle w:val="TAL"/>
            </w:pPr>
            <w:r w:rsidRPr="00407576">
              <w:t xml:space="preserve">Derivation Path: TS </w:t>
            </w:r>
            <w:r>
              <w:t>37.579</w:t>
            </w:r>
            <w:r w:rsidRPr="00407576">
              <w:t>-1 [2], Table 5.5.3.1.2-3, condition MCDATA_SDS, SDP_OFFER, SDS_SESSION</w:t>
            </w:r>
          </w:p>
        </w:tc>
      </w:tr>
    </w:tbl>
    <w:p w14:paraId="642A4A9E" w14:textId="77777777" w:rsidR="00296E35" w:rsidRPr="00407576" w:rsidRDefault="00296E35" w:rsidP="00296E35"/>
    <w:p w14:paraId="457D887C" w14:textId="77777777" w:rsidR="00296E35" w:rsidRPr="00407576" w:rsidRDefault="00296E35" w:rsidP="00296E35">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233B32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E9C4E6" w14:textId="1FFABCEA"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 condition MCD_grp</w:t>
            </w:r>
          </w:p>
        </w:tc>
      </w:tr>
      <w:tr w:rsidR="00296E35" w:rsidRPr="00407576" w14:paraId="2C09434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46D967F"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3551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B54FE3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AA8005"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FDFE14" w14:textId="77777777" w:rsidR="00296E35" w:rsidRPr="00407576" w:rsidRDefault="00296E35" w:rsidP="002E3FCC">
            <w:pPr>
              <w:pStyle w:val="TAH"/>
              <w:rPr>
                <w:bCs/>
              </w:rPr>
            </w:pPr>
            <w:r w:rsidRPr="00407576">
              <w:rPr>
                <w:bCs/>
              </w:rPr>
              <w:t>Condition</w:t>
            </w:r>
          </w:p>
        </w:tc>
      </w:tr>
      <w:tr w:rsidR="00296E35" w:rsidRPr="00407576" w14:paraId="4CD61C9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7822A"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6FF9710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F7114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F48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C13333" w14:textId="77777777" w:rsidR="00296E35" w:rsidRPr="00407576" w:rsidRDefault="00296E35" w:rsidP="002E3FCC">
            <w:pPr>
              <w:pStyle w:val="TAL"/>
            </w:pPr>
          </w:p>
        </w:tc>
      </w:tr>
      <w:tr w:rsidR="00296E35" w:rsidRPr="00407576" w14:paraId="4E0C9E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13D0BB"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C3B63C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6FE5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BC4ED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28FA06" w14:textId="77777777" w:rsidR="00296E35" w:rsidRPr="00407576" w:rsidRDefault="00296E35" w:rsidP="002E3FCC">
            <w:pPr>
              <w:pStyle w:val="TAL"/>
            </w:pPr>
          </w:p>
        </w:tc>
      </w:tr>
      <w:tr w:rsidR="00296E35" w:rsidRPr="00407576" w14:paraId="3395741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220647" w14:textId="77777777" w:rsidR="00296E35" w:rsidRPr="00407576" w:rsidRDefault="00296E35" w:rsidP="002E3FCC">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557B9DF" w14:textId="77777777" w:rsidR="00296E35" w:rsidRPr="00407576" w:rsidRDefault="00296E35" w:rsidP="002E3FCC">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61825EF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8180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23AC4A" w14:textId="77777777" w:rsidR="00296E35" w:rsidRPr="00407576" w:rsidRDefault="00296E35" w:rsidP="002E3FCC">
            <w:pPr>
              <w:pStyle w:val="TAL"/>
            </w:pPr>
          </w:p>
        </w:tc>
      </w:tr>
    </w:tbl>
    <w:p w14:paraId="07927A35" w14:textId="77777777" w:rsidR="00296E35" w:rsidRPr="00407576" w:rsidRDefault="00296E35" w:rsidP="00296E35"/>
    <w:p w14:paraId="1967086A" w14:textId="12D30D56" w:rsidR="00296E35" w:rsidRPr="00407576" w:rsidRDefault="00296E35" w:rsidP="00296E35">
      <w:pPr>
        <w:pStyle w:val="TH"/>
      </w:pPr>
      <w:r w:rsidRPr="00407576">
        <w:t>Table 6.6.1.3.3-4: SIP 200 (OK) from the UE (step 1, Table 6.6.1.3.2-1;</w:t>
      </w:r>
      <w:r w:rsidRPr="00407576">
        <w:br/>
        <w:t xml:space="preserve">step 4, TS </w:t>
      </w:r>
      <w:r>
        <w:t>37.579</w:t>
      </w:r>
      <w:r w:rsidRPr="00407576">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142F2E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BA9716" w14:textId="0E926EA7"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5.5.2.17.1.1-1, condition INVITE-RSP, MCDATA_SDS</w:t>
            </w:r>
          </w:p>
        </w:tc>
      </w:tr>
      <w:tr w:rsidR="00296E35" w:rsidRPr="00407576" w14:paraId="2CF2A0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6D151A"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CF8573"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3F62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A414D4"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BFF3A4" w14:textId="77777777" w:rsidR="00296E35" w:rsidRPr="00407576" w:rsidRDefault="00296E35" w:rsidP="002E3FCC">
            <w:pPr>
              <w:pStyle w:val="TAH"/>
              <w:rPr>
                <w:bCs/>
              </w:rPr>
            </w:pPr>
            <w:r w:rsidRPr="00407576">
              <w:rPr>
                <w:bCs/>
              </w:rPr>
              <w:t>Condition</w:t>
            </w:r>
          </w:p>
        </w:tc>
      </w:tr>
      <w:tr w:rsidR="00296E35" w:rsidRPr="00407576" w14:paraId="6B47BD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DE133" w14:textId="77777777" w:rsidR="00296E35" w:rsidRPr="00407576" w:rsidRDefault="00296E35" w:rsidP="002E3FCC">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0B55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B6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92100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DEF08" w14:textId="77777777" w:rsidR="00296E35" w:rsidRPr="00407576" w:rsidRDefault="00296E35" w:rsidP="002E3FCC">
            <w:pPr>
              <w:pStyle w:val="TAL"/>
            </w:pPr>
          </w:p>
        </w:tc>
      </w:tr>
      <w:tr w:rsidR="00296E35" w:rsidRPr="00407576" w14:paraId="4C73E2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3DCF29" w14:textId="77777777" w:rsidR="00296E35" w:rsidRPr="00407576" w:rsidRDefault="00296E35" w:rsidP="002E3FCC">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04134E1" w14:textId="77777777" w:rsidR="00296E35" w:rsidRPr="00407576" w:rsidRDefault="00296E35" w:rsidP="002E3FCC">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1096858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8DC4E3"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C73CCA" w14:textId="77777777" w:rsidR="00296E35" w:rsidRPr="00407576" w:rsidRDefault="00296E35" w:rsidP="002E3FCC">
            <w:pPr>
              <w:pStyle w:val="TAL"/>
            </w:pPr>
          </w:p>
        </w:tc>
      </w:tr>
      <w:tr w:rsidR="00296E35" w:rsidRPr="00407576" w14:paraId="19CF1F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4D1C9DE" w14:textId="77777777" w:rsidR="00296E35" w:rsidRPr="00407576" w:rsidRDefault="00296E35" w:rsidP="002E3FCC">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39FDDF"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D450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D0DE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B4F53" w14:textId="77777777" w:rsidR="00296E35" w:rsidRPr="00407576" w:rsidRDefault="00296E35" w:rsidP="002E3FCC">
            <w:pPr>
              <w:pStyle w:val="TAL"/>
            </w:pPr>
          </w:p>
        </w:tc>
      </w:tr>
      <w:tr w:rsidR="00296E35" w:rsidRPr="00407576" w14:paraId="758F2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3D2BC" w14:textId="77777777" w:rsidR="00296E35" w:rsidRPr="00407576" w:rsidRDefault="00296E35" w:rsidP="002E3FCC">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E851DC" w14:textId="77777777" w:rsidR="00296E35" w:rsidRPr="00407576" w:rsidRDefault="00296E35" w:rsidP="002E3FCC">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40993D6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D5D2D7"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0658F3" w14:textId="77777777" w:rsidR="00296E35" w:rsidRPr="00407576" w:rsidRDefault="00296E35" w:rsidP="002E3FCC">
            <w:pPr>
              <w:pStyle w:val="TAL"/>
            </w:pPr>
          </w:p>
        </w:tc>
      </w:tr>
    </w:tbl>
    <w:p w14:paraId="1041DC42" w14:textId="77777777" w:rsidR="00296E35" w:rsidRPr="00407576" w:rsidRDefault="00296E35" w:rsidP="00296E35"/>
    <w:p w14:paraId="49AB8F4A" w14:textId="77777777" w:rsidR="00296E35" w:rsidRPr="00407576" w:rsidRDefault="00296E35" w:rsidP="00296E35">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48CC1A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A4F661" w14:textId="2FD08A45"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5.5.3.1.1-3, condition MCDATA_SDS, SDP_ANSWER, SDS_SESSION</w:t>
            </w:r>
          </w:p>
        </w:tc>
      </w:tr>
    </w:tbl>
    <w:p w14:paraId="16EEECE8" w14:textId="77777777" w:rsidR="00296E35" w:rsidRPr="00407576" w:rsidRDefault="00296E35" w:rsidP="00296E35"/>
    <w:p w14:paraId="670338B3" w14:textId="583278C8" w:rsidR="00296E35" w:rsidRPr="00407576" w:rsidRDefault="00296E35" w:rsidP="00296E35">
      <w:pPr>
        <w:pStyle w:val="TH"/>
      </w:pPr>
      <w:r w:rsidRPr="00407576">
        <w:t>Table 6.6.1.3.3-6: MSRP SEND from the SS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A73B6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A3229E" w14:textId="629EB2F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5.5.12.1.2-1</w:t>
            </w:r>
          </w:p>
        </w:tc>
      </w:tr>
      <w:tr w:rsidR="00296E35" w:rsidRPr="00407576" w14:paraId="2BD898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3F7BC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C2FE6"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4663CC"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6F49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5FA20C" w14:textId="77777777" w:rsidR="00296E35" w:rsidRPr="00407576" w:rsidRDefault="00296E35" w:rsidP="002E3FCC">
            <w:pPr>
              <w:pStyle w:val="TAH"/>
              <w:rPr>
                <w:bCs/>
              </w:rPr>
            </w:pPr>
            <w:r w:rsidRPr="00407576">
              <w:rPr>
                <w:bCs/>
              </w:rPr>
              <w:t>Condition</w:t>
            </w:r>
          </w:p>
        </w:tc>
      </w:tr>
      <w:tr w:rsidR="00296E35" w:rsidRPr="00407576" w14:paraId="46CCF1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4D0D26"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9FE45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AA9EF7"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A154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420BD5" w14:textId="77777777" w:rsidR="00296E35" w:rsidRPr="00407576" w:rsidRDefault="00296E35" w:rsidP="002E3FCC">
            <w:pPr>
              <w:pStyle w:val="TAL"/>
            </w:pPr>
          </w:p>
        </w:tc>
      </w:tr>
      <w:tr w:rsidR="00296E35" w:rsidRPr="00407576" w14:paraId="6855386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4FFC4B"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A8E8D21"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9C91A8E"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0CA542"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CAF7D" w14:textId="77777777" w:rsidR="00296E35" w:rsidRPr="00407576" w:rsidRDefault="00296E35" w:rsidP="002E3FCC">
            <w:pPr>
              <w:pStyle w:val="TAL"/>
            </w:pPr>
          </w:p>
        </w:tc>
      </w:tr>
      <w:tr w:rsidR="00296E35" w:rsidRPr="00407576" w14:paraId="4F9A17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62D4FD"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291BF81" w14:textId="77777777" w:rsidR="00296E35" w:rsidRPr="00407576" w:rsidRDefault="00296E35" w:rsidP="002E3FCC">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C6CB0A5"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C1A2A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89AC0C" w14:textId="77777777" w:rsidR="00296E35" w:rsidRPr="00407576" w:rsidRDefault="00296E35" w:rsidP="002E3FCC">
            <w:pPr>
              <w:pStyle w:val="TAL"/>
            </w:pPr>
          </w:p>
        </w:tc>
      </w:tr>
    </w:tbl>
    <w:p w14:paraId="6592220B" w14:textId="77777777" w:rsidR="00296E35" w:rsidRPr="00407576" w:rsidRDefault="00296E35" w:rsidP="00296E35"/>
    <w:p w14:paraId="3230F902" w14:textId="26D28828" w:rsidR="00296E35" w:rsidRPr="00407576" w:rsidRDefault="00296E35" w:rsidP="00296E35">
      <w:pPr>
        <w:pStyle w:val="TH"/>
      </w:pPr>
      <w:r w:rsidRPr="00407576">
        <w:t>Table 6.6.1.3.3-7: MIME Message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618A66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CD829E"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72EBBF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B50121"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F939E9"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2F813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7C6E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A415F9" w14:textId="77777777" w:rsidR="00296E35" w:rsidRPr="00407576" w:rsidRDefault="00296E35" w:rsidP="002E3FCC">
            <w:pPr>
              <w:pStyle w:val="TAH"/>
              <w:rPr>
                <w:bCs/>
              </w:rPr>
            </w:pPr>
            <w:r w:rsidRPr="00407576">
              <w:rPr>
                <w:bCs/>
              </w:rPr>
              <w:t>Condition</w:t>
            </w:r>
          </w:p>
        </w:tc>
      </w:tr>
      <w:tr w:rsidR="00296E35" w:rsidRPr="00407576" w14:paraId="21761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2E07F0"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5F36850"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F5B501"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2DCF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7BE110" w14:textId="77777777" w:rsidR="00296E35" w:rsidRPr="00407576" w:rsidRDefault="00296E35" w:rsidP="002E3FCC">
            <w:pPr>
              <w:pStyle w:val="TAL"/>
            </w:pPr>
          </w:p>
        </w:tc>
      </w:tr>
      <w:tr w:rsidR="00296E35" w:rsidRPr="00407576" w14:paraId="5CACCD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B71FA"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9E0683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0B3BD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32E3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11245C" w14:textId="77777777" w:rsidR="00296E35" w:rsidRPr="00407576" w:rsidRDefault="00296E35" w:rsidP="002E3FCC">
            <w:pPr>
              <w:pStyle w:val="TAL"/>
            </w:pPr>
          </w:p>
        </w:tc>
      </w:tr>
      <w:tr w:rsidR="00296E35" w:rsidRPr="00407576" w14:paraId="35F44E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57F08C"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4B40AC6"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A0DEE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8E58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B8B85" w14:textId="77777777" w:rsidR="00296E35" w:rsidRPr="00407576" w:rsidRDefault="00296E35" w:rsidP="002E3FCC">
            <w:pPr>
              <w:pStyle w:val="TAL"/>
            </w:pPr>
          </w:p>
        </w:tc>
      </w:tr>
      <w:tr w:rsidR="00296E35" w:rsidRPr="00407576" w14:paraId="4655550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7CEE23"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C8BA3C" w14:textId="77777777" w:rsidR="00296E35" w:rsidRPr="00407576" w:rsidRDefault="00296E35" w:rsidP="002E3FCC">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0E9D84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DE36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DB4E3E" w14:textId="77777777" w:rsidR="00296E35" w:rsidRPr="00407576" w:rsidRDefault="00296E35" w:rsidP="002E3FCC">
            <w:pPr>
              <w:pStyle w:val="TAL"/>
            </w:pPr>
          </w:p>
        </w:tc>
      </w:tr>
      <w:tr w:rsidR="00296E35" w:rsidRPr="00407576" w14:paraId="3D8ABE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AC93DC"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B14B5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A44270"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D95A9D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A261B2" w14:textId="77777777" w:rsidR="00296E35" w:rsidRPr="00407576" w:rsidRDefault="00296E35" w:rsidP="002E3FCC">
            <w:pPr>
              <w:pStyle w:val="TAL"/>
            </w:pPr>
          </w:p>
        </w:tc>
      </w:tr>
      <w:tr w:rsidR="00296E35" w:rsidRPr="00407576" w14:paraId="19BAE55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B78655"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A9299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AD875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D9CEC"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E9E9CB" w14:textId="77777777" w:rsidR="00296E35" w:rsidRPr="00407576" w:rsidRDefault="00296E35" w:rsidP="002E3FCC">
            <w:pPr>
              <w:pStyle w:val="TAL"/>
            </w:pPr>
          </w:p>
        </w:tc>
      </w:tr>
      <w:tr w:rsidR="00296E35" w:rsidRPr="00407576" w14:paraId="4DEF46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FD1738"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70864D"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DD1256"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5495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AAFE6C" w14:textId="77777777" w:rsidR="00296E35" w:rsidRPr="00407576" w:rsidRDefault="00296E35" w:rsidP="002E3FCC">
            <w:pPr>
              <w:pStyle w:val="TAL"/>
            </w:pPr>
          </w:p>
        </w:tc>
      </w:tr>
      <w:tr w:rsidR="00296E35" w:rsidRPr="00407576" w14:paraId="42E26E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606D17"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4606E9" w14:textId="77777777" w:rsidR="00296E35" w:rsidRPr="00407576" w:rsidRDefault="00296E35" w:rsidP="002E3FCC">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68406B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26DCE"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3B2AB6" w14:textId="77777777" w:rsidR="00296E35" w:rsidRPr="00407576" w:rsidRDefault="00296E35" w:rsidP="002E3FCC">
            <w:pPr>
              <w:pStyle w:val="TAL"/>
            </w:pPr>
          </w:p>
        </w:tc>
      </w:tr>
    </w:tbl>
    <w:p w14:paraId="03C04F91" w14:textId="77777777" w:rsidR="00296E35" w:rsidRPr="00407576" w:rsidRDefault="00296E35" w:rsidP="00296E35"/>
    <w:p w14:paraId="03B9128B" w14:textId="77777777" w:rsidR="00296E35" w:rsidRPr="00407576" w:rsidRDefault="00296E35" w:rsidP="00296E35">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6F1FB6D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09200E" w14:textId="1C9067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5.5.3.8.2-1, condition DELIVERED</w:t>
            </w:r>
          </w:p>
        </w:tc>
      </w:tr>
    </w:tbl>
    <w:p w14:paraId="2EB541F9" w14:textId="77777777" w:rsidR="00296E35" w:rsidRPr="00407576" w:rsidRDefault="00296E35" w:rsidP="00296E35"/>
    <w:p w14:paraId="7AB0C366" w14:textId="77777777" w:rsidR="00296E35" w:rsidRPr="00407576" w:rsidRDefault="00296E35" w:rsidP="00296E35">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752AA161"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6A450701" w14:textId="4E454E4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5.5.3.9.1-2</w:t>
            </w:r>
          </w:p>
        </w:tc>
      </w:tr>
    </w:tbl>
    <w:p w14:paraId="7F7DF547" w14:textId="77777777" w:rsidR="00296E35" w:rsidRPr="00407576" w:rsidRDefault="00296E35" w:rsidP="00296E35"/>
    <w:p w14:paraId="1E37AC7E" w14:textId="2F418311" w:rsidR="00296E35" w:rsidRPr="00407576" w:rsidRDefault="00296E35" w:rsidP="00296E35">
      <w:pPr>
        <w:pStyle w:val="TH"/>
      </w:pPr>
      <w:r w:rsidRPr="00407576">
        <w:t>Table 6.6.1.3.3-10: MSRP SEND from the UE (steps 3, 16,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4D1A990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8E10F73" w14:textId="6A8C3B2E"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5.5.12.1.1-1</w:t>
            </w:r>
          </w:p>
        </w:tc>
      </w:tr>
      <w:tr w:rsidR="00296E35" w:rsidRPr="00407576" w14:paraId="6F412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6D6AC0"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50CFC"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EFF317"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4DA78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1FB3CA" w14:textId="77777777" w:rsidR="00296E35" w:rsidRPr="00407576" w:rsidRDefault="00296E35" w:rsidP="002E3FCC">
            <w:pPr>
              <w:pStyle w:val="TAH"/>
              <w:rPr>
                <w:bCs/>
              </w:rPr>
            </w:pPr>
            <w:r w:rsidRPr="00407576">
              <w:rPr>
                <w:bCs/>
              </w:rPr>
              <w:t>Condition</w:t>
            </w:r>
          </w:p>
        </w:tc>
      </w:tr>
      <w:tr w:rsidR="00296E35" w:rsidRPr="00407576" w14:paraId="7C60A17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F1287"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66959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85A5C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6DB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9E0CDF" w14:textId="77777777" w:rsidR="00296E35" w:rsidRPr="00407576" w:rsidRDefault="00296E35" w:rsidP="002E3FCC">
            <w:pPr>
              <w:pStyle w:val="TAL"/>
            </w:pPr>
          </w:p>
        </w:tc>
      </w:tr>
      <w:tr w:rsidR="00296E35" w:rsidRPr="00407576" w14:paraId="031D8D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1E9BD6"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B4D1951"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27D0F13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C2E569"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AE7B" w14:textId="77777777" w:rsidR="00296E35" w:rsidRPr="00407576" w:rsidRDefault="00296E35" w:rsidP="002E3FCC">
            <w:pPr>
              <w:pStyle w:val="TAL"/>
            </w:pPr>
          </w:p>
        </w:tc>
      </w:tr>
      <w:tr w:rsidR="00296E35" w:rsidRPr="00407576" w14:paraId="593FEA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CA9290"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9656C17" w14:textId="77777777" w:rsidR="00296E35" w:rsidRPr="00407576" w:rsidRDefault="00296E35" w:rsidP="002E3FCC">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02F08D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78E6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827" w14:textId="77777777" w:rsidR="00296E35" w:rsidRPr="00407576" w:rsidRDefault="00296E35" w:rsidP="002E3FCC">
            <w:pPr>
              <w:pStyle w:val="TAL"/>
            </w:pPr>
          </w:p>
        </w:tc>
      </w:tr>
    </w:tbl>
    <w:p w14:paraId="040F7FC1" w14:textId="77777777" w:rsidR="00296E35" w:rsidRPr="00407576" w:rsidRDefault="00296E35" w:rsidP="00296E35"/>
    <w:p w14:paraId="61A4D3E5" w14:textId="77777777" w:rsidR="00296E35" w:rsidRPr="00407576" w:rsidRDefault="00296E35" w:rsidP="00296E35">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0D5D2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B61EEA8" w14:textId="16A3AF7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5.5.3.8.3-1, condition DELIVERED</w:t>
            </w:r>
          </w:p>
        </w:tc>
      </w:tr>
    </w:tbl>
    <w:p w14:paraId="66BC5F63" w14:textId="77777777" w:rsidR="00296E35" w:rsidRPr="00407576" w:rsidRDefault="00296E35" w:rsidP="00296E35"/>
    <w:p w14:paraId="63A44336" w14:textId="77777777" w:rsidR="00296E35" w:rsidRPr="00407576" w:rsidRDefault="00296E35" w:rsidP="00296E35">
      <w:pPr>
        <w:pStyle w:val="TH"/>
      </w:pPr>
      <w:r w:rsidRPr="00407576">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0F311CA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B35E30" w14:textId="127333F7"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16431D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25C607"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2AE8B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2D8239"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7E9C03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D7ED877" w14:textId="77777777" w:rsidR="00296E35" w:rsidRPr="00407576" w:rsidRDefault="00296E35" w:rsidP="002E3FCC">
            <w:pPr>
              <w:pStyle w:val="TAH"/>
            </w:pPr>
            <w:r w:rsidRPr="00407576">
              <w:t>Condition</w:t>
            </w:r>
          </w:p>
        </w:tc>
      </w:tr>
      <w:tr w:rsidR="00296E35" w:rsidRPr="00407576" w14:paraId="7358A5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D75F61"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0C72CF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95E59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96494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85AD5E" w14:textId="77777777" w:rsidR="00296E35" w:rsidRPr="00407576" w:rsidRDefault="00296E35" w:rsidP="002E3FCC">
            <w:pPr>
              <w:pStyle w:val="TAL"/>
            </w:pPr>
          </w:p>
        </w:tc>
      </w:tr>
      <w:tr w:rsidR="00296E35" w:rsidRPr="00407576" w14:paraId="0A3D5B5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D9807F"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5235217"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671120E8"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7285B7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4ACA3E" w14:textId="77777777" w:rsidR="00296E35" w:rsidRPr="00407576" w:rsidRDefault="00296E35" w:rsidP="002E3FCC">
            <w:pPr>
              <w:pStyle w:val="TAL"/>
            </w:pPr>
          </w:p>
        </w:tc>
      </w:tr>
      <w:tr w:rsidR="00296E35" w:rsidRPr="00407576" w14:paraId="42350C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679B1"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AD75EA6"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356CB76"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3C860C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936B119" w14:textId="77777777" w:rsidR="00296E35" w:rsidRPr="00407576" w:rsidRDefault="00296E35" w:rsidP="002E3FCC">
            <w:pPr>
              <w:pStyle w:val="TAL"/>
            </w:pPr>
          </w:p>
        </w:tc>
      </w:tr>
      <w:tr w:rsidR="00296E35" w:rsidRPr="00407576" w14:paraId="47B787A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27FE11"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4A8116"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46D13B" w14:textId="77777777" w:rsidR="00296E35" w:rsidRPr="00407576" w:rsidRDefault="00296E35" w:rsidP="002E3FCC">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D58C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823EFF" w14:textId="77777777" w:rsidR="00296E35" w:rsidRPr="00407576" w:rsidRDefault="00296E35" w:rsidP="002E3FCC">
            <w:pPr>
              <w:pStyle w:val="TAL"/>
            </w:pPr>
          </w:p>
        </w:tc>
      </w:tr>
      <w:tr w:rsidR="00296E35" w:rsidRPr="00407576" w14:paraId="23B07A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DCE17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2C3A35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5D66F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4EE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8AD23E" w14:textId="77777777" w:rsidR="00296E35" w:rsidRPr="00407576" w:rsidRDefault="00296E35" w:rsidP="002E3FCC">
            <w:pPr>
              <w:pStyle w:val="TAL"/>
            </w:pPr>
          </w:p>
        </w:tc>
      </w:tr>
      <w:tr w:rsidR="00296E35" w:rsidRPr="00407576" w14:paraId="333F3A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4CE319"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B1177D" w14:textId="77777777" w:rsidR="00296E35" w:rsidRPr="00407576" w:rsidRDefault="00296E35" w:rsidP="002E3FCC">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28DEF55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7710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28FB0" w14:textId="77777777" w:rsidR="00296E35" w:rsidRPr="00407576" w:rsidRDefault="00296E35" w:rsidP="002E3FCC">
            <w:pPr>
              <w:pStyle w:val="TAL"/>
            </w:pPr>
          </w:p>
        </w:tc>
      </w:tr>
      <w:tr w:rsidR="00296E35" w:rsidRPr="00407576" w14:paraId="4AC1F4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9680B" w14:textId="77777777" w:rsidR="00296E35" w:rsidRPr="00407576" w:rsidRDefault="00296E35" w:rsidP="002E3FCC">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25E5" w14:textId="77777777" w:rsidR="00296E35" w:rsidRPr="00407576" w:rsidRDefault="00296E35" w:rsidP="002E3FCC">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4F8F88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87916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E2E6EC" w14:textId="77777777" w:rsidR="00296E35" w:rsidRPr="00407576" w:rsidRDefault="00296E35" w:rsidP="002E3FCC">
            <w:pPr>
              <w:pStyle w:val="TAL"/>
            </w:pPr>
          </w:p>
        </w:tc>
      </w:tr>
      <w:tr w:rsidR="00296E35" w:rsidRPr="00407576" w14:paraId="4AF1E9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C439A8"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E4A5EB" w14:textId="77777777" w:rsidR="00296E35" w:rsidRPr="00407576" w:rsidRDefault="00296E35" w:rsidP="002E3FCC">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4DBDF19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E980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E0538C" w14:textId="77777777" w:rsidR="00296E35" w:rsidRPr="00407576" w:rsidRDefault="00296E35" w:rsidP="002E3FCC">
            <w:pPr>
              <w:pStyle w:val="TAL"/>
            </w:pPr>
          </w:p>
        </w:tc>
      </w:tr>
      <w:tr w:rsidR="00296E35" w:rsidRPr="00407576" w14:paraId="236C27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9D12D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9A3C4"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73C7D3B"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69D10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9E7144" w14:textId="77777777" w:rsidR="00296E35" w:rsidRPr="00407576" w:rsidRDefault="00296E35" w:rsidP="002E3FCC">
            <w:pPr>
              <w:pStyle w:val="TAL"/>
            </w:pPr>
          </w:p>
        </w:tc>
      </w:tr>
      <w:tr w:rsidR="00296E35" w:rsidRPr="00407576" w14:paraId="4A438F9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3445A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B5FC2B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BE048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BFA5D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A5FA2" w14:textId="77777777" w:rsidR="00296E35" w:rsidRPr="00407576" w:rsidRDefault="00296E35" w:rsidP="002E3FCC">
            <w:pPr>
              <w:pStyle w:val="TAL"/>
            </w:pPr>
          </w:p>
        </w:tc>
      </w:tr>
      <w:tr w:rsidR="00296E35" w:rsidRPr="00407576" w14:paraId="1EA9AB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E931A2"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1E526"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6460BFB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A7B24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070F1" w14:textId="77777777" w:rsidR="00296E35" w:rsidRPr="00407576" w:rsidRDefault="00296E35" w:rsidP="002E3FCC">
            <w:pPr>
              <w:pStyle w:val="TAL"/>
            </w:pPr>
          </w:p>
        </w:tc>
      </w:tr>
      <w:tr w:rsidR="00296E35" w:rsidRPr="00407576" w14:paraId="2CDCF93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1CF24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8750B4" w14:textId="77777777" w:rsidR="00296E35" w:rsidRPr="00407576" w:rsidRDefault="00296E35" w:rsidP="002E3FCC">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4D2FEB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5DD2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D5D9C" w14:textId="77777777" w:rsidR="00296E35" w:rsidRPr="00407576" w:rsidRDefault="00296E35" w:rsidP="002E3FCC">
            <w:pPr>
              <w:pStyle w:val="TAL"/>
            </w:pPr>
          </w:p>
        </w:tc>
      </w:tr>
      <w:tr w:rsidR="00296E35" w:rsidRPr="00407576" w14:paraId="7936FAE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452BBFB"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025AB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65EB962"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AFAA01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DC9B1A" w14:textId="77777777" w:rsidR="00296E35" w:rsidRPr="00407576" w:rsidRDefault="00296E35" w:rsidP="002E3FCC">
            <w:pPr>
              <w:pStyle w:val="TAL"/>
            </w:pPr>
          </w:p>
        </w:tc>
      </w:tr>
      <w:tr w:rsidR="00296E35" w:rsidRPr="00407576" w14:paraId="565E2CB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D4359B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BD48796"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362466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32DC9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66A06" w14:textId="77777777" w:rsidR="00296E35" w:rsidRPr="00407576" w:rsidRDefault="00296E35" w:rsidP="002E3FCC">
            <w:pPr>
              <w:pStyle w:val="TAL"/>
            </w:pPr>
          </w:p>
        </w:tc>
      </w:tr>
      <w:tr w:rsidR="00296E35" w:rsidRPr="00407576" w14:paraId="718BAF25"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5E73037"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1319ADA"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70E743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8C2AD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54F018" w14:textId="77777777" w:rsidR="00296E35" w:rsidRPr="00407576" w:rsidRDefault="00296E35" w:rsidP="002E3FCC">
            <w:pPr>
              <w:pStyle w:val="TAL"/>
            </w:pPr>
          </w:p>
        </w:tc>
      </w:tr>
      <w:tr w:rsidR="00296E35" w:rsidRPr="00407576" w14:paraId="71B7C0C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6CB03E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05613FF0"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7EDE823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35B8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E90027" w14:textId="77777777" w:rsidR="00296E35" w:rsidRPr="00407576" w:rsidRDefault="00296E35" w:rsidP="002E3FCC">
            <w:pPr>
              <w:pStyle w:val="TAL"/>
            </w:pPr>
          </w:p>
        </w:tc>
      </w:tr>
    </w:tbl>
    <w:p w14:paraId="316B0EEC" w14:textId="77777777" w:rsidR="00296E35" w:rsidRPr="00407576" w:rsidRDefault="00296E35" w:rsidP="00296E35"/>
    <w:p w14:paraId="732846FA" w14:textId="77777777" w:rsidR="00296E35" w:rsidRPr="00407576" w:rsidRDefault="00296E35" w:rsidP="00296E35">
      <w:pPr>
        <w:pStyle w:val="TH"/>
      </w:pPr>
      <w:r w:rsidRPr="00407576">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9379610"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37DD74" w14:textId="75EC2BF4" w:rsidR="00296E35" w:rsidRPr="00407576" w:rsidRDefault="00296E35" w:rsidP="002E3FCC">
            <w:pPr>
              <w:pStyle w:val="TAL"/>
              <w:rPr>
                <w:bCs/>
              </w:rPr>
            </w:pPr>
            <w:r w:rsidRPr="00407576">
              <w:t xml:space="preserve">Derivation Path: TS </w:t>
            </w:r>
            <w:r>
              <w:t>37.579</w:t>
            </w:r>
            <w:r w:rsidRPr="00407576">
              <w:t>-1 [2], Table 5.5.3.1.2-3</w:t>
            </w:r>
          </w:p>
        </w:tc>
      </w:tr>
      <w:tr w:rsidR="00296E35" w:rsidRPr="00407576" w14:paraId="7F935A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hideMark/>
          </w:tcPr>
          <w:p w14:paraId="4484C572"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9773E4"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145C4A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C94FCF3" w14:textId="77777777" w:rsidR="00296E35" w:rsidRPr="00407576" w:rsidRDefault="00296E35" w:rsidP="002E3FCC">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5AB8D369" w14:textId="77777777" w:rsidR="00296E35" w:rsidRPr="00407576" w:rsidRDefault="00296E35" w:rsidP="002E3FCC">
            <w:pPr>
              <w:pStyle w:val="TAH"/>
            </w:pPr>
            <w:r w:rsidRPr="00407576">
              <w:t>Condition</w:t>
            </w:r>
          </w:p>
        </w:tc>
      </w:tr>
      <w:tr w:rsidR="00296E35" w:rsidRPr="00407576" w14:paraId="1FCC410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24D9E" w14:textId="77777777" w:rsidR="00296E35" w:rsidRPr="00407576" w:rsidRDefault="00296E35" w:rsidP="002E3FCC">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003885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5A2D4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88928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6B208A" w14:textId="77777777" w:rsidR="00296E35" w:rsidRPr="00407576" w:rsidRDefault="00296E35" w:rsidP="002E3FCC">
            <w:pPr>
              <w:pStyle w:val="TAL"/>
            </w:pPr>
          </w:p>
        </w:tc>
      </w:tr>
      <w:tr w:rsidR="00296E35" w:rsidRPr="00407576" w14:paraId="3FAAB14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E889DA"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8FD733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3B05E3" w14:textId="77777777" w:rsidR="00296E35" w:rsidRPr="00407576" w:rsidRDefault="00296E35" w:rsidP="002E3FCC">
            <w:pPr>
              <w:pStyle w:val="TAL"/>
            </w:pPr>
            <w:r w:rsidRPr="00407576">
              <w:t>m= line</w:t>
            </w:r>
          </w:p>
          <w:p w14:paraId="195DB2AE" w14:textId="77777777" w:rsidR="00296E35" w:rsidRPr="00407576" w:rsidRDefault="00296E35" w:rsidP="002E3FCC">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9C6F3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626433" w14:textId="77777777" w:rsidR="00296E35" w:rsidRPr="00407576" w:rsidRDefault="00296E35" w:rsidP="002E3FCC">
            <w:pPr>
              <w:pStyle w:val="TAL"/>
            </w:pPr>
          </w:p>
        </w:tc>
      </w:tr>
      <w:tr w:rsidR="00296E35" w:rsidRPr="00407576" w14:paraId="5F702F2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5EAAFC"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D24B01" w14:textId="77777777" w:rsidR="00296E35" w:rsidRPr="00407576" w:rsidRDefault="00296E35" w:rsidP="002E3FCC">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22944DD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7A065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523962" w14:textId="77777777" w:rsidR="00296E35" w:rsidRPr="00407576" w:rsidRDefault="00296E35" w:rsidP="002E3FCC">
            <w:pPr>
              <w:pStyle w:val="TAL"/>
            </w:pPr>
          </w:p>
        </w:tc>
      </w:tr>
      <w:tr w:rsidR="00296E35" w:rsidRPr="00407576" w14:paraId="1BFD21F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CDE11A"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419EE8"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679D28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8E008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B7D899" w14:textId="77777777" w:rsidR="00296E35" w:rsidRPr="00407576" w:rsidRDefault="00296E35" w:rsidP="002E3FCC">
            <w:pPr>
              <w:pStyle w:val="TAL"/>
            </w:pPr>
          </w:p>
        </w:tc>
      </w:tr>
      <w:tr w:rsidR="00296E35" w:rsidRPr="00407576" w14:paraId="299D72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90D36BB"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985A3" w14:textId="77777777" w:rsidR="00296E35" w:rsidRPr="00407576" w:rsidRDefault="00296E35" w:rsidP="002E3FCC">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0188B90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2EE9E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D125A2" w14:textId="77777777" w:rsidR="00296E35" w:rsidRPr="00407576" w:rsidRDefault="00296E35" w:rsidP="002E3FCC">
            <w:pPr>
              <w:pStyle w:val="TAL"/>
            </w:pPr>
          </w:p>
        </w:tc>
      </w:tr>
      <w:tr w:rsidR="00296E35" w:rsidRPr="00407576" w14:paraId="7DD2D24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83F3AC6"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BE8B55" w14:textId="77777777" w:rsidR="00296E35" w:rsidRPr="00407576" w:rsidRDefault="00296E35" w:rsidP="002E3FCC">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44F407B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D87DB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5B18C9" w14:textId="77777777" w:rsidR="00296E35" w:rsidRPr="00407576" w:rsidRDefault="00296E35" w:rsidP="002E3FCC">
            <w:pPr>
              <w:pStyle w:val="TAL"/>
            </w:pPr>
          </w:p>
        </w:tc>
      </w:tr>
      <w:tr w:rsidR="00296E35" w:rsidRPr="00407576" w14:paraId="1492ECE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D9BFFE"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0BA730CB"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79418"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5C926F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E8F885" w14:textId="77777777" w:rsidR="00296E35" w:rsidRPr="00407576" w:rsidRDefault="00296E35" w:rsidP="002E3FCC">
            <w:pPr>
              <w:pStyle w:val="TAL"/>
            </w:pPr>
          </w:p>
        </w:tc>
      </w:tr>
      <w:tr w:rsidR="00296E35" w:rsidRPr="00407576" w14:paraId="14DB066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96DA37"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3E65B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DD01ED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3C6C15"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0B4821" w14:textId="77777777" w:rsidR="00296E35" w:rsidRPr="00407576" w:rsidRDefault="00296E35" w:rsidP="002E3FCC">
            <w:pPr>
              <w:pStyle w:val="TAL"/>
            </w:pPr>
          </w:p>
        </w:tc>
      </w:tr>
      <w:tr w:rsidR="00296E35" w:rsidRPr="00407576" w14:paraId="748F3E6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91BD9E"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41736"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69B510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F804E4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8483112" w14:textId="77777777" w:rsidR="00296E35" w:rsidRPr="00407576" w:rsidRDefault="00296E35" w:rsidP="002E3FCC">
            <w:pPr>
              <w:pStyle w:val="TAL"/>
            </w:pPr>
          </w:p>
        </w:tc>
      </w:tr>
      <w:tr w:rsidR="00296E35" w:rsidRPr="00407576" w14:paraId="39EA09D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59DE78"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B86E8C"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E75B93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044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6D79E5" w14:textId="77777777" w:rsidR="00296E35" w:rsidRPr="00407576" w:rsidRDefault="00296E35" w:rsidP="002E3FCC">
            <w:pPr>
              <w:pStyle w:val="TAL"/>
            </w:pPr>
          </w:p>
        </w:tc>
      </w:tr>
      <w:tr w:rsidR="00296E35" w:rsidRPr="00407576" w14:paraId="5BE754D3"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88CADB"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34DB2B8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215FBD" w14:textId="77777777" w:rsidR="00296E35" w:rsidRPr="00407576" w:rsidRDefault="00296E35" w:rsidP="002E3FCC">
            <w:pPr>
              <w:pStyle w:val="TAL"/>
            </w:pPr>
            <w:r w:rsidRPr="00407576">
              <w:t>m= line</w:t>
            </w:r>
          </w:p>
          <w:p w14:paraId="3662A802"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01D4201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07B4F" w14:textId="77777777" w:rsidR="00296E35" w:rsidRPr="00407576" w:rsidRDefault="00296E35" w:rsidP="002E3FCC">
            <w:pPr>
              <w:pStyle w:val="TAL"/>
            </w:pPr>
          </w:p>
        </w:tc>
      </w:tr>
      <w:tr w:rsidR="00296E35" w:rsidRPr="00407576" w14:paraId="4FC879E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AE0C4D"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1AC429"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1E418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95B4D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47A66D" w14:textId="77777777" w:rsidR="00296E35" w:rsidRPr="00407576" w:rsidRDefault="00296E35" w:rsidP="002E3FCC">
            <w:pPr>
              <w:pStyle w:val="TAL"/>
            </w:pPr>
          </w:p>
        </w:tc>
      </w:tr>
      <w:tr w:rsidR="00296E35" w:rsidRPr="00407576" w14:paraId="2EB300E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9E970"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D48F4"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F64754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BF33CC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700D17" w14:textId="77777777" w:rsidR="00296E35" w:rsidRPr="00407576" w:rsidRDefault="00296E35" w:rsidP="002E3FCC">
            <w:pPr>
              <w:pStyle w:val="TAL"/>
            </w:pPr>
          </w:p>
        </w:tc>
      </w:tr>
      <w:tr w:rsidR="00296E35" w:rsidRPr="00407576" w14:paraId="412BAB1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374836"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9F75C"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FF38A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2B69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227693" w14:textId="77777777" w:rsidR="00296E35" w:rsidRPr="00407576" w:rsidRDefault="00296E35" w:rsidP="002E3FCC">
            <w:pPr>
              <w:pStyle w:val="TAL"/>
            </w:pPr>
          </w:p>
        </w:tc>
      </w:tr>
      <w:tr w:rsidR="00296E35" w:rsidRPr="00407576" w14:paraId="02E32BC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4F41FC"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A335F7"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5A5A214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BB140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FD3B91" w14:textId="77777777" w:rsidR="00296E35" w:rsidRPr="00407576" w:rsidRDefault="00296E35" w:rsidP="002E3FCC">
            <w:pPr>
              <w:pStyle w:val="TAL"/>
            </w:pPr>
          </w:p>
        </w:tc>
      </w:tr>
      <w:tr w:rsidR="00296E35" w:rsidRPr="00407576" w14:paraId="0D78E15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24B2D"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8DAE2C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3BC111"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F6A86E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C67B66" w14:textId="77777777" w:rsidR="00296E35" w:rsidRPr="00407576" w:rsidRDefault="00296E35" w:rsidP="002E3FCC">
            <w:pPr>
              <w:pStyle w:val="TAL"/>
            </w:pPr>
          </w:p>
        </w:tc>
      </w:tr>
      <w:tr w:rsidR="00296E35" w:rsidRPr="00407576" w14:paraId="2B67F1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693538"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BA026"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60ABC6E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FAFB9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939280" w14:textId="77777777" w:rsidR="00296E35" w:rsidRPr="00407576" w:rsidRDefault="00296E35" w:rsidP="002E3FCC">
            <w:pPr>
              <w:pStyle w:val="TAL"/>
            </w:pPr>
          </w:p>
        </w:tc>
      </w:tr>
      <w:tr w:rsidR="00296E35" w:rsidRPr="00407576" w14:paraId="1A2292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95DEC"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850212"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0AAD567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DBCD41"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5E1A45" w14:textId="77777777" w:rsidR="00296E35" w:rsidRPr="00407576" w:rsidRDefault="00296E35" w:rsidP="002E3FCC">
            <w:pPr>
              <w:pStyle w:val="TAL"/>
            </w:pPr>
          </w:p>
        </w:tc>
      </w:tr>
      <w:tr w:rsidR="00296E35" w:rsidRPr="00407576" w14:paraId="7CC0CFD8"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694BA1"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87386D"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B8C9E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B29D2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B4337CF" w14:textId="77777777" w:rsidR="00296E35" w:rsidRPr="00407576" w:rsidRDefault="00296E35" w:rsidP="002E3FCC">
            <w:pPr>
              <w:pStyle w:val="TAL"/>
            </w:pPr>
          </w:p>
        </w:tc>
      </w:tr>
      <w:tr w:rsidR="00296E35" w:rsidRPr="00407576" w14:paraId="6F1C6EE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F294E6" w14:textId="77777777" w:rsidR="00296E35" w:rsidRPr="00407576" w:rsidRDefault="00296E35" w:rsidP="002E3FCC">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446DFB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0271F6" w14:textId="77777777" w:rsidR="00296E35" w:rsidRPr="00407576" w:rsidRDefault="00296E35" w:rsidP="002E3FCC">
            <w:pPr>
              <w:pStyle w:val="TAL"/>
            </w:pPr>
            <w:r w:rsidRPr="00407576">
              <w:t>m= line</w:t>
            </w:r>
          </w:p>
          <w:p w14:paraId="1EDAC09D"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491BFD2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CAE0BC" w14:textId="77777777" w:rsidR="00296E35" w:rsidRPr="00407576" w:rsidRDefault="00296E35" w:rsidP="002E3FCC">
            <w:pPr>
              <w:pStyle w:val="TAL"/>
            </w:pPr>
          </w:p>
        </w:tc>
      </w:tr>
      <w:tr w:rsidR="00296E35" w:rsidRPr="00407576" w14:paraId="53E11B1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76F42"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D3FAA3"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64319E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449E56"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7B1BA9" w14:textId="77777777" w:rsidR="00296E35" w:rsidRPr="00407576" w:rsidRDefault="00296E35" w:rsidP="002E3FCC">
            <w:pPr>
              <w:pStyle w:val="TAL"/>
            </w:pPr>
          </w:p>
        </w:tc>
      </w:tr>
      <w:tr w:rsidR="00296E35" w:rsidRPr="00407576" w14:paraId="694C8D0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D9A642"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CC2ECF" w14:textId="77777777" w:rsidR="00296E35" w:rsidRPr="00407576" w:rsidRDefault="00296E35" w:rsidP="002E3FCC">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312C865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2B0BA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6AE128" w14:textId="77777777" w:rsidR="00296E35" w:rsidRPr="00407576" w:rsidRDefault="00296E35" w:rsidP="002E3FCC">
            <w:pPr>
              <w:pStyle w:val="TAL"/>
            </w:pPr>
          </w:p>
        </w:tc>
      </w:tr>
      <w:tr w:rsidR="00296E35" w:rsidRPr="00407576" w14:paraId="1E067D6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CC1D8A"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60D9B"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5C9497F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96184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2EFF56" w14:textId="77777777" w:rsidR="00296E35" w:rsidRPr="00407576" w:rsidRDefault="00296E35" w:rsidP="002E3FCC">
            <w:pPr>
              <w:pStyle w:val="TAL"/>
            </w:pPr>
          </w:p>
        </w:tc>
      </w:tr>
      <w:tr w:rsidR="00296E35" w:rsidRPr="00407576" w14:paraId="6C1DF6B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04C4BB"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FC399D"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1E3B03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FA241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4884DE" w14:textId="77777777" w:rsidR="00296E35" w:rsidRPr="00407576" w:rsidRDefault="00296E35" w:rsidP="002E3FCC">
            <w:pPr>
              <w:pStyle w:val="TAL"/>
            </w:pPr>
          </w:p>
        </w:tc>
      </w:tr>
      <w:tr w:rsidR="00296E35" w:rsidRPr="00407576" w14:paraId="0847C4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8DA710" w14:textId="77777777" w:rsidR="00296E35" w:rsidRPr="00407576" w:rsidRDefault="00296E35" w:rsidP="002E3FCC">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94EE4A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A6E4B0"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179FFDB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D638A3" w14:textId="77777777" w:rsidR="00296E35" w:rsidRPr="00407576" w:rsidRDefault="00296E35" w:rsidP="002E3FCC">
            <w:pPr>
              <w:pStyle w:val="TAL"/>
            </w:pPr>
          </w:p>
        </w:tc>
      </w:tr>
      <w:tr w:rsidR="00296E35" w:rsidRPr="00407576" w14:paraId="234080C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AED2B"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79761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13B356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FCBF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8018E" w14:textId="77777777" w:rsidR="00296E35" w:rsidRPr="00407576" w:rsidRDefault="00296E35" w:rsidP="002E3FCC">
            <w:pPr>
              <w:pStyle w:val="TAL"/>
            </w:pPr>
          </w:p>
        </w:tc>
      </w:tr>
      <w:tr w:rsidR="00296E35" w:rsidRPr="00407576" w14:paraId="64429F9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980942"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1C10" w14:textId="77777777" w:rsidR="00296E35" w:rsidRPr="00407576" w:rsidRDefault="00296E35" w:rsidP="002E3FCC">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1F4992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73753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6405E3" w14:textId="77777777" w:rsidR="00296E35" w:rsidRPr="00407576" w:rsidRDefault="00296E35" w:rsidP="002E3FCC">
            <w:pPr>
              <w:pStyle w:val="TAL"/>
            </w:pPr>
          </w:p>
        </w:tc>
      </w:tr>
      <w:tr w:rsidR="00296E35" w:rsidRPr="00407576" w14:paraId="6C9236A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F0702A"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0BEA14" w14:textId="77777777" w:rsidR="00296E35" w:rsidRPr="00407576" w:rsidRDefault="00296E35" w:rsidP="002E3FCC">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51FCD9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2003C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3D0FC1" w14:textId="77777777" w:rsidR="00296E35" w:rsidRPr="00407576" w:rsidRDefault="00296E35" w:rsidP="002E3FCC">
            <w:pPr>
              <w:pStyle w:val="TAL"/>
            </w:pPr>
          </w:p>
        </w:tc>
      </w:tr>
      <w:tr w:rsidR="00296E35" w:rsidRPr="00407576" w14:paraId="279B181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469E52" w14:textId="77777777" w:rsidR="00296E35" w:rsidRPr="00407576" w:rsidRDefault="00296E35" w:rsidP="002E3FCC">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03495E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C6821F4" w14:textId="77777777" w:rsidR="00296E35" w:rsidRPr="00407576" w:rsidRDefault="00296E35" w:rsidP="002E3FCC">
            <w:pPr>
              <w:pStyle w:val="TAL"/>
            </w:pPr>
            <w:r w:rsidRPr="00407576">
              <w:t>a= line</w:t>
            </w:r>
          </w:p>
          <w:p w14:paraId="31EB4F81" w14:textId="77777777" w:rsidR="00296E35" w:rsidRPr="00407576" w:rsidRDefault="00296E35" w:rsidP="002E3FCC">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2B55D4B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F3E70" w14:textId="77777777" w:rsidR="00296E35" w:rsidRPr="00407576" w:rsidRDefault="00296E35" w:rsidP="002E3FCC">
            <w:pPr>
              <w:pStyle w:val="TAL"/>
            </w:pPr>
          </w:p>
        </w:tc>
      </w:tr>
      <w:tr w:rsidR="00296E35" w:rsidRPr="00407576" w14:paraId="724A4B9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F9110B" w14:textId="77777777" w:rsidR="00296E35" w:rsidRPr="00407576" w:rsidRDefault="00296E35" w:rsidP="002E3FCC">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050F73D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CDAE1D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416781B" w14:textId="77777777" w:rsidR="00296E35" w:rsidRPr="00407576" w:rsidRDefault="00296E35" w:rsidP="002E3FCC">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D0A6179" w14:textId="77777777" w:rsidR="00296E35" w:rsidRPr="00407576" w:rsidRDefault="00296E35" w:rsidP="002E3FCC">
            <w:pPr>
              <w:pStyle w:val="TAL"/>
            </w:pPr>
          </w:p>
        </w:tc>
      </w:tr>
      <w:tr w:rsidR="00296E35" w:rsidRPr="00407576" w14:paraId="692D924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433B52" w14:textId="77777777" w:rsidR="00296E35" w:rsidRPr="00407576" w:rsidRDefault="00296E35" w:rsidP="002E3FCC">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793AD" w14:textId="5E4E0821" w:rsidR="00296E35" w:rsidRPr="00407576" w:rsidRDefault="00296E35" w:rsidP="002E3FCC">
            <w:pPr>
              <w:pStyle w:val="TAL"/>
            </w:pPr>
            <w:r w:rsidRPr="00407576">
              <w:t xml:space="preserve">MIKEY-SAKKE I_MESSAGE as specified in TS </w:t>
            </w:r>
            <w:r>
              <w:t>37.579</w:t>
            </w:r>
            <w:r w:rsidRPr="00407576">
              <w:t>-1 [2], Table 5.5.9.1-4.</w:t>
            </w:r>
          </w:p>
        </w:tc>
        <w:tc>
          <w:tcPr>
            <w:tcW w:w="2126" w:type="dxa"/>
            <w:tcBorders>
              <w:top w:val="single" w:sz="4" w:space="0" w:color="auto"/>
              <w:left w:val="single" w:sz="4" w:space="0" w:color="auto"/>
              <w:bottom w:val="single" w:sz="4" w:space="0" w:color="auto"/>
              <w:right w:val="single" w:sz="4" w:space="0" w:color="auto"/>
            </w:tcBorders>
            <w:hideMark/>
          </w:tcPr>
          <w:p w14:paraId="29F93A5A" w14:textId="77777777" w:rsidR="00296E35" w:rsidRPr="00407576" w:rsidRDefault="00296E35" w:rsidP="002E3FCC">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94054C1" w14:textId="77777777" w:rsidR="00296E35" w:rsidRPr="00407576" w:rsidRDefault="00296E35" w:rsidP="002E3FCC">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4004396" w14:textId="77777777" w:rsidR="00296E35" w:rsidRPr="00407576" w:rsidRDefault="00296E35" w:rsidP="002E3FCC">
            <w:pPr>
              <w:pStyle w:val="TAL"/>
            </w:pPr>
          </w:p>
        </w:tc>
      </w:tr>
    </w:tbl>
    <w:p w14:paraId="145298C0" w14:textId="77777777" w:rsidR="00296E35" w:rsidRPr="00407576" w:rsidRDefault="00296E35" w:rsidP="00296E35"/>
    <w:p w14:paraId="3FBAAC22" w14:textId="77777777" w:rsidR="00296E35" w:rsidRPr="00407576" w:rsidRDefault="00296E35" w:rsidP="00296E35">
      <w:pPr>
        <w:pStyle w:val="TH"/>
      </w:pPr>
      <w:r w:rsidRPr="00407576">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45D364D9"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6A5889" w14:textId="77777777" w:rsidR="00296E35" w:rsidRPr="00407576" w:rsidRDefault="00296E35" w:rsidP="002E3FCC">
            <w:pPr>
              <w:pStyle w:val="TAL"/>
              <w:rPr>
                <w:bCs/>
              </w:rPr>
            </w:pPr>
            <w:r w:rsidRPr="00407576">
              <w:t>Derivation Path: TS 24.282 [31], Clause D.5</w:t>
            </w:r>
          </w:p>
        </w:tc>
      </w:tr>
      <w:tr w:rsidR="00296E35" w:rsidRPr="00407576" w14:paraId="7AE0628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9D0B405"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96FFD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9E143F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1F8BC9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E6885C3" w14:textId="77777777" w:rsidR="00296E35" w:rsidRPr="00407576" w:rsidRDefault="00296E35" w:rsidP="002E3FCC">
            <w:pPr>
              <w:pStyle w:val="TAH"/>
            </w:pPr>
            <w:r w:rsidRPr="00407576">
              <w:t>Condition</w:t>
            </w:r>
          </w:p>
        </w:tc>
      </w:tr>
      <w:tr w:rsidR="00296E35" w:rsidRPr="00407576" w14:paraId="3E89B94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31BDD3"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84C123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9634AD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A7D1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DE69B3" w14:textId="77777777" w:rsidR="00296E35" w:rsidRPr="00407576" w:rsidRDefault="00296E35" w:rsidP="002E3FCC">
            <w:pPr>
              <w:pStyle w:val="TAL"/>
            </w:pPr>
          </w:p>
        </w:tc>
      </w:tr>
      <w:tr w:rsidR="00296E35" w:rsidRPr="00407576" w14:paraId="7F8CB44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4962DBD"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658E0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30702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F505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F08E37" w14:textId="77777777" w:rsidR="00296E35" w:rsidRPr="00407576" w:rsidRDefault="00296E35" w:rsidP="002E3FCC">
            <w:pPr>
              <w:pStyle w:val="TAL"/>
            </w:pPr>
          </w:p>
        </w:tc>
      </w:tr>
      <w:tr w:rsidR="00296E35" w:rsidRPr="00407576" w14:paraId="6CE00EE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3EC57D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CF2A35B"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371A22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60E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59273" w14:textId="77777777" w:rsidR="00296E35" w:rsidRPr="00407576" w:rsidRDefault="00296E35" w:rsidP="002E3FCC">
            <w:pPr>
              <w:pStyle w:val="TAL"/>
            </w:pPr>
          </w:p>
        </w:tc>
      </w:tr>
      <w:tr w:rsidR="00296E35" w:rsidRPr="00407576" w14:paraId="0C09F39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8BEE8"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6B0C86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044C5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F17F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AD4A58" w14:textId="77777777" w:rsidR="00296E35" w:rsidRPr="00407576" w:rsidRDefault="00296E35" w:rsidP="002E3FCC">
            <w:pPr>
              <w:pStyle w:val="TAL"/>
            </w:pPr>
          </w:p>
        </w:tc>
      </w:tr>
      <w:tr w:rsidR="00296E35" w:rsidRPr="00407576" w14:paraId="62A89FC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4D3286B"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3C28A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3623C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0879F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ADFCC" w14:textId="77777777" w:rsidR="00296E35" w:rsidRPr="00407576" w:rsidRDefault="00296E35" w:rsidP="002E3FCC">
            <w:pPr>
              <w:pStyle w:val="TAL"/>
            </w:pPr>
          </w:p>
        </w:tc>
      </w:tr>
      <w:tr w:rsidR="00296E35" w:rsidRPr="00407576" w14:paraId="6DCC74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A075DB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7A2A14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0510EC98"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75513C9C" w14:textId="77777777" w:rsidR="00296E35" w:rsidRPr="00407576" w:rsidRDefault="00296E35" w:rsidP="002E3FCC">
            <w:pPr>
              <w:pStyle w:val="TAL"/>
            </w:pPr>
            <w:r w:rsidRPr="00407576">
              <w:t>FFFFFF (see TS 23.003 [X] clause 15.2.</w:t>
            </w:r>
          </w:p>
          <w:p w14:paraId="488F321E"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388296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3FCF8" w14:textId="77777777" w:rsidR="00296E35" w:rsidRPr="00407576" w:rsidRDefault="00296E35" w:rsidP="002E3FCC">
            <w:pPr>
              <w:pStyle w:val="TAL"/>
            </w:pPr>
          </w:p>
        </w:tc>
      </w:tr>
      <w:tr w:rsidR="00296E35" w:rsidRPr="00407576" w14:paraId="0804BBD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78D459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61B42359"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56BCF794"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2A72D8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2207B" w14:textId="77777777" w:rsidR="00296E35" w:rsidRPr="00407576" w:rsidRDefault="00296E35" w:rsidP="002E3FCC">
            <w:pPr>
              <w:pStyle w:val="TAL"/>
            </w:pPr>
          </w:p>
        </w:tc>
      </w:tr>
      <w:tr w:rsidR="00296E35" w:rsidRPr="00407576" w14:paraId="7A8941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8A7FB6E"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1F658540"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4B5BD5F"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1B2EA6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9DCD2" w14:textId="77777777" w:rsidR="00296E35" w:rsidRPr="00407576" w:rsidRDefault="00296E35" w:rsidP="002E3FCC">
            <w:pPr>
              <w:pStyle w:val="TAL"/>
            </w:pPr>
          </w:p>
        </w:tc>
      </w:tr>
      <w:tr w:rsidR="00296E35" w:rsidRPr="00407576" w14:paraId="5BD42A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E9A043A"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A11130"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F1D62D6"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656584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88F964" w14:textId="77777777" w:rsidR="00296E35" w:rsidRPr="00407576" w:rsidRDefault="00296E35" w:rsidP="002E3FCC">
            <w:pPr>
              <w:pStyle w:val="TAL"/>
            </w:pPr>
          </w:p>
        </w:tc>
      </w:tr>
      <w:tr w:rsidR="00296E35" w:rsidRPr="00407576" w14:paraId="699F71D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55DFB74"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318493F7"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62D4A44"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5286D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49D33" w14:textId="77777777" w:rsidR="00296E35" w:rsidRPr="00407576" w:rsidRDefault="00296E35" w:rsidP="002E3FCC">
            <w:pPr>
              <w:pStyle w:val="TAL"/>
            </w:pPr>
          </w:p>
        </w:tc>
      </w:tr>
      <w:tr w:rsidR="00296E35" w:rsidRPr="00407576" w14:paraId="55396D3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4DFF7F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7850F" w14:textId="77777777" w:rsidR="00296E35" w:rsidRPr="00407576" w:rsidRDefault="00296E35" w:rsidP="002E3FCC">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FF8663E" w14:textId="77777777" w:rsidR="00296E35" w:rsidRPr="00407576" w:rsidRDefault="00296E35" w:rsidP="002E3FCC">
            <w:pPr>
              <w:pStyle w:val="TAL"/>
              <w:rPr>
                <w:rFonts w:eastAsia="MS PGothic"/>
              </w:rPr>
            </w:pPr>
            <w:r w:rsidRPr="00407576">
              <w:rPr>
                <w:rFonts w:eastAsia="MS PGothic"/>
              </w:rPr>
              <w:t>The selected value is randomly chosen.</w:t>
            </w:r>
          </w:p>
          <w:p w14:paraId="0777318B" w14:textId="77777777" w:rsidR="00296E35" w:rsidRPr="00407576" w:rsidRDefault="00296E35" w:rsidP="002E3FCC">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02B44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F63418" w14:textId="77777777" w:rsidR="00296E35" w:rsidRPr="00407576" w:rsidRDefault="00296E35" w:rsidP="002E3FCC">
            <w:pPr>
              <w:pStyle w:val="TAL"/>
            </w:pPr>
          </w:p>
        </w:tc>
      </w:tr>
      <w:tr w:rsidR="00296E35" w:rsidRPr="00407576" w14:paraId="0628972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1EAD92"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5796F" w14:textId="77777777" w:rsidR="00296E35" w:rsidRPr="00407576" w:rsidRDefault="00296E35" w:rsidP="002E3FCC">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A403E0F" w14:textId="77777777" w:rsidR="00296E35" w:rsidRPr="00407576" w:rsidRDefault="00296E35" w:rsidP="002E3FCC">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D99C2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4F6B" w14:textId="77777777" w:rsidR="00296E35" w:rsidRPr="00407576" w:rsidRDefault="00296E35" w:rsidP="002E3FCC">
            <w:pPr>
              <w:pStyle w:val="TAL"/>
            </w:pPr>
          </w:p>
        </w:tc>
      </w:tr>
      <w:tr w:rsidR="00296E35" w:rsidRPr="00407576" w14:paraId="74A174D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E3AD655"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123D52B3"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59A4C02"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B62BE4C"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62B2DB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5C9F4" w14:textId="77777777" w:rsidR="00296E35" w:rsidRPr="00407576" w:rsidRDefault="00296E35" w:rsidP="002E3FCC">
            <w:pPr>
              <w:pStyle w:val="TAL"/>
            </w:pPr>
          </w:p>
        </w:tc>
      </w:tr>
      <w:tr w:rsidR="00296E35" w:rsidRPr="00407576" w14:paraId="5775E55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10D8A0B"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75ABBA"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049CF6B"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AA715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EA5970" w14:textId="77777777" w:rsidR="00296E35" w:rsidRPr="00407576" w:rsidRDefault="00296E35" w:rsidP="002E3FCC">
            <w:pPr>
              <w:pStyle w:val="TAL"/>
            </w:pPr>
          </w:p>
        </w:tc>
      </w:tr>
    </w:tbl>
    <w:p w14:paraId="60EB4724" w14:textId="77777777" w:rsidR="00296E35" w:rsidRPr="00407576" w:rsidRDefault="00296E35" w:rsidP="00296E35"/>
    <w:p w14:paraId="3D150D70" w14:textId="77777777" w:rsidR="00296E35" w:rsidRPr="00407576" w:rsidRDefault="00296E35" w:rsidP="00296E35">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0FEE464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B167F6" w14:textId="35647B6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5.5.3.2.2-3</w:t>
            </w:r>
          </w:p>
        </w:tc>
      </w:tr>
      <w:tr w:rsidR="00296E35" w:rsidRPr="00407576" w14:paraId="796579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09BEB8"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E67EE5"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9F002B"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D63774"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1A4212" w14:textId="77777777" w:rsidR="00296E35" w:rsidRPr="00407576" w:rsidRDefault="00296E35" w:rsidP="002E3FCC">
            <w:pPr>
              <w:pStyle w:val="TAH"/>
              <w:rPr>
                <w:bCs/>
              </w:rPr>
            </w:pPr>
            <w:r w:rsidRPr="00407576">
              <w:rPr>
                <w:bCs/>
              </w:rPr>
              <w:t>Condition</w:t>
            </w:r>
          </w:p>
        </w:tc>
      </w:tr>
      <w:tr w:rsidR="00296E35" w:rsidRPr="00407576" w14:paraId="663EF4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FB3EC4"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75A3C49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B9911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0047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C0BDD1" w14:textId="77777777" w:rsidR="00296E35" w:rsidRPr="00407576" w:rsidRDefault="00296E35" w:rsidP="002E3FCC">
            <w:pPr>
              <w:pStyle w:val="TAL"/>
            </w:pPr>
          </w:p>
        </w:tc>
      </w:tr>
      <w:tr w:rsidR="00296E35" w:rsidRPr="00407576" w14:paraId="73EFD47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493D58"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C30B9F"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A1A48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30EF9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417BF" w14:textId="77777777" w:rsidR="00296E35" w:rsidRPr="00407576" w:rsidRDefault="00296E35" w:rsidP="002E3FCC">
            <w:pPr>
              <w:pStyle w:val="TAL"/>
            </w:pPr>
          </w:p>
        </w:tc>
      </w:tr>
      <w:tr w:rsidR="00296E35" w:rsidRPr="00407576" w14:paraId="4CAEF9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B6265A" w14:textId="77777777" w:rsidR="00296E35" w:rsidRPr="00407576" w:rsidRDefault="00296E35" w:rsidP="002E3FCC">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30EA3E29" w14:textId="77777777" w:rsidR="00296E35" w:rsidRPr="00407576" w:rsidRDefault="00296E35" w:rsidP="002E3FCC">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255F813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ECD80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291FA0" w14:textId="77777777" w:rsidR="00296E35" w:rsidRPr="00407576" w:rsidRDefault="00296E35" w:rsidP="002E3FCC">
            <w:pPr>
              <w:pStyle w:val="TAL"/>
            </w:pPr>
          </w:p>
        </w:tc>
      </w:tr>
    </w:tbl>
    <w:p w14:paraId="6FAFC5D6" w14:textId="77777777" w:rsidR="00296E35" w:rsidRPr="00407576" w:rsidRDefault="00296E35" w:rsidP="00296E35"/>
    <w:p w14:paraId="45459E73" w14:textId="77777777" w:rsidR="00296E35" w:rsidRPr="00407576" w:rsidRDefault="00296E35" w:rsidP="00296E35">
      <w:pPr>
        <w:pStyle w:val="TH"/>
      </w:pPr>
      <w:r w:rsidRPr="00407576">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6DE355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ADC776C" w14:textId="75B313C6"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49BE3F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B0180D"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978A5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63A2B006"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347CB8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4577207" w14:textId="77777777" w:rsidR="00296E35" w:rsidRPr="00407576" w:rsidRDefault="00296E35" w:rsidP="002E3FCC">
            <w:pPr>
              <w:pStyle w:val="TAH"/>
            </w:pPr>
            <w:r w:rsidRPr="00407576">
              <w:t>Condition</w:t>
            </w:r>
          </w:p>
        </w:tc>
      </w:tr>
      <w:tr w:rsidR="00296E35" w:rsidRPr="00407576" w14:paraId="7C3393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A06DFC"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A8301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49D0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D098F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881252" w14:textId="77777777" w:rsidR="00296E35" w:rsidRPr="00407576" w:rsidRDefault="00296E35" w:rsidP="002E3FCC">
            <w:pPr>
              <w:pStyle w:val="TAL"/>
            </w:pPr>
          </w:p>
        </w:tc>
      </w:tr>
      <w:tr w:rsidR="00296E35" w:rsidRPr="00407576" w14:paraId="199AADD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218CF"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29EB9F5"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E50B00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E46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6DFD48" w14:textId="77777777" w:rsidR="00296E35" w:rsidRPr="00407576" w:rsidRDefault="00296E35" w:rsidP="002E3FCC">
            <w:pPr>
              <w:pStyle w:val="TAL"/>
            </w:pPr>
          </w:p>
        </w:tc>
      </w:tr>
      <w:tr w:rsidR="00296E35" w:rsidRPr="00407576" w14:paraId="4875C0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0AEBA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3FFB032"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3176D64"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4CC7F8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443A1B" w14:textId="77777777" w:rsidR="00296E35" w:rsidRPr="00407576" w:rsidRDefault="00296E35" w:rsidP="002E3FCC">
            <w:pPr>
              <w:pStyle w:val="TAL"/>
            </w:pPr>
          </w:p>
        </w:tc>
      </w:tr>
      <w:tr w:rsidR="00296E35" w:rsidRPr="00407576" w14:paraId="1A77A6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724BA4"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CCC44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16D6A"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231F751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DCD22C" w14:textId="77777777" w:rsidR="00296E35" w:rsidRPr="00407576" w:rsidRDefault="00296E35" w:rsidP="002E3FCC">
            <w:pPr>
              <w:pStyle w:val="TAL"/>
            </w:pPr>
          </w:p>
        </w:tc>
      </w:tr>
      <w:tr w:rsidR="00296E35" w:rsidRPr="00407576" w14:paraId="44DC73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37444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2447FD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E824C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D8CF4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9575FF" w14:textId="77777777" w:rsidR="00296E35" w:rsidRPr="00407576" w:rsidRDefault="00296E35" w:rsidP="002E3FCC">
            <w:pPr>
              <w:pStyle w:val="TAL"/>
            </w:pPr>
          </w:p>
        </w:tc>
      </w:tr>
      <w:tr w:rsidR="00296E35" w:rsidRPr="00407576" w14:paraId="7EEDE0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565A13"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3CA74DB"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08F1A2E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02DA8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86FEE8" w14:textId="77777777" w:rsidR="00296E35" w:rsidRPr="00407576" w:rsidRDefault="00296E35" w:rsidP="002E3FCC">
            <w:pPr>
              <w:pStyle w:val="TAL"/>
            </w:pPr>
          </w:p>
        </w:tc>
      </w:tr>
      <w:tr w:rsidR="00296E35" w:rsidRPr="00407576" w14:paraId="1DDA6E5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BCF1C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94A016" w14:textId="77777777" w:rsidR="00296E35" w:rsidRPr="00407576" w:rsidRDefault="00296E35" w:rsidP="002E3FCC">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75CE2D5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DD8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515FF2" w14:textId="77777777" w:rsidR="00296E35" w:rsidRPr="00407576" w:rsidRDefault="00296E35" w:rsidP="002E3FCC">
            <w:pPr>
              <w:pStyle w:val="TAL"/>
            </w:pPr>
          </w:p>
        </w:tc>
      </w:tr>
      <w:tr w:rsidR="00296E35" w:rsidRPr="00407576" w14:paraId="41FC9617"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FC76BD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7FFD5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925DA0D"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C2B057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7D2B8D" w14:textId="77777777" w:rsidR="00296E35" w:rsidRPr="00407576" w:rsidRDefault="00296E35" w:rsidP="002E3FCC">
            <w:pPr>
              <w:pStyle w:val="TAL"/>
            </w:pPr>
          </w:p>
        </w:tc>
      </w:tr>
      <w:tr w:rsidR="00296E35" w:rsidRPr="00407576" w14:paraId="29AF4BA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216D057"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043673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4DC23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3DEF3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0E7BC7" w14:textId="77777777" w:rsidR="00296E35" w:rsidRPr="00407576" w:rsidRDefault="00296E35" w:rsidP="002E3FCC">
            <w:pPr>
              <w:pStyle w:val="TAL"/>
            </w:pPr>
          </w:p>
        </w:tc>
      </w:tr>
      <w:tr w:rsidR="00296E35" w:rsidRPr="00407576" w14:paraId="22E12EA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4F4F3CB"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4399535"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01DB9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5A3E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0C31D9" w14:textId="77777777" w:rsidR="00296E35" w:rsidRPr="00407576" w:rsidRDefault="00296E35" w:rsidP="002E3FCC">
            <w:pPr>
              <w:pStyle w:val="TAL"/>
            </w:pPr>
          </w:p>
        </w:tc>
      </w:tr>
      <w:tr w:rsidR="00296E35" w:rsidRPr="00407576" w14:paraId="02E61DBA"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3C831FC"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2325E8D"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161FE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5CD0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C62780" w14:textId="77777777" w:rsidR="00296E35" w:rsidRPr="00407576" w:rsidRDefault="00296E35" w:rsidP="002E3FCC">
            <w:pPr>
              <w:pStyle w:val="TAL"/>
            </w:pPr>
          </w:p>
        </w:tc>
      </w:tr>
    </w:tbl>
    <w:p w14:paraId="510F1796" w14:textId="77777777" w:rsidR="00296E35" w:rsidRPr="00407576" w:rsidRDefault="00296E35" w:rsidP="00296E35"/>
    <w:p w14:paraId="4B08C1BA" w14:textId="77777777" w:rsidR="00296E35" w:rsidRPr="00407576" w:rsidRDefault="00296E35" w:rsidP="00296E35">
      <w:pPr>
        <w:pStyle w:val="TH"/>
      </w:pPr>
      <w:r w:rsidRPr="00407576">
        <w:t>Table 6.6.1.3.3-17: MCData-MBMS-Usage-Info in SIP MESSAGE (</w:t>
      </w:r>
      <w:bookmarkStart w:id="1284" w:name="_Hlk128330924"/>
      <w:r w:rsidRPr="00407576">
        <w:t xml:space="preserve">Table </w:t>
      </w:r>
      <w:bookmarkEnd w:id="1284"/>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667A8C21"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9FCE8C5" w14:textId="77777777" w:rsidR="00296E35" w:rsidRPr="00407576" w:rsidRDefault="00296E35" w:rsidP="002E3FCC">
            <w:pPr>
              <w:pStyle w:val="TAL"/>
              <w:rPr>
                <w:bCs/>
              </w:rPr>
            </w:pPr>
            <w:r w:rsidRPr="00407576">
              <w:t>Derivation Path: TS 24.282 [31], Clause D.5</w:t>
            </w:r>
          </w:p>
        </w:tc>
      </w:tr>
      <w:tr w:rsidR="00296E35" w:rsidRPr="00407576" w14:paraId="2D58A92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65EC188"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333553"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91B6D3"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81F984B"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F222E58" w14:textId="77777777" w:rsidR="00296E35" w:rsidRPr="00407576" w:rsidRDefault="00296E35" w:rsidP="002E3FCC">
            <w:pPr>
              <w:pStyle w:val="TAH"/>
            </w:pPr>
            <w:r w:rsidRPr="00407576">
              <w:t>Condition</w:t>
            </w:r>
          </w:p>
        </w:tc>
      </w:tr>
      <w:tr w:rsidR="00296E35" w:rsidRPr="00407576" w14:paraId="1D6924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D5F20EE"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057F0E6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59156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971E4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09DFA" w14:textId="77777777" w:rsidR="00296E35" w:rsidRPr="00407576" w:rsidRDefault="00296E35" w:rsidP="002E3FCC">
            <w:pPr>
              <w:pStyle w:val="TAL"/>
            </w:pPr>
          </w:p>
        </w:tc>
      </w:tr>
      <w:tr w:rsidR="00296E35" w:rsidRPr="00407576" w14:paraId="7A746C8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5B1357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5A5E46D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D1848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6B6C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2F4B9B" w14:textId="77777777" w:rsidR="00296E35" w:rsidRPr="00407576" w:rsidRDefault="00296E35" w:rsidP="002E3FCC">
            <w:pPr>
              <w:pStyle w:val="TAL"/>
            </w:pPr>
          </w:p>
        </w:tc>
      </w:tr>
      <w:tr w:rsidR="00296E35" w:rsidRPr="00407576" w14:paraId="229752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F751EA2"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B251CB9" w14:textId="77777777" w:rsidR="00296E35" w:rsidRPr="00407576" w:rsidRDefault="00296E35" w:rsidP="002E3FCC">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49CB9FF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C416B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A7C0AC" w14:textId="77777777" w:rsidR="00296E35" w:rsidRPr="00407576" w:rsidRDefault="00296E35" w:rsidP="002E3FCC">
            <w:pPr>
              <w:pStyle w:val="TAL"/>
            </w:pPr>
          </w:p>
        </w:tc>
      </w:tr>
      <w:tr w:rsidR="00296E35" w:rsidRPr="00407576" w14:paraId="393D443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24BF95D"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7AA2CF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68AF05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323A4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384E0" w14:textId="77777777" w:rsidR="00296E35" w:rsidRPr="00407576" w:rsidRDefault="00296E35" w:rsidP="002E3FCC">
            <w:pPr>
              <w:pStyle w:val="TAL"/>
            </w:pPr>
          </w:p>
        </w:tc>
      </w:tr>
      <w:tr w:rsidR="00296E35" w:rsidRPr="00407576" w14:paraId="59DF1D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E6FC135"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2054016C"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1C746C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22EA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3D27F" w14:textId="77777777" w:rsidR="00296E35" w:rsidRPr="00407576" w:rsidRDefault="00296E35" w:rsidP="002E3FCC">
            <w:pPr>
              <w:pStyle w:val="TAL"/>
            </w:pPr>
          </w:p>
        </w:tc>
      </w:tr>
      <w:tr w:rsidR="00296E35" w:rsidRPr="00407576" w14:paraId="0E89FF2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F70A0F8"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DC29B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38AF8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B3102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80A6C1" w14:textId="77777777" w:rsidR="00296E35" w:rsidRPr="00407576" w:rsidRDefault="00296E35" w:rsidP="002E3FCC">
            <w:pPr>
              <w:pStyle w:val="TAL"/>
            </w:pPr>
          </w:p>
        </w:tc>
      </w:tr>
      <w:tr w:rsidR="00296E35" w:rsidRPr="00407576" w14:paraId="6CC0902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F0D2D4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78E5DDA"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BB326F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EBE45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A2F5E8" w14:textId="77777777" w:rsidR="00296E35" w:rsidRPr="00407576" w:rsidRDefault="00296E35" w:rsidP="002E3FCC">
            <w:pPr>
              <w:pStyle w:val="TAL"/>
            </w:pPr>
          </w:p>
        </w:tc>
      </w:tr>
      <w:tr w:rsidR="00296E35" w:rsidRPr="00407576" w14:paraId="1015321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26653CD"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1AA9A53C"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934A66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E041F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063E5" w14:textId="77777777" w:rsidR="00296E35" w:rsidRPr="00407576" w:rsidRDefault="00296E35" w:rsidP="002E3FCC">
            <w:pPr>
              <w:pStyle w:val="TAL"/>
            </w:pPr>
          </w:p>
        </w:tc>
      </w:tr>
      <w:tr w:rsidR="00296E35" w:rsidRPr="00407576" w14:paraId="2370BEF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82E82FB"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4B6391A1"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5D69B0A"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506A86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71BC1" w14:textId="77777777" w:rsidR="00296E35" w:rsidRPr="00407576" w:rsidRDefault="00296E35" w:rsidP="002E3FCC">
            <w:pPr>
              <w:pStyle w:val="TAL"/>
            </w:pPr>
          </w:p>
        </w:tc>
      </w:tr>
      <w:tr w:rsidR="00296E35" w:rsidRPr="00407576" w14:paraId="2614EAB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75BBDC3"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58BB11D"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B16861E"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A240BE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E9A969" w14:textId="77777777" w:rsidR="00296E35" w:rsidRPr="00407576" w:rsidRDefault="00296E35" w:rsidP="002E3FCC">
            <w:pPr>
              <w:pStyle w:val="TAL"/>
            </w:pPr>
          </w:p>
        </w:tc>
      </w:tr>
      <w:tr w:rsidR="00296E35" w:rsidRPr="00407576" w14:paraId="3E67D33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7DA349"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DEDE67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AAF0685"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9A0B7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B5897A" w14:textId="77777777" w:rsidR="00296E35" w:rsidRPr="00407576" w:rsidRDefault="00296E35" w:rsidP="002E3FCC">
            <w:pPr>
              <w:pStyle w:val="TAL"/>
            </w:pPr>
          </w:p>
        </w:tc>
      </w:tr>
      <w:tr w:rsidR="00296E35" w:rsidRPr="00407576" w14:paraId="1087422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1F43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A7F4A26"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404C7177"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FA9BE0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B8CD9" w14:textId="77777777" w:rsidR="00296E35" w:rsidRPr="00407576" w:rsidRDefault="00296E35" w:rsidP="002E3FCC">
            <w:pPr>
              <w:pStyle w:val="TAL"/>
            </w:pPr>
          </w:p>
        </w:tc>
      </w:tr>
    </w:tbl>
    <w:p w14:paraId="30021D3A" w14:textId="77777777" w:rsidR="00296E35" w:rsidRPr="00407576" w:rsidRDefault="00296E35" w:rsidP="00296E35"/>
    <w:p w14:paraId="5C27F6FC" w14:textId="77777777" w:rsidR="00296E35" w:rsidRPr="00407576" w:rsidRDefault="00296E35" w:rsidP="00296E35">
      <w:pPr>
        <w:pStyle w:val="TH"/>
      </w:pPr>
      <w:r w:rsidRPr="00407576">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9AA8A0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43B153D" w14:textId="18376E1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w:t>
            </w:r>
          </w:p>
        </w:tc>
      </w:tr>
      <w:tr w:rsidR="00296E35" w:rsidRPr="00407576" w14:paraId="1AFA64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7DB8E2"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2A927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429DD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AD8E6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3BFA33" w14:textId="77777777" w:rsidR="00296E35" w:rsidRPr="00407576" w:rsidRDefault="00296E35" w:rsidP="002E3FCC">
            <w:pPr>
              <w:pStyle w:val="TAH"/>
              <w:rPr>
                <w:bCs/>
              </w:rPr>
            </w:pPr>
            <w:r w:rsidRPr="00407576">
              <w:rPr>
                <w:bCs/>
              </w:rPr>
              <w:t>Condition</w:t>
            </w:r>
          </w:p>
        </w:tc>
      </w:tr>
      <w:tr w:rsidR="00296E35" w:rsidRPr="00407576" w14:paraId="2C339D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DB15F1" w14:textId="77777777" w:rsidR="00296E35" w:rsidRPr="00407576" w:rsidRDefault="00296E35" w:rsidP="002E3FCC">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79E56C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6E528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2284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AF9D55" w14:textId="77777777" w:rsidR="00296E35" w:rsidRPr="00407576" w:rsidRDefault="00296E35" w:rsidP="002E3FCC">
            <w:pPr>
              <w:pStyle w:val="TAL"/>
            </w:pPr>
          </w:p>
        </w:tc>
      </w:tr>
      <w:tr w:rsidR="00296E35" w:rsidRPr="00407576" w14:paraId="062AA68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2FCB44" w14:textId="77777777" w:rsidR="00296E35" w:rsidRPr="00407576" w:rsidRDefault="00296E35" w:rsidP="002E3FCC">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B95CD8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FA045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84564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F3E02" w14:textId="77777777" w:rsidR="00296E35" w:rsidRPr="00407576" w:rsidRDefault="00296E35" w:rsidP="002E3FCC">
            <w:pPr>
              <w:pStyle w:val="TAL"/>
            </w:pPr>
          </w:p>
        </w:tc>
      </w:tr>
      <w:tr w:rsidR="00296E35" w:rsidRPr="00407576" w14:paraId="33F7E5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4232D3" w14:textId="77777777" w:rsidR="00296E35" w:rsidRPr="00407576" w:rsidRDefault="00296E35" w:rsidP="002E3FCC">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FA49693" w14:textId="77777777" w:rsidR="00296E35" w:rsidRPr="00407576" w:rsidRDefault="00296E35" w:rsidP="002E3FCC">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48318202" w14:textId="77777777" w:rsidR="00296E35" w:rsidRPr="00407576" w:rsidRDefault="00296E35" w:rsidP="002E3FCC">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2E556331" w14:textId="77777777" w:rsidR="00296E35" w:rsidRPr="00407576" w:rsidRDefault="00296E35" w:rsidP="002E3FCC">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CCB07D3" w14:textId="77777777" w:rsidR="00296E35" w:rsidRPr="00407576" w:rsidRDefault="00296E35" w:rsidP="002E3FCC">
            <w:pPr>
              <w:pStyle w:val="TAL"/>
            </w:pPr>
          </w:p>
        </w:tc>
      </w:tr>
    </w:tbl>
    <w:p w14:paraId="483B5D87" w14:textId="77777777" w:rsidR="00296E35" w:rsidRPr="00407576" w:rsidRDefault="00296E35" w:rsidP="00296E35"/>
    <w:p w14:paraId="287FEDFE" w14:textId="3BDDC79B" w:rsidR="00296E35" w:rsidRPr="00407576" w:rsidRDefault="00296E35" w:rsidP="00296E35">
      <w:pPr>
        <w:pStyle w:val="TH"/>
      </w:pPr>
      <w:r w:rsidRPr="00407576">
        <w:t>Table 6.6.1.3.3-19: MSRP SEND from the UE (step 9,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BCA8B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9FCF8" w14:textId="08C1C0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5.5.12.1.1-1</w:t>
            </w:r>
          </w:p>
        </w:tc>
      </w:tr>
      <w:tr w:rsidR="00296E35" w:rsidRPr="00407576" w14:paraId="4142FE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627C9C"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53428B"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2C88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6EB486"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105969" w14:textId="77777777" w:rsidR="00296E35" w:rsidRPr="00407576" w:rsidRDefault="00296E35" w:rsidP="002E3FCC">
            <w:pPr>
              <w:pStyle w:val="TAH"/>
              <w:rPr>
                <w:bCs/>
              </w:rPr>
            </w:pPr>
            <w:r w:rsidRPr="00407576">
              <w:rPr>
                <w:bCs/>
              </w:rPr>
              <w:t>Condition</w:t>
            </w:r>
          </w:p>
        </w:tc>
      </w:tr>
      <w:tr w:rsidR="00296E35" w:rsidRPr="00407576" w14:paraId="68E02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963E"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0292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C8963B"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38118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053572" w14:textId="77777777" w:rsidR="00296E35" w:rsidRPr="00407576" w:rsidRDefault="00296E35" w:rsidP="002E3FCC">
            <w:pPr>
              <w:pStyle w:val="TAL"/>
            </w:pPr>
          </w:p>
        </w:tc>
      </w:tr>
      <w:tr w:rsidR="00296E35" w:rsidRPr="00407576" w14:paraId="04F001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15756"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7D07D3F"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461AF3A"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28C40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02AA0" w14:textId="77777777" w:rsidR="00296E35" w:rsidRPr="00407576" w:rsidRDefault="00296E35" w:rsidP="002E3FCC">
            <w:pPr>
              <w:pStyle w:val="TAL"/>
            </w:pPr>
          </w:p>
        </w:tc>
      </w:tr>
      <w:tr w:rsidR="00296E35" w:rsidRPr="00407576" w14:paraId="21A2F3D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823932"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CD8E238" w14:textId="77777777" w:rsidR="00296E35" w:rsidRPr="00407576" w:rsidRDefault="00296E35" w:rsidP="002E3FCC">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376B5AE2"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8A501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F60D7" w14:textId="77777777" w:rsidR="00296E35" w:rsidRPr="00407576" w:rsidRDefault="00296E35" w:rsidP="002E3FCC">
            <w:pPr>
              <w:pStyle w:val="TAL"/>
            </w:pPr>
          </w:p>
        </w:tc>
      </w:tr>
    </w:tbl>
    <w:p w14:paraId="03707F5B" w14:textId="77777777" w:rsidR="00296E35" w:rsidRPr="00407576" w:rsidRDefault="00296E35" w:rsidP="00296E35"/>
    <w:p w14:paraId="0DD28527" w14:textId="10F9717C" w:rsidR="00296E35" w:rsidRPr="00407576" w:rsidRDefault="00296E35" w:rsidP="00296E35">
      <w:pPr>
        <w:pStyle w:val="TH"/>
      </w:pPr>
      <w:r w:rsidRPr="00407576">
        <w:t>Table 6.6.1.3.3-20: MIME Message (step 9, Table 6.6.1.3.2-1;</w:t>
      </w:r>
      <w:r w:rsidRPr="00407576">
        <w:br/>
        <w:t xml:space="preserve">step 3,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2A93B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4ADA65"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4DD4EE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5C32B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20CB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7F9755"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DD8E90"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B31FBA" w14:textId="77777777" w:rsidR="00296E35" w:rsidRPr="00407576" w:rsidRDefault="00296E35" w:rsidP="002E3FCC">
            <w:pPr>
              <w:pStyle w:val="TAH"/>
              <w:rPr>
                <w:bCs/>
              </w:rPr>
            </w:pPr>
            <w:r w:rsidRPr="00407576">
              <w:rPr>
                <w:bCs/>
              </w:rPr>
              <w:t>Condition</w:t>
            </w:r>
          </w:p>
        </w:tc>
      </w:tr>
      <w:tr w:rsidR="00296E35" w:rsidRPr="00407576" w14:paraId="42F0214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C4D241"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5C312F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BBFB54"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A59EA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C558E6" w14:textId="77777777" w:rsidR="00296E35" w:rsidRPr="00407576" w:rsidRDefault="00296E35" w:rsidP="002E3FCC">
            <w:pPr>
              <w:pStyle w:val="TAL"/>
            </w:pPr>
          </w:p>
        </w:tc>
      </w:tr>
      <w:tr w:rsidR="00296E35" w:rsidRPr="00407576" w14:paraId="5607B0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3A9E8E"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0E172AC"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F8F61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05C6B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A64091" w14:textId="77777777" w:rsidR="00296E35" w:rsidRPr="00407576" w:rsidRDefault="00296E35" w:rsidP="002E3FCC">
            <w:pPr>
              <w:pStyle w:val="TAL"/>
            </w:pPr>
          </w:p>
        </w:tc>
      </w:tr>
      <w:tr w:rsidR="00296E35" w:rsidRPr="00407576" w14:paraId="428DE9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0CDBB5"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8555100"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C1120D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627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31086" w14:textId="77777777" w:rsidR="00296E35" w:rsidRPr="00407576" w:rsidRDefault="00296E35" w:rsidP="002E3FCC">
            <w:pPr>
              <w:pStyle w:val="TAL"/>
            </w:pPr>
          </w:p>
        </w:tc>
      </w:tr>
      <w:tr w:rsidR="00296E35" w:rsidRPr="00407576" w14:paraId="51F7D1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479BC6"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2FEB2D" w14:textId="77777777" w:rsidR="00296E35" w:rsidRPr="00407576" w:rsidRDefault="00296E35" w:rsidP="002E3FCC">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685DD49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0B9D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6F814" w14:textId="77777777" w:rsidR="00296E35" w:rsidRPr="00407576" w:rsidRDefault="00296E35" w:rsidP="002E3FCC">
            <w:pPr>
              <w:pStyle w:val="TAL"/>
            </w:pPr>
          </w:p>
        </w:tc>
      </w:tr>
      <w:tr w:rsidR="00296E35" w:rsidRPr="00407576" w14:paraId="4AA564F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3DA048"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3AC3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880FD"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959529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C214D0" w14:textId="77777777" w:rsidR="00296E35" w:rsidRPr="00407576" w:rsidRDefault="00296E35" w:rsidP="002E3FCC">
            <w:pPr>
              <w:pStyle w:val="TAL"/>
            </w:pPr>
          </w:p>
        </w:tc>
      </w:tr>
      <w:tr w:rsidR="00296E35" w:rsidRPr="00407576" w14:paraId="65F4FC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1F967F"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DD718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586D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3449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4ABB01" w14:textId="77777777" w:rsidR="00296E35" w:rsidRPr="00407576" w:rsidRDefault="00296E35" w:rsidP="002E3FCC">
            <w:pPr>
              <w:pStyle w:val="TAL"/>
            </w:pPr>
          </w:p>
        </w:tc>
      </w:tr>
      <w:tr w:rsidR="00296E35" w:rsidRPr="00407576" w14:paraId="5F3680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74F99A"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983BBF"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38EE1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1217A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2702E" w14:textId="77777777" w:rsidR="00296E35" w:rsidRPr="00407576" w:rsidRDefault="00296E35" w:rsidP="002E3FCC">
            <w:pPr>
              <w:pStyle w:val="TAL"/>
            </w:pPr>
          </w:p>
        </w:tc>
      </w:tr>
      <w:tr w:rsidR="00296E35" w:rsidRPr="00407576" w14:paraId="1FB4DDF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FF0915"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0C33AE" w14:textId="77777777" w:rsidR="00296E35" w:rsidRPr="00407576" w:rsidRDefault="00296E35" w:rsidP="002E3FCC">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1E279E3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EE3FB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0FE443" w14:textId="77777777" w:rsidR="00296E35" w:rsidRPr="00407576" w:rsidRDefault="00296E35" w:rsidP="002E3FCC">
            <w:pPr>
              <w:pStyle w:val="TAL"/>
            </w:pPr>
          </w:p>
        </w:tc>
      </w:tr>
    </w:tbl>
    <w:p w14:paraId="78B34D46" w14:textId="77777777" w:rsidR="00296E35" w:rsidRPr="00407576" w:rsidRDefault="00296E35" w:rsidP="00296E35"/>
    <w:p w14:paraId="11A877C2" w14:textId="77777777" w:rsidR="00296E35" w:rsidRPr="00407576" w:rsidRDefault="00296E35" w:rsidP="00296E35">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5B3402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70714BD" w14:textId="65B4048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5.5.3.8.1-1, condition DELIVERED</w:t>
            </w:r>
          </w:p>
        </w:tc>
      </w:tr>
    </w:tbl>
    <w:p w14:paraId="38B1A396" w14:textId="77777777" w:rsidR="00296E35" w:rsidRPr="00407576" w:rsidRDefault="00296E35" w:rsidP="00296E35"/>
    <w:p w14:paraId="11DD95E6" w14:textId="77777777" w:rsidR="00296E35" w:rsidRPr="00407576" w:rsidRDefault="00296E35" w:rsidP="00296E35">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6D8063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CCC5B50" w14:textId="7D8F7BAD"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5.5.3.9.1-1</w:t>
            </w:r>
          </w:p>
        </w:tc>
      </w:tr>
    </w:tbl>
    <w:p w14:paraId="68728900" w14:textId="77777777" w:rsidR="00296E35" w:rsidRPr="00407576" w:rsidRDefault="00296E35" w:rsidP="00296E35"/>
    <w:p w14:paraId="0CFEA0DE" w14:textId="059E4A14" w:rsidR="00296E35" w:rsidRPr="00407576" w:rsidRDefault="00296E35" w:rsidP="00296E35">
      <w:pPr>
        <w:pStyle w:val="TH"/>
      </w:pPr>
      <w:r w:rsidRPr="00407576">
        <w:t>Table 6.6.1.3.3-23: MSRP SEND from the SS (step 10,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BDA29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6E0C4A" w14:textId="42B9D199"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5.5.12.1.2-1</w:t>
            </w:r>
          </w:p>
        </w:tc>
      </w:tr>
      <w:tr w:rsidR="00296E35" w:rsidRPr="00407576" w14:paraId="43BD4E2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7FC346"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733430"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A5F486"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A27F6A"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FECAF7" w14:textId="77777777" w:rsidR="00296E35" w:rsidRPr="00407576" w:rsidRDefault="00296E35" w:rsidP="002E3FCC">
            <w:pPr>
              <w:pStyle w:val="TAH"/>
              <w:rPr>
                <w:bCs/>
              </w:rPr>
            </w:pPr>
            <w:r w:rsidRPr="00407576">
              <w:rPr>
                <w:bCs/>
              </w:rPr>
              <w:t>Condition</w:t>
            </w:r>
          </w:p>
        </w:tc>
      </w:tr>
      <w:tr w:rsidR="00296E35" w:rsidRPr="00407576" w14:paraId="2C9D3B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6D1C7E"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EAE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00A0F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2CFFD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5FFDEC" w14:textId="77777777" w:rsidR="00296E35" w:rsidRPr="00407576" w:rsidRDefault="00296E35" w:rsidP="002E3FCC">
            <w:pPr>
              <w:pStyle w:val="TAL"/>
            </w:pPr>
          </w:p>
        </w:tc>
      </w:tr>
      <w:tr w:rsidR="00296E35" w:rsidRPr="00407576" w14:paraId="52449E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052A64"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C37F9D3"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A77CF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66BFE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DD6A52" w14:textId="77777777" w:rsidR="00296E35" w:rsidRPr="00407576" w:rsidRDefault="00296E35" w:rsidP="002E3FCC">
            <w:pPr>
              <w:pStyle w:val="TAL"/>
            </w:pPr>
          </w:p>
        </w:tc>
      </w:tr>
      <w:tr w:rsidR="00296E35" w:rsidRPr="00407576" w14:paraId="30E235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7C0FB5"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7355E5" w14:textId="77777777" w:rsidR="00296E35" w:rsidRPr="00407576" w:rsidRDefault="00296E35" w:rsidP="002E3FCC">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62B2DC1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1B35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A2D21" w14:textId="77777777" w:rsidR="00296E35" w:rsidRPr="00407576" w:rsidRDefault="00296E35" w:rsidP="002E3FCC">
            <w:pPr>
              <w:pStyle w:val="TAL"/>
            </w:pPr>
          </w:p>
        </w:tc>
      </w:tr>
    </w:tbl>
    <w:p w14:paraId="713E0426" w14:textId="77777777" w:rsidR="00296E35" w:rsidRPr="00407576" w:rsidRDefault="00296E35" w:rsidP="00296E35"/>
    <w:p w14:paraId="73320C74" w14:textId="77777777" w:rsidR="00296E35" w:rsidRPr="00407576" w:rsidRDefault="00296E35" w:rsidP="00296E35">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FFC918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214B8A6" w14:textId="47CD10EF"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5.5.3.8.4-1, condition DELIVERED</w:t>
            </w:r>
          </w:p>
        </w:tc>
      </w:tr>
    </w:tbl>
    <w:p w14:paraId="27686826" w14:textId="77777777" w:rsidR="00296E35" w:rsidRPr="00407576" w:rsidRDefault="00296E35" w:rsidP="00296E35"/>
    <w:p w14:paraId="6B704DCC" w14:textId="77777777" w:rsidR="00296E35" w:rsidRPr="00407576" w:rsidRDefault="00296E35" w:rsidP="00296E35">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266DC6F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E657CB3" w14:textId="69C4DEB8" w:rsidR="00296E35" w:rsidRPr="00407576" w:rsidRDefault="00296E35" w:rsidP="002E3FCC">
            <w:pPr>
              <w:pStyle w:val="TAL"/>
            </w:pPr>
            <w:r w:rsidRPr="00407576">
              <w:t xml:space="preserve">Derivation Path: TS </w:t>
            </w:r>
            <w:r>
              <w:t>37.579</w:t>
            </w:r>
            <w:r w:rsidRPr="00407576">
              <w:t>-1 [2], Table 5.5.2.7.2-1</w:t>
            </w:r>
          </w:p>
        </w:tc>
      </w:tr>
      <w:tr w:rsidR="00296E35" w:rsidRPr="00407576" w14:paraId="6951A9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765601"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CE5CA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1C42E0F"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E27B74F"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34B044F1" w14:textId="77777777" w:rsidR="00296E35" w:rsidRPr="00407576" w:rsidRDefault="00296E35" w:rsidP="002E3FCC">
            <w:pPr>
              <w:pStyle w:val="TAH"/>
            </w:pPr>
            <w:r w:rsidRPr="00407576">
              <w:t>Condition</w:t>
            </w:r>
          </w:p>
        </w:tc>
      </w:tr>
      <w:tr w:rsidR="00296E35" w:rsidRPr="00407576" w14:paraId="5D56CC8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F24F74"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76DF1677" w14:textId="77777777" w:rsidR="00296E35" w:rsidRPr="00407576" w:rsidRDefault="00296E35" w:rsidP="002E3FCC">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676DC0D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8C3B2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C5CD03" w14:textId="77777777" w:rsidR="00296E35" w:rsidRPr="00407576" w:rsidRDefault="00296E35" w:rsidP="002E3FCC">
            <w:pPr>
              <w:pStyle w:val="TAL"/>
            </w:pPr>
          </w:p>
        </w:tc>
      </w:tr>
      <w:tr w:rsidR="00296E35" w:rsidRPr="00407576" w14:paraId="15E5CA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101C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D111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69B17" w14:textId="77777777" w:rsidR="00296E35" w:rsidRPr="00407576" w:rsidRDefault="00296E35" w:rsidP="002E3FCC">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9D8B07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F6FA1B" w14:textId="77777777" w:rsidR="00296E35" w:rsidRPr="00407576" w:rsidRDefault="00296E35" w:rsidP="002E3FCC">
            <w:pPr>
              <w:pStyle w:val="TAL"/>
            </w:pPr>
          </w:p>
        </w:tc>
      </w:tr>
      <w:tr w:rsidR="00296E35" w:rsidRPr="00407576" w14:paraId="6BA77D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864D2A"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A4B0D5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4A93B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11FBF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FD2CAB" w14:textId="77777777" w:rsidR="00296E35" w:rsidRPr="00407576" w:rsidRDefault="00296E35" w:rsidP="002E3FCC">
            <w:pPr>
              <w:pStyle w:val="TAL"/>
            </w:pPr>
          </w:p>
        </w:tc>
      </w:tr>
      <w:tr w:rsidR="00296E35" w:rsidRPr="00407576" w14:paraId="31302B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84A31C"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72263D"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5031CD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A28B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C394CB" w14:textId="77777777" w:rsidR="00296E35" w:rsidRPr="00407576" w:rsidRDefault="00296E35" w:rsidP="002E3FCC">
            <w:pPr>
              <w:pStyle w:val="TAL"/>
            </w:pPr>
          </w:p>
        </w:tc>
      </w:tr>
      <w:tr w:rsidR="00296E35" w:rsidRPr="00407576" w14:paraId="1D457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FFD6C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DFA819" w14:textId="77777777" w:rsidR="00296E35" w:rsidRPr="00407576" w:rsidRDefault="00296E35" w:rsidP="002E3FCC">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0340A1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0F2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1F5F5" w14:textId="77777777" w:rsidR="00296E35" w:rsidRPr="00407576" w:rsidRDefault="00296E35" w:rsidP="002E3FCC">
            <w:pPr>
              <w:pStyle w:val="TAL"/>
            </w:pPr>
          </w:p>
        </w:tc>
      </w:tr>
      <w:tr w:rsidR="00296E35" w:rsidRPr="00407576" w14:paraId="0983E4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0ACA68"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03C1BC"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2DDB" w14:textId="77777777" w:rsidR="00296E35" w:rsidRPr="00407576" w:rsidRDefault="00296E35" w:rsidP="002E3FCC">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AE7D50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E077" w14:textId="77777777" w:rsidR="00296E35" w:rsidRPr="00407576" w:rsidRDefault="00296E35" w:rsidP="002E3FCC">
            <w:pPr>
              <w:pStyle w:val="TAL"/>
            </w:pPr>
          </w:p>
        </w:tc>
      </w:tr>
      <w:tr w:rsidR="00296E35" w:rsidRPr="00407576" w14:paraId="19CA48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D1017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313EC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041C29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D1F49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A11C60" w14:textId="77777777" w:rsidR="00296E35" w:rsidRPr="00407576" w:rsidRDefault="00296E35" w:rsidP="002E3FCC">
            <w:pPr>
              <w:pStyle w:val="TAL"/>
            </w:pPr>
          </w:p>
        </w:tc>
      </w:tr>
      <w:tr w:rsidR="00296E35" w:rsidRPr="00407576" w14:paraId="628A1A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463E0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1C62ECB" w14:textId="77777777" w:rsidR="00296E35" w:rsidRPr="00407576" w:rsidRDefault="00296E35" w:rsidP="002E3FCC">
            <w:pPr>
              <w:pStyle w:val="TAL"/>
            </w:pPr>
            <w:r w:rsidRPr="00407576">
              <w:t>"application/mikey"</w:t>
            </w:r>
          </w:p>
        </w:tc>
        <w:tc>
          <w:tcPr>
            <w:tcW w:w="2126" w:type="dxa"/>
            <w:tcBorders>
              <w:top w:val="single" w:sz="4" w:space="0" w:color="auto"/>
              <w:left w:val="single" w:sz="4" w:space="0" w:color="auto"/>
              <w:bottom w:val="single" w:sz="4" w:space="0" w:color="auto"/>
              <w:right w:val="single" w:sz="4" w:space="0" w:color="auto"/>
            </w:tcBorders>
          </w:tcPr>
          <w:p w14:paraId="4AFDE79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AA0C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E4A02" w14:textId="77777777" w:rsidR="00296E35" w:rsidRPr="00407576" w:rsidRDefault="00296E35" w:rsidP="002E3FCC">
            <w:pPr>
              <w:pStyle w:val="TAL"/>
            </w:pPr>
          </w:p>
        </w:tc>
      </w:tr>
      <w:tr w:rsidR="00296E35" w:rsidRPr="00407576" w14:paraId="5EE353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239591"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2DC5B3" w14:textId="04724EE6" w:rsidR="00296E35" w:rsidRPr="00407576" w:rsidRDefault="00296E35" w:rsidP="002E3FCC">
            <w:pPr>
              <w:pStyle w:val="TAL"/>
            </w:pPr>
            <w:r w:rsidRPr="00407576">
              <w:t xml:space="preserve">As described in TS </w:t>
            </w:r>
            <w:r>
              <w:t>37.579</w:t>
            </w:r>
            <w:r w:rsidRPr="00407576">
              <w:t>-1 [2], Table 5.5.9.1-5.</w:t>
            </w:r>
          </w:p>
        </w:tc>
        <w:tc>
          <w:tcPr>
            <w:tcW w:w="2126" w:type="dxa"/>
            <w:tcBorders>
              <w:top w:val="single" w:sz="4" w:space="0" w:color="auto"/>
              <w:left w:val="single" w:sz="4" w:space="0" w:color="auto"/>
              <w:bottom w:val="single" w:sz="4" w:space="0" w:color="auto"/>
              <w:right w:val="single" w:sz="4" w:space="0" w:color="auto"/>
            </w:tcBorders>
            <w:hideMark/>
          </w:tcPr>
          <w:p w14:paraId="06063EB2" w14:textId="77777777" w:rsidR="00296E35" w:rsidRPr="00407576" w:rsidRDefault="00296E35" w:rsidP="002E3FCC">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89FDD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1092F9" w14:textId="77777777" w:rsidR="00296E35" w:rsidRPr="00407576" w:rsidRDefault="00296E35" w:rsidP="002E3FCC">
            <w:pPr>
              <w:pStyle w:val="TAL"/>
            </w:pPr>
          </w:p>
        </w:tc>
      </w:tr>
    </w:tbl>
    <w:p w14:paraId="51FA6400" w14:textId="77777777" w:rsidR="00296E35" w:rsidRPr="00407576" w:rsidRDefault="00296E35" w:rsidP="00296E35"/>
    <w:p w14:paraId="0DDB2381" w14:textId="77777777" w:rsidR="00296E35" w:rsidRPr="00407576" w:rsidRDefault="00296E35" w:rsidP="00296E35">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C3730C4"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AEDB4A0" w14:textId="77777777" w:rsidR="00296E35" w:rsidRPr="00407576" w:rsidRDefault="00296E35" w:rsidP="002E3FCC">
            <w:pPr>
              <w:pStyle w:val="TAL"/>
              <w:rPr>
                <w:bCs/>
              </w:rPr>
            </w:pPr>
            <w:r w:rsidRPr="00407576">
              <w:t>Derivation Path: TS 24.282 [31], Clause D.5</w:t>
            </w:r>
          </w:p>
        </w:tc>
      </w:tr>
      <w:tr w:rsidR="00296E35" w:rsidRPr="00407576" w14:paraId="7AC91F7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6C56DCD1"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2237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EF6F7C6"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38C509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8FC1BF3" w14:textId="77777777" w:rsidR="00296E35" w:rsidRPr="00407576" w:rsidRDefault="00296E35" w:rsidP="002E3FCC">
            <w:pPr>
              <w:pStyle w:val="TAH"/>
            </w:pPr>
            <w:r w:rsidRPr="00407576">
              <w:t>Condition</w:t>
            </w:r>
          </w:p>
        </w:tc>
      </w:tr>
      <w:tr w:rsidR="00296E35" w:rsidRPr="00407576" w14:paraId="3A94F70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0C9823C"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D95F57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F69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F35F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261F8A" w14:textId="77777777" w:rsidR="00296E35" w:rsidRPr="00407576" w:rsidRDefault="00296E35" w:rsidP="002E3FCC">
            <w:pPr>
              <w:pStyle w:val="TAL"/>
            </w:pPr>
          </w:p>
        </w:tc>
      </w:tr>
      <w:tr w:rsidR="00296E35" w:rsidRPr="00407576" w14:paraId="2B4A68B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D5B828"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6D6F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2715BB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D8EF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811AA" w14:textId="77777777" w:rsidR="00296E35" w:rsidRPr="00407576" w:rsidRDefault="00296E35" w:rsidP="002E3FCC">
            <w:pPr>
              <w:pStyle w:val="TAL"/>
            </w:pPr>
          </w:p>
        </w:tc>
      </w:tr>
      <w:tr w:rsidR="00296E35" w:rsidRPr="00407576" w14:paraId="4B3775E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09F4882"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9AD86E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1C55E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187BE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55FF7F" w14:textId="77777777" w:rsidR="00296E35" w:rsidRPr="00407576" w:rsidRDefault="00296E35" w:rsidP="002E3FCC">
            <w:pPr>
              <w:pStyle w:val="TAL"/>
            </w:pPr>
          </w:p>
        </w:tc>
      </w:tr>
      <w:tr w:rsidR="00296E35" w:rsidRPr="00407576" w14:paraId="4AE1459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B3767D"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D56323"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9492BB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1F5BA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B2041" w14:textId="77777777" w:rsidR="00296E35" w:rsidRPr="00407576" w:rsidRDefault="00296E35" w:rsidP="002E3FCC">
            <w:pPr>
              <w:pStyle w:val="TAL"/>
            </w:pPr>
          </w:p>
        </w:tc>
      </w:tr>
      <w:tr w:rsidR="00296E35" w:rsidRPr="00407576" w14:paraId="04BBF9A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38765F"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21E849"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3D92730"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CC1413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EFC096" w14:textId="77777777" w:rsidR="00296E35" w:rsidRPr="00407576" w:rsidRDefault="00296E35" w:rsidP="002E3FCC">
            <w:pPr>
              <w:pStyle w:val="TAL"/>
            </w:pPr>
          </w:p>
        </w:tc>
      </w:tr>
      <w:tr w:rsidR="00296E35" w:rsidRPr="00407576" w14:paraId="1603DD9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A658097" w14:textId="77777777" w:rsidR="00296E35" w:rsidRPr="00407576" w:rsidRDefault="00296E35" w:rsidP="002E3FCC">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6303038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AB811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F839BB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FA2902" w14:textId="77777777" w:rsidR="00296E35" w:rsidRPr="00407576" w:rsidRDefault="00296E35" w:rsidP="002E3FCC">
            <w:pPr>
              <w:pStyle w:val="TAL"/>
            </w:pPr>
          </w:p>
        </w:tc>
      </w:tr>
      <w:tr w:rsidR="00296E35" w:rsidRPr="00407576" w14:paraId="762E1A9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D579AC1" w14:textId="77777777" w:rsidR="00296E35" w:rsidRPr="00407576" w:rsidRDefault="00296E35" w:rsidP="002E3FCC">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4D8B5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C560EF"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7248A8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E2ADB0" w14:textId="77777777" w:rsidR="00296E35" w:rsidRPr="00407576" w:rsidRDefault="00296E35" w:rsidP="002E3FCC">
            <w:pPr>
              <w:pStyle w:val="TAL"/>
            </w:pPr>
          </w:p>
        </w:tc>
      </w:tr>
      <w:tr w:rsidR="00296E35" w:rsidRPr="00407576" w14:paraId="08A74C7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1BE2083" w14:textId="77777777" w:rsidR="00296E35" w:rsidRPr="00407576" w:rsidRDefault="00296E35" w:rsidP="002E3FCC">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55F23AE6" w14:textId="77777777" w:rsidR="00296E35" w:rsidRPr="00407576" w:rsidRDefault="00296E35" w:rsidP="002E3FCC">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48CA6651"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7C4065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3349E9" w14:textId="77777777" w:rsidR="00296E35" w:rsidRPr="00407576" w:rsidRDefault="00296E35" w:rsidP="002E3FCC">
            <w:pPr>
              <w:pStyle w:val="TAL"/>
            </w:pPr>
          </w:p>
        </w:tc>
      </w:tr>
      <w:tr w:rsidR="00296E35" w:rsidRPr="00407576" w14:paraId="2887FB8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52DE68C" w14:textId="77777777" w:rsidR="00296E35" w:rsidRPr="00407576" w:rsidRDefault="00296E35" w:rsidP="002E3FCC">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CF256DD" w14:textId="77777777" w:rsidR="00296E35" w:rsidRPr="00407576" w:rsidRDefault="00296E35" w:rsidP="002E3FCC">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17FB1323"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619D7B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74810E" w14:textId="77777777" w:rsidR="00296E35" w:rsidRPr="00407576" w:rsidRDefault="00296E35" w:rsidP="002E3FCC">
            <w:pPr>
              <w:pStyle w:val="TAL"/>
            </w:pPr>
          </w:p>
        </w:tc>
      </w:tr>
    </w:tbl>
    <w:p w14:paraId="03C97D95" w14:textId="77777777" w:rsidR="00296E35" w:rsidRPr="00407576" w:rsidRDefault="00296E35" w:rsidP="00296E35"/>
    <w:p w14:paraId="63E36331" w14:textId="77777777" w:rsidR="00296E35" w:rsidRPr="00407576" w:rsidRDefault="00296E35" w:rsidP="00296E35">
      <w:pPr>
        <w:pStyle w:val="TH"/>
      </w:pPr>
      <w:r w:rsidRPr="00407576">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CF35B2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5613322" w14:textId="0C52BF54"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774C19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EFC7255"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B033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2276404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D8B9BD0"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5FE535C1" w14:textId="77777777" w:rsidR="00296E35" w:rsidRPr="00407576" w:rsidRDefault="00296E35" w:rsidP="002E3FCC">
            <w:pPr>
              <w:pStyle w:val="TAH"/>
            </w:pPr>
            <w:r w:rsidRPr="00407576">
              <w:t>Condition</w:t>
            </w:r>
          </w:p>
        </w:tc>
      </w:tr>
      <w:tr w:rsidR="00296E35" w:rsidRPr="00407576" w14:paraId="1FCD7C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8DAF77"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9136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EB91D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7D7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2DB6E0" w14:textId="77777777" w:rsidR="00296E35" w:rsidRPr="00407576" w:rsidRDefault="00296E35" w:rsidP="002E3FCC">
            <w:pPr>
              <w:pStyle w:val="TAL"/>
            </w:pPr>
          </w:p>
        </w:tc>
      </w:tr>
      <w:tr w:rsidR="00296E35" w:rsidRPr="00407576" w14:paraId="234244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300A83"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30FFC89"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757EF6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88483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4835BC" w14:textId="77777777" w:rsidR="00296E35" w:rsidRPr="00407576" w:rsidRDefault="00296E35" w:rsidP="002E3FCC">
            <w:pPr>
              <w:pStyle w:val="TAL"/>
            </w:pPr>
          </w:p>
        </w:tc>
      </w:tr>
      <w:tr w:rsidR="00296E35" w:rsidRPr="00407576" w14:paraId="7C7125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4B3FE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1DFC42F"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0760030"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F205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C45EAF" w14:textId="77777777" w:rsidR="00296E35" w:rsidRPr="00407576" w:rsidRDefault="00296E35" w:rsidP="002E3FCC">
            <w:pPr>
              <w:pStyle w:val="TAL"/>
            </w:pPr>
          </w:p>
        </w:tc>
      </w:tr>
      <w:tr w:rsidR="00296E35" w:rsidRPr="00407576" w14:paraId="4F6CB1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AF2BF9"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A369E9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C6EC400"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061EFD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BF683" w14:textId="77777777" w:rsidR="00296E35" w:rsidRPr="00407576" w:rsidRDefault="00296E35" w:rsidP="002E3FCC">
            <w:pPr>
              <w:pStyle w:val="TAL"/>
            </w:pPr>
          </w:p>
        </w:tc>
      </w:tr>
      <w:tr w:rsidR="00296E35" w:rsidRPr="00407576" w14:paraId="3EFAD1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DF27B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70298A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9A61E7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EBD47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277CE" w14:textId="77777777" w:rsidR="00296E35" w:rsidRPr="00407576" w:rsidRDefault="00296E35" w:rsidP="002E3FCC">
            <w:pPr>
              <w:pStyle w:val="TAL"/>
            </w:pPr>
          </w:p>
        </w:tc>
      </w:tr>
      <w:tr w:rsidR="00296E35" w:rsidRPr="00407576" w14:paraId="703C1D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44407E"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06AFA90"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31B498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039A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16AD5" w14:textId="77777777" w:rsidR="00296E35" w:rsidRPr="00407576" w:rsidRDefault="00296E35" w:rsidP="002E3FCC">
            <w:pPr>
              <w:pStyle w:val="TAL"/>
            </w:pPr>
          </w:p>
        </w:tc>
      </w:tr>
      <w:tr w:rsidR="00296E35" w:rsidRPr="00407576" w14:paraId="60C3A7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4C88A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23A86B" w14:textId="77777777" w:rsidR="00296E35" w:rsidRPr="00407576" w:rsidRDefault="00296E35" w:rsidP="002E3FCC">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4F00CF5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FE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3A39AD" w14:textId="77777777" w:rsidR="00296E35" w:rsidRPr="00407576" w:rsidRDefault="00296E35" w:rsidP="002E3FCC">
            <w:pPr>
              <w:pStyle w:val="TAL"/>
            </w:pPr>
          </w:p>
        </w:tc>
      </w:tr>
      <w:tr w:rsidR="00296E35" w:rsidRPr="00407576" w14:paraId="1942B8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F015AD"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7C628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BDC4589"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645B9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1B240C" w14:textId="77777777" w:rsidR="00296E35" w:rsidRPr="00407576" w:rsidRDefault="00296E35" w:rsidP="002E3FCC">
            <w:pPr>
              <w:pStyle w:val="TAL"/>
            </w:pPr>
          </w:p>
        </w:tc>
      </w:tr>
      <w:tr w:rsidR="00296E35" w:rsidRPr="00407576" w14:paraId="0EBEE49B"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FBD2A66"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7105DC8"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9EA63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EA8A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F58CF" w14:textId="77777777" w:rsidR="00296E35" w:rsidRPr="00407576" w:rsidRDefault="00296E35" w:rsidP="002E3FCC">
            <w:pPr>
              <w:pStyle w:val="TAL"/>
            </w:pPr>
          </w:p>
        </w:tc>
      </w:tr>
      <w:tr w:rsidR="00296E35" w:rsidRPr="00407576" w14:paraId="610C044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54B4E5"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ACA3EF"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4219F3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9F29A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0DAF55" w14:textId="77777777" w:rsidR="00296E35" w:rsidRPr="00407576" w:rsidRDefault="00296E35" w:rsidP="002E3FCC">
            <w:pPr>
              <w:pStyle w:val="TAL"/>
            </w:pPr>
          </w:p>
        </w:tc>
      </w:tr>
      <w:tr w:rsidR="00296E35" w:rsidRPr="00407576" w14:paraId="6FF94DF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0C0A2E"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9EF5502"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4D9D26C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E6C1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970721" w14:textId="77777777" w:rsidR="00296E35" w:rsidRPr="00407576" w:rsidRDefault="00296E35" w:rsidP="002E3FCC">
            <w:pPr>
              <w:pStyle w:val="TAL"/>
            </w:pPr>
          </w:p>
        </w:tc>
      </w:tr>
    </w:tbl>
    <w:p w14:paraId="4A31A3F3" w14:textId="77777777" w:rsidR="00296E35" w:rsidRPr="00407576" w:rsidRDefault="00296E35" w:rsidP="00296E35"/>
    <w:p w14:paraId="6D6B6E3A" w14:textId="77777777" w:rsidR="00296E35" w:rsidRPr="00407576" w:rsidRDefault="00296E35" w:rsidP="00296E35">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3303862"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D7095D0" w14:textId="77777777" w:rsidR="00296E35" w:rsidRPr="00407576" w:rsidRDefault="00296E35" w:rsidP="002E3FCC">
            <w:pPr>
              <w:pStyle w:val="TAL"/>
              <w:rPr>
                <w:bCs/>
              </w:rPr>
            </w:pPr>
            <w:r w:rsidRPr="00407576">
              <w:t>Derivation Path: TS 24.282 [31], Clause D.5</w:t>
            </w:r>
          </w:p>
        </w:tc>
      </w:tr>
      <w:tr w:rsidR="00296E35" w:rsidRPr="00407576" w14:paraId="02F34C1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BEFF00E"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D904A7"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4694640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5CDD62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49C8051" w14:textId="77777777" w:rsidR="00296E35" w:rsidRPr="00407576" w:rsidRDefault="00296E35" w:rsidP="002E3FCC">
            <w:pPr>
              <w:pStyle w:val="TAH"/>
            </w:pPr>
            <w:r w:rsidRPr="00407576">
              <w:t>Condition</w:t>
            </w:r>
          </w:p>
        </w:tc>
      </w:tr>
      <w:tr w:rsidR="00296E35" w:rsidRPr="00407576" w14:paraId="1F0D4CD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ABBC036"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FC9C2F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4A5FE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4E857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266C5" w14:textId="77777777" w:rsidR="00296E35" w:rsidRPr="00407576" w:rsidRDefault="00296E35" w:rsidP="002E3FCC">
            <w:pPr>
              <w:pStyle w:val="TAL"/>
            </w:pPr>
          </w:p>
        </w:tc>
      </w:tr>
      <w:tr w:rsidR="00296E35" w:rsidRPr="00407576" w14:paraId="2FCCB4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C4898B5"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68174D1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0F556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01831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0EEDFC" w14:textId="77777777" w:rsidR="00296E35" w:rsidRPr="00407576" w:rsidRDefault="00296E35" w:rsidP="002E3FCC">
            <w:pPr>
              <w:pStyle w:val="TAL"/>
            </w:pPr>
          </w:p>
        </w:tc>
      </w:tr>
      <w:tr w:rsidR="00296E35" w:rsidRPr="00407576" w14:paraId="5F16836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B2A6963"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0519D8C7" w14:textId="77777777" w:rsidR="00296E35" w:rsidRPr="00407576" w:rsidRDefault="00296E35" w:rsidP="002E3FCC">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4B9E0DA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EA4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5EE5E" w14:textId="77777777" w:rsidR="00296E35" w:rsidRPr="00407576" w:rsidRDefault="00296E35" w:rsidP="002E3FCC">
            <w:pPr>
              <w:pStyle w:val="TAL"/>
            </w:pPr>
          </w:p>
        </w:tc>
      </w:tr>
      <w:tr w:rsidR="00296E35" w:rsidRPr="00407576" w14:paraId="39C52B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DBD19C1"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A91F88C" w14:textId="77777777" w:rsidR="00296E35" w:rsidRPr="00407576" w:rsidRDefault="00296E35" w:rsidP="002E3FCC">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2CF9016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B6BD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DB63D" w14:textId="77777777" w:rsidR="00296E35" w:rsidRPr="00407576" w:rsidRDefault="00296E35" w:rsidP="002E3FCC">
            <w:pPr>
              <w:pStyle w:val="TAL"/>
            </w:pPr>
          </w:p>
        </w:tc>
      </w:tr>
      <w:tr w:rsidR="00296E35" w:rsidRPr="00407576" w14:paraId="261DA34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C11C3AD"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308CACE6"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FD1C05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D43D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B16932" w14:textId="77777777" w:rsidR="00296E35" w:rsidRPr="00407576" w:rsidRDefault="00296E35" w:rsidP="002E3FCC">
            <w:pPr>
              <w:pStyle w:val="TAL"/>
            </w:pPr>
          </w:p>
        </w:tc>
      </w:tr>
      <w:tr w:rsidR="00296E35" w:rsidRPr="00407576" w14:paraId="45488BF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0E3F19"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978D8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1D60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9498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8786BC" w14:textId="77777777" w:rsidR="00296E35" w:rsidRPr="00407576" w:rsidRDefault="00296E35" w:rsidP="002E3FCC">
            <w:pPr>
              <w:pStyle w:val="TAL"/>
            </w:pPr>
          </w:p>
        </w:tc>
      </w:tr>
      <w:tr w:rsidR="00296E35" w:rsidRPr="00407576" w14:paraId="4905BD0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B2EB9B5"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A971DF6"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32652B9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46867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A2578F" w14:textId="77777777" w:rsidR="00296E35" w:rsidRPr="00407576" w:rsidRDefault="00296E35" w:rsidP="002E3FCC">
            <w:pPr>
              <w:pStyle w:val="TAL"/>
            </w:pPr>
          </w:p>
        </w:tc>
      </w:tr>
      <w:tr w:rsidR="00296E35" w:rsidRPr="00407576" w14:paraId="130E505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C31723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FF8469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2B89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C998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99F30F" w14:textId="77777777" w:rsidR="00296E35" w:rsidRPr="00407576" w:rsidRDefault="00296E35" w:rsidP="002E3FCC">
            <w:pPr>
              <w:pStyle w:val="TAL"/>
            </w:pPr>
          </w:p>
        </w:tc>
      </w:tr>
      <w:tr w:rsidR="00296E35" w:rsidRPr="00407576" w14:paraId="3AEB187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272C841A"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1D4AE43"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072E31D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23B7F9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AA651" w14:textId="77777777" w:rsidR="00296E35" w:rsidRPr="00407576" w:rsidRDefault="00296E35" w:rsidP="002E3FCC">
            <w:pPr>
              <w:pStyle w:val="TAL"/>
            </w:pPr>
          </w:p>
        </w:tc>
      </w:tr>
      <w:tr w:rsidR="00296E35" w:rsidRPr="00407576" w14:paraId="6B53B92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16590E"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3C63676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C826A7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23AB90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D96064" w14:textId="77777777" w:rsidR="00296E35" w:rsidRPr="00407576" w:rsidRDefault="00296E35" w:rsidP="002E3FCC">
            <w:pPr>
              <w:pStyle w:val="TAL"/>
            </w:pPr>
          </w:p>
        </w:tc>
      </w:tr>
      <w:tr w:rsidR="00296E35" w:rsidRPr="00407576" w14:paraId="5BD98E5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5F35C20"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21DF69"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284AA4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685CF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70437B" w14:textId="77777777" w:rsidR="00296E35" w:rsidRPr="00407576" w:rsidRDefault="00296E35" w:rsidP="002E3FCC">
            <w:pPr>
              <w:pStyle w:val="TAL"/>
            </w:pPr>
          </w:p>
        </w:tc>
      </w:tr>
      <w:tr w:rsidR="00296E35" w:rsidRPr="00407576" w14:paraId="04C458B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43766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1C760220"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63C4AC8"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20DCD9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532A2" w14:textId="77777777" w:rsidR="00296E35" w:rsidRPr="00407576" w:rsidRDefault="00296E35" w:rsidP="002E3FCC">
            <w:pPr>
              <w:pStyle w:val="TAL"/>
            </w:pPr>
          </w:p>
        </w:tc>
      </w:tr>
    </w:tbl>
    <w:p w14:paraId="7B8BD8CA" w14:textId="77777777" w:rsidR="00296E35" w:rsidRPr="00407576" w:rsidRDefault="00296E35" w:rsidP="00296E35"/>
    <w:p w14:paraId="3F08B0B3" w14:textId="77777777" w:rsidR="00296E35" w:rsidRPr="00407576" w:rsidRDefault="00296E35" w:rsidP="00296E35">
      <w:pPr>
        <w:pStyle w:val="TH"/>
      </w:pPr>
      <w:r w:rsidRPr="00407576">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146E05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B6F8B7C" w14:textId="7772F21E"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7251973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718A68B"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BA0CE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8D8454"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0B1A943D"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15B5963E" w14:textId="77777777" w:rsidR="00296E35" w:rsidRPr="00407576" w:rsidRDefault="00296E35" w:rsidP="002E3FCC">
            <w:pPr>
              <w:pStyle w:val="TAH"/>
            </w:pPr>
            <w:r w:rsidRPr="00407576">
              <w:t>Condition</w:t>
            </w:r>
          </w:p>
        </w:tc>
      </w:tr>
      <w:tr w:rsidR="00296E35" w:rsidRPr="00407576" w14:paraId="039573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224EBA"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2330F43"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BDD411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16578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28F03E" w14:textId="77777777" w:rsidR="00296E35" w:rsidRPr="00407576" w:rsidRDefault="00296E35" w:rsidP="002E3FCC">
            <w:pPr>
              <w:pStyle w:val="TAL"/>
            </w:pPr>
          </w:p>
        </w:tc>
      </w:tr>
      <w:tr w:rsidR="00296E35" w:rsidRPr="00407576" w14:paraId="0A8CD8C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83CF7A"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6BB3910"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788E810"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6A3B92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5F715E" w14:textId="77777777" w:rsidR="00296E35" w:rsidRPr="00407576" w:rsidRDefault="00296E35" w:rsidP="002E3FCC">
            <w:pPr>
              <w:pStyle w:val="TAL"/>
            </w:pPr>
          </w:p>
        </w:tc>
      </w:tr>
      <w:tr w:rsidR="00296E35" w:rsidRPr="00407576" w14:paraId="146F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65E60C"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8372F54"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81F829B"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BE24D0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B1BB6B" w14:textId="77777777" w:rsidR="00296E35" w:rsidRPr="00407576" w:rsidRDefault="00296E35" w:rsidP="002E3FCC">
            <w:pPr>
              <w:pStyle w:val="TAL"/>
            </w:pPr>
          </w:p>
        </w:tc>
      </w:tr>
      <w:tr w:rsidR="00296E35" w:rsidRPr="00407576" w14:paraId="711283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FBF4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DAC7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184A96"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FF247A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B32EAE" w14:textId="77777777" w:rsidR="00296E35" w:rsidRPr="00407576" w:rsidRDefault="00296E35" w:rsidP="002E3FCC">
            <w:pPr>
              <w:pStyle w:val="TAL"/>
            </w:pPr>
          </w:p>
        </w:tc>
      </w:tr>
      <w:tr w:rsidR="00296E35" w:rsidRPr="00407576" w14:paraId="17842A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461219"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313369"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8DED0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CB13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CAA0B6" w14:textId="77777777" w:rsidR="00296E35" w:rsidRPr="00407576" w:rsidRDefault="00296E35" w:rsidP="002E3FCC">
            <w:pPr>
              <w:pStyle w:val="TAL"/>
            </w:pPr>
          </w:p>
        </w:tc>
      </w:tr>
      <w:tr w:rsidR="00296E35" w:rsidRPr="00407576" w14:paraId="520CEB7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8F04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8D6962F"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B4C3A0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5A03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3D204C" w14:textId="77777777" w:rsidR="00296E35" w:rsidRPr="00407576" w:rsidRDefault="00296E35" w:rsidP="002E3FCC">
            <w:pPr>
              <w:pStyle w:val="TAL"/>
            </w:pPr>
          </w:p>
        </w:tc>
      </w:tr>
      <w:tr w:rsidR="00296E35" w:rsidRPr="00407576" w14:paraId="3BE975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4B1DE44"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A8ACB9" w14:textId="77777777" w:rsidR="00296E35" w:rsidRPr="00407576" w:rsidRDefault="00296E35" w:rsidP="002E3FCC">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4FF6FCC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4BB09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C24BF9" w14:textId="77777777" w:rsidR="00296E35" w:rsidRPr="00407576" w:rsidRDefault="00296E35" w:rsidP="002E3FCC">
            <w:pPr>
              <w:pStyle w:val="TAL"/>
            </w:pPr>
          </w:p>
        </w:tc>
      </w:tr>
      <w:tr w:rsidR="00296E35" w:rsidRPr="00407576" w14:paraId="57B4E98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6482577"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D1EDF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8A21ABB"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DE84C2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BE544E" w14:textId="77777777" w:rsidR="00296E35" w:rsidRPr="00407576" w:rsidRDefault="00296E35" w:rsidP="002E3FCC">
            <w:pPr>
              <w:pStyle w:val="TAL"/>
            </w:pPr>
          </w:p>
        </w:tc>
      </w:tr>
      <w:tr w:rsidR="00296E35" w:rsidRPr="00407576" w14:paraId="76C9AE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270054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E86A2A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E1B775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BD9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A35391" w14:textId="77777777" w:rsidR="00296E35" w:rsidRPr="00407576" w:rsidRDefault="00296E35" w:rsidP="002E3FCC">
            <w:pPr>
              <w:pStyle w:val="TAL"/>
            </w:pPr>
          </w:p>
        </w:tc>
      </w:tr>
      <w:tr w:rsidR="00296E35" w:rsidRPr="00407576" w14:paraId="11192CEE"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2489E5A"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6EFBE09"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65A22D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F7FF4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083654" w14:textId="77777777" w:rsidR="00296E35" w:rsidRPr="00407576" w:rsidRDefault="00296E35" w:rsidP="002E3FCC">
            <w:pPr>
              <w:pStyle w:val="TAL"/>
            </w:pPr>
          </w:p>
        </w:tc>
      </w:tr>
      <w:tr w:rsidR="00296E35" w:rsidRPr="00407576" w14:paraId="0BF54AF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DDD560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F3AA495"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07C8D80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332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916C51" w14:textId="77777777" w:rsidR="00296E35" w:rsidRPr="00407576" w:rsidRDefault="00296E35" w:rsidP="002E3FCC">
            <w:pPr>
              <w:pStyle w:val="TAL"/>
            </w:pPr>
          </w:p>
        </w:tc>
      </w:tr>
    </w:tbl>
    <w:p w14:paraId="5C4918DA" w14:textId="77777777" w:rsidR="00296E35" w:rsidRPr="00407576" w:rsidRDefault="00296E35" w:rsidP="00296E35"/>
    <w:p w14:paraId="7B4B5575" w14:textId="77777777" w:rsidR="00296E35" w:rsidRPr="00407576" w:rsidRDefault="00296E35" w:rsidP="00296E35">
      <w:pPr>
        <w:pStyle w:val="TH"/>
      </w:pPr>
      <w:r w:rsidRPr="00407576">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458F64C"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A69C9" w14:textId="77777777" w:rsidR="00296E35" w:rsidRPr="00407576" w:rsidRDefault="00296E35" w:rsidP="002E3FCC">
            <w:pPr>
              <w:pStyle w:val="TAL"/>
              <w:rPr>
                <w:bCs/>
              </w:rPr>
            </w:pPr>
            <w:r w:rsidRPr="00407576">
              <w:t>Derivation Path: TS 24.282 [31], Clause D.5</w:t>
            </w:r>
          </w:p>
        </w:tc>
      </w:tr>
      <w:tr w:rsidR="00296E35" w:rsidRPr="00407576" w14:paraId="3ADC1B4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3ED96E0"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C20456"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3A2D45E9"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75DFE06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8B174D7" w14:textId="77777777" w:rsidR="00296E35" w:rsidRPr="00407576" w:rsidRDefault="00296E35" w:rsidP="002E3FCC">
            <w:pPr>
              <w:pStyle w:val="TAH"/>
            </w:pPr>
            <w:r w:rsidRPr="00407576">
              <w:t>Condition</w:t>
            </w:r>
          </w:p>
        </w:tc>
      </w:tr>
      <w:tr w:rsidR="00296E35" w:rsidRPr="00407576" w14:paraId="0D07B6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F04A1"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3150C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F5D12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6537E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E935B" w14:textId="77777777" w:rsidR="00296E35" w:rsidRPr="00407576" w:rsidRDefault="00296E35" w:rsidP="002E3FCC">
            <w:pPr>
              <w:pStyle w:val="TAL"/>
            </w:pPr>
          </w:p>
        </w:tc>
      </w:tr>
      <w:tr w:rsidR="00296E35" w:rsidRPr="00407576" w14:paraId="0A0966A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BDF8F5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A8C30E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F3BDF4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0D7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8E9C27" w14:textId="77777777" w:rsidR="00296E35" w:rsidRPr="00407576" w:rsidRDefault="00296E35" w:rsidP="002E3FCC">
            <w:pPr>
              <w:pStyle w:val="TAL"/>
            </w:pPr>
          </w:p>
        </w:tc>
      </w:tr>
      <w:tr w:rsidR="00296E35" w:rsidRPr="00407576" w14:paraId="7C7B283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5B2D58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8B667DF"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8BBA8F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9BC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D8318" w14:textId="77777777" w:rsidR="00296E35" w:rsidRPr="00407576" w:rsidRDefault="00296E35" w:rsidP="002E3FCC">
            <w:pPr>
              <w:pStyle w:val="TAL"/>
            </w:pPr>
          </w:p>
        </w:tc>
      </w:tr>
      <w:tr w:rsidR="00296E35" w:rsidRPr="00407576" w14:paraId="7CB67CE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BC246CF"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72326A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8F8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0EA3B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AB24FA" w14:textId="77777777" w:rsidR="00296E35" w:rsidRPr="00407576" w:rsidRDefault="00296E35" w:rsidP="002E3FCC">
            <w:pPr>
              <w:pStyle w:val="TAL"/>
            </w:pPr>
          </w:p>
        </w:tc>
      </w:tr>
      <w:tr w:rsidR="00296E35" w:rsidRPr="00407576" w14:paraId="1BCFC9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E3CF3C"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1923F1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8B066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82A9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A1809D" w14:textId="77777777" w:rsidR="00296E35" w:rsidRPr="00407576" w:rsidRDefault="00296E35" w:rsidP="002E3FCC">
            <w:pPr>
              <w:pStyle w:val="TAL"/>
            </w:pPr>
          </w:p>
        </w:tc>
      </w:tr>
      <w:tr w:rsidR="00296E35" w:rsidRPr="00407576" w14:paraId="25156EF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D694BCA"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B8D313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2A4F01B"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5C9C0456" w14:textId="77777777" w:rsidR="00296E35" w:rsidRPr="00407576" w:rsidRDefault="00296E35" w:rsidP="002E3FCC">
            <w:pPr>
              <w:pStyle w:val="TAL"/>
            </w:pPr>
            <w:r w:rsidRPr="00407576">
              <w:t>FFFFFF (see TS 23.003 [X] clause 15.2.</w:t>
            </w:r>
          </w:p>
          <w:p w14:paraId="685F50D9"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2BAD8D7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8F901" w14:textId="77777777" w:rsidR="00296E35" w:rsidRPr="00407576" w:rsidRDefault="00296E35" w:rsidP="002E3FCC">
            <w:pPr>
              <w:pStyle w:val="TAL"/>
            </w:pPr>
          </w:p>
        </w:tc>
      </w:tr>
      <w:tr w:rsidR="00296E35" w:rsidRPr="00407576" w14:paraId="289754A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424F884C"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02CA1C8"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4B4724C9"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035B168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034C" w14:textId="77777777" w:rsidR="00296E35" w:rsidRPr="00407576" w:rsidRDefault="00296E35" w:rsidP="002E3FCC">
            <w:pPr>
              <w:pStyle w:val="TAL"/>
            </w:pPr>
          </w:p>
        </w:tc>
      </w:tr>
      <w:tr w:rsidR="00296E35" w:rsidRPr="00407576" w14:paraId="7A7B61D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098310F"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99EFFD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3C9AA74"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4A9D0BC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94010" w14:textId="77777777" w:rsidR="00296E35" w:rsidRPr="00407576" w:rsidRDefault="00296E35" w:rsidP="002E3FCC">
            <w:pPr>
              <w:pStyle w:val="TAL"/>
            </w:pPr>
          </w:p>
        </w:tc>
      </w:tr>
      <w:tr w:rsidR="00296E35" w:rsidRPr="00407576" w14:paraId="051A721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64EECF"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2A7183"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2051812A"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71D4E2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F5C1DA" w14:textId="77777777" w:rsidR="00296E35" w:rsidRPr="00407576" w:rsidRDefault="00296E35" w:rsidP="002E3FCC">
            <w:pPr>
              <w:pStyle w:val="TAL"/>
            </w:pPr>
          </w:p>
        </w:tc>
      </w:tr>
      <w:tr w:rsidR="00296E35" w:rsidRPr="00407576" w14:paraId="75E3A82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757B5"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630CB0E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8EBEC01"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0DC9CAE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94F4B" w14:textId="77777777" w:rsidR="00296E35" w:rsidRPr="00407576" w:rsidRDefault="00296E35" w:rsidP="002E3FCC">
            <w:pPr>
              <w:pStyle w:val="TAL"/>
            </w:pPr>
          </w:p>
        </w:tc>
      </w:tr>
      <w:tr w:rsidR="00296E35" w:rsidRPr="00407576" w14:paraId="039A75C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9B65A4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B115C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9C520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74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21EF6" w14:textId="77777777" w:rsidR="00296E35" w:rsidRPr="00407576" w:rsidRDefault="00296E35" w:rsidP="002E3FCC">
            <w:pPr>
              <w:pStyle w:val="TAL"/>
            </w:pPr>
          </w:p>
        </w:tc>
      </w:tr>
      <w:tr w:rsidR="00296E35" w:rsidRPr="00407576" w14:paraId="2990810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7A5CFF3"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78A0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AE5EAF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475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DAF25C" w14:textId="77777777" w:rsidR="00296E35" w:rsidRPr="00407576" w:rsidRDefault="00296E35" w:rsidP="002E3FCC">
            <w:pPr>
              <w:pStyle w:val="TAL"/>
            </w:pPr>
          </w:p>
        </w:tc>
      </w:tr>
      <w:tr w:rsidR="00296E35" w:rsidRPr="00407576" w14:paraId="6FE8569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B38A18"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2DC5814D"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0CFE44DC"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A47641"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6D59564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4FEA9D" w14:textId="77777777" w:rsidR="00296E35" w:rsidRPr="00407576" w:rsidRDefault="00296E35" w:rsidP="002E3FCC">
            <w:pPr>
              <w:pStyle w:val="TAL"/>
            </w:pPr>
          </w:p>
        </w:tc>
      </w:tr>
      <w:tr w:rsidR="00296E35" w14:paraId="7C34256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4E9242"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4DB8D4" w14:textId="77777777" w:rsidR="00296E35"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4B88876" w14:textId="77777777" w:rsidR="00296E35"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65802D6" w14:textId="77777777" w:rsidR="00296E35"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1C234" w14:textId="77777777" w:rsidR="00296E35" w:rsidRDefault="00296E35" w:rsidP="002E3FCC">
            <w:pPr>
              <w:pStyle w:val="TAL"/>
            </w:pPr>
          </w:p>
        </w:tc>
      </w:tr>
    </w:tbl>
    <w:p w14:paraId="778B9218" w14:textId="77777777" w:rsidR="00296E35" w:rsidRDefault="00296E35" w:rsidP="00296E35"/>
    <w:p w14:paraId="40708D0B" w14:textId="77777777" w:rsidR="00296E35" w:rsidRPr="00407576" w:rsidRDefault="00296E35" w:rsidP="00296E35">
      <w:pPr>
        <w:pStyle w:val="Heading2"/>
      </w:pPr>
      <w:bookmarkStart w:id="1285" w:name="_Toc178186381"/>
      <w:bookmarkStart w:id="1286" w:name="_Toc181109122"/>
      <w:r>
        <w:t>6.7</w:t>
      </w:r>
      <w:r w:rsidRPr="00407576">
        <w:tab/>
      </w:r>
      <w:r>
        <w:t>IP Connectivity</w:t>
      </w:r>
      <w:bookmarkEnd w:id="1285"/>
      <w:bookmarkEnd w:id="1286"/>
    </w:p>
    <w:p w14:paraId="38DFAF3F" w14:textId="77777777" w:rsidR="00296E35" w:rsidRPr="00407576" w:rsidRDefault="00296E35" w:rsidP="00296E35">
      <w:pPr>
        <w:pStyle w:val="Heading3"/>
      </w:pPr>
      <w:bookmarkStart w:id="1287" w:name="_Toc178186382"/>
      <w:bookmarkStart w:id="1288" w:name="_Toc181109123"/>
      <w:r>
        <w:t>6.7</w:t>
      </w:r>
      <w:r w:rsidRPr="00407576">
        <w:t>.1</w:t>
      </w:r>
      <w:r w:rsidRPr="00407576">
        <w:tab/>
      </w:r>
      <w:r w:rsidRPr="008A33E9">
        <w:t>On-network / IP Connectivity / Client Originated (CO)</w:t>
      </w:r>
      <w:bookmarkEnd w:id="1287"/>
      <w:bookmarkEnd w:id="1288"/>
    </w:p>
    <w:p w14:paraId="7852CBF7" w14:textId="77777777" w:rsidR="00296E35" w:rsidRPr="00407576" w:rsidRDefault="00296E35" w:rsidP="00296E35">
      <w:pPr>
        <w:pStyle w:val="H6"/>
      </w:pPr>
      <w:r>
        <w:t>6.7</w:t>
      </w:r>
      <w:r w:rsidRPr="00407576">
        <w:t>.1.1</w:t>
      </w:r>
      <w:r w:rsidRPr="00407576">
        <w:tab/>
        <w:t>Test Purpose (TP)</w:t>
      </w:r>
    </w:p>
    <w:p w14:paraId="1B67B8E5" w14:textId="77777777" w:rsidR="00296E35" w:rsidRPr="001C0FC4" w:rsidRDefault="00296E35" w:rsidP="00296E35">
      <w:pPr>
        <w:pStyle w:val="H6"/>
      </w:pPr>
      <w:r w:rsidRPr="001C0FC4">
        <w:t>(1)</w:t>
      </w:r>
    </w:p>
    <w:p w14:paraId="752CEDE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7AF800C" w14:textId="77777777" w:rsidR="00296E35" w:rsidRPr="001C0FC4" w:rsidRDefault="00296E35" w:rsidP="00296E35">
      <w:pPr>
        <w:pStyle w:val="PL"/>
      </w:pPr>
      <w:r w:rsidRPr="001C0FC4">
        <w:rPr>
          <w:b/>
        </w:rPr>
        <w:t>ensure that</w:t>
      </w:r>
      <w:r w:rsidRPr="001C0FC4">
        <w:t xml:space="preserve"> {</w:t>
      </w:r>
    </w:p>
    <w:p w14:paraId="02D030FE"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w:t>
      </w:r>
      <w:r w:rsidRPr="00407576">
        <w:t xml:space="preserve">a </w:t>
      </w:r>
      <w:r>
        <w:t>IP Connectivity</w:t>
      </w:r>
      <w:r w:rsidRPr="001C0FC4">
        <w:t xml:space="preserve"> session</w:t>
      </w:r>
      <w:r>
        <w:t xml:space="preserve"> }</w:t>
      </w:r>
    </w:p>
    <w:p w14:paraId="07F4319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w:t>
      </w:r>
      <w:r w:rsidRPr="00407576">
        <w:t xml:space="preserve"> </w:t>
      </w:r>
      <w:r>
        <w:t>IP Connectivity</w:t>
      </w:r>
      <w:r w:rsidRPr="001C0FC4">
        <w:t xml:space="preserve"> session via a SIP INVITE message </w:t>
      </w:r>
      <w:r w:rsidRPr="001C0FC4">
        <w:rPr>
          <w:b/>
        </w:rPr>
        <w:t>and</w:t>
      </w:r>
      <w:r w:rsidRPr="001C0FC4">
        <w:t xml:space="preserve"> then responds to the SIP 200 (OK) message with a SIP ACK message </w:t>
      </w:r>
      <w:r w:rsidRPr="00F85CA0">
        <w:rPr>
          <w:b/>
          <w:bCs/>
        </w:rPr>
        <w:t>and</w:t>
      </w:r>
      <w:r>
        <w:t xml:space="preserve"> </w:t>
      </w:r>
      <w:r w:rsidRPr="00407576">
        <w:t xml:space="preserve">sends </w:t>
      </w:r>
      <w:r>
        <w:t xml:space="preserve">a payload using </w:t>
      </w:r>
      <w:r w:rsidRPr="001646E4">
        <w:t>Generic Routing Encapsulation (GRE)</w:t>
      </w:r>
      <w:r>
        <w:t xml:space="preserve"> </w:t>
      </w:r>
      <w:r w:rsidRPr="001C0FC4">
        <w:t>}</w:t>
      </w:r>
    </w:p>
    <w:p w14:paraId="3E1EC22D" w14:textId="77777777" w:rsidR="00296E35" w:rsidRPr="001C0FC4" w:rsidRDefault="00296E35" w:rsidP="00296E35">
      <w:pPr>
        <w:pStyle w:val="PL"/>
      </w:pPr>
      <w:r w:rsidRPr="001C0FC4">
        <w:t xml:space="preserve">            }</w:t>
      </w:r>
    </w:p>
    <w:p w14:paraId="3D0C06CA" w14:textId="77777777" w:rsidR="00296E35" w:rsidRDefault="00296E35" w:rsidP="00296E35">
      <w:pPr>
        <w:pStyle w:val="PL"/>
      </w:pPr>
    </w:p>
    <w:p w14:paraId="116D44C2" w14:textId="77777777" w:rsidR="00296E35" w:rsidRPr="001C0FC4" w:rsidRDefault="00296E35" w:rsidP="00296E35">
      <w:pPr>
        <w:pStyle w:val="H6"/>
      </w:pPr>
      <w:r w:rsidRPr="001C0FC4">
        <w:t>(</w:t>
      </w:r>
      <w:r>
        <w:t>2</w:t>
      </w:r>
      <w:r w:rsidRPr="001C0FC4">
        <w:t>)</w:t>
      </w:r>
    </w:p>
    <w:p w14:paraId="27F383FF" w14:textId="77777777" w:rsidR="00296E35" w:rsidRPr="001C0FC4" w:rsidRDefault="00296E35" w:rsidP="00296E35">
      <w:pPr>
        <w:pStyle w:val="PL"/>
      </w:pPr>
      <w:r w:rsidRPr="001C0FC4">
        <w:rPr>
          <w:b/>
        </w:rPr>
        <w:t>with</w:t>
      </w:r>
      <w:r w:rsidRPr="001C0FC4">
        <w:t xml:space="preserve"> { UE (MCDATA Client) having established a </w:t>
      </w:r>
      <w:r>
        <w:t>IP Connectivity</w:t>
      </w:r>
      <w:r w:rsidRPr="001C0FC4">
        <w:t xml:space="preserve"> session }</w:t>
      </w:r>
    </w:p>
    <w:p w14:paraId="441B85FC" w14:textId="77777777" w:rsidR="00296E35" w:rsidRPr="001C0FC4" w:rsidRDefault="00296E35" w:rsidP="00296E35">
      <w:pPr>
        <w:pStyle w:val="PL"/>
      </w:pPr>
      <w:r w:rsidRPr="001C0FC4">
        <w:rPr>
          <w:b/>
        </w:rPr>
        <w:t>ensure that</w:t>
      </w:r>
      <w:r w:rsidRPr="001C0FC4">
        <w:t xml:space="preserve"> {</w:t>
      </w:r>
    </w:p>
    <w:p w14:paraId="6EEFDEC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w:t>
      </w:r>
      <w:r>
        <w:t>IP Connectivity</w:t>
      </w:r>
      <w:r w:rsidRPr="001C0FC4">
        <w:t xml:space="preserve"> session }</w:t>
      </w:r>
    </w:p>
    <w:p w14:paraId="0343388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44DCC67F" w14:textId="77777777" w:rsidR="00296E35" w:rsidRPr="001C0FC4" w:rsidRDefault="00296E35" w:rsidP="00296E35">
      <w:pPr>
        <w:pStyle w:val="PL"/>
      </w:pPr>
      <w:r w:rsidRPr="001C0FC4">
        <w:t xml:space="preserve">            }</w:t>
      </w:r>
    </w:p>
    <w:p w14:paraId="64B7D11A" w14:textId="77777777" w:rsidR="00296E35" w:rsidRPr="001C0FC4" w:rsidRDefault="00296E35" w:rsidP="00296E35">
      <w:pPr>
        <w:pStyle w:val="PL"/>
      </w:pPr>
    </w:p>
    <w:p w14:paraId="7ADDB08D" w14:textId="77777777" w:rsidR="00296E35" w:rsidRPr="00407576" w:rsidRDefault="00296E35" w:rsidP="00296E35">
      <w:pPr>
        <w:pStyle w:val="H6"/>
      </w:pPr>
      <w:r>
        <w:t>6.7</w:t>
      </w:r>
      <w:r w:rsidRPr="00407576">
        <w:t>.1.2</w:t>
      </w:r>
      <w:r w:rsidRPr="00407576">
        <w:tab/>
        <w:t>Conformance requirements</w:t>
      </w:r>
    </w:p>
    <w:p w14:paraId="25CB16D2" w14:textId="77777777" w:rsidR="00296E35" w:rsidRPr="00407576" w:rsidRDefault="00296E35" w:rsidP="00296E35">
      <w:r w:rsidRPr="00407576">
        <w:t xml:space="preserve">References: The conformance requirements covered in the current TC are specified in: TS 24.282, clause </w:t>
      </w:r>
      <w:r>
        <w:t>20.2.1,</w:t>
      </w:r>
      <w:r w:rsidRPr="00407576">
        <w:t xml:space="preserve"> TS 24.582, </w:t>
      </w:r>
      <w:r>
        <w:t>clause 13.1.2</w:t>
      </w:r>
      <w:r w:rsidRPr="00407576">
        <w:t>. Unless otherwise stated, these are Rel-16 requirements.</w:t>
      </w:r>
    </w:p>
    <w:p w14:paraId="7B374B08" w14:textId="77777777" w:rsidR="00296E35" w:rsidRDefault="00296E35" w:rsidP="00296E35">
      <w:r w:rsidRPr="00407576">
        <w:t>[TS 24.</w:t>
      </w:r>
      <w:r>
        <w:t>2</w:t>
      </w:r>
      <w:r w:rsidRPr="00407576">
        <w:t xml:space="preserve">82, clause </w:t>
      </w:r>
      <w:r>
        <w:t>20.2.1</w:t>
      </w:r>
      <w:r w:rsidRPr="00407576">
        <w:t>]</w:t>
      </w:r>
    </w:p>
    <w:p w14:paraId="13465C75" w14:textId="77777777" w:rsidR="00296E35" w:rsidRDefault="00296E35" w:rsidP="00296E35">
      <w:pPr>
        <w:rPr>
          <w:noProof/>
          <w:lang w:val="en-US"/>
        </w:rPr>
      </w:pPr>
      <w:r>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t>T</w:t>
      </w:r>
      <w:r>
        <w:rPr>
          <w:noProof/>
          <w:lang w:val="en-US"/>
        </w:rPr>
        <w:t xml:space="preserve">he MCData ID of the target MCData client may be explicitly included in the request from the user or user application. If the target MCData ID is not included in the request, the MCData client may implicitly determine the target MCData ID by using the target IP Information included in the request to find a match in the One-to-One communication list of the MCData user profile document as specified in </w:t>
      </w:r>
      <w:r>
        <w:t>3GPP </w:t>
      </w:r>
      <w:r>
        <w:rPr>
          <w:noProof/>
          <w:lang w:val="en-US"/>
        </w:rPr>
        <w:t>TS</w:t>
      </w:r>
      <w:r>
        <w:t> </w:t>
      </w:r>
      <w:r>
        <w:rPr>
          <w:noProof/>
          <w:lang w:val="en-US"/>
        </w:rPr>
        <w:t>24.484</w:t>
      </w:r>
      <w:r>
        <w:t> </w:t>
      </w:r>
      <w:r>
        <w:rPr>
          <w:noProof/>
          <w:lang w:val="en-US"/>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0D55B35F" w14:textId="77777777" w:rsidR="00296E35" w:rsidRDefault="00296E35" w:rsidP="00296E35">
      <w:pPr>
        <w:rPr>
          <w:noProof/>
          <w:lang w:val="en-US"/>
        </w:rPr>
      </w:pPr>
      <w:r>
        <w:rPr>
          <w:noProof/>
          <w:lang w:val="en-US"/>
        </w:rPr>
        <w:t>The MCData client:</w:t>
      </w:r>
    </w:p>
    <w:p w14:paraId="2BCF0633" w14:textId="77777777" w:rsidR="00296E35" w:rsidRDefault="00296E35" w:rsidP="00296E35">
      <w:pPr>
        <w:pStyle w:val="B1"/>
      </w:pPr>
      <w:r>
        <w:t>1)</w:t>
      </w:r>
      <w:r>
        <w:tab/>
        <w:t>shall include the g.3gpp.mcdata.ipconn  media feature tag and the g.3gpp.icsi-ref media feature tag with the value of "urn:urn-7:3gpp-service.ims.icsi.mcdata.ipconn " in the Contact header field of the SIP INVITE request according to IETF RFC 3840 [16];</w:t>
      </w:r>
    </w:p>
    <w:p w14:paraId="402D9F54" w14:textId="77777777" w:rsidR="00296E35" w:rsidRDefault="00296E35" w:rsidP="00296E35">
      <w:pPr>
        <w:pStyle w:val="B1"/>
      </w:pPr>
      <w:r>
        <w:t>2)</w:t>
      </w:r>
      <w:r>
        <w:tab/>
        <w:t>shall include an Accept-Contact header field containing the g.3gpp.mcdata.ipconn media feature tag along with the "require" and "explicit" header field parameters according to IETF RFC 3841 [8];</w:t>
      </w:r>
    </w:p>
    <w:p w14:paraId="31463A53" w14:textId="77777777" w:rsidR="00296E35" w:rsidRDefault="00296E35" w:rsidP="00296E35">
      <w:pPr>
        <w:pStyle w:val="B1"/>
      </w:pPr>
      <w:r>
        <w:t>3)</w:t>
      </w:r>
      <w:r>
        <w:tab/>
        <w:t xml:space="preserve">shall include an Accept-Contact header field with the </w:t>
      </w:r>
      <w:r>
        <w:rPr>
          <w:rFonts w:eastAsia="SimSun"/>
          <w:lang w:eastAsia="zh-CN"/>
        </w:rPr>
        <w:t>g.3gpp.icsi-ref</w:t>
      </w:r>
      <w:r>
        <w:t xml:space="preserve"> media feature tag containing the value of "urn:urn-7:3gpp-service.ims.icsi.mcdata</w:t>
      </w:r>
      <w:r>
        <w:rPr>
          <w:lang w:eastAsia="ko-KR"/>
        </w:rPr>
        <w:t>.ipconn</w:t>
      </w:r>
      <w:r>
        <w:t>" along with the "require" and "explicit" header field parameters according to IETF RFC 3841 [8];</w:t>
      </w:r>
    </w:p>
    <w:p w14:paraId="6E384FB3" w14:textId="77777777" w:rsidR="00296E35" w:rsidRDefault="00296E35" w:rsidP="00296E35">
      <w:pPr>
        <w:pStyle w:val="B1"/>
      </w:pPr>
      <w:r>
        <w:t>4)</w:t>
      </w:r>
      <w:r>
        <w:tab/>
        <w:t>shall include the ICSI value "urn:urn-7:3gpp-service.ims.icsi.mcdata</w:t>
      </w:r>
      <w:r>
        <w:rPr>
          <w:lang w:eastAsia="ko-KR"/>
        </w:rPr>
        <w:t>.ipconn</w:t>
      </w:r>
      <w:r>
        <w:t>" (</w:t>
      </w:r>
      <w:r>
        <w:rPr>
          <w:lang w:eastAsia="zh-CN"/>
        </w:rPr>
        <w:t xml:space="preserve">coded as specified in </w:t>
      </w:r>
      <w:r>
        <w:t>3GPP TS 24.229 [</w:t>
      </w:r>
      <w:r>
        <w:rPr>
          <w:noProof/>
        </w:rPr>
        <w:t>5</w:t>
      </w:r>
      <w:r>
        <w:t>]</w:t>
      </w:r>
      <w:r>
        <w:rPr>
          <w:lang w:eastAsia="zh-CN"/>
        </w:rPr>
        <w:t xml:space="preserve">), </w:t>
      </w:r>
      <w:r>
        <w:t>in a P-Preferred-Service header field according to IETF </w:t>
      </w:r>
      <w:r>
        <w:rPr>
          <w:rFonts w:eastAsia="MS Mincho"/>
        </w:rPr>
        <w:t xml:space="preserve">RFC 6050 [7] </w:t>
      </w:r>
      <w:r>
        <w:t>in the SIP INVITE request;</w:t>
      </w:r>
    </w:p>
    <w:p w14:paraId="01568629" w14:textId="77777777" w:rsidR="00296E35" w:rsidRDefault="00296E35" w:rsidP="00296E35">
      <w:pPr>
        <w:pStyle w:val="B1"/>
      </w:pPr>
      <w:r>
        <w:t>5)</w:t>
      </w:r>
      <w:r>
        <w:tab/>
        <w:t>should include the "timer" option tag in the Supported header field;</w:t>
      </w:r>
    </w:p>
    <w:p w14:paraId="6F657762" w14:textId="77777777" w:rsidR="00296E35" w:rsidRDefault="00296E35" w:rsidP="00296E35">
      <w:pPr>
        <w:pStyle w:val="B1"/>
      </w:pPr>
      <w:r>
        <w:t>6)</w:t>
      </w:r>
      <w:r>
        <w:tab/>
        <w:t>should include the Session-Expires header field according to IETF RFC 4028 [38]. It is recommended that the "refresher" header field parameter is omitted. If included, the "refresher" header field parameter shall be set to "uac";</w:t>
      </w:r>
    </w:p>
    <w:p w14:paraId="22A1D60D" w14:textId="77777777" w:rsidR="00296E35" w:rsidRDefault="00296E35" w:rsidP="00296E35">
      <w:pPr>
        <w:pStyle w:val="B1"/>
      </w:pPr>
      <w:r>
        <w:t>7)</w:t>
      </w:r>
      <w:r>
        <w:tab/>
      </w:r>
      <w:r>
        <w:rPr>
          <w:lang w:eastAsia="ko-KR"/>
        </w:rPr>
        <w:t>shall insert in the SIP INVITE request a MIME resource-lists body with the MCData ID of the invited MCData user, according to rules and procedures of IETF RFC 5366 [18];</w:t>
      </w:r>
    </w:p>
    <w:p w14:paraId="359D81DF" w14:textId="77777777" w:rsidR="00296E35" w:rsidRDefault="00296E35" w:rsidP="00296E35">
      <w:pPr>
        <w:pStyle w:val="B1"/>
      </w:pPr>
      <w:r>
        <w:t>8)</w:t>
      </w:r>
      <w:r>
        <w:tab/>
        <w:t>shall contain an application/vnd.3gpp.mcdata-info+xml MIME body with the &lt;mcdatainfo&gt; element containing the &lt;mcdata-Params&gt; element with:</w:t>
      </w:r>
    </w:p>
    <w:p w14:paraId="768C16FC" w14:textId="77777777" w:rsidR="00296E35" w:rsidRDefault="00296E35" w:rsidP="00296E35">
      <w:pPr>
        <w:pStyle w:val="B2"/>
      </w:pPr>
      <w:r>
        <w:t>a)</w:t>
      </w:r>
      <w:r>
        <w:tab/>
        <w:t>the &lt;request-type&gt; element set to a value of "one-to-one-ipconn"; and</w:t>
      </w:r>
    </w:p>
    <w:p w14:paraId="775AAC9E" w14:textId="77777777" w:rsidR="00296E35" w:rsidRDefault="00296E35" w:rsidP="00296E35">
      <w:pPr>
        <w:pStyle w:val="B2"/>
      </w:pPr>
      <w:r>
        <w:t>b)</w:t>
      </w:r>
      <w:r>
        <w:tab/>
        <w:t>if the MCData client is aware of active functional aliases and if an active functional alias is to be included in the SIP INVITE request, the &lt;functional-alias-URI&gt; element set to the URI of the used functional alias;</w:t>
      </w:r>
    </w:p>
    <w:p w14:paraId="6C9D18F7" w14:textId="77777777" w:rsidR="00296E35" w:rsidRDefault="00296E35" w:rsidP="00296E35">
      <w:pPr>
        <w:pStyle w:val="B1"/>
      </w:pPr>
      <w:r>
        <w:t>9)</w:t>
      </w:r>
      <w:r>
        <w:tab/>
        <w:t>shall set the Request-URI of the SIP INVITE request to the public service identity identifying the participating MCData function serving the MCData user;</w:t>
      </w:r>
    </w:p>
    <w:p w14:paraId="61D3A767" w14:textId="77777777" w:rsidR="00296E35" w:rsidRDefault="00296E35" w:rsidP="00296E35">
      <w:pPr>
        <w:pStyle w:val="NO"/>
        <w:rPr>
          <w:lang w:val="en-US"/>
        </w:rPr>
      </w:pPr>
      <w:r>
        <w:t>NOTE 1:</w:t>
      </w:r>
      <w:r>
        <w:tab/>
        <w:t>The MCData client is configured with public service identity identifying the participating MCData function serving the MCData user</w:t>
      </w:r>
      <w:r>
        <w:rPr>
          <w:lang w:val="en-US"/>
        </w:rPr>
        <w:t>.</w:t>
      </w:r>
    </w:p>
    <w:p w14:paraId="0FC9F502" w14:textId="77777777" w:rsidR="00296E35" w:rsidRDefault="00296E35" w:rsidP="00296E35">
      <w:pPr>
        <w:pStyle w:val="B1"/>
      </w:pPr>
      <w:r>
        <w:t>10)</w:t>
      </w:r>
      <w:r>
        <w:tab/>
        <w:t>may include a P-Preferred-Identity header field in the SIP INVITE request containing a public user identity as specified in 3GPP TS 24.229 [</w:t>
      </w:r>
      <w:r>
        <w:rPr>
          <w:noProof/>
        </w:rPr>
        <w:t>5</w:t>
      </w:r>
      <w:r>
        <w:t>];</w:t>
      </w:r>
    </w:p>
    <w:p w14:paraId="51C9185B" w14:textId="77777777" w:rsidR="00296E35" w:rsidRDefault="00296E35" w:rsidP="00296E35">
      <w:pPr>
        <w:pStyle w:val="B1"/>
      </w:pPr>
      <w:r>
        <w:t>11)</w:t>
      </w:r>
      <w:r>
        <w:tab/>
        <w:t>shall include an SDP offer according to 3GPP TS 24.229 [5] with the clarifications given in subclause 20.1.1; and</w:t>
      </w:r>
    </w:p>
    <w:p w14:paraId="2AB8319A" w14:textId="77777777" w:rsidR="00296E35" w:rsidRDefault="00296E35" w:rsidP="00296E35">
      <w:pPr>
        <w:pStyle w:val="B1"/>
      </w:pPr>
      <w:r>
        <w:t>12)</w:t>
      </w:r>
      <w:r>
        <w:tab/>
        <w:t>shall send the SIP INVITE request towards the MCData server according to 3GPP TS 24.229 [5].</w:t>
      </w:r>
    </w:p>
    <w:p w14:paraId="7753B2EA" w14:textId="77777777" w:rsidR="00296E35" w:rsidRDefault="00296E35" w:rsidP="00296E35">
      <w:r>
        <w:t>On receipt of a SIP 2xx response to the SIP INVITE request, the MCData client:</w:t>
      </w:r>
    </w:p>
    <w:p w14:paraId="6103B045" w14:textId="77777777" w:rsidR="00296E35" w:rsidRDefault="00296E35" w:rsidP="00296E35">
      <w:pPr>
        <w:pStyle w:val="B1"/>
      </w:pPr>
      <w:r>
        <w:t>1)</w:t>
      </w:r>
      <w:r>
        <w:tab/>
        <w:t xml:space="preserve">shall send a SIP ACK request as specified in 3GPP TS 24.229 [5]; </w:t>
      </w:r>
    </w:p>
    <w:p w14:paraId="658E2B3E" w14:textId="77777777" w:rsidR="00296E35" w:rsidRDefault="00296E35" w:rsidP="00296E35">
      <w:pPr>
        <w:pStyle w:val="B1"/>
      </w:pPr>
      <w:r>
        <w:t>2)</w:t>
      </w:r>
      <w:r>
        <w:tab/>
        <w:t>shall start the SIP Session timer according to rules and procedures of IETF RFC 4028 [38]; and</w:t>
      </w:r>
    </w:p>
    <w:p w14:paraId="1A1DE41C" w14:textId="77777777" w:rsidR="00296E35" w:rsidRDefault="00296E35" w:rsidP="00296E35">
      <w:pPr>
        <w:pStyle w:val="B1"/>
      </w:pPr>
      <w:r>
        <w:t>3)</w:t>
      </w:r>
      <w:r>
        <w:tab/>
        <w:t>shall interact with MC Data user or user application.</w:t>
      </w:r>
    </w:p>
    <w:p w14:paraId="07C4BFF2" w14:textId="77777777" w:rsidR="00296E35" w:rsidRDefault="00296E35" w:rsidP="00296E35">
      <w:r>
        <w:t>On receipt of a SIP 4xx response, a SIP 5xx response or a SIP 6xx response to the SIP INVITE request, the MCData client:</w:t>
      </w:r>
    </w:p>
    <w:p w14:paraId="22045C1E" w14:textId="77777777" w:rsidR="00296E35" w:rsidRDefault="00296E35" w:rsidP="00296E35">
      <w:pPr>
        <w:pStyle w:val="B1"/>
      </w:pPr>
      <w:r>
        <w:t>1)</w:t>
      </w:r>
      <w:r>
        <w:tab/>
        <w:t>shall indicate to the MCData user or user application that the IP Connectivity session could not be established; and</w:t>
      </w:r>
    </w:p>
    <w:p w14:paraId="1C4E9D07" w14:textId="77777777" w:rsidR="00296E35" w:rsidRDefault="00296E35" w:rsidP="00296E35">
      <w:pPr>
        <w:pStyle w:val="B1"/>
      </w:pPr>
      <w:r>
        <w:t>2)</w:t>
      </w:r>
      <w:r>
        <w:tab/>
        <w:t>shall send a SIP ACK request as specified in 3GPP TS 24.229 [5].</w:t>
      </w:r>
    </w:p>
    <w:p w14:paraId="0EEADCE1" w14:textId="77777777" w:rsidR="00296E35" w:rsidRDefault="00296E35" w:rsidP="00296E35">
      <w:r>
        <w:t>On receipt of an indication from the media plane indicating that the IP Connectivity session could not be established, the MCData client:</w:t>
      </w:r>
    </w:p>
    <w:p w14:paraId="63285437" w14:textId="77777777" w:rsidR="00296E35" w:rsidRDefault="00296E35" w:rsidP="00296E35">
      <w:pPr>
        <w:pStyle w:val="B1"/>
      </w:pPr>
      <w:r>
        <w:t>1)</w:t>
      </w:r>
      <w:r>
        <w:tab/>
        <w:t>shall generate a SIP BYE request according to 3GPP TS 24.229 [5] with:</w:t>
      </w:r>
    </w:p>
    <w:p w14:paraId="1D33AFD4" w14:textId="77777777" w:rsidR="00296E35" w:rsidRDefault="00296E35" w:rsidP="00296E35">
      <w:pPr>
        <w:pStyle w:val="B2"/>
      </w:pPr>
      <w:r>
        <w:t>a)</w:t>
      </w:r>
      <w:r>
        <w:tab/>
        <w:t>Reason code set to "</w:t>
      </w:r>
      <w:r>
        <w:rPr>
          <w:lang w:val="en-US"/>
        </w:rPr>
        <w:t>FAILURE_CAUSE</w:t>
      </w:r>
      <w:r>
        <w:t>";</w:t>
      </w:r>
    </w:p>
    <w:p w14:paraId="62ED166E" w14:textId="77777777" w:rsidR="00296E35" w:rsidRDefault="00296E35" w:rsidP="00296E35">
      <w:pPr>
        <w:pStyle w:val="B2"/>
      </w:pPr>
      <w:r>
        <w:t>b)</w:t>
      </w:r>
      <w:r>
        <w:tab/>
        <w:t>cause set to "1"; and</w:t>
      </w:r>
    </w:p>
    <w:p w14:paraId="3C825F90" w14:textId="77777777" w:rsidR="00296E35" w:rsidRDefault="00296E35" w:rsidP="00296E35">
      <w:pPr>
        <w:pStyle w:val="B2"/>
      </w:pPr>
      <w:r>
        <w:t>c)</w:t>
      </w:r>
      <w:r>
        <w:tab/>
        <w:t>text set to "</w:t>
      </w:r>
      <w:r>
        <w:rPr>
          <w:lang w:val="en-US"/>
        </w:rPr>
        <w:t>Media bearer or QoS lost</w:t>
      </w:r>
      <w:r>
        <w:t>";</w:t>
      </w:r>
    </w:p>
    <w:p w14:paraId="7098FCD6" w14:textId="77777777" w:rsidR="00296E35" w:rsidRDefault="00296E35" w:rsidP="00296E35">
      <w:pPr>
        <w:pStyle w:val="B1"/>
      </w:pPr>
      <w:r>
        <w:t>2)</w:t>
      </w:r>
      <w:r>
        <w:tab/>
        <w:t>shall set the Request-URI to the MCData session identity to release; and</w:t>
      </w:r>
    </w:p>
    <w:p w14:paraId="3828A2AA" w14:textId="77777777" w:rsidR="00296E35" w:rsidRDefault="00296E35" w:rsidP="00296E35">
      <w:pPr>
        <w:pStyle w:val="B1"/>
      </w:pPr>
      <w:r>
        <w:t>3)</w:t>
      </w:r>
      <w:r>
        <w:tab/>
        <w:t>shall send a SIP BYE request towards MCData server according to 3GPP TS 24.229 [5].</w:t>
      </w:r>
    </w:p>
    <w:p w14:paraId="09F53698" w14:textId="77777777" w:rsidR="00296E35" w:rsidRDefault="00296E35" w:rsidP="00296E35">
      <w:r w:rsidRPr="00407576">
        <w:t>[TS 24.</w:t>
      </w:r>
      <w:r>
        <w:t>5</w:t>
      </w:r>
      <w:r w:rsidRPr="00407576">
        <w:t xml:space="preserve">82, clause </w:t>
      </w:r>
      <w:r>
        <w:t>13.1.2</w:t>
      </w:r>
      <w:r w:rsidRPr="00407576">
        <w:t>]</w:t>
      </w:r>
    </w:p>
    <w:p w14:paraId="1F3C08BD" w14:textId="77777777" w:rsidR="00296E35" w:rsidRDefault="00296E35" w:rsidP="00296E35">
      <w:r w:rsidRPr="001646E4">
        <w:t>Upon receiving a request by an MCData user, or an IP packet from an IP application, the MCData client shall follow the procedure in 20.2.1 in 3GPP</w:t>
      </w:r>
      <w:r w:rsidRPr="001646E4">
        <w:rPr>
          <w:rFonts w:hint="eastAsia"/>
        </w:rPr>
        <w:t> TS 2</w:t>
      </w:r>
      <w:r w:rsidRPr="001646E4">
        <w:t>4.282 [8]. The IP address received in the 200 O</w:t>
      </w:r>
      <w:r>
        <w:t>K</w:t>
      </w:r>
      <w:r w:rsidRPr="001646E4">
        <w:t xml:space="preserve"> response in this procedure shall be used </w:t>
      </w:r>
      <w:r>
        <w:t>to establish</w:t>
      </w:r>
      <w:r w:rsidRPr="001646E4">
        <w:t xml:space="preserve"> an IP tunnel. </w:t>
      </w:r>
      <w:bookmarkStart w:id="1289" w:name="_Hlk48930314"/>
      <w:r w:rsidRPr="001646E4">
        <w:t>The IP tunnel shall be based on Generic Routing Encapsulation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bookmarkEnd w:id="1289"/>
    </w:p>
    <w:p w14:paraId="5D27F1E1" w14:textId="77777777" w:rsidR="00296E35" w:rsidRDefault="00296E35" w:rsidP="00296E35">
      <w:pPr>
        <w:pStyle w:val="NO"/>
      </w:pPr>
      <w:r>
        <w:rPr>
          <w:lang w:eastAsia="ko-KR"/>
        </w:rPr>
        <w:t>NOTE:</w:t>
      </w:r>
      <w:r>
        <w:rPr>
          <w:lang w:eastAsia="ko-KR"/>
        </w:rPr>
        <w:tab/>
        <w:t xml:space="preserve">How </w:t>
      </w:r>
      <w:r w:rsidRPr="009A2147">
        <w:rPr>
          <w:lang w:eastAsia="ko-KR"/>
        </w:rPr>
        <w:t>the client sets the session identifier is implementation specific</w:t>
      </w:r>
      <w:r>
        <w:rPr>
          <w:lang w:eastAsia="ko-KR"/>
        </w:rPr>
        <w:t>.</w:t>
      </w:r>
    </w:p>
    <w:p w14:paraId="60773FEB" w14:textId="77777777" w:rsidR="00296E35" w:rsidRPr="001620F0" w:rsidRDefault="00296E35" w:rsidP="00296E35">
      <w:pPr>
        <w:rPr>
          <w:rFonts w:ascii="Segoe UI" w:hAnsi="Segoe UI" w:cs="Segoe UI"/>
        </w:rPr>
      </w:pPr>
      <w:r w:rsidRPr="001646E4">
        <w:t>The MCData client shall act as an IP relay for IP traffic between the IP application and the IP tunnel to the far endpoint. Once the IP tunnel is established, the IP applications can exchange IP data. The client that receives the IP packets from the IP application shall perform encapsulation to the tunnel</w:t>
      </w:r>
      <w:r>
        <w:t>l</w:t>
      </w:r>
      <w:r w:rsidRPr="001646E4">
        <w:t>ing protocol, while the client that receives IP packets from the IP tunnel shall perform de-encapsulation from the tunnel</w:t>
      </w:r>
      <w:r>
        <w:t>l</w:t>
      </w:r>
      <w:r w:rsidRPr="001646E4">
        <w:t>ing protocol before passing the IP data to the IP application</w:t>
      </w:r>
      <w:r>
        <w:rPr>
          <w:noProof/>
        </w:rPr>
        <w:t>.</w:t>
      </w:r>
    </w:p>
    <w:p w14:paraId="59DC0BE3" w14:textId="77777777" w:rsidR="00296E35" w:rsidRPr="00407576" w:rsidRDefault="00296E35" w:rsidP="00296E35">
      <w:pPr>
        <w:pStyle w:val="H6"/>
      </w:pPr>
      <w:r>
        <w:t>6.7</w:t>
      </w:r>
      <w:r w:rsidRPr="00407576">
        <w:t>.1.3</w:t>
      </w:r>
      <w:r w:rsidRPr="00407576">
        <w:tab/>
        <w:t>Test description</w:t>
      </w:r>
    </w:p>
    <w:p w14:paraId="69C0E46B" w14:textId="77777777" w:rsidR="00296E35" w:rsidRPr="00407576" w:rsidRDefault="00296E35" w:rsidP="00296E35">
      <w:pPr>
        <w:pStyle w:val="H6"/>
      </w:pPr>
      <w:r>
        <w:t>6.7</w:t>
      </w:r>
      <w:r w:rsidRPr="00407576">
        <w:t>.1.3.1</w:t>
      </w:r>
      <w:r w:rsidRPr="00407576">
        <w:tab/>
        <w:t>Pre-test conditions</w:t>
      </w:r>
    </w:p>
    <w:p w14:paraId="2807DEB9" w14:textId="77777777" w:rsidR="00296E35" w:rsidRPr="00407576" w:rsidRDefault="00296E35" w:rsidP="00296E35">
      <w:pPr>
        <w:pStyle w:val="H6"/>
      </w:pPr>
      <w:r w:rsidRPr="00407576">
        <w:t>Test configuration:</w:t>
      </w:r>
    </w:p>
    <w:p w14:paraId="50F830BA" w14:textId="3BBA2D01"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C724163" w14:textId="77777777" w:rsidR="00296E35" w:rsidRPr="00407576" w:rsidRDefault="00296E35" w:rsidP="00296E35">
      <w:pPr>
        <w:pStyle w:val="H6"/>
      </w:pPr>
      <w:r w:rsidRPr="00407576">
        <w:t>Preamble:</w:t>
      </w:r>
    </w:p>
    <w:p w14:paraId="2643496F" w14:textId="48FA48A4"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E64F253" w14:textId="77777777" w:rsidR="00296E35" w:rsidRPr="00407576" w:rsidRDefault="00296E35" w:rsidP="00296E35">
      <w:pPr>
        <w:pStyle w:val="B1"/>
      </w:pPr>
      <w:r w:rsidRPr="00407576">
        <w:t>-</w:t>
      </w:r>
      <w:r w:rsidRPr="00407576">
        <w:tab/>
        <w:t>UE States at the end of the preamble:</w:t>
      </w:r>
    </w:p>
    <w:p w14:paraId="01B1538A" w14:textId="77777777" w:rsidR="00296E35" w:rsidRPr="00407576" w:rsidRDefault="00296E35" w:rsidP="00296E35">
      <w:pPr>
        <w:pStyle w:val="B1"/>
        <w:ind w:left="852"/>
      </w:pPr>
      <w:r w:rsidRPr="00407576">
        <w:t>-</w:t>
      </w:r>
      <w:r w:rsidRPr="00407576">
        <w:tab/>
        <w:t>The UE is in RRC_IDLE state.</w:t>
      </w:r>
    </w:p>
    <w:p w14:paraId="0ADE9281" w14:textId="77777777" w:rsidR="00296E35" w:rsidRPr="00407576" w:rsidRDefault="00296E35" w:rsidP="00296E35">
      <w:pPr>
        <w:pStyle w:val="B1"/>
        <w:ind w:left="852"/>
      </w:pPr>
      <w:r w:rsidRPr="00407576">
        <w:t>-</w:t>
      </w:r>
      <w:r w:rsidRPr="00407576">
        <w:tab/>
        <w:t>The client is registered for MCData.</w:t>
      </w:r>
    </w:p>
    <w:p w14:paraId="17A70947" w14:textId="77777777" w:rsidR="00296E35" w:rsidRPr="00407576" w:rsidRDefault="00296E35" w:rsidP="00296E35">
      <w:pPr>
        <w:pStyle w:val="H6"/>
      </w:pPr>
      <w:r>
        <w:t>6.7</w:t>
      </w:r>
      <w:r w:rsidRPr="00407576">
        <w:t>.1.3.2</w:t>
      </w:r>
      <w:r w:rsidRPr="00407576">
        <w:tab/>
        <w:t>Test procedure sequence</w:t>
      </w:r>
    </w:p>
    <w:p w14:paraId="7E1BABEA" w14:textId="77777777" w:rsidR="00296E35" w:rsidRPr="00407576" w:rsidRDefault="00296E35" w:rsidP="00296E35">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7041D74B"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069F3DBD"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261031FC"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65A5E79"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3E71E33"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47E66FD" w14:textId="77777777" w:rsidR="00296E35" w:rsidRPr="00407576" w:rsidRDefault="00296E35" w:rsidP="002E3FCC">
            <w:pPr>
              <w:pStyle w:val="TAH"/>
            </w:pPr>
            <w:r w:rsidRPr="00407576">
              <w:t>Verdict</w:t>
            </w:r>
          </w:p>
        </w:tc>
      </w:tr>
      <w:tr w:rsidR="00296E35" w:rsidRPr="00407576" w14:paraId="31989E77"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8ED3AD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2FF79889"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A3835B"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F30DC1"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5E637AD4"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296C0F6D" w14:textId="77777777" w:rsidR="00296E35" w:rsidRPr="00407576" w:rsidRDefault="00296E35" w:rsidP="002E3FCC">
            <w:pPr>
              <w:pStyle w:val="TAH"/>
            </w:pPr>
          </w:p>
        </w:tc>
      </w:tr>
      <w:tr w:rsidR="00296E35" w:rsidRPr="00407576" w14:paraId="0502E7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47041B37" w14:textId="77777777" w:rsidR="00296E35" w:rsidRPr="00407576" w:rsidRDefault="00296E35" w:rsidP="002E3FCC">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394DA9C" w14:textId="77777777" w:rsidR="00296E35" w:rsidRPr="001C0FC4" w:rsidRDefault="00296E35" w:rsidP="002E3FCC">
            <w:pPr>
              <w:pStyle w:val="TAL"/>
            </w:pPr>
            <w:r w:rsidRPr="001C0FC4">
              <w:t xml:space="preserve">Make the UE (MCData client) </w:t>
            </w:r>
            <w:r>
              <w:rPr>
                <w:noProof/>
                <w:lang w:val="en-US"/>
              </w:rPr>
              <w:t>establish a IP Connectivity session with another MCData client to send a message.</w:t>
            </w:r>
          </w:p>
          <w:p w14:paraId="00934D0C" w14:textId="77777777" w:rsidR="00296E35" w:rsidRPr="00407576"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FF6594" w14:textId="77777777" w:rsidR="00296E35" w:rsidRPr="00407576"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E8BCA7" w14:textId="77777777" w:rsidR="00296E35" w:rsidRPr="00407576"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9A2880" w14:textId="77777777" w:rsidR="00296E35" w:rsidRPr="00407576"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5107FC8" w14:textId="77777777" w:rsidR="00296E35" w:rsidRPr="00407576" w:rsidRDefault="00296E35" w:rsidP="002E3FCC">
            <w:pPr>
              <w:pStyle w:val="TAC"/>
            </w:pPr>
            <w:r w:rsidRPr="001C0FC4">
              <w:t>-</w:t>
            </w:r>
          </w:p>
        </w:tc>
      </w:tr>
      <w:tr w:rsidR="00296E35" w:rsidRPr="00407576" w14:paraId="664B91D1"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B85B258" w14:textId="77777777" w:rsidR="00296E35" w:rsidRPr="00407576" w:rsidRDefault="00296E35" w:rsidP="002E3FCC">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17C87D" w14:textId="4F21177A" w:rsidR="00296E35" w:rsidRPr="00407576"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xml:space="preserve">' as described in TS </w:t>
            </w:r>
            <w:r>
              <w:t>37.579</w:t>
            </w:r>
            <w:r w:rsidRPr="001C0FC4">
              <w:t>-1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33A2E" w14:textId="77777777" w:rsidR="00296E35" w:rsidRPr="00407576" w:rsidRDefault="00296E35" w:rsidP="002E3FCC">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98BB73A" w14:textId="77777777" w:rsidR="00296E35" w:rsidRPr="00407576" w:rsidRDefault="00296E35" w:rsidP="002E3FCC">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00EE9B" w14:textId="77777777" w:rsidR="00296E35" w:rsidRPr="00407576" w:rsidRDefault="00296E35" w:rsidP="002E3FCC">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CE9589" w14:textId="77777777" w:rsidR="00296E35" w:rsidRPr="00407576" w:rsidRDefault="00296E35" w:rsidP="002E3FCC">
            <w:pPr>
              <w:pStyle w:val="TAC"/>
              <w:rPr>
                <w:rFonts w:eastAsia="Calibri"/>
              </w:rPr>
            </w:pPr>
            <w:r w:rsidRPr="001C0FC4">
              <w:t>P</w:t>
            </w:r>
          </w:p>
        </w:tc>
      </w:tr>
      <w:tr w:rsidR="00296E35" w:rsidRPr="00407576" w14:paraId="5ADE279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C25F216"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6C53D29"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C841CE"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8917BF8"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D7D6F"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D1E8D6" w14:textId="77777777" w:rsidR="00296E35" w:rsidRPr="001C0FC4" w:rsidRDefault="00296E35" w:rsidP="002E3FCC">
            <w:pPr>
              <w:pStyle w:val="TAC"/>
            </w:pPr>
            <w:r w:rsidRPr="00592E3B">
              <w:t>-</w:t>
            </w:r>
          </w:p>
        </w:tc>
      </w:tr>
      <w:tr w:rsidR="00296E35" w:rsidRPr="00407576" w14:paraId="1DC94FE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7A1C17F" w14:textId="77777777" w:rsidR="00296E35" w:rsidRPr="00592E3B"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88DF5B" w14:textId="77777777" w:rsidR="00296E35" w:rsidRPr="00592E3B" w:rsidRDefault="00296E35" w:rsidP="002E3FCC">
            <w:pPr>
              <w:pStyle w:val="TAL"/>
            </w:pPr>
            <w:r>
              <w:t xml:space="preserve">Check: </w:t>
            </w:r>
            <w:r w:rsidRPr="001C0FC4">
              <w:t>Does the UE (MCData client) correctly</w:t>
            </w:r>
            <w:r>
              <w:t xml:space="preserve"> sends 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ED8512"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16C34E"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4F50EA" w14:textId="77777777" w:rsidR="00296E35" w:rsidRPr="00592E3B"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E00916" w14:textId="77777777" w:rsidR="00296E35" w:rsidRPr="00592E3B" w:rsidRDefault="00296E35" w:rsidP="002E3FCC">
            <w:pPr>
              <w:pStyle w:val="TAC"/>
            </w:pPr>
            <w:r w:rsidRPr="001C0FC4">
              <w:t>P</w:t>
            </w:r>
          </w:p>
        </w:tc>
      </w:tr>
      <w:tr w:rsidR="00296E35" w:rsidRPr="00407576" w14:paraId="4EE7D4D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4F0C4D7A"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605305E" w14:textId="77777777" w:rsidR="00296E35" w:rsidRPr="001C0FC4" w:rsidRDefault="00296E35" w:rsidP="002E3FCC">
            <w:pPr>
              <w:pStyle w:val="TAL"/>
            </w:pPr>
            <w:r w:rsidRPr="001C0FC4">
              <w:t xml:space="preserve">Make the UE (MCData client) release the </w:t>
            </w:r>
            <w:r>
              <w:rPr>
                <w:noProof/>
                <w:lang w:val="en-US"/>
              </w:rPr>
              <w:t>IP Connectivity session</w:t>
            </w:r>
            <w:r w:rsidRPr="001C0FC4">
              <w:t>.</w:t>
            </w:r>
          </w:p>
          <w:p w14:paraId="301D40F8"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52341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A674CA"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DB0FAB" w14:textId="77777777" w:rsidR="00296E35" w:rsidRPr="00592E3B"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F50C5B" w14:textId="77777777" w:rsidR="00296E35" w:rsidRPr="00592E3B" w:rsidRDefault="00296E35" w:rsidP="002E3FCC">
            <w:pPr>
              <w:pStyle w:val="TAC"/>
            </w:pPr>
            <w:r w:rsidRPr="001C0FC4">
              <w:t>-</w:t>
            </w:r>
          </w:p>
        </w:tc>
      </w:tr>
      <w:tr w:rsidR="00296E35" w:rsidRPr="00407576" w14:paraId="4B39C3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DD8836"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3BF515E" w14:textId="4D7E12E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5DA13D24"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B37E8D"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A0A8CFD"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CF8E5E"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95786D" w14:textId="77777777" w:rsidR="00296E35" w:rsidRPr="00592E3B" w:rsidRDefault="00296E35" w:rsidP="002E3FCC">
            <w:pPr>
              <w:pStyle w:val="TAC"/>
            </w:pPr>
            <w:r w:rsidRPr="001C0FC4">
              <w:t>P</w:t>
            </w:r>
          </w:p>
        </w:tc>
      </w:tr>
      <w:tr w:rsidR="00296E35" w:rsidRPr="00407576" w14:paraId="79EC358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0220AB50" w14:textId="77777777" w:rsidR="00296E35" w:rsidRDefault="00296E35" w:rsidP="002E3FCC">
            <w:pPr>
              <w:pStyle w:val="TAC"/>
            </w:pPr>
            <w:r>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A58CCD7" w14:textId="51BF6945" w:rsidR="00296E35" w:rsidRDefault="00296E35" w:rsidP="002E3FCC">
            <w:pPr>
              <w:pStyle w:val="TAL"/>
            </w:pPr>
            <w:r w:rsidRPr="00752088">
              <w:t xml:space="preserve">The procedure </w:t>
            </w:r>
            <w:r w:rsidRPr="00690C66">
              <w:rPr>
                <w:b/>
                <w:bCs/>
              </w:rPr>
              <w:t>'MCX communication release'</w:t>
            </w:r>
            <w:r>
              <w:t xml:space="preserv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B73776"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D7952A"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824A4A"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68F782" w14:textId="77777777" w:rsidR="00296E35" w:rsidRPr="00592E3B" w:rsidRDefault="00296E35" w:rsidP="002E3FCC">
            <w:pPr>
              <w:pStyle w:val="TAC"/>
            </w:pPr>
            <w:r>
              <w:t>-</w:t>
            </w:r>
          </w:p>
        </w:tc>
      </w:tr>
      <w:tr w:rsidR="00296E35" w:rsidRPr="00407576" w14:paraId="0DAFC328"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75CE6D42"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0B426881" w14:textId="77777777" w:rsidR="00296E35" w:rsidRPr="00407576" w:rsidRDefault="00296E35" w:rsidP="002E3FCC">
            <w:pPr>
              <w:pStyle w:val="TAN"/>
            </w:pPr>
            <w:r w:rsidRPr="00407576">
              <w:t>NOTE 2: The procedure does not release the RRC connection.</w:t>
            </w:r>
          </w:p>
        </w:tc>
      </w:tr>
    </w:tbl>
    <w:p w14:paraId="2ADE820A" w14:textId="77777777" w:rsidR="00296E35" w:rsidRPr="00407576" w:rsidRDefault="00296E35" w:rsidP="00296E35"/>
    <w:p w14:paraId="352F8F6D" w14:textId="77777777" w:rsidR="00296E35" w:rsidRPr="00407576" w:rsidRDefault="00296E35" w:rsidP="00296E35">
      <w:pPr>
        <w:pStyle w:val="H6"/>
      </w:pPr>
      <w:r>
        <w:t>6.7</w:t>
      </w:r>
      <w:r w:rsidRPr="00407576">
        <w:t>.1.3.3</w:t>
      </w:r>
      <w:r w:rsidRPr="00407576">
        <w:tab/>
        <w:t>Specific message contents</w:t>
      </w:r>
    </w:p>
    <w:p w14:paraId="7C9E219C" w14:textId="3E394C89" w:rsidR="00296E35" w:rsidRPr="001C0FC4" w:rsidRDefault="00296E35" w:rsidP="00296E35">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3BA1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7C55C8" w14:textId="4558EBA4" w:rsidR="00296E35" w:rsidRPr="001C0FC4" w:rsidRDefault="00296E35" w:rsidP="002E3FCC">
            <w:pPr>
              <w:pStyle w:val="TAL"/>
            </w:pPr>
            <w:r w:rsidRPr="001C0FC4">
              <w:t xml:space="preserve">Derivation Path: TS </w:t>
            </w:r>
            <w:r>
              <w:t>37.579</w:t>
            </w:r>
            <w:r w:rsidRPr="001C0FC4">
              <w:t xml:space="preserve">-1 [2], Table 5.5.2.5.1-1, </w:t>
            </w:r>
            <w:r>
              <w:t>condition</w:t>
            </w:r>
            <w:r w:rsidRPr="001C0FC4">
              <w:t xml:space="preserve"> MCD_1to1</w:t>
            </w:r>
          </w:p>
        </w:tc>
      </w:tr>
      <w:tr w:rsidR="00296E35" w:rsidRPr="001C0FC4" w14:paraId="3293CD3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36D56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A6A4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1386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2BFAD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36559" w14:textId="77777777" w:rsidR="00296E35" w:rsidRPr="001C0FC4" w:rsidRDefault="00296E35" w:rsidP="002E3FCC">
            <w:pPr>
              <w:pStyle w:val="TAH"/>
              <w:rPr>
                <w:bCs/>
              </w:rPr>
            </w:pPr>
            <w:r w:rsidRPr="001C0FC4">
              <w:rPr>
                <w:bCs/>
              </w:rPr>
              <w:t>Condition</w:t>
            </w:r>
          </w:p>
        </w:tc>
      </w:tr>
      <w:tr w:rsidR="00296E35" w:rsidRPr="001C0FC4" w14:paraId="5D16D68D"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B3589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7FD7CD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F3A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AEF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F7F63" w14:textId="77777777" w:rsidR="00296E35" w:rsidRPr="001C0FC4" w:rsidRDefault="00296E35" w:rsidP="002E3FCC">
            <w:pPr>
              <w:pStyle w:val="TAL"/>
            </w:pPr>
          </w:p>
        </w:tc>
      </w:tr>
      <w:tr w:rsidR="00296E35" w:rsidRPr="001C0FC4" w14:paraId="0568861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5031B40A"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1DD4D527" w14:textId="77777777" w:rsidR="00296E35" w:rsidRPr="001C0FC4" w:rsidRDefault="00296E35" w:rsidP="002E3FCC">
            <w:pPr>
              <w:pStyle w:val="TAL"/>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901F3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F15B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9770B" w14:textId="77777777" w:rsidR="00296E35" w:rsidRPr="001C0FC4" w:rsidRDefault="00296E35" w:rsidP="002E3FCC">
            <w:pPr>
              <w:pStyle w:val="TAL"/>
            </w:pPr>
          </w:p>
        </w:tc>
      </w:tr>
      <w:tr w:rsidR="00296E35" w:rsidRPr="001C0FC4" w14:paraId="6AF8BA6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15ECD076"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390609DF" w14:textId="77777777" w:rsidR="00296E35" w:rsidRPr="001C0FC4" w:rsidRDefault="00296E35" w:rsidP="002E3FCC">
            <w:pPr>
              <w:pStyle w:val="TAL"/>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37B583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ADA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C216FE" w14:textId="77777777" w:rsidR="00296E35" w:rsidRPr="001C0FC4" w:rsidRDefault="00296E35" w:rsidP="002E3FCC">
            <w:pPr>
              <w:pStyle w:val="TAL"/>
            </w:pPr>
          </w:p>
        </w:tc>
      </w:tr>
      <w:tr w:rsidR="00296E35" w:rsidRPr="001C0FC4" w14:paraId="3FDB82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3140119"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117AFA6B" w14:textId="77777777" w:rsidR="00296E35" w:rsidRPr="001C0FC4" w:rsidRDefault="00296E35" w:rsidP="002E3FCC">
            <w:pPr>
              <w:pStyle w:val="TAL"/>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35E5A8A6"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683B0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B3560" w14:textId="77777777" w:rsidR="00296E35" w:rsidRPr="001C0FC4" w:rsidRDefault="00296E35" w:rsidP="002E3FCC">
            <w:pPr>
              <w:pStyle w:val="TAL"/>
            </w:pPr>
          </w:p>
        </w:tc>
      </w:tr>
      <w:tr w:rsidR="00296E35" w:rsidRPr="001C0FC4" w14:paraId="27AA092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32A9EE0"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751DD58F" w14:textId="77777777" w:rsidR="00296E35" w:rsidRPr="001C0FC4" w:rsidRDefault="00296E35" w:rsidP="002E3FCC">
            <w:pPr>
              <w:pStyle w:val="TAL"/>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1496B5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B069B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D47570" w14:textId="77777777" w:rsidR="00296E35" w:rsidRPr="001C0FC4" w:rsidRDefault="00296E35" w:rsidP="002E3FCC">
            <w:pPr>
              <w:pStyle w:val="TAL"/>
            </w:pPr>
          </w:p>
        </w:tc>
      </w:tr>
      <w:tr w:rsidR="00296E35" w:rsidRPr="001C0FC4" w14:paraId="14E8FA10"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2DF13D"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A8C835C" w14:textId="77777777" w:rsidR="00296E35" w:rsidRPr="001C0FC4" w:rsidRDefault="00296E35" w:rsidP="002E3FCC">
            <w:pPr>
              <w:pStyle w:val="TAL"/>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B981D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E7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1BFDEA" w14:textId="77777777" w:rsidR="00296E35" w:rsidRPr="001C0FC4" w:rsidRDefault="00296E35" w:rsidP="002E3FCC">
            <w:pPr>
              <w:pStyle w:val="TAL"/>
            </w:pPr>
          </w:p>
        </w:tc>
      </w:tr>
      <w:tr w:rsidR="00296E35" w:rsidRPr="001C0FC4" w14:paraId="11C6B715"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8CDFB8C"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21380B7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1DA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B2A0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B2BB43" w14:textId="77777777" w:rsidR="00296E35" w:rsidRPr="001C0FC4" w:rsidRDefault="00296E35" w:rsidP="002E3FCC">
            <w:pPr>
              <w:pStyle w:val="TAL"/>
            </w:pPr>
          </w:p>
        </w:tc>
      </w:tr>
      <w:tr w:rsidR="00296E35" w:rsidRPr="001C0FC4" w14:paraId="090B5A0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0F6A6DE2"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010634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2BCF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2BD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FB4823" w14:textId="77777777" w:rsidR="00296E35" w:rsidRPr="001C0FC4" w:rsidRDefault="00296E35" w:rsidP="002E3FCC">
            <w:pPr>
              <w:pStyle w:val="TAL"/>
            </w:pPr>
          </w:p>
        </w:tc>
      </w:tr>
      <w:tr w:rsidR="00296E35" w:rsidRPr="001C0FC4" w14:paraId="241B2D8A"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1389AD5D"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CC9510"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A7F5D3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277E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24B407" w14:textId="77777777" w:rsidR="00296E35" w:rsidRPr="001C0FC4" w:rsidRDefault="00296E35" w:rsidP="002E3FCC">
            <w:pPr>
              <w:pStyle w:val="TAL"/>
            </w:pPr>
          </w:p>
        </w:tc>
      </w:tr>
      <w:tr w:rsidR="00296E35" w:rsidRPr="001C0FC4" w14:paraId="54442CA0"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AECC11"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69D78635" w14:textId="77777777" w:rsidR="00296E35" w:rsidRPr="001C0FC4" w:rsidRDefault="00296E35" w:rsidP="002E3FCC">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0C449DE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69BF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F37108" w14:textId="77777777" w:rsidR="00296E35" w:rsidRPr="001C0FC4" w:rsidRDefault="00296E35" w:rsidP="002E3FCC">
            <w:pPr>
              <w:pStyle w:val="TAL"/>
            </w:pPr>
          </w:p>
        </w:tc>
      </w:tr>
      <w:tr w:rsidR="00296E35" w:rsidRPr="001C0FC4" w14:paraId="780CE2D1"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5670E578"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44200349" w14:textId="77777777" w:rsidR="00296E35" w:rsidRPr="001C0FC4" w:rsidRDefault="00296E35" w:rsidP="002E3FCC">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1B2AE7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D2D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BEB41" w14:textId="77777777" w:rsidR="00296E35" w:rsidRPr="001C0FC4" w:rsidRDefault="00296E35" w:rsidP="002E3FCC">
            <w:pPr>
              <w:pStyle w:val="TAL"/>
            </w:pPr>
          </w:p>
        </w:tc>
      </w:tr>
      <w:tr w:rsidR="00296E35" w:rsidRPr="001C0FC4" w14:paraId="4CE990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16673B3"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727152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7A96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F5C4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8E94A6" w14:textId="77777777" w:rsidR="00296E35" w:rsidRPr="001C0FC4" w:rsidRDefault="00296E35" w:rsidP="002E3FCC">
            <w:pPr>
              <w:pStyle w:val="TAL"/>
            </w:pPr>
          </w:p>
        </w:tc>
      </w:tr>
      <w:tr w:rsidR="00296E35" w:rsidRPr="001C0FC4" w14:paraId="3A1E8FB2"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3756838F"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0D01D640"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A850B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2273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6AE6E" w14:textId="77777777" w:rsidR="00296E35" w:rsidRPr="001C0FC4" w:rsidRDefault="00296E35" w:rsidP="002E3FCC">
            <w:pPr>
              <w:pStyle w:val="TAL"/>
            </w:pPr>
          </w:p>
        </w:tc>
      </w:tr>
      <w:tr w:rsidR="00296E35" w:rsidRPr="001C0FC4" w14:paraId="281D474C"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7B826B"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3A472C25" w14:textId="77777777" w:rsidR="00296E35" w:rsidRPr="001C0FC4" w:rsidRDefault="00296E35" w:rsidP="002E3FCC">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7569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F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984EC" w14:textId="77777777" w:rsidR="00296E35" w:rsidRPr="001C0FC4" w:rsidRDefault="00296E35" w:rsidP="002E3FCC">
            <w:pPr>
              <w:pStyle w:val="TAL"/>
            </w:pPr>
          </w:p>
        </w:tc>
      </w:tr>
      <w:tr w:rsidR="00296E35" w:rsidRPr="001C0FC4" w14:paraId="757352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0645083A"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215955D7" w14:textId="77777777" w:rsidR="00296E35" w:rsidRPr="001C0FC4" w:rsidRDefault="00296E35" w:rsidP="002E3FCC">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B3ED87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044D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13F38F" w14:textId="77777777" w:rsidR="00296E35" w:rsidRPr="001C0FC4" w:rsidRDefault="00296E35" w:rsidP="002E3FCC">
            <w:pPr>
              <w:pStyle w:val="TAL"/>
            </w:pPr>
          </w:p>
        </w:tc>
      </w:tr>
      <w:tr w:rsidR="00296E35" w:rsidRPr="001C0FC4" w14:paraId="205DC424"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43574E7" w14:textId="77777777" w:rsidR="00296E35" w:rsidRPr="001C0FC4" w:rsidRDefault="00296E35" w:rsidP="002E3FCC">
            <w:pPr>
              <w:pStyle w:val="TAL"/>
              <w:rPr>
                <w:b/>
                <w:bCs/>
              </w:rPr>
            </w:pPr>
            <w:r w:rsidRPr="00592E3B">
              <w:rPr>
                <w:b/>
                <w:bCs/>
              </w:rPr>
              <w:t>P-Preferred-Service</w:t>
            </w:r>
          </w:p>
        </w:tc>
        <w:tc>
          <w:tcPr>
            <w:tcW w:w="2127" w:type="dxa"/>
            <w:tcBorders>
              <w:top w:val="single" w:sz="4" w:space="0" w:color="auto"/>
              <w:left w:val="single" w:sz="4" w:space="0" w:color="auto"/>
              <w:bottom w:val="single" w:sz="4" w:space="0" w:color="auto"/>
              <w:right w:val="single" w:sz="4" w:space="0" w:color="auto"/>
            </w:tcBorders>
          </w:tcPr>
          <w:p w14:paraId="71D2B0E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8CE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DB7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02F92" w14:textId="77777777" w:rsidR="00296E35" w:rsidRPr="001C0FC4" w:rsidRDefault="00296E35" w:rsidP="002E3FCC">
            <w:pPr>
              <w:pStyle w:val="TAL"/>
            </w:pPr>
          </w:p>
        </w:tc>
      </w:tr>
      <w:tr w:rsidR="00296E35" w:rsidRPr="001C0FC4" w14:paraId="4F562B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83A5339" w14:textId="77777777" w:rsidR="00296E35" w:rsidRPr="001C0FC4" w:rsidRDefault="00296E35" w:rsidP="002E3FCC">
            <w:pPr>
              <w:pStyle w:val="TAL"/>
              <w:rPr>
                <w:b/>
                <w:bCs/>
              </w:rPr>
            </w:pPr>
            <w:r w:rsidRPr="00592E3B">
              <w:rPr>
                <w:bCs/>
              </w:rPr>
              <w:t xml:space="preserve">  Service-ID</w:t>
            </w:r>
          </w:p>
        </w:tc>
        <w:tc>
          <w:tcPr>
            <w:tcW w:w="2127" w:type="dxa"/>
            <w:tcBorders>
              <w:top w:val="single" w:sz="4" w:space="0" w:color="auto"/>
              <w:left w:val="single" w:sz="4" w:space="0" w:color="auto"/>
              <w:bottom w:val="single" w:sz="4" w:space="0" w:color="auto"/>
              <w:right w:val="single" w:sz="4" w:space="0" w:color="auto"/>
            </w:tcBorders>
          </w:tcPr>
          <w:p w14:paraId="009789C1" w14:textId="77777777" w:rsidR="00296E35" w:rsidRPr="001C0FC4" w:rsidRDefault="00296E35" w:rsidP="002E3FCC">
            <w:pPr>
              <w:pStyle w:val="TAL"/>
            </w:pPr>
            <w:r w:rsidRPr="00592E3B">
              <w:rPr>
                <w:bCs/>
              </w:rPr>
              <w:t>"urn:urn-7:3gpp-service.ims.icsi.</w:t>
            </w:r>
            <w:r>
              <w:rPr>
                <w:bCs/>
              </w:rPr>
              <w:t>mcdata.ipconn</w:t>
            </w:r>
            <w:r w:rsidRPr="00592E3B">
              <w:rPr>
                <w:bCs/>
              </w:rPr>
              <w:t>"</w:t>
            </w:r>
          </w:p>
        </w:tc>
        <w:tc>
          <w:tcPr>
            <w:tcW w:w="2127" w:type="dxa"/>
            <w:tcBorders>
              <w:top w:val="single" w:sz="4" w:space="0" w:color="auto"/>
              <w:left w:val="single" w:sz="4" w:space="0" w:color="auto"/>
              <w:bottom w:val="single" w:sz="4" w:space="0" w:color="auto"/>
              <w:right w:val="single" w:sz="4" w:space="0" w:color="auto"/>
            </w:tcBorders>
          </w:tcPr>
          <w:p w14:paraId="508C4E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B18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64DBF0" w14:textId="77777777" w:rsidR="00296E35" w:rsidRPr="001C0FC4" w:rsidRDefault="00296E35" w:rsidP="002E3FCC">
            <w:pPr>
              <w:pStyle w:val="TAL"/>
            </w:pPr>
          </w:p>
        </w:tc>
      </w:tr>
      <w:tr w:rsidR="00296E35" w:rsidRPr="001C0FC4" w14:paraId="12EF6C59"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37C9F922" w14:textId="77777777" w:rsidR="00296E35" w:rsidRPr="001C0FC4" w:rsidRDefault="00296E35" w:rsidP="002E3FCC">
            <w:pPr>
              <w:pStyle w:val="TAL"/>
              <w:rPr>
                <w:b/>
                <w:bCs/>
              </w:rPr>
            </w:pPr>
          </w:p>
        </w:tc>
        <w:tc>
          <w:tcPr>
            <w:tcW w:w="2127" w:type="dxa"/>
            <w:tcBorders>
              <w:top w:val="single" w:sz="4" w:space="0" w:color="auto"/>
              <w:left w:val="single" w:sz="4" w:space="0" w:color="auto"/>
              <w:bottom w:val="single" w:sz="4" w:space="0" w:color="auto"/>
              <w:right w:val="single" w:sz="4" w:space="0" w:color="auto"/>
            </w:tcBorders>
          </w:tcPr>
          <w:p w14:paraId="5A6754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1755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C19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C84441" w14:textId="77777777" w:rsidR="00296E35" w:rsidRPr="001C0FC4" w:rsidRDefault="00296E35" w:rsidP="002E3FCC">
            <w:pPr>
              <w:pStyle w:val="TAL"/>
            </w:pPr>
          </w:p>
        </w:tc>
      </w:tr>
      <w:tr w:rsidR="00296E35" w:rsidRPr="001C0FC4" w14:paraId="3725B032"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1C5A31" w14:textId="77777777" w:rsidR="00296E35" w:rsidRPr="001C0FC4" w:rsidRDefault="00296E35" w:rsidP="002E3FCC">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8BCC4B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2B1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F687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C46A10" w14:textId="77777777" w:rsidR="00296E35" w:rsidRPr="001C0FC4" w:rsidRDefault="00296E35" w:rsidP="002E3FCC">
            <w:pPr>
              <w:pStyle w:val="TAL"/>
            </w:pPr>
          </w:p>
        </w:tc>
      </w:tr>
      <w:tr w:rsidR="00296E35" w:rsidRPr="001C0FC4" w14:paraId="65BABD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E5337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F483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647C9E"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7F0D94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5FB69" w14:textId="77777777" w:rsidR="00296E35" w:rsidRPr="001C0FC4" w:rsidRDefault="00296E35" w:rsidP="002E3FCC">
            <w:pPr>
              <w:pStyle w:val="TAL"/>
            </w:pPr>
          </w:p>
        </w:tc>
      </w:tr>
      <w:tr w:rsidR="00296E35" w:rsidRPr="001C0FC4" w14:paraId="641775B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80A15E4"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5F6B973" w14:textId="77777777" w:rsidR="00296E35" w:rsidRPr="001C0FC4" w:rsidRDefault="00296E35" w:rsidP="002E3FCC">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253540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6FE12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0FC578" w14:textId="77777777" w:rsidR="00296E35" w:rsidRPr="001C0FC4" w:rsidRDefault="00296E35" w:rsidP="002E3FCC">
            <w:pPr>
              <w:pStyle w:val="TAL"/>
            </w:pPr>
          </w:p>
        </w:tc>
      </w:tr>
      <w:tr w:rsidR="00296E35" w:rsidRPr="001C0FC4" w14:paraId="38D6A8E0"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30BE79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C14EB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5DD35"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73417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50893" w14:textId="77777777" w:rsidR="00296E35" w:rsidRPr="001C0FC4" w:rsidRDefault="00296E35" w:rsidP="002E3FCC">
            <w:pPr>
              <w:pStyle w:val="TAL"/>
            </w:pPr>
          </w:p>
        </w:tc>
      </w:tr>
      <w:tr w:rsidR="00296E35" w:rsidRPr="001C0FC4" w14:paraId="7E83AC7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E1959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7AA3C9" w14:textId="77777777" w:rsidR="00296E35" w:rsidRPr="001C0FC4" w:rsidRDefault="00296E35" w:rsidP="002E3FCC">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4EA423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FB1C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90E3E6" w14:textId="77777777" w:rsidR="00296E35" w:rsidRPr="001C0FC4" w:rsidRDefault="00296E35" w:rsidP="002E3FCC">
            <w:pPr>
              <w:pStyle w:val="TAL"/>
            </w:pPr>
          </w:p>
        </w:tc>
      </w:tr>
    </w:tbl>
    <w:p w14:paraId="1C7B6C9B" w14:textId="77777777" w:rsidR="00296E35" w:rsidRPr="001C0FC4" w:rsidRDefault="00296E35" w:rsidP="00296E35"/>
    <w:p w14:paraId="46022C08" w14:textId="77777777" w:rsidR="00296E35" w:rsidRPr="001C0FC4" w:rsidRDefault="00296E35" w:rsidP="00296E35">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C9829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6011CF" w14:textId="707596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r w:rsidR="00296E35" w:rsidRPr="00592E3B" w14:paraId="0EAE408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797A9C"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63618803"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ABD706"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E64C54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F185FF" w14:textId="77777777" w:rsidR="00296E35" w:rsidRPr="00592E3B" w:rsidRDefault="00296E35" w:rsidP="002E3FCC">
            <w:pPr>
              <w:pStyle w:val="TAL"/>
            </w:pPr>
          </w:p>
        </w:tc>
      </w:tr>
      <w:tr w:rsidR="00296E35" w:rsidRPr="00592E3B" w14:paraId="22619C40"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ED8FE5"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DB627C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2099C4" w14:textId="77777777" w:rsidR="00296E35" w:rsidRPr="00592E3B" w:rsidRDefault="00296E35" w:rsidP="002E3FCC">
            <w:pPr>
              <w:pStyle w:val="TAL"/>
            </w:pPr>
            <w:r w:rsidRPr="00592E3B">
              <w:t>m= line</w:t>
            </w:r>
          </w:p>
          <w:p w14:paraId="3DB7CEF1"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4F8ACC1E"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C56933" w14:textId="77777777" w:rsidR="00296E35" w:rsidRPr="00592E3B" w:rsidRDefault="00296E35" w:rsidP="002E3FCC">
            <w:pPr>
              <w:pStyle w:val="TAL"/>
            </w:pPr>
          </w:p>
        </w:tc>
      </w:tr>
      <w:tr w:rsidR="00296E35" w:rsidRPr="00592E3B" w14:paraId="773B0DD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5B40B1C"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71AEC1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1EDF192D"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FD5946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AA66EA" w14:textId="77777777" w:rsidR="00296E35" w:rsidRPr="00592E3B" w:rsidRDefault="00296E35" w:rsidP="002E3FCC">
            <w:pPr>
              <w:pStyle w:val="TAL"/>
            </w:pPr>
          </w:p>
        </w:tc>
      </w:tr>
    </w:tbl>
    <w:p w14:paraId="2F8E4A5E" w14:textId="77777777" w:rsidR="00296E35" w:rsidRPr="001C0FC4" w:rsidRDefault="00296E35" w:rsidP="00296E35"/>
    <w:p w14:paraId="00C7D597" w14:textId="77777777" w:rsidR="00296E35" w:rsidRPr="001C0FC4" w:rsidRDefault="00296E35" w:rsidP="00296E35">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B7104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59A261" w14:textId="6E03200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w:t>
            </w:r>
          </w:p>
        </w:tc>
      </w:tr>
      <w:tr w:rsidR="00296E35" w:rsidRPr="001C0FC4" w14:paraId="204415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F812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F5271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E8C20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568038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CE182" w14:textId="77777777" w:rsidR="00296E35" w:rsidRPr="001C0FC4" w:rsidRDefault="00296E35" w:rsidP="002E3FCC">
            <w:pPr>
              <w:pStyle w:val="TAH"/>
              <w:rPr>
                <w:bCs/>
              </w:rPr>
            </w:pPr>
            <w:r w:rsidRPr="001C0FC4">
              <w:rPr>
                <w:bCs/>
              </w:rPr>
              <w:t>Condition</w:t>
            </w:r>
          </w:p>
        </w:tc>
      </w:tr>
      <w:tr w:rsidR="00296E35" w:rsidRPr="001C0FC4" w14:paraId="3C77E2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F18249"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22012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7356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D012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6067B7" w14:textId="77777777" w:rsidR="00296E35" w:rsidRPr="001C0FC4" w:rsidRDefault="00296E35" w:rsidP="002E3FCC">
            <w:pPr>
              <w:pStyle w:val="TAL"/>
            </w:pPr>
          </w:p>
        </w:tc>
      </w:tr>
      <w:tr w:rsidR="00296E35" w:rsidRPr="001C0FC4" w14:paraId="2B711E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AF37E"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9C12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C7B9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6CCA1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910B73" w14:textId="77777777" w:rsidR="00296E35" w:rsidRPr="001C0FC4" w:rsidRDefault="00296E35" w:rsidP="002E3FCC">
            <w:pPr>
              <w:pStyle w:val="TAL"/>
            </w:pPr>
          </w:p>
        </w:tc>
      </w:tr>
      <w:tr w:rsidR="00296E35" w:rsidRPr="001C0FC4" w14:paraId="50A5C0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B4D19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CDA3A2C" w14:textId="77777777" w:rsidR="00296E35" w:rsidRPr="001C0FC4" w:rsidRDefault="00296E35" w:rsidP="002E3FCC">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AF65E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83488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815BA5" w14:textId="77777777" w:rsidR="00296E35" w:rsidRPr="001C0FC4" w:rsidRDefault="00296E35" w:rsidP="002E3FCC">
            <w:pPr>
              <w:pStyle w:val="TAL"/>
            </w:pPr>
          </w:p>
        </w:tc>
      </w:tr>
    </w:tbl>
    <w:p w14:paraId="01D7D0FD" w14:textId="77777777" w:rsidR="00296E35" w:rsidRPr="001C0FC4" w:rsidRDefault="00296E35" w:rsidP="00296E35"/>
    <w:p w14:paraId="4F793A7F" w14:textId="141D0D57" w:rsidR="00296E35" w:rsidRPr="001C0FC4" w:rsidRDefault="00296E35" w:rsidP="00296E35">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7AC07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8C60A01" w14:textId="388356E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5C0A0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36C26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CC476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DC026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55D8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5CBCB7" w14:textId="77777777" w:rsidR="00296E35" w:rsidRPr="001C0FC4" w:rsidRDefault="00296E35" w:rsidP="002E3FCC">
            <w:pPr>
              <w:pStyle w:val="TAH"/>
              <w:rPr>
                <w:bCs/>
              </w:rPr>
            </w:pPr>
            <w:r w:rsidRPr="001C0FC4">
              <w:rPr>
                <w:bCs/>
              </w:rPr>
              <w:t>Condition</w:t>
            </w:r>
          </w:p>
        </w:tc>
      </w:tr>
      <w:tr w:rsidR="00296E35" w:rsidRPr="001C0FC4" w14:paraId="0F4AC427" w14:textId="77777777" w:rsidTr="002E3FCC">
        <w:tc>
          <w:tcPr>
            <w:tcW w:w="2837" w:type="dxa"/>
            <w:tcBorders>
              <w:top w:val="single" w:sz="4" w:space="0" w:color="auto"/>
              <w:left w:val="single" w:sz="4" w:space="0" w:color="auto"/>
              <w:bottom w:val="single" w:sz="4" w:space="0" w:color="auto"/>
              <w:right w:val="single" w:sz="4" w:space="0" w:color="auto"/>
            </w:tcBorders>
          </w:tcPr>
          <w:p w14:paraId="79E20CB4" w14:textId="77777777" w:rsidR="00296E35" w:rsidRPr="001C0FC4" w:rsidRDefault="00296E35" w:rsidP="002E3FCC">
            <w:pPr>
              <w:pStyle w:val="TAL"/>
              <w:rPr>
                <w:b/>
                <w:bCs/>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700E44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5B97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E1E28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BC425D" w14:textId="77777777" w:rsidR="00296E35" w:rsidRPr="001C0FC4" w:rsidRDefault="00296E35" w:rsidP="002E3FCC">
            <w:pPr>
              <w:pStyle w:val="TAL"/>
            </w:pPr>
          </w:p>
        </w:tc>
      </w:tr>
      <w:tr w:rsidR="00296E35" w:rsidRPr="001C0FC4" w14:paraId="68C363F3" w14:textId="77777777" w:rsidTr="002E3FCC">
        <w:tc>
          <w:tcPr>
            <w:tcW w:w="2837" w:type="dxa"/>
            <w:tcBorders>
              <w:top w:val="single" w:sz="4" w:space="0" w:color="auto"/>
              <w:left w:val="single" w:sz="4" w:space="0" w:color="auto"/>
              <w:bottom w:val="single" w:sz="4" w:space="0" w:color="auto"/>
              <w:right w:val="single" w:sz="4" w:space="0" w:color="auto"/>
            </w:tcBorders>
          </w:tcPr>
          <w:p w14:paraId="4253C1E4" w14:textId="77777777" w:rsidR="00296E35" w:rsidRPr="001C0FC4" w:rsidRDefault="00296E35" w:rsidP="002E3FCC">
            <w:pPr>
              <w:pStyle w:val="TAL"/>
              <w:rPr>
                <w:b/>
                <w:bCs/>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22422A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6E3F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7947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C86479" w14:textId="77777777" w:rsidR="00296E35" w:rsidRPr="001C0FC4" w:rsidRDefault="00296E35" w:rsidP="002E3FCC">
            <w:pPr>
              <w:pStyle w:val="TAL"/>
            </w:pPr>
          </w:p>
        </w:tc>
      </w:tr>
      <w:tr w:rsidR="00296E35" w:rsidRPr="001C0FC4" w14:paraId="71857CB7" w14:textId="77777777" w:rsidTr="002E3FCC">
        <w:tc>
          <w:tcPr>
            <w:tcW w:w="2837" w:type="dxa"/>
            <w:tcBorders>
              <w:top w:val="single" w:sz="4" w:space="0" w:color="auto"/>
              <w:left w:val="single" w:sz="4" w:space="0" w:color="auto"/>
              <w:bottom w:val="single" w:sz="4" w:space="0" w:color="auto"/>
              <w:right w:val="single" w:sz="4" w:space="0" w:color="auto"/>
            </w:tcBorders>
          </w:tcPr>
          <w:p w14:paraId="2ADE53FF"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2E4914A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44A9712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5D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E2F2B2" w14:textId="77777777" w:rsidR="00296E35" w:rsidRPr="001C0FC4" w:rsidRDefault="00296E35" w:rsidP="002E3FCC">
            <w:pPr>
              <w:pStyle w:val="TAL"/>
            </w:pPr>
          </w:p>
        </w:tc>
      </w:tr>
      <w:tr w:rsidR="00296E35" w:rsidRPr="001C0FC4" w14:paraId="51200563" w14:textId="77777777" w:rsidTr="002E3FCC">
        <w:tc>
          <w:tcPr>
            <w:tcW w:w="2837" w:type="dxa"/>
            <w:tcBorders>
              <w:top w:val="single" w:sz="4" w:space="0" w:color="auto"/>
              <w:left w:val="single" w:sz="4" w:space="0" w:color="auto"/>
              <w:bottom w:val="single" w:sz="4" w:space="0" w:color="auto"/>
              <w:right w:val="single" w:sz="4" w:space="0" w:color="auto"/>
            </w:tcBorders>
          </w:tcPr>
          <w:p w14:paraId="290E6175" w14:textId="77777777" w:rsidR="00296E35" w:rsidRPr="001C0FC4" w:rsidRDefault="00296E35" w:rsidP="002E3FCC">
            <w:pPr>
              <w:pStyle w:val="TAL"/>
              <w:rPr>
                <w:b/>
                <w:bCs/>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27BD8B6A"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D9A27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89A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AC262" w14:textId="77777777" w:rsidR="00296E35" w:rsidRPr="001C0FC4" w:rsidRDefault="00296E35" w:rsidP="002E3FCC">
            <w:pPr>
              <w:pStyle w:val="TAL"/>
            </w:pPr>
          </w:p>
        </w:tc>
      </w:tr>
      <w:tr w:rsidR="00296E35" w:rsidRPr="001C0FC4" w14:paraId="708FB24B" w14:textId="77777777" w:rsidTr="002E3FCC">
        <w:tc>
          <w:tcPr>
            <w:tcW w:w="2837" w:type="dxa"/>
            <w:tcBorders>
              <w:top w:val="single" w:sz="4" w:space="0" w:color="auto"/>
              <w:left w:val="single" w:sz="4" w:space="0" w:color="auto"/>
              <w:bottom w:val="single" w:sz="4" w:space="0" w:color="auto"/>
              <w:right w:val="single" w:sz="4" w:space="0" w:color="auto"/>
            </w:tcBorders>
          </w:tcPr>
          <w:p w14:paraId="547B945C"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F76EC1"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660BA1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CF74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B6EC2F" w14:textId="77777777" w:rsidR="00296E35" w:rsidRPr="001C0FC4" w:rsidRDefault="00296E35" w:rsidP="002E3FCC">
            <w:pPr>
              <w:pStyle w:val="TAL"/>
            </w:pPr>
          </w:p>
        </w:tc>
      </w:tr>
      <w:tr w:rsidR="00296E35" w:rsidRPr="001C0FC4" w14:paraId="0639B1AC" w14:textId="77777777" w:rsidTr="002E3FCC">
        <w:tc>
          <w:tcPr>
            <w:tcW w:w="2837" w:type="dxa"/>
            <w:tcBorders>
              <w:top w:val="single" w:sz="4" w:space="0" w:color="auto"/>
              <w:left w:val="single" w:sz="4" w:space="0" w:color="auto"/>
              <w:bottom w:val="single" w:sz="4" w:space="0" w:color="auto"/>
              <w:right w:val="single" w:sz="4" w:space="0" w:color="auto"/>
            </w:tcBorders>
          </w:tcPr>
          <w:p w14:paraId="53B7E4AD"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0CC9D62"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54BE9E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E4D5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D10856" w14:textId="77777777" w:rsidR="00296E35" w:rsidRPr="001C0FC4" w:rsidRDefault="00296E35" w:rsidP="002E3FCC">
            <w:pPr>
              <w:pStyle w:val="TAL"/>
            </w:pPr>
          </w:p>
        </w:tc>
      </w:tr>
      <w:tr w:rsidR="00296E35" w:rsidRPr="001C0FC4" w14:paraId="321B348F" w14:textId="77777777" w:rsidTr="002E3FCC">
        <w:tc>
          <w:tcPr>
            <w:tcW w:w="2837" w:type="dxa"/>
            <w:tcBorders>
              <w:top w:val="single" w:sz="4" w:space="0" w:color="auto"/>
              <w:left w:val="single" w:sz="4" w:space="0" w:color="auto"/>
              <w:bottom w:val="single" w:sz="4" w:space="0" w:color="auto"/>
              <w:right w:val="single" w:sz="4" w:space="0" w:color="auto"/>
            </w:tcBorders>
          </w:tcPr>
          <w:p w14:paraId="6E61D2A5"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9DB08DD"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22EFE9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EED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84C8E0" w14:textId="77777777" w:rsidR="00296E35" w:rsidRPr="001C0FC4" w:rsidRDefault="00296E35" w:rsidP="002E3FCC">
            <w:pPr>
              <w:pStyle w:val="TAL"/>
            </w:pPr>
          </w:p>
        </w:tc>
      </w:tr>
      <w:tr w:rsidR="00296E35" w:rsidRPr="001C0FC4" w14:paraId="52B99D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BC1D1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54F6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B3FD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0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AD704B" w14:textId="77777777" w:rsidR="00296E35" w:rsidRPr="001C0FC4" w:rsidRDefault="00296E35" w:rsidP="002E3FCC">
            <w:pPr>
              <w:pStyle w:val="TAL"/>
            </w:pPr>
          </w:p>
        </w:tc>
      </w:tr>
      <w:tr w:rsidR="00296E35" w:rsidRPr="001C0FC4" w14:paraId="2B705D6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D650B4"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9E2CD0C"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CE146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5615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BC77A" w14:textId="77777777" w:rsidR="00296E35" w:rsidRPr="001C0FC4" w:rsidRDefault="00296E35" w:rsidP="002E3FCC">
            <w:pPr>
              <w:pStyle w:val="TAL"/>
            </w:pPr>
          </w:p>
        </w:tc>
      </w:tr>
    </w:tbl>
    <w:p w14:paraId="10BCEABA" w14:textId="77777777" w:rsidR="00296E35" w:rsidRPr="001C0FC4" w:rsidRDefault="00296E35" w:rsidP="00296E35"/>
    <w:p w14:paraId="3A85AA07" w14:textId="77777777" w:rsidR="00296E35" w:rsidRPr="001C0FC4" w:rsidRDefault="00296E35" w:rsidP="00296E35">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74B840AE" w14:textId="77777777" w:rsidTr="002E3FCC">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34D89AD2" w14:textId="10B591A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r w:rsidR="00296E35" w:rsidRPr="00592E3B" w14:paraId="5C96F85D"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B963D9C"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2DC660D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E7CEEEB"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9E681AB"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093DDB" w14:textId="77777777" w:rsidR="00296E35" w:rsidRPr="00592E3B" w:rsidRDefault="00296E35" w:rsidP="002E3FCC">
            <w:pPr>
              <w:pStyle w:val="TAL"/>
            </w:pPr>
          </w:p>
        </w:tc>
      </w:tr>
      <w:tr w:rsidR="00296E35" w:rsidRPr="00592E3B" w14:paraId="3F540F04"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6C2E0BA"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1D340A5A"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7DDCCF" w14:textId="77777777" w:rsidR="00296E35" w:rsidRPr="00592E3B" w:rsidRDefault="00296E35" w:rsidP="002E3FCC">
            <w:pPr>
              <w:pStyle w:val="TAL"/>
            </w:pPr>
            <w:r w:rsidRPr="00592E3B">
              <w:t>m= line</w:t>
            </w:r>
          </w:p>
          <w:p w14:paraId="278CE14B" w14:textId="77777777" w:rsidR="00296E35" w:rsidRPr="00592E3B" w:rsidRDefault="00296E35" w:rsidP="002E3FCC">
            <w:pPr>
              <w:pStyle w:val="TAL"/>
            </w:pPr>
            <w:r w:rsidRPr="00592E3B">
              <w:t>media = message</w:t>
            </w:r>
          </w:p>
        </w:tc>
        <w:tc>
          <w:tcPr>
            <w:tcW w:w="1420" w:type="dxa"/>
            <w:tcBorders>
              <w:top w:val="single" w:sz="4" w:space="0" w:color="auto"/>
              <w:left w:val="single" w:sz="4" w:space="0" w:color="auto"/>
              <w:bottom w:val="single" w:sz="4" w:space="0" w:color="auto"/>
              <w:right w:val="single" w:sz="4" w:space="0" w:color="auto"/>
            </w:tcBorders>
          </w:tcPr>
          <w:p w14:paraId="62ABC9E5"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6D3340" w14:textId="77777777" w:rsidR="00296E35" w:rsidRPr="00592E3B" w:rsidRDefault="00296E35" w:rsidP="002E3FCC">
            <w:pPr>
              <w:pStyle w:val="TAL"/>
            </w:pPr>
          </w:p>
        </w:tc>
      </w:tr>
      <w:tr w:rsidR="00296E35" w:rsidRPr="00592E3B" w14:paraId="33BFE4AA"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6D0F488"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6941C458" w14:textId="77777777" w:rsidR="00296E35" w:rsidRPr="00592E3B" w:rsidRDefault="00296E35" w:rsidP="002E3FCC">
            <w:pPr>
              <w:pStyle w:val="TAL"/>
            </w:pPr>
            <w:r w:rsidRPr="00592E3B">
              <w:t>"</w:t>
            </w:r>
            <w:r>
              <w:t>0</w:t>
            </w:r>
            <w:r w:rsidRPr="00592E3B">
              <w:t>"</w:t>
            </w:r>
          </w:p>
        </w:tc>
        <w:tc>
          <w:tcPr>
            <w:tcW w:w="2128" w:type="dxa"/>
            <w:tcBorders>
              <w:top w:val="single" w:sz="4" w:space="0" w:color="auto"/>
              <w:left w:val="single" w:sz="4" w:space="0" w:color="auto"/>
              <w:bottom w:val="single" w:sz="4" w:space="0" w:color="auto"/>
              <w:right w:val="single" w:sz="4" w:space="0" w:color="auto"/>
            </w:tcBorders>
          </w:tcPr>
          <w:p w14:paraId="1B1653FD" w14:textId="77777777"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A0D997"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8570A" w14:textId="77777777" w:rsidR="00296E35" w:rsidRPr="00592E3B" w:rsidRDefault="00296E35" w:rsidP="002E3FCC">
            <w:pPr>
              <w:pStyle w:val="TAL"/>
            </w:pPr>
          </w:p>
        </w:tc>
      </w:tr>
    </w:tbl>
    <w:p w14:paraId="63B412EA" w14:textId="77777777" w:rsidR="00296E35" w:rsidRDefault="00296E35" w:rsidP="00296E35"/>
    <w:p w14:paraId="0E468DF3" w14:textId="77777777" w:rsidR="00296E35" w:rsidRPr="001C0FC4" w:rsidRDefault="00296E35" w:rsidP="00296E35">
      <w:pPr>
        <w:pStyle w:val="TH"/>
      </w:pPr>
      <w:r w:rsidRPr="001C0FC4">
        <w:t xml:space="preserve">Table </w:t>
      </w:r>
      <w:r>
        <w:t>6.7.1</w:t>
      </w:r>
      <w:r w:rsidRPr="001C0FC4">
        <w:t>.3.3-</w:t>
      </w:r>
      <w:r>
        <w:t>6</w:t>
      </w:r>
      <w:r w:rsidRPr="001C0FC4">
        <w:t xml:space="preserve">: </w:t>
      </w:r>
      <w:r w:rsidRPr="00AD2B8D">
        <w:t>GRE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487611A0"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3C06F2E"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0756D73B"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48EFFC3"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F6D779"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4B50BB6"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8EF4ED"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56078EA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8BAF94"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6EDB8822"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77026DDB"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33D6990" w14:textId="77777777" w:rsidR="00296E35" w:rsidRPr="00592E3B" w:rsidRDefault="00296E35" w:rsidP="002E3FCC">
            <w:pPr>
              <w:pStyle w:val="TAL"/>
              <w:rPr>
                <w:rFonts w:eastAsia="MS Mincho"/>
              </w:rPr>
            </w:pPr>
          </w:p>
        </w:tc>
      </w:tr>
      <w:tr w:rsidR="00296E35" w:rsidRPr="00592E3B" w14:paraId="74408F9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F89899"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2E03100E"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68BC74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688844" w14:textId="77777777" w:rsidR="00296E35" w:rsidRPr="00592E3B" w:rsidRDefault="00296E35" w:rsidP="002E3FCC">
            <w:pPr>
              <w:pStyle w:val="TAL"/>
              <w:rPr>
                <w:rFonts w:eastAsia="MS Mincho"/>
              </w:rPr>
            </w:pPr>
          </w:p>
        </w:tc>
      </w:tr>
      <w:tr w:rsidR="00296E35" w:rsidRPr="00592E3B" w14:paraId="29CF185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BD25E10"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006F788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F6FE8D3"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343C451" w14:textId="77777777" w:rsidR="00296E35" w:rsidRPr="00592E3B" w:rsidRDefault="00296E35" w:rsidP="002E3FCC">
            <w:pPr>
              <w:pStyle w:val="TAL"/>
              <w:rPr>
                <w:rFonts w:eastAsia="MS Mincho"/>
              </w:rPr>
            </w:pPr>
          </w:p>
        </w:tc>
      </w:tr>
      <w:tr w:rsidR="00296E35" w:rsidRPr="00592E3B" w14:paraId="4D8D791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8E49A72"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4505B1A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067DFE6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A95BD57" w14:textId="77777777" w:rsidR="00296E35" w:rsidRPr="00592E3B" w:rsidRDefault="00296E35" w:rsidP="002E3FCC">
            <w:pPr>
              <w:pStyle w:val="TAL"/>
              <w:rPr>
                <w:rFonts w:eastAsia="MS Mincho"/>
              </w:rPr>
            </w:pPr>
          </w:p>
        </w:tc>
      </w:tr>
      <w:tr w:rsidR="00296E35" w:rsidRPr="00592E3B" w14:paraId="0CF744A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76C2474"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ABF4498"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6B7358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D8CC892" w14:textId="77777777" w:rsidR="00296E35" w:rsidRPr="00592E3B" w:rsidRDefault="00296E35" w:rsidP="002E3FCC">
            <w:pPr>
              <w:pStyle w:val="TAL"/>
              <w:rPr>
                <w:rFonts w:eastAsia="MS Mincho"/>
              </w:rPr>
            </w:pPr>
          </w:p>
        </w:tc>
      </w:tr>
      <w:tr w:rsidR="00296E35" w:rsidRPr="00592E3B" w14:paraId="67F26802"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512B788"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A179A99"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92B04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8185AF" w14:textId="77777777" w:rsidR="00296E35" w:rsidRPr="00592E3B" w:rsidRDefault="00296E35" w:rsidP="002E3FCC">
            <w:pPr>
              <w:pStyle w:val="TAL"/>
              <w:rPr>
                <w:rFonts w:eastAsia="MS Mincho"/>
              </w:rPr>
            </w:pPr>
          </w:p>
        </w:tc>
      </w:tr>
      <w:tr w:rsidR="00296E35" w:rsidRPr="00592E3B" w14:paraId="57B94EA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8D01F9"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19180DB"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6090B6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0750F2" w14:textId="77777777" w:rsidR="00296E35" w:rsidRPr="00592E3B" w:rsidRDefault="00296E35" w:rsidP="002E3FCC">
            <w:pPr>
              <w:pStyle w:val="TAL"/>
              <w:rPr>
                <w:rFonts w:eastAsia="MS Mincho"/>
              </w:rPr>
            </w:pPr>
          </w:p>
        </w:tc>
      </w:tr>
      <w:tr w:rsidR="00296E35" w:rsidRPr="00592E3B" w14:paraId="3CC12B1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B0AFE28"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6FC54C26"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7F07455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FB0379" w14:textId="77777777" w:rsidR="00296E35" w:rsidRPr="00592E3B" w:rsidRDefault="00296E35" w:rsidP="002E3FCC">
            <w:pPr>
              <w:pStyle w:val="TAL"/>
              <w:rPr>
                <w:rFonts w:eastAsia="MS Mincho"/>
              </w:rPr>
            </w:pPr>
          </w:p>
        </w:tc>
      </w:tr>
      <w:tr w:rsidR="00296E35" w:rsidRPr="00592E3B" w14:paraId="19FCD98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9E43E1"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279EEF9F"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175B7B4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B954ECD" w14:textId="77777777" w:rsidR="00296E35" w:rsidRPr="00592E3B" w:rsidRDefault="00296E35" w:rsidP="002E3FCC">
            <w:pPr>
              <w:pStyle w:val="TAL"/>
              <w:rPr>
                <w:rFonts w:eastAsia="MS Mincho"/>
              </w:rPr>
            </w:pPr>
          </w:p>
        </w:tc>
      </w:tr>
      <w:tr w:rsidR="00296E35" w:rsidRPr="00592E3B" w14:paraId="26CB2A5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432D037"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7C6A8739" w14:textId="77777777" w:rsidR="00296E35" w:rsidRPr="00592E3B" w:rsidRDefault="00296E35" w:rsidP="002E3FCC">
            <w:pPr>
              <w:pStyle w:val="TAL"/>
            </w:pPr>
            <w:r>
              <w:t>Any allowed value</w:t>
            </w:r>
          </w:p>
        </w:tc>
        <w:tc>
          <w:tcPr>
            <w:tcW w:w="1701" w:type="dxa"/>
            <w:tcBorders>
              <w:top w:val="single" w:sz="4" w:space="0" w:color="auto"/>
              <w:left w:val="single" w:sz="4" w:space="0" w:color="auto"/>
              <w:bottom w:val="single" w:sz="4" w:space="0" w:color="auto"/>
              <w:right w:val="single" w:sz="4" w:space="0" w:color="auto"/>
            </w:tcBorders>
          </w:tcPr>
          <w:p w14:paraId="1DD28D3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806C65" w14:textId="77777777" w:rsidR="00296E35" w:rsidRPr="00592E3B" w:rsidRDefault="00296E35" w:rsidP="002E3FCC">
            <w:pPr>
              <w:pStyle w:val="TAL"/>
              <w:rPr>
                <w:rFonts w:eastAsia="MS Mincho"/>
              </w:rPr>
            </w:pPr>
          </w:p>
        </w:tc>
      </w:tr>
      <w:tr w:rsidR="00296E35" w:rsidRPr="00592E3B" w14:paraId="05F3C59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B254385"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9C2A52"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65105FEE"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3D2CFD" w14:textId="77777777" w:rsidR="00296E35" w:rsidRPr="00592E3B" w:rsidRDefault="00296E35" w:rsidP="002E3FCC">
            <w:pPr>
              <w:pStyle w:val="TAL"/>
              <w:rPr>
                <w:rFonts w:eastAsia="MS Mincho"/>
              </w:rPr>
            </w:pPr>
          </w:p>
        </w:tc>
      </w:tr>
      <w:tr w:rsidR="00296E35" w:rsidRPr="00592E3B" w14:paraId="6ED15E0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3F03055"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607B1E18" w14:textId="77777777" w:rsidR="00296E35" w:rsidRDefault="00296E35" w:rsidP="002E3FCC">
            <w:pPr>
              <w:pStyle w:val="TAL"/>
            </w:pPr>
            <w:r w:rsidRPr="00592E3B">
              <w:rPr>
                <w:rFonts w:eastAsia="Calibri"/>
              </w:rPr>
              <w:t>any allowed value</w:t>
            </w:r>
          </w:p>
        </w:tc>
        <w:tc>
          <w:tcPr>
            <w:tcW w:w="1701" w:type="dxa"/>
            <w:tcBorders>
              <w:top w:val="single" w:sz="4" w:space="0" w:color="auto"/>
              <w:left w:val="single" w:sz="4" w:space="0" w:color="auto"/>
              <w:bottom w:val="single" w:sz="4" w:space="0" w:color="auto"/>
              <w:right w:val="single" w:sz="4" w:space="0" w:color="auto"/>
            </w:tcBorders>
          </w:tcPr>
          <w:p w14:paraId="6E3E6A3D" w14:textId="77777777" w:rsidR="00296E35" w:rsidRPr="00592E3B" w:rsidRDefault="00296E35" w:rsidP="002E3FCC">
            <w:pPr>
              <w:pStyle w:val="TAL"/>
            </w:pPr>
            <w:r w:rsidRPr="00592E3B">
              <w:t>The payload</w:t>
            </w:r>
            <w:r>
              <w:t xml:space="preserve"> packet</w:t>
            </w:r>
          </w:p>
          <w:p w14:paraId="6B7E9919" w14:textId="77777777" w:rsidR="00296E35" w:rsidRPr="00592E3B" w:rsidRDefault="00296E35" w:rsidP="002E3FCC">
            <w:pPr>
              <w:pStyle w:val="TAL"/>
              <w:rPr>
                <w:rFonts w:eastAsia="MS PGothic"/>
              </w:rPr>
            </w:pPr>
            <w:r w:rsidRPr="00592E3B">
              <w:t>Example: “abcdEFGH”</w:t>
            </w:r>
          </w:p>
        </w:tc>
        <w:tc>
          <w:tcPr>
            <w:tcW w:w="1245" w:type="dxa"/>
            <w:tcBorders>
              <w:top w:val="single" w:sz="4" w:space="0" w:color="auto"/>
              <w:left w:val="single" w:sz="4" w:space="0" w:color="auto"/>
              <w:bottom w:val="single" w:sz="4" w:space="0" w:color="auto"/>
              <w:right w:val="single" w:sz="4" w:space="0" w:color="auto"/>
            </w:tcBorders>
          </w:tcPr>
          <w:p w14:paraId="72C4467F" w14:textId="77777777" w:rsidR="00296E35" w:rsidRPr="00592E3B" w:rsidRDefault="00296E35" w:rsidP="002E3FCC">
            <w:pPr>
              <w:pStyle w:val="TAL"/>
              <w:rPr>
                <w:rFonts w:eastAsia="MS Mincho"/>
              </w:rPr>
            </w:pPr>
          </w:p>
        </w:tc>
      </w:tr>
    </w:tbl>
    <w:p w14:paraId="71126340" w14:textId="77777777" w:rsidR="00296E35" w:rsidRDefault="00296E35" w:rsidP="00296E35"/>
    <w:p w14:paraId="69768D8D" w14:textId="77777777" w:rsidR="00296E35" w:rsidRPr="00407576" w:rsidRDefault="00296E35" w:rsidP="00296E35">
      <w:pPr>
        <w:pStyle w:val="Heading3"/>
      </w:pPr>
      <w:bookmarkStart w:id="1290" w:name="_Toc178186383"/>
      <w:bookmarkStart w:id="1291" w:name="_Toc181109124"/>
      <w:r>
        <w:t>6.7.2</w:t>
      </w:r>
      <w:r w:rsidRPr="00407576">
        <w:tab/>
      </w:r>
      <w:r w:rsidRPr="008A33E9">
        <w:t xml:space="preserve">On-network / IP Connectivity / Client </w:t>
      </w:r>
      <w:r>
        <w:t>Terminated</w:t>
      </w:r>
      <w:r w:rsidRPr="008A33E9">
        <w:t xml:space="preserve"> (C</w:t>
      </w:r>
      <w:r>
        <w:t>T</w:t>
      </w:r>
      <w:r w:rsidRPr="008A33E9">
        <w:t>)</w:t>
      </w:r>
      <w:bookmarkEnd w:id="1290"/>
      <w:bookmarkEnd w:id="1291"/>
    </w:p>
    <w:p w14:paraId="04214B71" w14:textId="77777777" w:rsidR="00296E35" w:rsidRPr="00407576" w:rsidRDefault="00296E35" w:rsidP="00296E35">
      <w:pPr>
        <w:pStyle w:val="H6"/>
      </w:pPr>
      <w:r>
        <w:t>6.7.2</w:t>
      </w:r>
      <w:r w:rsidRPr="00407576">
        <w:t>.1</w:t>
      </w:r>
      <w:r w:rsidRPr="00407576">
        <w:tab/>
        <w:t>Test Purpose (TP)</w:t>
      </w:r>
    </w:p>
    <w:p w14:paraId="0C57F323" w14:textId="77777777" w:rsidR="00296E35" w:rsidRPr="001C0FC4" w:rsidRDefault="00296E35" w:rsidP="00296E35">
      <w:pPr>
        <w:pStyle w:val="H6"/>
      </w:pPr>
      <w:r w:rsidRPr="001C0FC4">
        <w:t>(1)</w:t>
      </w:r>
    </w:p>
    <w:p w14:paraId="25174B5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9B17F2E" w14:textId="77777777" w:rsidR="00296E35" w:rsidRPr="001C0FC4" w:rsidRDefault="00296E35" w:rsidP="00296E35">
      <w:pPr>
        <w:pStyle w:val="PL"/>
      </w:pPr>
      <w:r w:rsidRPr="001C0FC4">
        <w:rPr>
          <w:b/>
        </w:rPr>
        <w:t>ensure that</w:t>
      </w:r>
      <w:r w:rsidRPr="001C0FC4">
        <w:t xml:space="preserve"> {</w:t>
      </w:r>
    </w:p>
    <w:p w14:paraId="7968BAE2"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w:t>
      </w:r>
      <w:r>
        <w:t>IP Connectivity</w:t>
      </w:r>
      <w:r w:rsidRPr="001C0FC4">
        <w:t xml:space="preserve"> session }</w:t>
      </w:r>
    </w:p>
    <w:p w14:paraId="41D672A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r w:rsidRPr="005971A7">
        <w:rPr>
          <w:b/>
          <w:bCs/>
        </w:rPr>
        <w:t>and</w:t>
      </w:r>
      <w:r>
        <w:t xml:space="preserve"> </w:t>
      </w:r>
      <w:r w:rsidRPr="001C0FC4">
        <w:rPr>
          <w:rFonts w:eastAsia="Malgun Gothic"/>
        </w:rPr>
        <w:t xml:space="preserve">renders the contents of </w:t>
      </w:r>
      <w:r>
        <w:rPr>
          <w:rFonts w:eastAsia="Malgun Gothic"/>
        </w:rPr>
        <w:t>any received p</w:t>
      </w:r>
      <w:r w:rsidRPr="001C0FC4">
        <w:rPr>
          <w:rFonts w:eastAsia="Malgun Gothic"/>
        </w:rPr>
        <w:t>ayload to the MCDATA User</w:t>
      </w:r>
      <w:r w:rsidRPr="001C0FC4">
        <w:t xml:space="preserve"> }</w:t>
      </w:r>
    </w:p>
    <w:p w14:paraId="5AF84E26" w14:textId="77777777" w:rsidR="00296E35" w:rsidRPr="001C0FC4" w:rsidRDefault="00296E35" w:rsidP="00296E35">
      <w:pPr>
        <w:pStyle w:val="PL"/>
      </w:pPr>
      <w:r w:rsidRPr="001C0FC4">
        <w:t xml:space="preserve">            }</w:t>
      </w:r>
    </w:p>
    <w:p w14:paraId="02DAE279" w14:textId="77777777" w:rsidR="00296E35" w:rsidRPr="001C0FC4" w:rsidRDefault="00296E35" w:rsidP="00296E35">
      <w:pPr>
        <w:pStyle w:val="PL"/>
      </w:pPr>
    </w:p>
    <w:p w14:paraId="222EE731" w14:textId="77777777" w:rsidR="00296E35" w:rsidRPr="001C0FC4" w:rsidRDefault="00296E35" w:rsidP="00296E35">
      <w:pPr>
        <w:pStyle w:val="H6"/>
      </w:pPr>
      <w:r w:rsidRPr="001C0FC4">
        <w:t>(</w:t>
      </w:r>
      <w:r>
        <w:t>2</w:t>
      </w:r>
      <w:r w:rsidRPr="001C0FC4">
        <w:t>)</w:t>
      </w:r>
    </w:p>
    <w:p w14:paraId="7C681539" w14:textId="77777777" w:rsidR="00296E35" w:rsidRPr="001C0FC4" w:rsidRDefault="00296E35" w:rsidP="00296E35">
      <w:pPr>
        <w:pStyle w:val="PL"/>
      </w:pPr>
      <w:r w:rsidRPr="001C0FC4">
        <w:rPr>
          <w:b/>
        </w:rPr>
        <w:t>with</w:t>
      </w:r>
      <w:r w:rsidRPr="001C0FC4">
        <w:t xml:space="preserve"> { UE (MCDATA Client) being in a </w:t>
      </w:r>
      <w:r>
        <w:t>IP Connectivity</w:t>
      </w:r>
      <w:r w:rsidRPr="001C0FC4">
        <w:t xml:space="preserve"> session</w:t>
      </w:r>
      <w:r>
        <w:t xml:space="preserve"> </w:t>
      </w:r>
      <w:r w:rsidRPr="001C0FC4">
        <w:t>initiated by the SS (MCDATA server) }</w:t>
      </w:r>
    </w:p>
    <w:p w14:paraId="4003150E" w14:textId="77777777" w:rsidR="00296E35" w:rsidRPr="001C0FC4" w:rsidRDefault="00296E35" w:rsidP="00296E35">
      <w:pPr>
        <w:pStyle w:val="PL"/>
      </w:pPr>
      <w:r w:rsidRPr="001C0FC4">
        <w:rPr>
          <w:b/>
        </w:rPr>
        <w:t>ensure that</w:t>
      </w:r>
      <w:r w:rsidRPr="001C0FC4">
        <w:t xml:space="preserve"> {</w:t>
      </w:r>
    </w:p>
    <w:p w14:paraId="514BA2E9"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5DB5A2E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C376517" w14:textId="77777777" w:rsidR="00296E35" w:rsidRPr="001C0FC4" w:rsidRDefault="00296E35" w:rsidP="00296E35">
      <w:pPr>
        <w:pStyle w:val="PL"/>
      </w:pPr>
      <w:r w:rsidRPr="001C0FC4">
        <w:t xml:space="preserve">            }</w:t>
      </w:r>
    </w:p>
    <w:p w14:paraId="142DEFC9" w14:textId="77777777" w:rsidR="00296E35" w:rsidRPr="001C0FC4" w:rsidRDefault="00296E35" w:rsidP="00296E35">
      <w:pPr>
        <w:pStyle w:val="PL"/>
      </w:pPr>
    </w:p>
    <w:p w14:paraId="4154AFFC" w14:textId="77777777" w:rsidR="00296E35" w:rsidRPr="00407576" w:rsidRDefault="00296E35" w:rsidP="00296E35">
      <w:pPr>
        <w:pStyle w:val="H6"/>
      </w:pPr>
      <w:r>
        <w:t>6.7.2</w:t>
      </w:r>
      <w:r w:rsidRPr="00407576">
        <w:t>.2</w:t>
      </w:r>
      <w:r w:rsidRPr="00407576">
        <w:tab/>
        <w:t>Conformance requirements</w:t>
      </w:r>
    </w:p>
    <w:p w14:paraId="68F038B3" w14:textId="77777777" w:rsidR="00296E35" w:rsidRPr="00407576" w:rsidRDefault="00296E35" w:rsidP="00296E35">
      <w:r w:rsidRPr="00407576">
        <w:t xml:space="preserve">References: The conformance requirements covered in the current TC are specified in: TS 24.282, clause </w:t>
      </w:r>
      <w:r>
        <w:t>20.2.2,</w:t>
      </w:r>
      <w:r w:rsidRPr="00407576">
        <w:t xml:space="preserve"> TS 24.582, </w:t>
      </w:r>
      <w:r>
        <w:t>clause 13.1.3</w:t>
      </w:r>
      <w:r w:rsidRPr="00407576">
        <w:t>. Unless otherwise stated, these are Rel-16 requirements.</w:t>
      </w:r>
    </w:p>
    <w:p w14:paraId="62BC2948" w14:textId="77777777" w:rsidR="00296E35" w:rsidRDefault="00296E35" w:rsidP="00296E35">
      <w:r w:rsidRPr="00407576">
        <w:t>[TS 24.</w:t>
      </w:r>
      <w:r>
        <w:t>2</w:t>
      </w:r>
      <w:r w:rsidRPr="00407576">
        <w:t xml:space="preserve">82, clause </w:t>
      </w:r>
      <w:r>
        <w:t>20.2.2</w:t>
      </w:r>
      <w:r w:rsidRPr="00407576">
        <w:t>]</w:t>
      </w:r>
    </w:p>
    <w:p w14:paraId="67888B77" w14:textId="77777777" w:rsidR="00296E35" w:rsidRPr="00A07E7A" w:rsidRDefault="00296E35" w:rsidP="00296E35">
      <w:r w:rsidRPr="00A07E7A">
        <w:t xml:space="preserve">Upon receipt of an </w:t>
      </w:r>
      <w:r>
        <w:t>"</w:t>
      </w:r>
      <w:r w:rsidRPr="00A07E7A">
        <w:t xml:space="preserve">initial </w:t>
      </w:r>
      <w:r>
        <w:t>SIP INVITE request for IP Connectivity session for terminating MCData client"</w:t>
      </w:r>
      <w:r w:rsidRPr="00A07E7A">
        <w:t>request, the MCData client shall follow the procedures for termination of multimedia sessions in the IM CN subsystem as specified in 3GPP TS 24.229 [</w:t>
      </w:r>
      <w:r w:rsidRPr="00A07E7A">
        <w:rPr>
          <w:noProof/>
        </w:rPr>
        <w:t>5</w:t>
      </w:r>
      <w:r w:rsidRPr="00A07E7A">
        <w:t>] with the clarifications below.</w:t>
      </w:r>
    </w:p>
    <w:p w14:paraId="7C5B4C0A" w14:textId="77777777" w:rsidR="00296E35" w:rsidRPr="00A07E7A" w:rsidRDefault="00296E35" w:rsidP="00296E35">
      <w:r w:rsidRPr="00A07E7A">
        <w:t>The MCData client:</w:t>
      </w:r>
    </w:p>
    <w:p w14:paraId="5581067B" w14:textId="77777777" w:rsidR="00296E35" w:rsidRPr="00A07E7A" w:rsidRDefault="00296E35" w:rsidP="00296E35">
      <w:pPr>
        <w:pStyle w:val="B1"/>
        <w:rPr>
          <w:lang w:eastAsia="ko-KR"/>
        </w:rPr>
      </w:pPr>
      <w:r w:rsidRPr="00A07E7A">
        <w:rPr>
          <w:lang w:eastAsia="ko-KR"/>
        </w:rPr>
        <w:t>1)</w:t>
      </w:r>
      <w:r w:rsidRPr="00A07E7A">
        <w:rPr>
          <w:lang w:eastAsia="ko-KR"/>
        </w:rPr>
        <w:tab/>
        <w:t xml:space="preserve">may reject the SIP INVITE request if either of the </w:t>
      </w:r>
      <w:r w:rsidRPr="00A07E7A">
        <w:t>following</w:t>
      </w:r>
      <w:r w:rsidRPr="00A07E7A">
        <w:rPr>
          <w:lang w:eastAsia="ko-KR"/>
        </w:rPr>
        <w:t xml:space="preserve"> conditions are met:</w:t>
      </w:r>
    </w:p>
    <w:p w14:paraId="51E2776C" w14:textId="77777777" w:rsidR="00296E35" w:rsidRPr="00A07E7A" w:rsidRDefault="00296E35" w:rsidP="00296E35">
      <w:pPr>
        <w:pStyle w:val="B2"/>
        <w:rPr>
          <w:lang w:eastAsia="ko-KR"/>
        </w:rPr>
      </w:pPr>
      <w:r w:rsidRPr="00A07E7A">
        <w:rPr>
          <w:lang w:eastAsia="ko-KR"/>
        </w:rPr>
        <w:t>a)</w:t>
      </w:r>
      <w:r w:rsidRPr="00A07E7A">
        <w:rPr>
          <w:lang w:eastAsia="ko-KR"/>
        </w:rPr>
        <w:tab/>
        <w:t xml:space="preserve">MCData client does not have enough resources to handle the </w:t>
      </w:r>
      <w:r>
        <w:rPr>
          <w:lang w:eastAsia="ko-KR"/>
        </w:rPr>
        <w:t>IP Connectivity session</w:t>
      </w:r>
      <w:r w:rsidRPr="00A07E7A">
        <w:rPr>
          <w:lang w:eastAsia="ko-KR"/>
        </w:rPr>
        <w:t>; or</w:t>
      </w:r>
    </w:p>
    <w:p w14:paraId="780C42CC" w14:textId="77777777" w:rsidR="00296E35" w:rsidRPr="00A07E7A" w:rsidRDefault="00296E35" w:rsidP="00296E35">
      <w:pPr>
        <w:pStyle w:val="B2"/>
        <w:rPr>
          <w:lang w:eastAsia="ko-KR"/>
        </w:rPr>
      </w:pPr>
      <w:r w:rsidRPr="00A07E7A">
        <w:rPr>
          <w:lang w:eastAsia="ko-KR"/>
        </w:rPr>
        <w:t>b)</w:t>
      </w:r>
      <w:r w:rsidRPr="00A07E7A">
        <w:rPr>
          <w:lang w:eastAsia="ko-KR"/>
        </w:rPr>
        <w:tab/>
        <w:t>any other reason outside the scope of this specification;</w:t>
      </w:r>
    </w:p>
    <w:p w14:paraId="096B80C7" w14:textId="77777777" w:rsidR="00296E35" w:rsidRPr="00A07E7A" w:rsidRDefault="00296E35" w:rsidP="00296E35">
      <w:pPr>
        <w:pStyle w:val="B1"/>
        <w:ind w:hanging="1"/>
        <w:rPr>
          <w:lang w:eastAsia="ko-KR"/>
        </w:rPr>
      </w:pPr>
      <w:r w:rsidRPr="00A07E7A">
        <w:t>and skip the rest of the steps after step 2;</w:t>
      </w:r>
    </w:p>
    <w:p w14:paraId="7C37FEB9" w14:textId="77777777" w:rsidR="00296E35" w:rsidRPr="00A07E7A" w:rsidRDefault="00296E35" w:rsidP="00296E35">
      <w:pPr>
        <w:pStyle w:val="B1"/>
      </w:pPr>
      <w:r w:rsidRPr="00A07E7A">
        <w:t>2)</w:t>
      </w:r>
      <w:r w:rsidRPr="00A07E7A">
        <w:tab/>
        <w:t>if the SIP INVITE request is rejected in step 1), shall respond toward participating MCData function either with appropriate reject code as specified in 3GPP TS 24.229 [5] and warning texts as specified in subclause </w:t>
      </w:r>
      <w:r>
        <w:t>4.9</w:t>
      </w:r>
      <w:r w:rsidRPr="00A07E7A">
        <w:t xml:space="preserve"> or with SIP 480 (Temporarily unavailable) response not including warning texts if the user is authorised to restrict the reason for failure and skip the rest of the steps of this subclause;</w:t>
      </w:r>
    </w:p>
    <w:p w14:paraId="0B33F466" w14:textId="77777777" w:rsidR="00296E35" w:rsidRPr="00A07E7A" w:rsidRDefault="00296E35" w:rsidP="00296E35">
      <w:pPr>
        <w:pStyle w:val="B1"/>
        <w:rPr>
          <w:lang w:eastAsia="ko-KR"/>
        </w:rPr>
      </w:pPr>
      <w:r w:rsidRPr="00A07E7A">
        <w:t>3)</w:t>
      </w:r>
      <w:r w:rsidRPr="00A07E7A">
        <w:tab/>
      </w:r>
      <w:r>
        <w:t xml:space="preserve">shall interact with </w:t>
      </w:r>
      <w:r w:rsidRPr="00A07E7A">
        <w:t xml:space="preserve">the MCData </w:t>
      </w:r>
      <w:r w:rsidRPr="00A07E7A">
        <w:rPr>
          <w:lang w:eastAsia="ko-KR"/>
        </w:rPr>
        <w:t>u</w:t>
      </w:r>
      <w:r w:rsidRPr="00A07E7A">
        <w:t xml:space="preserve">ser </w:t>
      </w:r>
      <w:r>
        <w:t xml:space="preserve">or user application providing </w:t>
      </w:r>
      <w:r w:rsidRPr="00A07E7A">
        <w:t xml:space="preserve">the MCData </w:t>
      </w:r>
      <w:r w:rsidRPr="00A07E7A">
        <w:rPr>
          <w:lang w:eastAsia="ko-KR"/>
        </w:rPr>
        <w:t>ID</w:t>
      </w:r>
      <w:r w:rsidRPr="00A07E7A">
        <w:t xml:space="preserve"> of the </w:t>
      </w:r>
      <w:r w:rsidRPr="00A07E7A">
        <w:rPr>
          <w:lang w:eastAsia="ko-KR"/>
        </w:rPr>
        <w:t>i</w:t>
      </w:r>
      <w:r w:rsidRPr="00A07E7A">
        <w:t xml:space="preserve">nviting MCData </w:t>
      </w:r>
      <w:r w:rsidRPr="00A07E7A">
        <w:rPr>
          <w:lang w:eastAsia="ko-KR"/>
        </w:rPr>
        <w:t>u</w:t>
      </w:r>
      <w:r w:rsidRPr="00A07E7A">
        <w:t>ser</w:t>
      </w:r>
      <w:r w:rsidRPr="00A07E7A">
        <w:rPr>
          <w:lang w:eastAsia="ko-KR"/>
        </w:rPr>
        <w:t>;</w:t>
      </w:r>
    </w:p>
    <w:p w14:paraId="6333A3D3" w14:textId="77777777" w:rsidR="00296E35" w:rsidRPr="00AB6ADA" w:rsidRDefault="00296E35" w:rsidP="00296E35">
      <w:pPr>
        <w:pStyle w:val="B1"/>
        <w:rPr>
          <w:lang w:eastAsia="ko-KR"/>
        </w:rPr>
      </w:pPr>
      <w:r>
        <w:t>3A)</w:t>
      </w:r>
      <w:r w:rsidRPr="0073469F">
        <w:tab/>
        <w:t xml:space="preserve">may display to the </w:t>
      </w:r>
      <w:r w:rsidRPr="00A07E7A">
        <w:t xml:space="preserve">MCData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w:t>
      </w:r>
      <w:r w:rsidRPr="00A07E7A">
        <w:t xml:space="preserve">MCData </w:t>
      </w:r>
      <w:r w:rsidRPr="0073469F">
        <w:rPr>
          <w:lang w:eastAsia="ko-KR"/>
        </w:rPr>
        <w:t>u</w:t>
      </w:r>
      <w:r w:rsidRPr="0073469F">
        <w:t>ser</w:t>
      </w:r>
      <w:r>
        <w:t>, if provided</w:t>
      </w:r>
      <w:r w:rsidRPr="0073469F">
        <w:rPr>
          <w:lang w:eastAsia="ko-KR"/>
        </w:rPr>
        <w:t>;</w:t>
      </w:r>
    </w:p>
    <w:p w14:paraId="4F20CD63" w14:textId="77777777" w:rsidR="00296E35" w:rsidRPr="00A07E7A" w:rsidRDefault="00296E35" w:rsidP="00296E35">
      <w:pPr>
        <w:pStyle w:val="B1"/>
      </w:pPr>
      <w:r w:rsidRPr="00A07E7A">
        <w:t>4</w:t>
      </w:r>
      <w:r w:rsidRPr="00A07E7A">
        <w:rPr>
          <w:lang w:eastAsia="ko-KR"/>
        </w:rPr>
        <w:t>)</w:t>
      </w:r>
      <w:r w:rsidRPr="00A07E7A">
        <w:tab/>
        <w:t>shall accept the SIP INVITE request and generate a SIP 200 (OK) response according to rules and procedures of 3GPP TS 24.229 [5];</w:t>
      </w:r>
    </w:p>
    <w:p w14:paraId="387432D8" w14:textId="77777777" w:rsidR="00296E35" w:rsidRPr="00A07E7A" w:rsidRDefault="00296E35" w:rsidP="00296E35">
      <w:pPr>
        <w:pStyle w:val="B1"/>
        <w:rPr>
          <w:lang w:eastAsia="ko-KR"/>
        </w:rPr>
      </w:pPr>
      <w:r w:rsidRPr="00A07E7A">
        <w:rPr>
          <w:lang w:eastAsia="ko-KR"/>
        </w:rPr>
        <w:t>5)</w:t>
      </w:r>
      <w:r w:rsidRPr="00A07E7A">
        <w:rPr>
          <w:lang w:eastAsia="ko-KR"/>
        </w:rPr>
        <w:tab/>
        <w:t>shall include the option tag "timer" in a Require header field of the SIP 200 (OK) response;</w:t>
      </w:r>
    </w:p>
    <w:p w14:paraId="5CCF672D" w14:textId="77777777" w:rsidR="00296E35" w:rsidRPr="00A07E7A" w:rsidRDefault="00296E35" w:rsidP="00296E35">
      <w:pPr>
        <w:pStyle w:val="B1"/>
      </w:pPr>
      <w:r w:rsidRPr="00A07E7A">
        <w:t>6)</w:t>
      </w:r>
      <w:r w:rsidRPr="00A07E7A">
        <w:tab/>
        <w:t xml:space="preserve">shall include the Session-Expires header field in the SIP 200 (OK) response and start the SIP </w:t>
      </w:r>
      <w:r w:rsidRPr="00A07E7A">
        <w:rPr>
          <w:lang w:eastAsia="ko-KR"/>
        </w:rPr>
        <w:t>s</w:t>
      </w:r>
      <w:r w:rsidRPr="00A07E7A">
        <w:t>ession timer according to IETF RFC 4028 </w:t>
      </w:r>
      <w:r>
        <w:t>[38]</w:t>
      </w:r>
      <w:r w:rsidRPr="00A07E7A">
        <w:t>. The "refresher" parameter in the Session-Expires header field shall be set to "uas";</w:t>
      </w:r>
    </w:p>
    <w:p w14:paraId="1BB619F8" w14:textId="77777777" w:rsidR="00296E35" w:rsidRPr="00A07E7A" w:rsidRDefault="00296E35" w:rsidP="00296E35">
      <w:pPr>
        <w:pStyle w:val="B1"/>
      </w:pPr>
      <w:r w:rsidRPr="00A07E7A">
        <w:t>7)</w:t>
      </w:r>
      <w:r w:rsidRPr="00A07E7A">
        <w:tab/>
        <w:t>shall include the g.3gpp.mcdata.</w:t>
      </w:r>
      <w:r>
        <w:t>ipconn</w:t>
      </w:r>
      <w:r w:rsidRPr="00A07E7A">
        <w:t xml:space="preserve"> media feature tag in the Contact header field of the SIP 200 (OK) response;</w:t>
      </w:r>
    </w:p>
    <w:p w14:paraId="340EF2CC" w14:textId="77777777" w:rsidR="00296E35" w:rsidRDefault="00296E35" w:rsidP="00296E35">
      <w:pPr>
        <w:pStyle w:val="B1"/>
      </w:pPr>
      <w:r w:rsidRPr="00A07E7A">
        <w:t>8)</w:t>
      </w:r>
      <w:r w:rsidRPr="00A07E7A">
        <w:tab/>
        <w:t xml:space="preserve">shall include the </w:t>
      </w:r>
      <w:r w:rsidRPr="00A07E7A">
        <w:rPr>
          <w:rFonts w:eastAsia="SimSun"/>
          <w:lang w:eastAsia="zh-CN"/>
        </w:rPr>
        <w:t>g.3gpp.icsi-ref</w:t>
      </w:r>
      <w:r w:rsidRPr="00A07E7A">
        <w:t xml:space="preserve"> media feature tag containing the value of "</w:t>
      </w:r>
      <w:r w:rsidRPr="00A07E7A">
        <w:rPr>
          <w:lang w:eastAsia="ko-KR"/>
        </w:rPr>
        <w:t>urn:urn-7:3gpp-service.ims.icsi.mcdata.</w:t>
      </w:r>
      <w:r>
        <w:rPr>
          <w:lang w:eastAsia="ko-KR"/>
        </w:rPr>
        <w:t>ipconn</w:t>
      </w:r>
      <w:r w:rsidRPr="00A07E7A">
        <w:t>" in the Contact header field of the SIP 200 (OK) response;</w:t>
      </w:r>
    </w:p>
    <w:p w14:paraId="3C853C53" w14:textId="77777777" w:rsidR="00296E35" w:rsidRPr="00A07E7A" w:rsidRDefault="00296E35" w:rsidP="00296E35">
      <w:pPr>
        <w:pStyle w:val="B1"/>
        <w:rPr>
          <w:lang w:eastAsia="ko-KR"/>
        </w:rPr>
      </w:pPr>
      <w:r w:rsidRPr="00A07E7A">
        <w:t>9)</w:t>
      </w:r>
      <w:r w:rsidRPr="00A07E7A">
        <w:tab/>
        <w:t>shall include an SDP answer in the SIP 200 (OK) response to the SDP offer in the incoming SIP INVITE request according to 3GPP TS 24.229 [5] with the clarifications given in subclause </w:t>
      </w:r>
      <w:r>
        <w:t>20.1.1</w:t>
      </w:r>
      <w:r w:rsidRPr="00A07E7A">
        <w:rPr>
          <w:lang w:eastAsia="ko-KR"/>
        </w:rPr>
        <w:t>; and</w:t>
      </w:r>
    </w:p>
    <w:p w14:paraId="5E68092D" w14:textId="77777777" w:rsidR="00296E35" w:rsidRPr="00A07E7A" w:rsidRDefault="00296E35" w:rsidP="00296E35">
      <w:pPr>
        <w:pStyle w:val="B1"/>
        <w:rPr>
          <w:lang w:eastAsia="ko-KR"/>
        </w:rPr>
      </w:pPr>
      <w:r>
        <w:rPr>
          <w:lang w:eastAsia="ko-KR"/>
        </w:rPr>
        <w:t>10</w:t>
      </w:r>
      <w:r w:rsidRPr="00A07E7A">
        <w:rPr>
          <w:lang w:eastAsia="ko-KR"/>
        </w:rPr>
        <w:t>)</w:t>
      </w:r>
      <w:r w:rsidRPr="00A07E7A">
        <w:rPr>
          <w:lang w:eastAsia="ko-KR"/>
        </w:rPr>
        <w:tab/>
        <w:t>shall send the SIP 200 (OK) response towards the MCData server according to rules and procedures of 3GPP TS 24.229 [5].</w:t>
      </w:r>
    </w:p>
    <w:p w14:paraId="5834F90F" w14:textId="77777777" w:rsidR="00296E35" w:rsidRPr="00A07E7A" w:rsidRDefault="00296E35" w:rsidP="00296E35">
      <w:pPr>
        <w:rPr>
          <w:lang w:eastAsia="ko-KR"/>
        </w:rPr>
      </w:pPr>
      <w:r w:rsidRPr="00A07E7A">
        <w:rPr>
          <w:lang w:eastAsia="ko-KR"/>
        </w:rPr>
        <w:t>On receipt of an SIP ACK message to the sent SIP 200 (OK) message, the MCData client shall:</w:t>
      </w:r>
    </w:p>
    <w:p w14:paraId="03439C01" w14:textId="77777777" w:rsidR="00296E35" w:rsidRPr="00A07E7A" w:rsidRDefault="00296E35" w:rsidP="00296E35">
      <w:pPr>
        <w:pStyle w:val="B1"/>
        <w:rPr>
          <w:lang w:eastAsia="ko-KR"/>
        </w:rPr>
      </w:pPr>
      <w:r w:rsidRPr="00A07E7A">
        <w:rPr>
          <w:lang w:eastAsia="ko-KR"/>
        </w:rPr>
        <w:t>1)</w:t>
      </w:r>
      <w:r w:rsidRPr="00A07E7A">
        <w:rPr>
          <w:lang w:eastAsia="ko-KR"/>
        </w:rPr>
        <w:tab/>
      </w:r>
      <w:r w:rsidRPr="00A07E7A">
        <w:t xml:space="preserve">shall interact with </w:t>
      </w:r>
      <w:r>
        <w:t>MC Data user or user application</w:t>
      </w:r>
      <w:r w:rsidRPr="00A07E7A">
        <w:rPr>
          <w:lang w:eastAsia="ko-KR"/>
        </w:rPr>
        <w:t>.</w:t>
      </w:r>
    </w:p>
    <w:p w14:paraId="53C486E3" w14:textId="77777777" w:rsidR="00296E35" w:rsidRDefault="00296E35" w:rsidP="00296E35">
      <w:r w:rsidRPr="00407576">
        <w:t>[TS 24.</w:t>
      </w:r>
      <w:r>
        <w:t>5</w:t>
      </w:r>
      <w:r w:rsidRPr="00407576">
        <w:t xml:space="preserve">82, clause </w:t>
      </w:r>
      <w:r>
        <w:t>13.13</w:t>
      </w:r>
      <w:r w:rsidRPr="00407576">
        <w:t>]</w:t>
      </w:r>
    </w:p>
    <w:p w14:paraId="357798F8" w14:textId="77777777" w:rsidR="00296E35" w:rsidRDefault="00296E35" w:rsidP="00296E35">
      <w:r w:rsidRPr="001646E4">
        <w:t>The successful outcome of the procedure 20.2.2 in 3GPP</w:t>
      </w:r>
      <w:r w:rsidRPr="001646E4">
        <w:rPr>
          <w:rFonts w:hint="eastAsia"/>
        </w:rPr>
        <w:t> TS 2</w:t>
      </w:r>
      <w:r w:rsidRPr="001646E4">
        <w:t>4.282 [8] shall be the trigger to start the establishment of the IP tunnel. The IP tunnel shall be based 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p>
    <w:p w14:paraId="48343F28" w14:textId="77777777" w:rsidR="00296E35" w:rsidRDefault="00296E35" w:rsidP="00296E35">
      <w:pPr>
        <w:pStyle w:val="NO"/>
      </w:pPr>
      <w:r w:rsidRPr="006E53C3">
        <w:t>NOTE:</w:t>
      </w:r>
      <w:r w:rsidRPr="006E53C3">
        <w:tab/>
        <w:t>How the client sets the session identifier is implementation specific.</w:t>
      </w:r>
    </w:p>
    <w:p w14:paraId="1767ABF0" w14:textId="77777777" w:rsidR="00296E35" w:rsidRPr="00E54E9D" w:rsidRDefault="00296E35" w:rsidP="00296E35">
      <w:pPr>
        <w:rPr>
          <w:noProof/>
        </w:rPr>
      </w:pPr>
      <w:r w:rsidRPr="001646E4">
        <w:t>The MCData client shall act as an IP relay for IP traffic between the IP tunnel and the IP application. Once the IP tunnel is established, the IP applications can exchange IP data. The client that receives the IP packets from the IP application shall perform encapsulation to the tunne</w:t>
      </w:r>
      <w:r>
        <w:t>l</w:t>
      </w:r>
      <w:r w:rsidRPr="001646E4">
        <w:t>ling protocol, while the client that receives IP packets from the IP tunnel shall perform de-encapsulation from the tunnel</w:t>
      </w:r>
      <w:r>
        <w:t>l</w:t>
      </w:r>
      <w:r w:rsidRPr="001646E4">
        <w:t>ing protocol before passing the IP data to the IP application</w:t>
      </w:r>
      <w:r>
        <w:rPr>
          <w:noProof/>
        </w:rPr>
        <w:t>.</w:t>
      </w:r>
    </w:p>
    <w:p w14:paraId="7F3BD7D2" w14:textId="77777777" w:rsidR="00296E35" w:rsidRPr="00407576" w:rsidRDefault="00296E35" w:rsidP="00296E35">
      <w:pPr>
        <w:pStyle w:val="H6"/>
      </w:pPr>
      <w:r>
        <w:t>6.7.2</w:t>
      </w:r>
      <w:r w:rsidRPr="00407576">
        <w:t>.3</w:t>
      </w:r>
      <w:r w:rsidRPr="00407576">
        <w:tab/>
        <w:t>Test description</w:t>
      </w:r>
    </w:p>
    <w:p w14:paraId="35D397FD" w14:textId="77777777" w:rsidR="00296E35" w:rsidRPr="00407576" w:rsidRDefault="00296E35" w:rsidP="00296E35">
      <w:pPr>
        <w:pStyle w:val="H6"/>
      </w:pPr>
      <w:r>
        <w:t>6.7.2</w:t>
      </w:r>
      <w:r w:rsidRPr="00407576">
        <w:t>.3.1</w:t>
      </w:r>
      <w:r w:rsidRPr="00407576">
        <w:tab/>
        <w:t>Pre-test conditions</w:t>
      </w:r>
    </w:p>
    <w:p w14:paraId="117A92C4" w14:textId="77777777" w:rsidR="00296E35" w:rsidRPr="00407576" w:rsidRDefault="00296E35" w:rsidP="00296E35">
      <w:pPr>
        <w:pStyle w:val="H6"/>
      </w:pPr>
      <w:r w:rsidRPr="00407576">
        <w:t>Test configuration:</w:t>
      </w:r>
    </w:p>
    <w:p w14:paraId="265D121E" w14:textId="7C971D75"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B8CC31E" w14:textId="77777777" w:rsidR="00296E35" w:rsidRPr="00407576" w:rsidRDefault="00296E35" w:rsidP="00296E35">
      <w:pPr>
        <w:pStyle w:val="H6"/>
      </w:pPr>
      <w:r w:rsidRPr="00407576">
        <w:t>Preamble:</w:t>
      </w:r>
    </w:p>
    <w:p w14:paraId="422634E8" w14:textId="01871510"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4EC88E68" w14:textId="77777777" w:rsidR="00296E35" w:rsidRPr="00407576" w:rsidRDefault="00296E35" w:rsidP="00296E35">
      <w:pPr>
        <w:pStyle w:val="B1"/>
      </w:pPr>
      <w:r w:rsidRPr="00407576">
        <w:t>-</w:t>
      </w:r>
      <w:r w:rsidRPr="00407576">
        <w:tab/>
        <w:t>UE States at the end of the preamble:</w:t>
      </w:r>
    </w:p>
    <w:p w14:paraId="7F0C1BB8" w14:textId="77777777" w:rsidR="00296E35" w:rsidRPr="00407576" w:rsidRDefault="00296E35" w:rsidP="00296E35">
      <w:pPr>
        <w:pStyle w:val="B1"/>
        <w:ind w:left="852"/>
      </w:pPr>
      <w:r w:rsidRPr="00407576">
        <w:t>-</w:t>
      </w:r>
      <w:r w:rsidRPr="00407576">
        <w:tab/>
        <w:t>The UE is in RRC_IDLE state.</w:t>
      </w:r>
    </w:p>
    <w:p w14:paraId="0E907049" w14:textId="77777777" w:rsidR="00296E35" w:rsidRPr="00407576" w:rsidRDefault="00296E35" w:rsidP="00296E35">
      <w:pPr>
        <w:pStyle w:val="B1"/>
        <w:ind w:left="852"/>
      </w:pPr>
      <w:r w:rsidRPr="00407576">
        <w:t>-</w:t>
      </w:r>
      <w:r w:rsidRPr="00407576">
        <w:tab/>
        <w:t>The client is registered for MCData.</w:t>
      </w:r>
    </w:p>
    <w:p w14:paraId="56305F88" w14:textId="77777777" w:rsidR="00296E35" w:rsidRPr="00407576" w:rsidRDefault="00296E35" w:rsidP="00296E35">
      <w:pPr>
        <w:pStyle w:val="H6"/>
      </w:pPr>
      <w:r>
        <w:t>6.7.2</w:t>
      </w:r>
      <w:r w:rsidRPr="00407576">
        <w:t>.3.2</w:t>
      </w:r>
      <w:r w:rsidRPr="00407576">
        <w:tab/>
        <w:t>Test procedure sequence</w:t>
      </w:r>
    </w:p>
    <w:p w14:paraId="18CDDB65" w14:textId="77777777" w:rsidR="00296E35" w:rsidRPr="00407576" w:rsidRDefault="00296E35" w:rsidP="00296E35">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207325F"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2C667641"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71D356CE"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3B609B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099F3BC0"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CC3E3CE" w14:textId="77777777" w:rsidR="00296E35" w:rsidRPr="00407576" w:rsidRDefault="00296E35" w:rsidP="002E3FCC">
            <w:pPr>
              <w:pStyle w:val="TAH"/>
            </w:pPr>
            <w:r w:rsidRPr="00407576">
              <w:t>Verdict</w:t>
            </w:r>
          </w:p>
        </w:tc>
      </w:tr>
      <w:tr w:rsidR="00296E35" w:rsidRPr="00407576" w14:paraId="15F1CAD5"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9244CDE"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70A598C4"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E29948"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1F1F38"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47FD8CCC"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50F45B3" w14:textId="77777777" w:rsidR="00296E35" w:rsidRPr="00407576" w:rsidRDefault="00296E35" w:rsidP="002E3FCC">
            <w:pPr>
              <w:pStyle w:val="TAH"/>
            </w:pPr>
          </w:p>
        </w:tc>
      </w:tr>
      <w:tr w:rsidR="00296E35" w:rsidRPr="00407576" w14:paraId="0435CD0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7FF08F2" w14:textId="77777777" w:rsidR="00296E35" w:rsidRPr="001C0FC4" w:rsidRDefault="00296E35" w:rsidP="002E3FCC">
            <w:pPr>
              <w:pStyle w:val="TAC"/>
            </w:pPr>
            <w:r>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E071544" w14:textId="44A128A7" w:rsidR="00296E35" w:rsidRPr="001C0FC4"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C7942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8BED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23CE1F" w14:textId="77777777" w:rsidR="00296E35" w:rsidRPr="001C0FC4" w:rsidRDefault="00296E35" w:rsidP="002E3FCC">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A76E0C" w14:textId="77777777" w:rsidR="00296E35" w:rsidRPr="001C0FC4" w:rsidRDefault="00296E35" w:rsidP="002E3FCC">
            <w:pPr>
              <w:pStyle w:val="TAC"/>
            </w:pPr>
            <w:r w:rsidRPr="001C0FC4">
              <w:t>P</w:t>
            </w:r>
          </w:p>
        </w:tc>
      </w:tr>
      <w:tr w:rsidR="00296E35" w:rsidRPr="00407576" w14:paraId="290DC47B"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F084DF5"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CA36881"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CCEB1"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EC22E1F"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704297"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B760EA" w14:textId="77777777" w:rsidR="00296E35" w:rsidRPr="001C0FC4" w:rsidRDefault="00296E35" w:rsidP="002E3FCC">
            <w:pPr>
              <w:pStyle w:val="TAC"/>
            </w:pPr>
            <w:r w:rsidRPr="00592E3B">
              <w:t>-</w:t>
            </w:r>
          </w:p>
        </w:tc>
      </w:tr>
      <w:tr w:rsidR="00296E35" w:rsidRPr="00407576" w14:paraId="3AF65DB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0376380" w14:textId="77777777" w:rsidR="00296E35" w:rsidRPr="00592E3B" w:rsidRDefault="00296E35" w:rsidP="002E3FCC">
            <w:pPr>
              <w:pStyle w:val="TAC"/>
            </w:pP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7F0DD8C" w14:textId="77777777" w:rsidR="00296E35" w:rsidRPr="00592E3B" w:rsidRDefault="00296E35" w:rsidP="002E3FCC">
            <w:pPr>
              <w:pStyle w:val="TAL"/>
            </w:pPr>
            <w:r w:rsidRPr="00592E3B">
              <w:t xml:space="preserve">The SS (MCX Server) sends </w:t>
            </w:r>
            <w:r>
              <w:t xml:space="preserve">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70189B"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6CB67F"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A1E4D9" w14:textId="77777777" w:rsidR="00296E35" w:rsidRPr="00592E3B"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D55A4F" w14:textId="77777777" w:rsidR="00296E35" w:rsidRPr="00592E3B" w:rsidRDefault="00296E35" w:rsidP="002E3FCC">
            <w:pPr>
              <w:pStyle w:val="TAC"/>
            </w:pPr>
            <w:r w:rsidRPr="00592E3B">
              <w:t>-</w:t>
            </w:r>
          </w:p>
        </w:tc>
      </w:tr>
      <w:tr w:rsidR="00296E35" w:rsidRPr="00407576" w14:paraId="46E3BA2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8772216" w14:textId="77777777" w:rsidR="00296E35"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D635439" w14:textId="77777777" w:rsidR="00296E35" w:rsidRPr="001C0FC4" w:rsidRDefault="00296E35" w:rsidP="002E3FCC">
            <w:pPr>
              <w:pStyle w:val="TAL"/>
            </w:pPr>
            <w:r w:rsidRPr="001C0FC4">
              <w:t xml:space="preserve">Check: Does the UE (MCData client) provide the contents of the </w:t>
            </w:r>
            <w:r>
              <w:t>payload</w:t>
            </w:r>
            <w:r w:rsidRPr="001C0FC4">
              <w:t xml:space="preserve"> to the user?</w:t>
            </w:r>
          </w:p>
          <w:p w14:paraId="56A2EB51" w14:textId="77777777" w:rsidR="00296E35"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2A6F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0DC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74BDD7" w14:textId="77777777" w:rsidR="00296E35"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A39DA6" w14:textId="77777777" w:rsidR="00296E35" w:rsidRPr="001C0FC4" w:rsidRDefault="00296E35" w:rsidP="002E3FCC">
            <w:pPr>
              <w:pStyle w:val="TAC"/>
            </w:pPr>
            <w:r w:rsidRPr="001C0FC4">
              <w:t>P</w:t>
            </w:r>
          </w:p>
        </w:tc>
      </w:tr>
      <w:tr w:rsidR="00296E35" w:rsidRPr="00407576" w14:paraId="0FEC68A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9695AA3"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9C6EB57" w14:textId="4C2D5528"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F3F576C"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9BCD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C9FB3EB"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6106B"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70AEBD" w14:textId="77777777" w:rsidR="00296E35" w:rsidRPr="00592E3B" w:rsidRDefault="00296E35" w:rsidP="002E3FCC">
            <w:pPr>
              <w:pStyle w:val="TAC"/>
            </w:pPr>
            <w:r w:rsidRPr="001C0FC4">
              <w:t>P</w:t>
            </w:r>
          </w:p>
        </w:tc>
      </w:tr>
      <w:tr w:rsidR="00296E35" w:rsidRPr="00407576" w14:paraId="6C62DCD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B774F90"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B344E69" w14:textId="708735BB" w:rsidR="00296E35"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B0D8CE"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B7A1553"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90FDB9"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6283B0" w14:textId="77777777" w:rsidR="00296E35" w:rsidRPr="00592E3B" w:rsidRDefault="00296E35" w:rsidP="002E3FCC">
            <w:pPr>
              <w:pStyle w:val="TAC"/>
            </w:pPr>
            <w:r>
              <w:t>-</w:t>
            </w:r>
          </w:p>
        </w:tc>
      </w:tr>
      <w:tr w:rsidR="00296E35" w:rsidRPr="00407576" w14:paraId="223D1801"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7BEFF25"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54EFC97" w14:textId="77777777" w:rsidR="00296E35" w:rsidRPr="00407576" w:rsidRDefault="00296E35" w:rsidP="002E3FCC">
            <w:pPr>
              <w:pStyle w:val="TAN"/>
            </w:pPr>
            <w:r w:rsidRPr="00407576">
              <w:t>NOTE 2: The procedure does not release the RRC connection.</w:t>
            </w:r>
          </w:p>
        </w:tc>
      </w:tr>
    </w:tbl>
    <w:p w14:paraId="1CCEAE77" w14:textId="77777777" w:rsidR="00296E35" w:rsidRPr="00407576" w:rsidRDefault="00296E35" w:rsidP="00296E35"/>
    <w:p w14:paraId="4007C560" w14:textId="77777777" w:rsidR="00296E35" w:rsidRPr="00407576" w:rsidRDefault="00296E35" w:rsidP="00296E35">
      <w:pPr>
        <w:pStyle w:val="H6"/>
      </w:pPr>
      <w:r>
        <w:t>6.7.2</w:t>
      </w:r>
      <w:r w:rsidRPr="00407576">
        <w:t>.3.3</w:t>
      </w:r>
      <w:r w:rsidRPr="00407576">
        <w:tab/>
        <w:t>Specific message contents</w:t>
      </w:r>
    </w:p>
    <w:p w14:paraId="052BCBEB" w14:textId="4618BE8C" w:rsidR="00296E35" w:rsidRPr="001C0FC4" w:rsidRDefault="00296E35" w:rsidP="00296E35">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083F2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C3ABA41" w14:textId="0ABF80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5B666B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6CB36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2A913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10CF8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F565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3EE1B9" w14:textId="77777777" w:rsidR="00296E35" w:rsidRPr="001C0FC4" w:rsidRDefault="00296E35" w:rsidP="002E3FCC">
            <w:pPr>
              <w:pStyle w:val="TAH"/>
              <w:rPr>
                <w:bCs/>
              </w:rPr>
            </w:pPr>
            <w:r w:rsidRPr="001C0FC4">
              <w:rPr>
                <w:bCs/>
              </w:rPr>
              <w:t>Condition</w:t>
            </w:r>
          </w:p>
        </w:tc>
      </w:tr>
      <w:tr w:rsidR="00296E35" w:rsidRPr="001C0FC4" w14:paraId="7D9A0F27" w14:textId="77777777" w:rsidTr="002E3FCC">
        <w:tc>
          <w:tcPr>
            <w:tcW w:w="2837" w:type="dxa"/>
            <w:tcBorders>
              <w:top w:val="single" w:sz="4" w:space="0" w:color="auto"/>
              <w:left w:val="single" w:sz="4" w:space="0" w:color="auto"/>
              <w:bottom w:val="single" w:sz="4" w:space="0" w:color="auto"/>
              <w:right w:val="single" w:sz="4" w:space="0" w:color="auto"/>
            </w:tcBorders>
          </w:tcPr>
          <w:p w14:paraId="03441E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6741B7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F3267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A8B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AA4EB4" w14:textId="77777777" w:rsidR="00296E35" w:rsidRPr="001C0FC4" w:rsidRDefault="00296E35" w:rsidP="002E3FCC">
            <w:pPr>
              <w:pStyle w:val="TAL"/>
            </w:pPr>
          </w:p>
        </w:tc>
      </w:tr>
      <w:tr w:rsidR="00296E35" w:rsidRPr="001C0FC4" w14:paraId="4D9465F1" w14:textId="77777777" w:rsidTr="002E3FCC">
        <w:tc>
          <w:tcPr>
            <w:tcW w:w="2837" w:type="dxa"/>
            <w:tcBorders>
              <w:top w:val="single" w:sz="4" w:space="0" w:color="auto"/>
              <w:left w:val="single" w:sz="4" w:space="0" w:color="auto"/>
              <w:bottom w:val="single" w:sz="4" w:space="0" w:color="auto"/>
              <w:right w:val="single" w:sz="4" w:space="0" w:color="auto"/>
            </w:tcBorders>
          </w:tcPr>
          <w:p w14:paraId="1A443B1D"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69C94C9" w14:textId="77777777" w:rsidR="00296E35" w:rsidRPr="001C0FC4" w:rsidRDefault="00296E35" w:rsidP="002E3FCC">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004C7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5DA3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5AC069" w14:textId="77777777" w:rsidR="00296E35" w:rsidRPr="001C0FC4" w:rsidRDefault="00296E35" w:rsidP="002E3FCC">
            <w:pPr>
              <w:pStyle w:val="TAL"/>
            </w:pPr>
          </w:p>
        </w:tc>
      </w:tr>
      <w:tr w:rsidR="00296E35" w:rsidRPr="001C0FC4" w14:paraId="295C0EC2" w14:textId="77777777" w:rsidTr="002E3FCC">
        <w:tc>
          <w:tcPr>
            <w:tcW w:w="2837" w:type="dxa"/>
            <w:tcBorders>
              <w:top w:val="single" w:sz="4" w:space="0" w:color="auto"/>
              <w:left w:val="single" w:sz="4" w:space="0" w:color="auto"/>
              <w:bottom w:val="single" w:sz="4" w:space="0" w:color="auto"/>
              <w:right w:val="single" w:sz="4" w:space="0" w:color="auto"/>
            </w:tcBorders>
          </w:tcPr>
          <w:p w14:paraId="5117BAAC"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16613673" w14:textId="77777777" w:rsidR="00296E35" w:rsidRPr="001C0FC4" w:rsidRDefault="00296E35" w:rsidP="002E3FCC">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2A7284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5A17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24A60" w14:textId="77777777" w:rsidR="00296E35" w:rsidRPr="001C0FC4" w:rsidRDefault="00296E35" w:rsidP="002E3FCC">
            <w:pPr>
              <w:pStyle w:val="TAL"/>
            </w:pPr>
          </w:p>
        </w:tc>
      </w:tr>
      <w:tr w:rsidR="00296E35" w:rsidRPr="001C0FC4" w14:paraId="6F95D737" w14:textId="77777777" w:rsidTr="002E3FCC">
        <w:tc>
          <w:tcPr>
            <w:tcW w:w="2837" w:type="dxa"/>
            <w:tcBorders>
              <w:top w:val="single" w:sz="4" w:space="0" w:color="auto"/>
              <w:left w:val="single" w:sz="4" w:space="0" w:color="auto"/>
              <w:bottom w:val="single" w:sz="4" w:space="0" w:color="auto"/>
              <w:right w:val="single" w:sz="4" w:space="0" w:color="auto"/>
            </w:tcBorders>
          </w:tcPr>
          <w:p w14:paraId="4BAEDFB3"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0EC8AAD9" w14:textId="77777777" w:rsidR="00296E35" w:rsidRPr="001C0FC4" w:rsidRDefault="00296E35" w:rsidP="002E3FCC">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34F11FC"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B71D1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7F1D59" w14:textId="77777777" w:rsidR="00296E35" w:rsidRPr="001C0FC4" w:rsidRDefault="00296E35" w:rsidP="002E3FCC">
            <w:pPr>
              <w:pStyle w:val="TAL"/>
            </w:pPr>
          </w:p>
        </w:tc>
      </w:tr>
      <w:tr w:rsidR="00296E35" w:rsidRPr="001C0FC4" w14:paraId="4DE3B2D9" w14:textId="77777777" w:rsidTr="002E3FCC">
        <w:tc>
          <w:tcPr>
            <w:tcW w:w="2837" w:type="dxa"/>
            <w:tcBorders>
              <w:top w:val="single" w:sz="4" w:space="0" w:color="auto"/>
              <w:left w:val="single" w:sz="4" w:space="0" w:color="auto"/>
              <w:bottom w:val="single" w:sz="4" w:space="0" w:color="auto"/>
              <w:right w:val="single" w:sz="4" w:space="0" w:color="auto"/>
            </w:tcBorders>
          </w:tcPr>
          <w:p w14:paraId="626E4ACB"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C384AA7" w14:textId="77777777" w:rsidR="00296E35" w:rsidRPr="001C0FC4" w:rsidRDefault="00296E35" w:rsidP="002E3FCC">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5694B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8F4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7D06D" w14:textId="77777777" w:rsidR="00296E35" w:rsidRPr="001C0FC4" w:rsidRDefault="00296E35" w:rsidP="002E3FCC">
            <w:pPr>
              <w:pStyle w:val="TAL"/>
            </w:pPr>
          </w:p>
        </w:tc>
      </w:tr>
      <w:tr w:rsidR="00296E35" w:rsidRPr="001C0FC4" w14:paraId="422DA03C" w14:textId="77777777" w:rsidTr="002E3FCC">
        <w:tc>
          <w:tcPr>
            <w:tcW w:w="2837" w:type="dxa"/>
            <w:tcBorders>
              <w:top w:val="single" w:sz="4" w:space="0" w:color="auto"/>
              <w:left w:val="single" w:sz="4" w:space="0" w:color="auto"/>
              <w:bottom w:val="single" w:sz="4" w:space="0" w:color="auto"/>
              <w:right w:val="single" w:sz="4" w:space="0" w:color="auto"/>
            </w:tcBorders>
          </w:tcPr>
          <w:p w14:paraId="33511316"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8560E2E" w14:textId="77777777" w:rsidR="00296E35" w:rsidRPr="001C0FC4" w:rsidRDefault="00296E35" w:rsidP="002E3FCC">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86AD6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BC5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CE8769" w14:textId="77777777" w:rsidR="00296E35" w:rsidRPr="001C0FC4" w:rsidRDefault="00296E35" w:rsidP="002E3FCC">
            <w:pPr>
              <w:pStyle w:val="TAL"/>
            </w:pPr>
          </w:p>
        </w:tc>
      </w:tr>
      <w:tr w:rsidR="00296E35" w:rsidRPr="001C0FC4" w14:paraId="5C7D4F96" w14:textId="77777777" w:rsidTr="002E3FCC">
        <w:tc>
          <w:tcPr>
            <w:tcW w:w="2837" w:type="dxa"/>
            <w:tcBorders>
              <w:top w:val="single" w:sz="4" w:space="0" w:color="auto"/>
              <w:left w:val="single" w:sz="4" w:space="0" w:color="auto"/>
              <w:bottom w:val="single" w:sz="4" w:space="0" w:color="auto"/>
              <w:right w:val="single" w:sz="4" w:space="0" w:color="auto"/>
            </w:tcBorders>
          </w:tcPr>
          <w:p w14:paraId="6B68F682"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34C5DBD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58F1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496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62DB21" w14:textId="77777777" w:rsidR="00296E35" w:rsidRPr="001C0FC4" w:rsidRDefault="00296E35" w:rsidP="002E3FCC">
            <w:pPr>
              <w:pStyle w:val="TAL"/>
            </w:pPr>
          </w:p>
        </w:tc>
      </w:tr>
      <w:tr w:rsidR="00296E35" w:rsidRPr="001C0FC4" w14:paraId="0FDB6FA7" w14:textId="77777777" w:rsidTr="002E3FCC">
        <w:tc>
          <w:tcPr>
            <w:tcW w:w="2837" w:type="dxa"/>
            <w:tcBorders>
              <w:top w:val="single" w:sz="4" w:space="0" w:color="auto"/>
              <w:left w:val="single" w:sz="4" w:space="0" w:color="auto"/>
              <w:bottom w:val="single" w:sz="4" w:space="0" w:color="auto"/>
              <w:right w:val="single" w:sz="4" w:space="0" w:color="auto"/>
            </w:tcBorders>
          </w:tcPr>
          <w:p w14:paraId="4E631C16"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4B3955B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19AA3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7890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98761" w14:textId="77777777" w:rsidR="00296E35" w:rsidRPr="001C0FC4" w:rsidRDefault="00296E35" w:rsidP="002E3FCC">
            <w:pPr>
              <w:pStyle w:val="TAL"/>
            </w:pPr>
          </w:p>
        </w:tc>
      </w:tr>
      <w:tr w:rsidR="00296E35" w:rsidRPr="001C0FC4" w14:paraId="416182DA" w14:textId="77777777" w:rsidTr="002E3FCC">
        <w:tc>
          <w:tcPr>
            <w:tcW w:w="2837" w:type="dxa"/>
            <w:tcBorders>
              <w:top w:val="single" w:sz="4" w:space="0" w:color="auto"/>
              <w:left w:val="single" w:sz="4" w:space="0" w:color="auto"/>
              <w:bottom w:val="single" w:sz="4" w:space="0" w:color="auto"/>
              <w:right w:val="single" w:sz="4" w:space="0" w:color="auto"/>
            </w:tcBorders>
          </w:tcPr>
          <w:p w14:paraId="7057243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A156E48" w14:textId="77777777" w:rsidR="00296E35" w:rsidRPr="001C0FC4" w:rsidRDefault="00296E35" w:rsidP="002E3FCC">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3496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AA38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FDE56" w14:textId="77777777" w:rsidR="00296E35" w:rsidRPr="001C0FC4" w:rsidRDefault="00296E35" w:rsidP="002E3FCC">
            <w:pPr>
              <w:pStyle w:val="TAL"/>
            </w:pPr>
          </w:p>
        </w:tc>
      </w:tr>
      <w:tr w:rsidR="00296E35" w:rsidRPr="001C0FC4" w14:paraId="3F1E06C9" w14:textId="77777777" w:rsidTr="002E3FCC">
        <w:tc>
          <w:tcPr>
            <w:tcW w:w="2837" w:type="dxa"/>
            <w:tcBorders>
              <w:top w:val="single" w:sz="4" w:space="0" w:color="auto"/>
              <w:left w:val="single" w:sz="4" w:space="0" w:color="auto"/>
              <w:bottom w:val="single" w:sz="4" w:space="0" w:color="auto"/>
              <w:right w:val="single" w:sz="4" w:space="0" w:color="auto"/>
            </w:tcBorders>
          </w:tcPr>
          <w:p w14:paraId="54E5B777"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0BBC3B02"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4F3068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85A4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ECEBC6" w14:textId="77777777" w:rsidR="00296E35" w:rsidRPr="001C0FC4" w:rsidRDefault="00296E35" w:rsidP="002E3FCC">
            <w:pPr>
              <w:pStyle w:val="TAL"/>
            </w:pPr>
          </w:p>
        </w:tc>
      </w:tr>
      <w:tr w:rsidR="00296E35" w:rsidRPr="001C0FC4" w14:paraId="05303842" w14:textId="77777777" w:rsidTr="002E3FCC">
        <w:tc>
          <w:tcPr>
            <w:tcW w:w="2837" w:type="dxa"/>
            <w:tcBorders>
              <w:top w:val="single" w:sz="4" w:space="0" w:color="auto"/>
              <w:left w:val="single" w:sz="4" w:space="0" w:color="auto"/>
              <w:bottom w:val="single" w:sz="4" w:space="0" w:color="auto"/>
              <w:right w:val="single" w:sz="4" w:space="0" w:color="auto"/>
            </w:tcBorders>
          </w:tcPr>
          <w:p w14:paraId="7DF73099"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F1046C9"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E7841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7198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EAEA6E" w14:textId="77777777" w:rsidR="00296E35" w:rsidRPr="001C0FC4" w:rsidRDefault="00296E35" w:rsidP="002E3FCC">
            <w:pPr>
              <w:pStyle w:val="TAL"/>
            </w:pPr>
          </w:p>
        </w:tc>
      </w:tr>
      <w:tr w:rsidR="00296E35" w:rsidRPr="001C0FC4" w14:paraId="05432A3F" w14:textId="77777777" w:rsidTr="002E3FCC">
        <w:tc>
          <w:tcPr>
            <w:tcW w:w="2837" w:type="dxa"/>
            <w:tcBorders>
              <w:top w:val="single" w:sz="4" w:space="0" w:color="auto"/>
              <w:left w:val="single" w:sz="4" w:space="0" w:color="auto"/>
              <w:bottom w:val="single" w:sz="4" w:space="0" w:color="auto"/>
              <w:right w:val="single" w:sz="4" w:space="0" w:color="auto"/>
            </w:tcBorders>
          </w:tcPr>
          <w:p w14:paraId="25EAFB98"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42C2B1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2E35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BD49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C1C22D" w14:textId="77777777" w:rsidR="00296E35" w:rsidRPr="001C0FC4" w:rsidRDefault="00296E35" w:rsidP="002E3FCC">
            <w:pPr>
              <w:pStyle w:val="TAL"/>
            </w:pPr>
          </w:p>
        </w:tc>
      </w:tr>
      <w:tr w:rsidR="00296E35" w:rsidRPr="001C0FC4" w14:paraId="0C0A4CFF" w14:textId="77777777" w:rsidTr="002E3FCC">
        <w:tc>
          <w:tcPr>
            <w:tcW w:w="2837" w:type="dxa"/>
            <w:tcBorders>
              <w:top w:val="single" w:sz="4" w:space="0" w:color="auto"/>
              <w:left w:val="single" w:sz="4" w:space="0" w:color="auto"/>
              <w:bottom w:val="single" w:sz="4" w:space="0" w:color="auto"/>
              <w:right w:val="single" w:sz="4" w:space="0" w:color="auto"/>
            </w:tcBorders>
          </w:tcPr>
          <w:p w14:paraId="7CB85A9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77883C3" w14:textId="77777777" w:rsidR="00296E35" w:rsidRPr="001C0FC4" w:rsidRDefault="00296E35" w:rsidP="002E3FCC">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563A4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9C93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D1A095" w14:textId="77777777" w:rsidR="00296E35" w:rsidRPr="001C0FC4" w:rsidRDefault="00296E35" w:rsidP="002E3FCC">
            <w:pPr>
              <w:pStyle w:val="TAL"/>
            </w:pPr>
          </w:p>
        </w:tc>
      </w:tr>
      <w:tr w:rsidR="00296E35" w:rsidRPr="001C0FC4" w14:paraId="58695FE4" w14:textId="77777777" w:rsidTr="002E3FCC">
        <w:tc>
          <w:tcPr>
            <w:tcW w:w="2837" w:type="dxa"/>
            <w:tcBorders>
              <w:top w:val="single" w:sz="4" w:space="0" w:color="auto"/>
              <w:left w:val="single" w:sz="4" w:space="0" w:color="auto"/>
              <w:bottom w:val="single" w:sz="4" w:space="0" w:color="auto"/>
              <w:right w:val="single" w:sz="4" w:space="0" w:color="auto"/>
            </w:tcBorders>
          </w:tcPr>
          <w:p w14:paraId="02389673"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4FF07C03"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D26EC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F1E5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F9561C" w14:textId="77777777" w:rsidR="00296E35" w:rsidRPr="001C0FC4" w:rsidRDefault="00296E35" w:rsidP="002E3FCC">
            <w:pPr>
              <w:pStyle w:val="TAL"/>
            </w:pPr>
          </w:p>
        </w:tc>
      </w:tr>
      <w:tr w:rsidR="00296E35" w:rsidRPr="001C0FC4" w14:paraId="1577DFA5" w14:textId="77777777" w:rsidTr="002E3FCC">
        <w:tc>
          <w:tcPr>
            <w:tcW w:w="2837" w:type="dxa"/>
            <w:tcBorders>
              <w:top w:val="single" w:sz="4" w:space="0" w:color="auto"/>
              <w:left w:val="single" w:sz="4" w:space="0" w:color="auto"/>
              <w:bottom w:val="single" w:sz="4" w:space="0" w:color="auto"/>
              <w:right w:val="single" w:sz="4" w:space="0" w:color="auto"/>
            </w:tcBorders>
          </w:tcPr>
          <w:p w14:paraId="5D9080FF"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BB1A84E"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399280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6697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DDFE77" w14:textId="77777777" w:rsidR="00296E35" w:rsidRPr="001C0FC4" w:rsidRDefault="00296E35" w:rsidP="002E3FCC">
            <w:pPr>
              <w:pStyle w:val="TAL"/>
            </w:pPr>
          </w:p>
        </w:tc>
      </w:tr>
      <w:tr w:rsidR="00296E35" w:rsidRPr="001C0FC4" w14:paraId="64D3EA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CB6A3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B5F54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F8F7A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D04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604F6E" w14:textId="77777777" w:rsidR="00296E35" w:rsidRPr="001C0FC4" w:rsidRDefault="00296E35" w:rsidP="002E3FCC">
            <w:pPr>
              <w:pStyle w:val="TAL"/>
            </w:pPr>
          </w:p>
        </w:tc>
      </w:tr>
      <w:tr w:rsidR="00296E35" w:rsidRPr="001C0FC4" w14:paraId="69C33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E4A5E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EBC5A9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EB3E80"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1DC975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AC1C36" w14:textId="77777777" w:rsidR="00296E35" w:rsidRPr="001C0FC4" w:rsidRDefault="00296E35" w:rsidP="002E3FCC">
            <w:pPr>
              <w:pStyle w:val="TAL"/>
            </w:pPr>
          </w:p>
        </w:tc>
      </w:tr>
      <w:tr w:rsidR="00296E35" w:rsidRPr="001C0FC4" w14:paraId="45E59A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0DF7FC"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EF3639" w14:textId="77777777" w:rsidR="00296E35" w:rsidRPr="001C0FC4" w:rsidRDefault="00296E35" w:rsidP="002E3FCC">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66FFDA9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7276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4AAD42" w14:textId="77777777" w:rsidR="00296E35" w:rsidRPr="001C0FC4" w:rsidRDefault="00296E35" w:rsidP="002E3FCC">
            <w:pPr>
              <w:pStyle w:val="TAL"/>
            </w:pPr>
          </w:p>
        </w:tc>
      </w:tr>
      <w:tr w:rsidR="00296E35" w:rsidRPr="001C0FC4" w14:paraId="4B18D2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1A6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14AEAF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223C8B0"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21D6D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55EF6" w14:textId="77777777" w:rsidR="00296E35" w:rsidRPr="001C0FC4" w:rsidRDefault="00296E35" w:rsidP="002E3FCC">
            <w:pPr>
              <w:pStyle w:val="TAL"/>
            </w:pPr>
          </w:p>
        </w:tc>
      </w:tr>
      <w:tr w:rsidR="00296E35" w:rsidRPr="001C0FC4" w14:paraId="1FD442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5FCDA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620C97" w14:textId="77777777" w:rsidR="00296E35" w:rsidRPr="001C0FC4" w:rsidRDefault="00296E35" w:rsidP="002E3FCC">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4C89AC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8B764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9C5E24" w14:textId="77777777" w:rsidR="00296E35" w:rsidRPr="001C0FC4" w:rsidRDefault="00296E35" w:rsidP="002E3FCC">
            <w:pPr>
              <w:pStyle w:val="TAL"/>
            </w:pPr>
          </w:p>
        </w:tc>
      </w:tr>
    </w:tbl>
    <w:p w14:paraId="2D1757C2" w14:textId="77777777" w:rsidR="00296E35" w:rsidRPr="001C0FC4" w:rsidRDefault="00296E35" w:rsidP="00296E35"/>
    <w:p w14:paraId="738E7E06" w14:textId="77777777" w:rsidR="00296E35" w:rsidRPr="001C0FC4" w:rsidRDefault="00296E35" w:rsidP="00296E35">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AF74E2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C859022" w14:textId="703C397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r w:rsidR="00296E35" w:rsidRPr="00592E3B" w14:paraId="6D6F2D7B"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7F0EC8"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2166E10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D2AEBF"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7867E85"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0A9CF" w14:textId="77777777" w:rsidR="00296E35" w:rsidRPr="00592E3B" w:rsidRDefault="00296E35" w:rsidP="002E3FCC">
            <w:pPr>
              <w:pStyle w:val="TAL"/>
            </w:pPr>
          </w:p>
        </w:tc>
      </w:tr>
      <w:tr w:rsidR="00296E35" w:rsidRPr="00592E3B" w14:paraId="5007C94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30CC3B"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3417D9B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07F2A3" w14:textId="77777777" w:rsidR="00296E35" w:rsidRPr="00592E3B" w:rsidRDefault="00296E35" w:rsidP="002E3FCC">
            <w:pPr>
              <w:pStyle w:val="TAL"/>
            </w:pPr>
            <w:r w:rsidRPr="00592E3B">
              <w:t>m= line</w:t>
            </w:r>
          </w:p>
          <w:p w14:paraId="55F410A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0F30EFA1"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65B619" w14:textId="77777777" w:rsidR="00296E35" w:rsidRPr="00592E3B" w:rsidRDefault="00296E35" w:rsidP="002E3FCC">
            <w:pPr>
              <w:pStyle w:val="TAL"/>
            </w:pPr>
          </w:p>
        </w:tc>
      </w:tr>
      <w:tr w:rsidR="00296E35" w:rsidRPr="00592E3B" w14:paraId="12F1F50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C18DB8"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7D66BF6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69C8EFE3"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5CA7B6D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1E8570" w14:textId="77777777" w:rsidR="00296E35" w:rsidRPr="00592E3B" w:rsidRDefault="00296E35" w:rsidP="002E3FCC">
            <w:pPr>
              <w:pStyle w:val="TAL"/>
            </w:pPr>
          </w:p>
        </w:tc>
      </w:tr>
    </w:tbl>
    <w:p w14:paraId="6751D120" w14:textId="77777777" w:rsidR="00296E35" w:rsidRPr="001C0FC4" w:rsidRDefault="00296E35" w:rsidP="00296E35"/>
    <w:p w14:paraId="48D0B2AF" w14:textId="77777777" w:rsidR="00296E35" w:rsidRPr="001C0FC4" w:rsidRDefault="00296E35" w:rsidP="00296E35">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C844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63B94C" w14:textId="3A96A0D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753446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F0C7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13838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A952F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DFC84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F135F1B" w14:textId="77777777" w:rsidR="00296E35" w:rsidRPr="001C0FC4" w:rsidRDefault="00296E35" w:rsidP="002E3FCC">
            <w:pPr>
              <w:pStyle w:val="TAH"/>
            </w:pPr>
            <w:r w:rsidRPr="001C0FC4">
              <w:t>Condition</w:t>
            </w:r>
          </w:p>
        </w:tc>
      </w:tr>
      <w:tr w:rsidR="00296E35" w:rsidRPr="001C0FC4" w14:paraId="2962A9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7AF535"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51DD3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3F7A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3A19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E1756E" w14:textId="77777777" w:rsidR="00296E35" w:rsidRPr="001C0FC4" w:rsidRDefault="00296E35" w:rsidP="002E3FCC">
            <w:pPr>
              <w:pStyle w:val="TAL"/>
            </w:pPr>
          </w:p>
        </w:tc>
      </w:tr>
      <w:tr w:rsidR="00296E35" w:rsidRPr="001C0FC4" w14:paraId="44BA3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1D8C9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A7E4A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FB7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C3A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FF505A" w14:textId="77777777" w:rsidR="00296E35" w:rsidRPr="001C0FC4" w:rsidRDefault="00296E35" w:rsidP="002E3FCC">
            <w:pPr>
              <w:pStyle w:val="TAL"/>
            </w:pPr>
          </w:p>
        </w:tc>
      </w:tr>
      <w:tr w:rsidR="00296E35" w:rsidRPr="001C0FC4" w14:paraId="17E0C4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AA104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3E5300" w14:textId="77777777" w:rsidR="00296E35" w:rsidRPr="001C0FC4" w:rsidRDefault="00296E35" w:rsidP="002E3FCC">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C02E2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A9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725983" w14:textId="77777777" w:rsidR="00296E35" w:rsidRPr="001C0FC4" w:rsidRDefault="00296E35" w:rsidP="002E3FCC">
            <w:pPr>
              <w:pStyle w:val="TAL"/>
            </w:pPr>
          </w:p>
        </w:tc>
      </w:tr>
    </w:tbl>
    <w:p w14:paraId="24E591F0" w14:textId="77777777" w:rsidR="00296E35" w:rsidRPr="001C0FC4" w:rsidRDefault="00296E35" w:rsidP="00296E35"/>
    <w:p w14:paraId="161C7869" w14:textId="6A95121A" w:rsidR="00296E35" w:rsidRPr="001C0FC4" w:rsidRDefault="00296E35" w:rsidP="00296E35">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D6A59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440DEA" w14:textId="1B48FF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6895B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AAA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CEA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62B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8FBB5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1303E6" w14:textId="77777777" w:rsidR="00296E35" w:rsidRPr="001C0FC4" w:rsidRDefault="00296E35" w:rsidP="002E3FCC">
            <w:pPr>
              <w:pStyle w:val="TAH"/>
              <w:rPr>
                <w:bCs/>
              </w:rPr>
            </w:pPr>
            <w:r w:rsidRPr="001C0FC4">
              <w:rPr>
                <w:bCs/>
              </w:rPr>
              <w:t>Condition</w:t>
            </w:r>
          </w:p>
        </w:tc>
      </w:tr>
      <w:tr w:rsidR="00296E35" w:rsidRPr="001C0FC4" w14:paraId="46EB304F" w14:textId="77777777" w:rsidTr="002E3FCC">
        <w:tc>
          <w:tcPr>
            <w:tcW w:w="2837" w:type="dxa"/>
            <w:tcBorders>
              <w:top w:val="single" w:sz="4" w:space="0" w:color="auto"/>
              <w:left w:val="single" w:sz="4" w:space="0" w:color="auto"/>
              <w:bottom w:val="single" w:sz="4" w:space="0" w:color="auto"/>
              <w:right w:val="single" w:sz="4" w:space="0" w:color="auto"/>
            </w:tcBorders>
          </w:tcPr>
          <w:p w14:paraId="3E93D217" w14:textId="77777777" w:rsidR="00296E35" w:rsidRPr="001C0FC4" w:rsidRDefault="00296E35" w:rsidP="002E3FCC">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47EF97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958B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15D6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5DE3A" w14:textId="77777777" w:rsidR="00296E35" w:rsidRPr="001C0FC4" w:rsidRDefault="00296E35" w:rsidP="002E3FCC">
            <w:pPr>
              <w:pStyle w:val="TAL"/>
            </w:pPr>
          </w:p>
        </w:tc>
      </w:tr>
      <w:tr w:rsidR="00296E35" w:rsidRPr="001C0FC4" w14:paraId="6CEF1DC3" w14:textId="77777777" w:rsidTr="002E3FCC">
        <w:tc>
          <w:tcPr>
            <w:tcW w:w="2837" w:type="dxa"/>
            <w:tcBorders>
              <w:top w:val="single" w:sz="4" w:space="0" w:color="auto"/>
              <w:left w:val="single" w:sz="4" w:space="0" w:color="auto"/>
              <w:bottom w:val="single" w:sz="4" w:space="0" w:color="auto"/>
              <w:right w:val="single" w:sz="4" w:space="0" w:color="auto"/>
            </w:tcBorders>
          </w:tcPr>
          <w:p w14:paraId="47A92D5A" w14:textId="77777777" w:rsidR="00296E35" w:rsidRPr="001C0FC4" w:rsidRDefault="00296E35" w:rsidP="002E3FCC">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403DA9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A3B6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E40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2F4175" w14:textId="77777777" w:rsidR="00296E35" w:rsidRPr="001C0FC4" w:rsidRDefault="00296E35" w:rsidP="002E3FCC">
            <w:pPr>
              <w:pStyle w:val="TAL"/>
            </w:pPr>
          </w:p>
        </w:tc>
      </w:tr>
      <w:tr w:rsidR="00296E35" w:rsidRPr="001C0FC4" w14:paraId="56D1EA33" w14:textId="77777777" w:rsidTr="002E3FCC">
        <w:tc>
          <w:tcPr>
            <w:tcW w:w="2837" w:type="dxa"/>
            <w:tcBorders>
              <w:top w:val="single" w:sz="4" w:space="0" w:color="auto"/>
              <w:left w:val="single" w:sz="4" w:space="0" w:color="auto"/>
              <w:bottom w:val="single" w:sz="4" w:space="0" w:color="auto"/>
              <w:right w:val="single" w:sz="4" w:space="0" w:color="auto"/>
            </w:tcBorders>
          </w:tcPr>
          <w:p w14:paraId="2C55B023" w14:textId="77777777" w:rsidR="00296E35" w:rsidRPr="001C0FC4" w:rsidRDefault="00296E35" w:rsidP="002E3FCC">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E52F09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7EE4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4BD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26D54D" w14:textId="77777777" w:rsidR="00296E35" w:rsidRPr="001C0FC4" w:rsidRDefault="00296E35" w:rsidP="002E3FCC">
            <w:pPr>
              <w:pStyle w:val="TAL"/>
            </w:pPr>
          </w:p>
        </w:tc>
      </w:tr>
      <w:tr w:rsidR="00296E35" w:rsidRPr="001C0FC4" w14:paraId="10875373" w14:textId="77777777" w:rsidTr="002E3FCC">
        <w:tc>
          <w:tcPr>
            <w:tcW w:w="2837" w:type="dxa"/>
            <w:tcBorders>
              <w:top w:val="single" w:sz="4" w:space="0" w:color="auto"/>
              <w:left w:val="single" w:sz="4" w:space="0" w:color="auto"/>
              <w:bottom w:val="single" w:sz="4" w:space="0" w:color="auto"/>
              <w:right w:val="single" w:sz="4" w:space="0" w:color="auto"/>
            </w:tcBorders>
          </w:tcPr>
          <w:p w14:paraId="4E1290DA" w14:textId="77777777" w:rsidR="00296E35" w:rsidRPr="001C0FC4" w:rsidRDefault="00296E35" w:rsidP="002E3FCC">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94BCB5F"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BC5BC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E21A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E029F" w14:textId="77777777" w:rsidR="00296E35" w:rsidRPr="001C0FC4" w:rsidRDefault="00296E35" w:rsidP="002E3FCC">
            <w:pPr>
              <w:pStyle w:val="TAL"/>
            </w:pPr>
          </w:p>
        </w:tc>
      </w:tr>
      <w:tr w:rsidR="00296E35" w:rsidRPr="001C0FC4" w14:paraId="036D5CBD" w14:textId="77777777" w:rsidTr="002E3FCC">
        <w:tc>
          <w:tcPr>
            <w:tcW w:w="2837" w:type="dxa"/>
            <w:tcBorders>
              <w:top w:val="single" w:sz="4" w:space="0" w:color="auto"/>
              <w:left w:val="single" w:sz="4" w:space="0" w:color="auto"/>
              <w:bottom w:val="single" w:sz="4" w:space="0" w:color="auto"/>
              <w:right w:val="single" w:sz="4" w:space="0" w:color="auto"/>
            </w:tcBorders>
          </w:tcPr>
          <w:p w14:paraId="32991368"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58A5233"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6804B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CC8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3A8BF" w14:textId="77777777" w:rsidR="00296E35" w:rsidRPr="001C0FC4" w:rsidRDefault="00296E35" w:rsidP="002E3FCC">
            <w:pPr>
              <w:pStyle w:val="TAL"/>
            </w:pPr>
          </w:p>
        </w:tc>
      </w:tr>
      <w:tr w:rsidR="00296E35" w:rsidRPr="001C0FC4" w14:paraId="312C3BB1" w14:textId="77777777" w:rsidTr="002E3FCC">
        <w:tc>
          <w:tcPr>
            <w:tcW w:w="2837" w:type="dxa"/>
            <w:tcBorders>
              <w:top w:val="single" w:sz="4" w:space="0" w:color="auto"/>
              <w:left w:val="single" w:sz="4" w:space="0" w:color="auto"/>
              <w:bottom w:val="single" w:sz="4" w:space="0" w:color="auto"/>
              <w:right w:val="single" w:sz="4" w:space="0" w:color="auto"/>
            </w:tcBorders>
          </w:tcPr>
          <w:p w14:paraId="158B7EBA"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8964A9"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8E77E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F70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85E843" w14:textId="77777777" w:rsidR="00296E35" w:rsidRPr="001C0FC4" w:rsidRDefault="00296E35" w:rsidP="002E3FCC">
            <w:pPr>
              <w:pStyle w:val="TAL"/>
            </w:pPr>
          </w:p>
        </w:tc>
      </w:tr>
      <w:tr w:rsidR="00296E35" w:rsidRPr="001C0FC4" w14:paraId="7EB618B5" w14:textId="77777777" w:rsidTr="002E3FCC">
        <w:tc>
          <w:tcPr>
            <w:tcW w:w="2837" w:type="dxa"/>
            <w:tcBorders>
              <w:top w:val="single" w:sz="4" w:space="0" w:color="auto"/>
              <w:left w:val="single" w:sz="4" w:space="0" w:color="auto"/>
              <w:bottom w:val="single" w:sz="4" w:space="0" w:color="auto"/>
              <w:right w:val="single" w:sz="4" w:space="0" w:color="auto"/>
            </w:tcBorders>
          </w:tcPr>
          <w:p w14:paraId="08FAB79E"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562D25C"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0B2CE2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907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A6BD3A" w14:textId="77777777" w:rsidR="00296E35" w:rsidRPr="001C0FC4" w:rsidRDefault="00296E35" w:rsidP="002E3FCC">
            <w:pPr>
              <w:pStyle w:val="TAL"/>
            </w:pPr>
          </w:p>
        </w:tc>
      </w:tr>
      <w:tr w:rsidR="00296E35" w:rsidRPr="001C0FC4" w14:paraId="3A0CC9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ED24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1352D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226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CC75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0E0" w14:textId="77777777" w:rsidR="00296E35" w:rsidRPr="001C0FC4" w:rsidRDefault="00296E35" w:rsidP="002E3FCC">
            <w:pPr>
              <w:pStyle w:val="TAL"/>
            </w:pPr>
          </w:p>
        </w:tc>
      </w:tr>
      <w:tr w:rsidR="00296E35" w:rsidRPr="001C0FC4" w14:paraId="29FE1DA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936658"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CC9E98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90FC1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8A70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CCD55" w14:textId="77777777" w:rsidR="00296E35" w:rsidRPr="001C0FC4" w:rsidRDefault="00296E35" w:rsidP="002E3FCC">
            <w:pPr>
              <w:pStyle w:val="TAL"/>
            </w:pPr>
          </w:p>
        </w:tc>
      </w:tr>
      <w:tr w:rsidR="00296E35" w:rsidRPr="001C0FC4" w14:paraId="6A13AD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C47F77"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5AAC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858F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EA6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83EF2" w14:textId="77777777" w:rsidR="00296E35" w:rsidRPr="001C0FC4" w:rsidRDefault="00296E35" w:rsidP="002E3FCC">
            <w:pPr>
              <w:pStyle w:val="TAL"/>
            </w:pPr>
          </w:p>
        </w:tc>
      </w:tr>
      <w:tr w:rsidR="00296E35" w:rsidRPr="001C0FC4" w14:paraId="3F15EB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E33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68CDD8B" w14:textId="77777777" w:rsidR="00296E35" w:rsidRPr="001C0FC4" w:rsidRDefault="00296E35" w:rsidP="002E3FCC">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51BD1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52107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DD5F5" w14:textId="77777777" w:rsidR="00296E35" w:rsidRPr="001C0FC4" w:rsidRDefault="00296E35" w:rsidP="002E3FCC">
            <w:pPr>
              <w:pStyle w:val="TAL"/>
            </w:pPr>
          </w:p>
        </w:tc>
      </w:tr>
    </w:tbl>
    <w:p w14:paraId="46E908C8" w14:textId="77777777" w:rsidR="00296E35" w:rsidRPr="001C0FC4" w:rsidRDefault="00296E35" w:rsidP="00296E35"/>
    <w:p w14:paraId="7502AD4E" w14:textId="77777777" w:rsidR="00296E35" w:rsidRPr="001C0FC4" w:rsidRDefault="00296E35" w:rsidP="00296E35">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0800F0F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2BF8293" w14:textId="33FD1F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r w:rsidR="00296E35" w:rsidRPr="00592E3B" w14:paraId="220BBF6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729B424"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05F08338"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E69DC5"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083F8D63"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91FBFBF" w14:textId="77777777" w:rsidR="00296E35" w:rsidRPr="00592E3B" w:rsidRDefault="00296E35" w:rsidP="002E3FCC">
            <w:pPr>
              <w:pStyle w:val="TAL"/>
            </w:pPr>
          </w:p>
        </w:tc>
      </w:tr>
      <w:tr w:rsidR="00296E35" w:rsidRPr="00592E3B" w14:paraId="559864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7B9C089"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6C1C088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7F3AAC" w14:textId="77777777" w:rsidR="00296E35" w:rsidRPr="00592E3B" w:rsidRDefault="00296E35" w:rsidP="002E3FCC">
            <w:pPr>
              <w:pStyle w:val="TAL"/>
            </w:pPr>
            <w:r w:rsidRPr="00592E3B">
              <w:t>m= line</w:t>
            </w:r>
          </w:p>
          <w:p w14:paraId="4DFA8B0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1FB5AF98"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1E1856" w14:textId="77777777" w:rsidR="00296E35" w:rsidRPr="00592E3B" w:rsidRDefault="00296E35" w:rsidP="002E3FCC">
            <w:pPr>
              <w:pStyle w:val="TAL"/>
            </w:pPr>
          </w:p>
        </w:tc>
      </w:tr>
      <w:tr w:rsidR="00296E35" w:rsidRPr="00592E3B" w14:paraId="185326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266741B"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F810CDF"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54D7916A"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CF2778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DF9490" w14:textId="77777777" w:rsidR="00296E35" w:rsidRPr="00592E3B" w:rsidRDefault="00296E35" w:rsidP="002E3FCC">
            <w:pPr>
              <w:pStyle w:val="TAL"/>
            </w:pPr>
          </w:p>
        </w:tc>
      </w:tr>
    </w:tbl>
    <w:p w14:paraId="48EBE888" w14:textId="77777777" w:rsidR="00296E35" w:rsidRPr="001C0FC4" w:rsidRDefault="00296E35" w:rsidP="00296E35"/>
    <w:p w14:paraId="1D4489FE" w14:textId="77777777" w:rsidR="00296E35" w:rsidRPr="001C0FC4" w:rsidRDefault="00296E35" w:rsidP="00296E35">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5147567F"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96E8DEB"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7F122DB9"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8CE3615"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FD8557"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F13FE8"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B2D974C"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628C4F3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77120B8"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4A011F44"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2819474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CF2A07" w14:textId="77777777" w:rsidR="00296E35" w:rsidRPr="00592E3B" w:rsidRDefault="00296E35" w:rsidP="002E3FCC">
            <w:pPr>
              <w:pStyle w:val="TAL"/>
              <w:rPr>
                <w:rFonts w:eastAsia="MS Mincho"/>
              </w:rPr>
            </w:pPr>
          </w:p>
        </w:tc>
      </w:tr>
      <w:tr w:rsidR="00296E35" w:rsidRPr="00592E3B" w14:paraId="60ED88A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C7065C"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D4BBF0D"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3DED487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300CE0C" w14:textId="77777777" w:rsidR="00296E35" w:rsidRPr="00592E3B" w:rsidRDefault="00296E35" w:rsidP="002E3FCC">
            <w:pPr>
              <w:pStyle w:val="TAL"/>
              <w:rPr>
                <w:rFonts w:eastAsia="MS Mincho"/>
              </w:rPr>
            </w:pPr>
          </w:p>
        </w:tc>
      </w:tr>
      <w:tr w:rsidR="00296E35" w:rsidRPr="00592E3B" w14:paraId="506C866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39FACBC"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6FB261C4"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5D8242"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5AE0BE" w14:textId="77777777" w:rsidR="00296E35" w:rsidRPr="00592E3B" w:rsidRDefault="00296E35" w:rsidP="002E3FCC">
            <w:pPr>
              <w:pStyle w:val="TAL"/>
              <w:rPr>
                <w:rFonts w:eastAsia="MS Mincho"/>
              </w:rPr>
            </w:pPr>
          </w:p>
        </w:tc>
      </w:tr>
      <w:tr w:rsidR="00296E35" w:rsidRPr="00592E3B" w14:paraId="1FACDC3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E6E06A5"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1DC3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786A99AC"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C965E50" w14:textId="77777777" w:rsidR="00296E35" w:rsidRPr="00592E3B" w:rsidRDefault="00296E35" w:rsidP="002E3FCC">
            <w:pPr>
              <w:pStyle w:val="TAL"/>
              <w:rPr>
                <w:rFonts w:eastAsia="MS Mincho"/>
              </w:rPr>
            </w:pPr>
          </w:p>
        </w:tc>
      </w:tr>
      <w:tr w:rsidR="00296E35" w:rsidRPr="00592E3B" w14:paraId="7813C7A6"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589B3FA"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ECA50E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28F0BB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C0EB69" w14:textId="77777777" w:rsidR="00296E35" w:rsidRPr="00592E3B" w:rsidRDefault="00296E35" w:rsidP="002E3FCC">
            <w:pPr>
              <w:pStyle w:val="TAL"/>
              <w:rPr>
                <w:rFonts w:eastAsia="MS Mincho"/>
              </w:rPr>
            </w:pPr>
          </w:p>
        </w:tc>
      </w:tr>
      <w:tr w:rsidR="00296E35" w:rsidRPr="00592E3B" w14:paraId="18A7041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29DF2776"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0F9B2F4"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5339B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DA2415" w14:textId="77777777" w:rsidR="00296E35" w:rsidRPr="00592E3B" w:rsidRDefault="00296E35" w:rsidP="002E3FCC">
            <w:pPr>
              <w:pStyle w:val="TAL"/>
              <w:rPr>
                <w:rFonts w:eastAsia="MS Mincho"/>
              </w:rPr>
            </w:pPr>
          </w:p>
        </w:tc>
      </w:tr>
      <w:tr w:rsidR="00296E35" w:rsidRPr="00592E3B" w14:paraId="1C01874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A556EC7"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A87A282"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6072236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5C40506" w14:textId="77777777" w:rsidR="00296E35" w:rsidRPr="00592E3B" w:rsidRDefault="00296E35" w:rsidP="002E3FCC">
            <w:pPr>
              <w:pStyle w:val="TAL"/>
              <w:rPr>
                <w:rFonts w:eastAsia="MS Mincho"/>
              </w:rPr>
            </w:pPr>
          </w:p>
        </w:tc>
      </w:tr>
      <w:tr w:rsidR="00296E35" w:rsidRPr="00592E3B" w14:paraId="0739611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1AF8F4E"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47195503"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31DF3E57"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76FD0" w14:textId="77777777" w:rsidR="00296E35" w:rsidRPr="00592E3B" w:rsidRDefault="00296E35" w:rsidP="002E3FCC">
            <w:pPr>
              <w:pStyle w:val="TAL"/>
              <w:rPr>
                <w:rFonts w:eastAsia="MS Mincho"/>
              </w:rPr>
            </w:pPr>
          </w:p>
        </w:tc>
      </w:tr>
      <w:tr w:rsidR="00296E35" w:rsidRPr="00592E3B" w14:paraId="35B6C19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4EAA17"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7DFFC10"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76D5C521"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F88298" w14:textId="77777777" w:rsidR="00296E35" w:rsidRPr="00592E3B" w:rsidRDefault="00296E35" w:rsidP="002E3FCC">
            <w:pPr>
              <w:pStyle w:val="TAL"/>
              <w:rPr>
                <w:rFonts w:eastAsia="MS Mincho"/>
              </w:rPr>
            </w:pPr>
          </w:p>
        </w:tc>
      </w:tr>
      <w:tr w:rsidR="00296E35" w:rsidRPr="00592E3B" w14:paraId="606917F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2D4C18"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47CD12D4" w14:textId="77777777" w:rsidR="00296E35" w:rsidRPr="00592E3B" w:rsidRDefault="00296E35" w:rsidP="002E3FCC">
            <w:pPr>
              <w:pStyle w:val="TAL"/>
            </w:pPr>
            <w:r>
              <w:t>11111111000000001111111100000000</w:t>
            </w:r>
          </w:p>
        </w:tc>
        <w:tc>
          <w:tcPr>
            <w:tcW w:w="1701" w:type="dxa"/>
            <w:tcBorders>
              <w:top w:val="single" w:sz="4" w:space="0" w:color="auto"/>
              <w:left w:val="single" w:sz="4" w:space="0" w:color="auto"/>
              <w:bottom w:val="single" w:sz="4" w:space="0" w:color="auto"/>
              <w:right w:val="single" w:sz="4" w:space="0" w:color="auto"/>
            </w:tcBorders>
          </w:tcPr>
          <w:p w14:paraId="21582E40" w14:textId="77777777" w:rsidR="00296E35" w:rsidRPr="00592E3B" w:rsidRDefault="00296E35" w:rsidP="002E3FCC">
            <w:pPr>
              <w:pStyle w:val="TAL"/>
              <w:rPr>
                <w:rFonts w:eastAsia="MS PGothic"/>
              </w:rPr>
            </w:pPr>
            <w:r>
              <w:t xml:space="preserve">The Key field </w:t>
            </w:r>
            <w:r w:rsidRPr="009A2147">
              <w:t xml:space="preserve">is set to the IP </w:t>
            </w:r>
            <w:r>
              <w:t xml:space="preserve">connectivity </w:t>
            </w:r>
            <w:r w:rsidRPr="009A2147">
              <w:t>session identifier associated with the IP packet</w:t>
            </w:r>
          </w:p>
        </w:tc>
        <w:tc>
          <w:tcPr>
            <w:tcW w:w="1245" w:type="dxa"/>
            <w:tcBorders>
              <w:top w:val="single" w:sz="4" w:space="0" w:color="auto"/>
              <w:left w:val="single" w:sz="4" w:space="0" w:color="auto"/>
              <w:bottom w:val="single" w:sz="4" w:space="0" w:color="auto"/>
              <w:right w:val="single" w:sz="4" w:space="0" w:color="auto"/>
            </w:tcBorders>
          </w:tcPr>
          <w:p w14:paraId="4EF321EB" w14:textId="77777777" w:rsidR="00296E35" w:rsidRPr="00592E3B" w:rsidRDefault="00296E35" w:rsidP="002E3FCC">
            <w:pPr>
              <w:pStyle w:val="TAL"/>
              <w:rPr>
                <w:rFonts w:eastAsia="MS Mincho"/>
              </w:rPr>
            </w:pPr>
          </w:p>
        </w:tc>
      </w:tr>
      <w:tr w:rsidR="00296E35" w:rsidRPr="00592E3B" w14:paraId="67AFBED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AC8AE7A"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DA590F"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36976D0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3E00C0" w14:textId="77777777" w:rsidR="00296E35" w:rsidRPr="00592E3B" w:rsidRDefault="00296E35" w:rsidP="002E3FCC">
            <w:pPr>
              <w:pStyle w:val="TAL"/>
              <w:rPr>
                <w:rFonts w:eastAsia="MS Mincho"/>
              </w:rPr>
            </w:pPr>
          </w:p>
        </w:tc>
      </w:tr>
      <w:tr w:rsidR="00296E35" w:rsidRPr="00592E3B" w14:paraId="125A93C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C38DF99"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0CE6D1D8" w14:textId="77777777" w:rsidR="00296E35" w:rsidRDefault="00296E35" w:rsidP="002E3FCC">
            <w:pPr>
              <w:pStyle w:val="TAL"/>
            </w:pPr>
            <w:r w:rsidRPr="00592E3B">
              <w:rPr>
                <w:rFonts w:eastAsia="Calibri"/>
              </w:rPr>
              <w:t>"Test"</w:t>
            </w:r>
          </w:p>
        </w:tc>
        <w:tc>
          <w:tcPr>
            <w:tcW w:w="1701" w:type="dxa"/>
            <w:tcBorders>
              <w:top w:val="single" w:sz="4" w:space="0" w:color="auto"/>
              <w:left w:val="single" w:sz="4" w:space="0" w:color="auto"/>
              <w:bottom w:val="single" w:sz="4" w:space="0" w:color="auto"/>
              <w:right w:val="single" w:sz="4" w:space="0" w:color="auto"/>
            </w:tcBorders>
          </w:tcPr>
          <w:p w14:paraId="0E0CF61B" w14:textId="77777777" w:rsidR="00296E35" w:rsidRPr="00592E3B" w:rsidRDefault="00296E35" w:rsidP="002E3FCC">
            <w:pPr>
              <w:pStyle w:val="TAL"/>
              <w:rPr>
                <w:rFonts w:eastAsia="MS PGothic"/>
              </w:rPr>
            </w:pPr>
            <w:r w:rsidRPr="00592E3B">
              <w:t>The data payload</w:t>
            </w:r>
          </w:p>
        </w:tc>
        <w:tc>
          <w:tcPr>
            <w:tcW w:w="1245" w:type="dxa"/>
            <w:tcBorders>
              <w:top w:val="single" w:sz="4" w:space="0" w:color="auto"/>
              <w:left w:val="single" w:sz="4" w:space="0" w:color="auto"/>
              <w:bottom w:val="single" w:sz="4" w:space="0" w:color="auto"/>
              <w:right w:val="single" w:sz="4" w:space="0" w:color="auto"/>
            </w:tcBorders>
          </w:tcPr>
          <w:p w14:paraId="224A2AD9" w14:textId="77777777" w:rsidR="00296E35" w:rsidRPr="00592E3B" w:rsidRDefault="00296E35" w:rsidP="002E3FCC">
            <w:pPr>
              <w:pStyle w:val="TAL"/>
              <w:rPr>
                <w:rFonts w:eastAsia="MS Mincho"/>
              </w:rPr>
            </w:pPr>
          </w:p>
        </w:tc>
      </w:tr>
    </w:tbl>
    <w:p w14:paraId="37E44E67" w14:textId="77777777" w:rsidR="00296E35" w:rsidRDefault="00296E35" w:rsidP="00296E35"/>
    <w:p w14:paraId="4CA08ABA" w14:textId="77777777" w:rsidR="00296E35" w:rsidRPr="004B59AC" w:rsidRDefault="00296E35" w:rsidP="00296E35">
      <w:pPr>
        <w:pStyle w:val="Heading2"/>
      </w:pPr>
      <w:bookmarkStart w:id="1292" w:name="_Toc178186384"/>
      <w:bookmarkStart w:id="1293" w:name="_Toc181109125"/>
      <w:r w:rsidRPr="004B59AC">
        <w:t>6.8</w:t>
      </w:r>
      <w:r w:rsidRPr="004B59AC">
        <w:tab/>
        <w:t>MCData Message Store</w:t>
      </w:r>
      <w:bookmarkEnd w:id="1292"/>
      <w:bookmarkEnd w:id="1293"/>
    </w:p>
    <w:p w14:paraId="45F6DC15" w14:textId="77777777" w:rsidR="00296E35" w:rsidRPr="004B59AC" w:rsidRDefault="00296E35" w:rsidP="00296E35">
      <w:pPr>
        <w:pStyle w:val="Heading3"/>
      </w:pPr>
      <w:bookmarkStart w:id="1294" w:name="_Toc178186385"/>
      <w:bookmarkStart w:id="1295" w:name="_Toc181109126"/>
      <w:r w:rsidRPr="004B59AC">
        <w:t>6.8.1</w:t>
      </w:r>
      <w:r w:rsidRPr="004B59AC">
        <w:tab/>
        <w:t>On-network / MCData Message Store / Objects / Object upload / Object search / Update Object / Object retrieval / Delete stored object</w:t>
      </w:r>
      <w:bookmarkEnd w:id="1294"/>
      <w:bookmarkEnd w:id="1295"/>
    </w:p>
    <w:p w14:paraId="2A65FBA7" w14:textId="77777777" w:rsidR="00296E35" w:rsidRPr="004B59AC" w:rsidRDefault="00296E35" w:rsidP="00296E35">
      <w:pPr>
        <w:pStyle w:val="H6"/>
      </w:pPr>
      <w:r w:rsidRPr="004B59AC">
        <w:t>6.8.1.1</w:t>
      </w:r>
      <w:r w:rsidRPr="004B59AC">
        <w:tab/>
        <w:t>Test Purpose (TP)</w:t>
      </w:r>
    </w:p>
    <w:p w14:paraId="25741055" w14:textId="77777777" w:rsidR="00296E35" w:rsidRPr="004B59AC" w:rsidRDefault="00296E35" w:rsidP="00296E35">
      <w:pPr>
        <w:pStyle w:val="H6"/>
      </w:pPr>
      <w:r w:rsidRPr="004B59AC">
        <w:t>(1)</w:t>
      </w:r>
    </w:p>
    <w:p w14:paraId="70A35E79"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466C40BE" w14:textId="77777777" w:rsidR="00296E35" w:rsidRPr="004B59AC" w:rsidRDefault="00296E35" w:rsidP="00296E35">
      <w:pPr>
        <w:pStyle w:val="PL"/>
      </w:pPr>
      <w:r w:rsidRPr="004B59AC">
        <w:t>ensure that {</w:t>
      </w:r>
    </w:p>
    <w:p w14:paraId="41FC8B5F" w14:textId="77777777" w:rsidR="00296E35" w:rsidRPr="004B59AC" w:rsidRDefault="00296E35" w:rsidP="00296E35">
      <w:pPr>
        <w:pStyle w:val="PL"/>
      </w:pPr>
      <w:r w:rsidRPr="004B59AC">
        <w:t xml:space="preserve">  </w:t>
      </w:r>
      <w:r w:rsidRPr="004B59AC">
        <w:rPr>
          <w:b/>
        </w:rPr>
        <w:t>when</w:t>
      </w:r>
      <w:r w:rsidRPr="004B59AC">
        <w:t xml:space="preserve"> { the MCDATA User requests to upload a file to the Message Store Function }</w:t>
      </w:r>
    </w:p>
    <w:p w14:paraId="107B86E5" w14:textId="77777777" w:rsidR="00296E35" w:rsidRPr="004B59AC" w:rsidRDefault="00296E35" w:rsidP="00296E35">
      <w:pPr>
        <w:pStyle w:val="PL"/>
      </w:pPr>
      <w:r w:rsidRPr="004B59AC">
        <w:t xml:space="preserve">    </w:t>
      </w:r>
      <w:r w:rsidRPr="004B59AC">
        <w:rPr>
          <w:b/>
        </w:rPr>
        <w:t>then</w:t>
      </w:r>
      <w:r w:rsidRPr="004B59AC">
        <w:t xml:space="preserve"> { UE (MCData Client) uploads the file to the Message Store Function via an HTTP POST message }</w:t>
      </w:r>
    </w:p>
    <w:p w14:paraId="6DF2A853" w14:textId="77777777" w:rsidR="00296E35" w:rsidRPr="004B59AC" w:rsidRDefault="00296E35" w:rsidP="00296E35">
      <w:pPr>
        <w:pStyle w:val="PL"/>
      </w:pPr>
      <w:r w:rsidRPr="004B59AC">
        <w:t xml:space="preserve">            }</w:t>
      </w:r>
    </w:p>
    <w:p w14:paraId="11306DA5" w14:textId="77777777" w:rsidR="00296E35" w:rsidRPr="004B59AC" w:rsidRDefault="00296E35" w:rsidP="00296E35">
      <w:pPr>
        <w:pStyle w:val="PL"/>
      </w:pPr>
    </w:p>
    <w:p w14:paraId="09EAFF3A" w14:textId="77777777" w:rsidR="00296E35" w:rsidRPr="004B59AC" w:rsidRDefault="00296E35" w:rsidP="00296E35">
      <w:pPr>
        <w:pStyle w:val="H6"/>
      </w:pPr>
      <w:r w:rsidRPr="004B59AC">
        <w:t>(2)</w:t>
      </w:r>
    </w:p>
    <w:p w14:paraId="174E14F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2986E062" w14:textId="77777777" w:rsidR="00296E35" w:rsidRPr="004B59AC" w:rsidRDefault="00296E35" w:rsidP="00296E35">
      <w:pPr>
        <w:pStyle w:val="PL"/>
      </w:pPr>
      <w:r w:rsidRPr="004B59AC">
        <w:t>ensure that {</w:t>
      </w:r>
    </w:p>
    <w:p w14:paraId="365AE03A" w14:textId="77777777" w:rsidR="00296E35" w:rsidRPr="004B59AC" w:rsidRDefault="00296E35" w:rsidP="00296E35">
      <w:pPr>
        <w:pStyle w:val="PL"/>
      </w:pPr>
      <w:r w:rsidRPr="004B59AC">
        <w:t xml:space="preserve">  </w:t>
      </w:r>
      <w:r w:rsidRPr="004B59AC">
        <w:rPr>
          <w:b/>
        </w:rPr>
        <w:t>when</w:t>
      </w:r>
      <w:r w:rsidRPr="004B59AC">
        <w:t xml:space="preserve"> { the MCDATA User requests to search for created objects in the Message Store Function }</w:t>
      </w:r>
    </w:p>
    <w:p w14:paraId="5758D5A1" w14:textId="77777777" w:rsidR="00296E35" w:rsidRPr="004B59AC" w:rsidRDefault="00296E35" w:rsidP="00296E35">
      <w:pPr>
        <w:pStyle w:val="PL"/>
      </w:pPr>
      <w:r w:rsidRPr="004B59AC">
        <w:t xml:space="preserve">    </w:t>
      </w:r>
      <w:r w:rsidRPr="004B59AC">
        <w:rPr>
          <w:b/>
        </w:rPr>
        <w:t>then</w:t>
      </w:r>
      <w:r w:rsidRPr="004B59AC">
        <w:t xml:space="preserve"> { UE (MCData Client) requests for created objects in the Message Store Function via an HTTP POST message }</w:t>
      </w:r>
    </w:p>
    <w:p w14:paraId="0608630C" w14:textId="77777777" w:rsidR="00296E35" w:rsidRPr="004B59AC" w:rsidRDefault="00296E35" w:rsidP="00296E35">
      <w:pPr>
        <w:pStyle w:val="PL"/>
      </w:pPr>
      <w:r w:rsidRPr="004B59AC">
        <w:t xml:space="preserve">            }</w:t>
      </w:r>
    </w:p>
    <w:p w14:paraId="0ACC89DF" w14:textId="77777777" w:rsidR="00296E35" w:rsidRPr="004B59AC" w:rsidRDefault="00296E35" w:rsidP="00296E35">
      <w:pPr>
        <w:pStyle w:val="PL"/>
      </w:pPr>
    </w:p>
    <w:p w14:paraId="63D1E090" w14:textId="77777777" w:rsidR="00296E35" w:rsidRPr="004B59AC" w:rsidRDefault="00296E35" w:rsidP="00296E35">
      <w:pPr>
        <w:pStyle w:val="H6"/>
      </w:pPr>
      <w:r w:rsidRPr="004B59AC">
        <w:t>(3)</w:t>
      </w:r>
    </w:p>
    <w:p w14:paraId="05A0E921"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091C5149" w14:textId="77777777" w:rsidR="00296E35" w:rsidRPr="004B59AC" w:rsidRDefault="00296E35" w:rsidP="00296E35">
      <w:pPr>
        <w:pStyle w:val="PL"/>
      </w:pPr>
      <w:r w:rsidRPr="004B59AC">
        <w:t>ensure that {</w:t>
      </w:r>
    </w:p>
    <w:p w14:paraId="1E671D23" w14:textId="77777777" w:rsidR="00296E35" w:rsidRPr="004B59AC" w:rsidRDefault="00296E35" w:rsidP="00296E35">
      <w:pPr>
        <w:pStyle w:val="PL"/>
      </w:pPr>
      <w:r w:rsidRPr="004B59AC">
        <w:t xml:space="preserve">  </w:t>
      </w:r>
      <w:r w:rsidRPr="004B59AC">
        <w:rPr>
          <w:b/>
        </w:rPr>
        <w:t>when</w:t>
      </w:r>
      <w:r w:rsidRPr="004B59AC">
        <w:t xml:space="preserve"> { the MCDATA User requests to update a file in the Message Store Function by adding a flag }</w:t>
      </w:r>
    </w:p>
    <w:p w14:paraId="74D5835B" w14:textId="77777777" w:rsidR="00296E35" w:rsidRPr="004B59AC" w:rsidRDefault="00296E35" w:rsidP="00296E35">
      <w:pPr>
        <w:pStyle w:val="PL"/>
      </w:pPr>
      <w:r w:rsidRPr="004B59AC">
        <w:t xml:space="preserve">    </w:t>
      </w:r>
      <w:r w:rsidRPr="004B59AC">
        <w:rPr>
          <w:b/>
        </w:rPr>
        <w:t>then</w:t>
      </w:r>
      <w:r w:rsidRPr="004B59AC">
        <w:t xml:space="preserve"> { UE (MCData Client) updates the file in the Message Store Function via an HTTP PUT message }</w:t>
      </w:r>
    </w:p>
    <w:p w14:paraId="3E1D2A60" w14:textId="77777777" w:rsidR="00296E35" w:rsidRPr="004B59AC" w:rsidRDefault="00296E35" w:rsidP="00296E35">
      <w:pPr>
        <w:pStyle w:val="PL"/>
      </w:pPr>
      <w:r w:rsidRPr="004B59AC">
        <w:t xml:space="preserve">            }</w:t>
      </w:r>
    </w:p>
    <w:p w14:paraId="7FEF8980" w14:textId="77777777" w:rsidR="00296E35" w:rsidRPr="004B59AC" w:rsidRDefault="00296E35" w:rsidP="00296E35">
      <w:pPr>
        <w:pStyle w:val="PL"/>
      </w:pPr>
    </w:p>
    <w:p w14:paraId="237AF188" w14:textId="77777777" w:rsidR="00296E35" w:rsidRPr="004B59AC" w:rsidRDefault="00296E35" w:rsidP="00296E35">
      <w:pPr>
        <w:pStyle w:val="H6"/>
      </w:pPr>
      <w:r w:rsidRPr="004B59AC">
        <w:t>(4)</w:t>
      </w:r>
    </w:p>
    <w:p w14:paraId="3E90B5F7"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50A18A1D" w14:textId="77777777" w:rsidR="00296E35" w:rsidRPr="004B59AC" w:rsidRDefault="00296E35" w:rsidP="00296E35">
      <w:pPr>
        <w:pStyle w:val="PL"/>
      </w:pPr>
      <w:r w:rsidRPr="004B59AC">
        <w:t>ensure that {</w:t>
      </w:r>
    </w:p>
    <w:p w14:paraId="603C5C04" w14:textId="77777777" w:rsidR="00296E35" w:rsidRPr="004B59AC" w:rsidRDefault="00296E35" w:rsidP="00296E35">
      <w:pPr>
        <w:pStyle w:val="PL"/>
      </w:pPr>
      <w:r w:rsidRPr="004B59AC">
        <w:t xml:space="preserve">  </w:t>
      </w:r>
      <w:r w:rsidRPr="004B59AC">
        <w:rPr>
          <w:b/>
        </w:rPr>
        <w:t>when</w:t>
      </w:r>
      <w:r w:rsidRPr="004B59AC">
        <w:t xml:space="preserve"> { the MCDATA User requests to retrieve information about an object from the Message Store Function }</w:t>
      </w:r>
    </w:p>
    <w:p w14:paraId="06A2EB5C" w14:textId="77777777" w:rsidR="00296E35" w:rsidRPr="004B59AC" w:rsidRDefault="00296E35" w:rsidP="00296E35">
      <w:pPr>
        <w:pStyle w:val="PL"/>
      </w:pPr>
      <w:r w:rsidRPr="004B59AC">
        <w:t xml:space="preserve">    </w:t>
      </w:r>
      <w:r w:rsidRPr="004B59AC">
        <w:rPr>
          <w:b/>
        </w:rPr>
        <w:t>then</w:t>
      </w:r>
      <w:r w:rsidRPr="004B59AC">
        <w:t xml:space="preserve"> { UE (MCData Client) downloads the object from the Message Store Function via an HTTP GET message }</w:t>
      </w:r>
    </w:p>
    <w:p w14:paraId="332BDD19" w14:textId="77777777" w:rsidR="00296E35" w:rsidRPr="004B59AC" w:rsidRDefault="00296E35" w:rsidP="00296E35">
      <w:pPr>
        <w:pStyle w:val="PL"/>
      </w:pPr>
      <w:r w:rsidRPr="004B59AC">
        <w:t xml:space="preserve">            }</w:t>
      </w:r>
    </w:p>
    <w:p w14:paraId="34CDD629" w14:textId="77777777" w:rsidR="00296E35" w:rsidRPr="004B59AC" w:rsidRDefault="00296E35" w:rsidP="00296E35">
      <w:pPr>
        <w:pStyle w:val="PL"/>
      </w:pPr>
    </w:p>
    <w:p w14:paraId="579DA0B6" w14:textId="77777777" w:rsidR="00296E35" w:rsidRPr="004B59AC" w:rsidRDefault="00296E35" w:rsidP="00296E35">
      <w:pPr>
        <w:pStyle w:val="H6"/>
      </w:pPr>
      <w:r w:rsidRPr="004B59AC">
        <w:t>(5)</w:t>
      </w:r>
    </w:p>
    <w:p w14:paraId="552B3A5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7669D55F" w14:textId="77777777" w:rsidR="00296E35" w:rsidRPr="004B59AC" w:rsidRDefault="00296E35" w:rsidP="00296E35">
      <w:pPr>
        <w:pStyle w:val="PL"/>
      </w:pPr>
      <w:r w:rsidRPr="004B59AC">
        <w:t>ensure that {</w:t>
      </w:r>
    </w:p>
    <w:p w14:paraId="552B9F70" w14:textId="77777777" w:rsidR="00296E35" w:rsidRPr="004B59AC" w:rsidRDefault="00296E35" w:rsidP="00296E35">
      <w:pPr>
        <w:pStyle w:val="PL"/>
      </w:pPr>
      <w:r w:rsidRPr="004B59AC">
        <w:t xml:space="preserve">  </w:t>
      </w:r>
      <w:r w:rsidRPr="004B59AC">
        <w:rPr>
          <w:b/>
        </w:rPr>
        <w:t>when</w:t>
      </w:r>
      <w:r w:rsidRPr="004B59AC">
        <w:t xml:space="preserve"> { the MCDATA User requests to delete a file from the Message Store Function }</w:t>
      </w:r>
    </w:p>
    <w:p w14:paraId="05906455" w14:textId="77777777" w:rsidR="00296E35" w:rsidRPr="004B59AC" w:rsidRDefault="00296E35" w:rsidP="00296E35">
      <w:pPr>
        <w:pStyle w:val="PL"/>
      </w:pPr>
      <w:r w:rsidRPr="004B59AC">
        <w:t xml:space="preserve">    </w:t>
      </w:r>
      <w:r w:rsidRPr="004B59AC">
        <w:rPr>
          <w:b/>
        </w:rPr>
        <w:t>then</w:t>
      </w:r>
      <w:r w:rsidRPr="004B59AC">
        <w:t xml:space="preserve"> { UE (MCData Client) deletes the file from the Message Store Function via an HTTP DELETE message }</w:t>
      </w:r>
    </w:p>
    <w:p w14:paraId="0F65BFCA" w14:textId="77777777" w:rsidR="00296E35" w:rsidRPr="004B59AC" w:rsidRDefault="00296E35" w:rsidP="00296E35">
      <w:pPr>
        <w:pStyle w:val="PL"/>
      </w:pPr>
      <w:r w:rsidRPr="004B59AC">
        <w:t xml:space="preserve">            }</w:t>
      </w:r>
    </w:p>
    <w:p w14:paraId="4D7B509E" w14:textId="77777777" w:rsidR="00296E35" w:rsidRPr="004B59AC" w:rsidRDefault="00296E35" w:rsidP="00296E35">
      <w:pPr>
        <w:pStyle w:val="PL"/>
      </w:pPr>
    </w:p>
    <w:p w14:paraId="0ED0ABFF" w14:textId="77777777" w:rsidR="00296E35" w:rsidRPr="004B59AC" w:rsidRDefault="00296E35" w:rsidP="00296E35">
      <w:pPr>
        <w:pStyle w:val="H6"/>
      </w:pPr>
      <w:r w:rsidRPr="004B59AC">
        <w:t>6.8.1.2</w:t>
      </w:r>
      <w:r w:rsidRPr="004B59AC">
        <w:tab/>
        <w:t>Conformance requirements</w:t>
      </w:r>
    </w:p>
    <w:p w14:paraId="76630D01" w14:textId="77777777" w:rsidR="00296E35" w:rsidRPr="004B59AC" w:rsidRDefault="00296E35" w:rsidP="00296E35">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50F6E87B" w14:textId="77777777" w:rsidR="00296E35" w:rsidRPr="004B59AC" w:rsidRDefault="00296E35" w:rsidP="00296E35">
      <w:r w:rsidRPr="004B59AC">
        <w:t>[TS 24.282 clause 21.2.15.1]</w:t>
      </w:r>
    </w:p>
    <w:p w14:paraId="2B41A01C" w14:textId="77777777" w:rsidR="00296E35" w:rsidRPr="004B59AC" w:rsidRDefault="00296E35" w:rsidP="00296E35">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0FA81B74" w14:textId="77777777" w:rsidR="00296E35" w:rsidRPr="004B59AC" w:rsidRDefault="00296E35" w:rsidP="00296E35">
      <w:pPr>
        <w:pStyle w:val="B1"/>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3F31FD58"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BD0E864" w14:textId="77777777" w:rsidR="00296E35" w:rsidRPr="004B59AC" w:rsidRDefault="00296E35" w:rsidP="00296E35">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187032DA"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235B85AD" w14:textId="77777777" w:rsidR="00296E35" w:rsidRPr="004B59AC" w:rsidRDefault="00296E35" w:rsidP="00296E35">
      <w:pPr>
        <w:pStyle w:val="B1"/>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09240555" w14:textId="77777777" w:rsidR="00296E35" w:rsidRPr="004B59AC" w:rsidRDefault="00296E35" w:rsidP="00296E35">
      <w:r w:rsidRPr="004B59AC">
        <w:t>[TS 24.282 clause 21.2.2.1]</w:t>
      </w:r>
    </w:p>
    <w:p w14:paraId="45ED4C4B" w14:textId="77777777" w:rsidR="00296E35" w:rsidRPr="004B59AC" w:rsidRDefault="00296E35" w:rsidP="00296E35">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3B94BED9" w14:textId="77777777" w:rsidR="00296E35" w:rsidRPr="004B59AC" w:rsidRDefault="00296E35" w:rsidP="00296E35">
      <w:pPr>
        <w:pStyle w:val="B1"/>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546A705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126557FC"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54ED1ADD"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72C7298"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6F34F0AE" w14:textId="77777777" w:rsidR="00296E35" w:rsidRPr="004B59AC" w:rsidRDefault="00296E35" w:rsidP="00296E35">
      <w:r w:rsidRPr="004B59AC">
        <w:t>[TS 24.282 clause 21.2.3.1]</w:t>
      </w:r>
    </w:p>
    <w:p w14:paraId="5D023DA4" w14:textId="77777777" w:rsidR="00296E35" w:rsidRPr="004B59AC" w:rsidRDefault="00296E35" w:rsidP="00296E35">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3A03B54A" w14:textId="77777777" w:rsidR="00296E35" w:rsidRPr="004B59AC" w:rsidRDefault="00296E35" w:rsidP="00296E35">
      <w:pPr>
        <w:pStyle w:val="B1"/>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3B4EA343"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DA10D7"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2C4D73C"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2481C515"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21727785" w14:textId="77777777" w:rsidR="00296E35" w:rsidRPr="004B59AC" w:rsidRDefault="00296E35" w:rsidP="00296E35">
      <w:r w:rsidRPr="004B59AC">
        <w:t>[TS 24.282 clause 21.2.1.1]</w:t>
      </w:r>
    </w:p>
    <w:p w14:paraId="3F5FE855" w14:textId="77777777" w:rsidR="00296E35" w:rsidRPr="004B59AC" w:rsidRDefault="00296E35" w:rsidP="00296E35">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5D60D580" w14:textId="77777777" w:rsidR="00296E35" w:rsidRPr="004B59AC" w:rsidRDefault="00296E35" w:rsidP="00296E35">
      <w:pPr>
        <w:pStyle w:val="B1"/>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66EB7A6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C462CA"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30ECC40"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9BEB09C"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296" w:name="_Hlk32583998"/>
      <w:r w:rsidRPr="004B59AC">
        <w:rPr>
          <w:rFonts w:eastAsia="Malgun Gothic"/>
        </w:rPr>
        <w:t> </w:t>
      </w:r>
      <w:bookmarkEnd w:id="1296"/>
      <w:r w:rsidRPr="004B59AC">
        <w:rPr>
          <w:rFonts w:eastAsia="Malgun Gothic"/>
        </w:rPr>
        <w:t>[66].</w:t>
      </w:r>
    </w:p>
    <w:p w14:paraId="4389FFCD" w14:textId="77777777" w:rsidR="00296E35" w:rsidRPr="004B59AC" w:rsidRDefault="00296E35" w:rsidP="00296E35">
      <w:r w:rsidRPr="004B59AC">
        <w:t>[TS 24.282 clause 21.2.4.1]</w:t>
      </w:r>
    </w:p>
    <w:p w14:paraId="20273EFB" w14:textId="77777777" w:rsidR="00296E35" w:rsidRPr="004B59AC" w:rsidRDefault="00296E35" w:rsidP="00296E35">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1CA7DF0E" w14:textId="77777777" w:rsidR="00296E35" w:rsidRPr="004B59AC" w:rsidRDefault="00296E35" w:rsidP="00296E35">
      <w:pPr>
        <w:pStyle w:val="B1"/>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6F24D494"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FC3051"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4FD68BAF"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74B9A6F1"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11465ABF" w14:textId="77777777" w:rsidR="00296E35" w:rsidRPr="004B59AC" w:rsidRDefault="00296E35" w:rsidP="00296E35">
      <w:pPr>
        <w:pStyle w:val="H6"/>
      </w:pPr>
      <w:r w:rsidRPr="004B59AC">
        <w:t>6.8.1.3</w:t>
      </w:r>
      <w:r w:rsidRPr="004B59AC">
        <w:tab/>
        <w:t>Test description</w:t>
      </w:r>
    </w:p>
    <w:p w14:paraId="53141A24" w14:textId="77777777" w:rsidR="00296E35" w:rsidRPr="004B59AC" w:rsidRDefault="00296E35" w:rsidP="00296E35">
      <w:pPr>
        <w:pStyle w:val="H6"/>
      </w:pPr>
      <w:r w:rsidRPr="004B59AC">
        <w:t>6.8.1.3.1</w:t>
      </w:r>
      <w:r w:rsidRPr="004B59AC">
        <w:tab/>
        <w:t>Pre-test conditions</w:t>
      </w:r>
    </w:p>
    <w:p w14:paraId="453BBF3A" w14:textId="77777777" w:rsidR="00296E35" w:rsidRPr="004B59AC" w:rsidRDefault="00296E35" w:rsidP="00296E35">
      <w:pPr>
        <w:pStyle w:val="H6"/>
      </w:pPr>
      <w:r w:rsidRPr="004B59AC">
        <w:t>Test configuration:</w:t>
      </w:r>
    </w:p>
    <w:p w14:paraId="20240058" w14:textId="77777777" w:rsidR="00296E35" w:rsidRPr="004B59AC" w:rsidRDefault="00296E35" w:rsidP="00296E35">
      <w:pPr>
        <w:pStyle w:val="B1"/>
      </w:pPr>
      <w:r w:rsidRPr="004B59AC">
        <w:t>-</w:t>
      </w:r>
      <w:r w:rsidRPr="004B59AC">
        <w:tab/>
        <w:t>Single cell configuration according to TS 36.879-1 [2] clause 5.2.2.2.1.</w:t>
      </w:r>
    </w:p>
    <w:p w14:paraId="202DF581" w14:textId="77777777" w:rsidR="00296E35" w:rsidRPr="004B59AC" w:rsidRDefault="00296E35" w:rsidP="00296E35">
      <w:pPr>
        <w:pStyle w:val="H6"/>
      </w:pPr>
      <w:r w:rsidRPr="004B59AC">
        <w:t>Preamble:</w:t>
      </w:r>
    </w:p>
    <w:p w14:paraId="1E301EEC" w14:textId="77777777" w:rsidR="00296E35" w:rsidRPr="004B59AC" w:rsidRDefault="00296E35" w:rsidP="00296E35">
      <w:pPr>
        <w:pStyle w:val="B1"/>
      </w:pPr>
      <w:r w:rsidRPr="004B59AC">
        <w:t>-</w:t>
      </w:r>
      <w:r w:rsidRPr="004B59AC">
        <w:tab/>
        <w:t>The UE has performed procedure 'Initial registration' as described in TS 36.879-1 [2] clause 5.4.2.</w:t>
      </w:r>
    </w:p>
    <w:p w14:paraId="371EFB08" w14:textId="77777777" w:rsidR="00296E35" w:rsidRPr="004B59AC" w:rsidRDefault="00296E35" w:rsidP="00296E35">
      <w:pPr>
        <w:pStyle w:val="B1"/>
      </w:pPr>
      <w:r w:rsidRPr="004B59AC">
        <w:t>-</w:t>
      </w:r>
      <w:r w:rsidRPr="004B59AC">
        <w:tab/>
        <w:t>UE States at the end of the preamble:</w:t>
      </w:r>
    </w:p>
    <w:p w14:paraId="3A913DB2" w14:textId="77777777" w:rsidR="00296E35" w:rsidRPr="004B59AC" w:rsidRDefault="00296E35" w:rsidP="00296E35">
      <w:pPr>
        <w:pStyle w:val="B1"/>
        <w:ind w:left="852"/>
      </w:pPr>
      <w:r w:rsidRPr="004B59AC">
        <w:t>-</w:t>
      </w:r>
      <w:r w:rsidRPr="004B59AC">
        <w:tab/>
        <w:t>The UE is in RRC_IDLE state.</w:t>
      </w:r>
    </w:p>
    <w:p w14:paraId="70F89CB2" w14:textId="77777777" w:rsidR="00296E35" w:rsidRPr="004B59AC" w:rsidRDefault="00296E35" w:rsidP="00296E35">
      <w:pPr>
        <w:pStyle w:val="B1"/>
        <w:ind w:left="852"/>
      </w:pPr>
      <w:r w:rsidRPr="004B59AC">
        <w:t>-</w:t>
      </w:r>
      <w:r w:rsidRPr="004B59AC">
        <w:tab/>
        <w:t>The client is registered for MCData.</w:t>
      </w:r>
    </w:p>
    <w:p w14:paraId="0CA03A00" w14:textId="77777777" w:rsidR="00296E35" w:rsidRPr="004B59AC" w:rsidRDefault="00296E35" w:rsidP="00296E35">
      <w:pPr>
        <w:pStyle w:val="H6"/>
      </w:pPr>
      <w:r w:rsidRPr="004B59AC">
        <w:t>6.8.1.3.2</w:t>
      </w:r>
      <w:r w:rsidRPr="004B59AC">
        <w:tab/>
        <w:t>Test procedure sequence</w:t>
      </w:r>
    </w:p>
    <w:p w14:paraId="79DDC3AD" w14:textId="77777777" w:rsidR="00296E35" w:rsidRPr="004B59AC" w:rsidRDefault="00296E35" w:rsidP="00296E35">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B59AC" w14:paraId="16A01C32"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4BA8AE18" w14:textId="77777777" w:rsidR="00296E35" w:rsidRPr="004B59AC" w:rsidRDefault="00296E35" w:rsidP="002E3FCC">
            <w:pPr>
              <w:pStyle w:val="TAH"/>
            </w:pPr>
            <w:r w:rsidRPr="004B59AC">
              <w:t>St</w:t>
            </w:r>
          </w:p>
        </w:tc>
        <w:tc>
          <w:tcPr>
            <w:tcW w:w="3970" w:type="dxa"/>
            <w:tcBorders>
              <w:top w:val="single" w:sz="4" w:space="0" w:color="auto"/>
              <w:left w:val="single" w:sz="4" w:space="0" w:color="auto"/>
              <w:bottom w:val="nil"/>
              <w:right w:val="single" w:sz="4" w:space="0" w:color="auto"/>
            </w:tcBorders>
            <w:shd w:val="clear" w:color="auto" w:fill="auto"/>
            <w:hideMark/>
          </w:tcPr>
          <w:p w14:paraId="212BBE70" w14:textId="77777777" w:rsidR="00296E35" w:rsidRPr="004B59AC" w:rsidRDefault="00296E35" w:rsidP="002E3FCC">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35A1DC" w14:textId="77777777" w:rsidR="00296E35" w:rsidRPr="004B59AC" w:rsidRDefault="00296E35" w:rsidP="002E3FCC">
            <w:pPr>
              <w:pStyle w:val="TAH"/>
            </w:pPr>
            <w:r w:rsidRPr="004B59AC">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28F4039" w14:textId="77777777" w:rsidR="00296E35" w:rsidRPr="004B59AC" w:rsidRDefault="00296E35" w:rsidP="002E3FCC">
            <w:pPr>
              <w:pStyle w:val="TAH"/>
            </w:pPr>
            <w:r w:rsidRPr="004B59AC">
              <w:t>TP</w:t>
            </w:r>
          </w:p>
        </w:tc>
        <w:tc>
          <w:tcPr>
            <w:tcW w:w="892" w:type="dxa"/>
            <w:tcBorders>
              <w:top w:val="single" w:sz="4" w:space="0" w:color="auto"/>
              <w:left w:val="single" w:sz="4" w:space="0" w:color="auto"/>
              <w:bottom w:val="nil"/>
              <w:right w:val="single" w:sz="4" w:space="0" w:color="auto"/>
            </w:tcBorders>
            <w:shd w:val="clear" w:color="auto" w:fill="auto"/>
            <w:hideMark/>
          </w:tcPr>
          <w:p w14:paraId="7C9FB999" w14:textId="77777777" w:rsidR="00296E35" w:rsidRPr="004B59AC" w:rsidRDefault="00296E35" w:rsidP="002E3FCC">
            <w:pPr>
              <w:pStyle w:val="TAH"/>
            </w:pPr>
            <w:r w:rsidRPr="004B59AC">
              <w:t>Verdict</w:t>
            </w:r>
          </w:p>
        </w:tc>
      </w:tr>
      <w:tr w:rsidR="00296E35" w:rsidRPr="004B59AC" w14:paraId="63005DD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7665626" w14:textId="77777777" w:rsidR="00296E35" w:rsidRPr="004B59AC"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4C03BB2F" w14:textId="77777777" w:rsidR="00296E35" w:rsidRPr="004B59AC"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30C993" w14:textId="77777777" w:rsidR="00296E35" w:rsidRPr="004B59AC" w:rsidRDefault="00296E35" w:rsidP="002E3FCC">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B1DB87" w14:textId="77777777" w:rsidR="00296E35" w:rsidRPr="004B59AC" w:rsidRDefault="00296E35" w:rsidP="002E3FCC">
            <w:pPr>
              <w:pStyle w:val="TAH"/>
            </w:pPr>
            <w:r w:rsidRPr="004B59AC">
              <w:t>Message</w:t>
            </w:r>
          </w:p>
        </w:tc>
        <w:tc>
          <w:tcPr>
            <w:tcW w:w="567" w:type="dxa"/>
            <w:tcBorders>
              <w:top w:val="nil"/>
              <w:left w:val="single" w:sz="4" w:space="0" w:color="auto"/>
              <w:bottom w:val="single" w:sz="4" w:space="0" w:color="auto"/>
              <w:right w:val="single" w:sz="4" w:space="0" w:color="auto"/>
            </w:tcBorders>
            <w:shd w:val="clear" w:color="auto" w:fill="auto"/>
          </w:tcPr>
          <w:p w14:paraId="3A3F9CB1" w14:textId="77777777" w:rsidR="00296E35" w:rsidRPr="004B59AC"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56AF331" w14:textId="77777777" w:rsidR="00296E35" w:rsidRPr="004B59AC" w:rsidRDefault="00296E35" w:rsidP="002E3FCC">
            <w:pPr>
              <w:pStyle w:val="TAH"/>
            </w:pPr>
          </w:p>
        </w:tc>
      </w:tr>
      <w:tr w:rsidR="00296E35" w:rsidRPr="004B59AC" w14:paraId="523BA81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1BEB8D" w14:textId="77777777" w:rsidR="00296E35" w:rsidRPr="004B59AC" w:rsidRDefault="00296E35" w:rsidP="002E3FCC">
            <w:pPr>
              <w:pStyle w:val="TAC"/>
            </w:pPr>
            <w:r w:rsidRPr="004B59AC">
              <w:t>1</w:t>
            </w:r>
          </w:p>
        </w:tc>
        <w:tc>
          <w:tcPr>
            <w:tcW w:w="3970" w:type="dxa"/>
            <w:tcBorders>
              <w:top w:val="nil"/>
              <w:left w:val="single" w:sz="4" w:space="0" w:color="auto"/>
              <w:bottom w:val="single" w:sz="4" w:space="0" w:color="auto"/>
              <w:right w:val="single" w:sz="4" w:space="0" w:color="auto"/>
            </w:tcBorders>
            <w:shd w:val="clear" w:color="auto" w:fill="auto"/>
          </w:tcPr>
          <w:p w14:paraId="6A2844C8" w14:textId="15158243" w:rsidR="00296E35" w:rsidRPr="004B59AC" w:rsidRDefault="00296E35" w:rsidP="002E3FCC">
            <w:pPr>
              <w:pStyle w:val="TAL"/>
            </w:pPr>
            <w:r w:rsidRPr="004B59AC">
              <w:t>Make the UE (MCData client) upload an object, test file 1 (</w:t>
            </w:r>
            <w:r w:rsidR="00ED7609">
              <w:t>ANNEX</w:t>
            </w:r>
            <w:r w:rsidRPr="004B59AC">
              <w:t xml:space="preserve"> A.2.1), to the message store.</w:t>
            </w:r>
          </w:p>
          <w:p w14:paraId="25E38E37" w14:textId="77777777" w:rsidR="00296E35" w:rsidRPr="004B59AC" w:rsidRDefault="00296E35" w:rsidP="002E3FCC">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D39A7D"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1DA845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71358F6"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C48DC63" w14:textId="77777777" w:rsidR="00296E35" w:rsidRPr="004B59AC" w:rsidRDefault="00296E35" w:rsidP="002E3FCC">
            <w:pPr>
              <w:pStyle w:val="TAC"/>
            </w:pPr>
            <w:r w:rsidRPr="004B59AC">
              <w:t>-</w:t>
            </w:r>
          </w:p>
        </w:tc>
      </w:tr>
      <w:tr w:rsidR="00296E35" w:rsidRPr="004B59AC" w14:paraId="78F34E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C6A4C" w14:textId="77777777" w:rsidR="00296E35" w:rsidRPr="004B59AC" w:rsidRDefault="00296E35" w:rsidP="002E3FCC">
            <w:pPr>
              <w:pStyle w:val="TAC"/>
            </w:pPr>
            <w:r w:rsidRPr="004B59AC">
              <w:t>2</w:t>
            </w:r>
          </w:p>
        </w:tc>
        <w:tc>
          <w:tcPr>
            <w:tcW w:w="3970" w:type="dxa"/>
            <w:tcBorders>
              <w:top w:val="nil"/>
              <w:left w:val="single" w:sz="4" w:space="0" w:color="auto"/>
              <w:bottom w:val="single" w:sz="4" w:space="0" w:color="auto"/>
              <w:right w:val="single" w:sz="4" w:space="0" w:color="auto"/>
            </w:tcBorders>
            <w:shd w:val="clear" w:color="auto" w:fill="auto"/>
          </w:tcPr>
          <w:p w14:paraId="5276CDAF" w14:textId="59DAFFEC" w:rsidR="00296E35" w:rsidRPr="004B59AC" w:rsidRDefault="00296E35" w:rsidP="002E3FCC">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w:t>
            </w:r>
            <w:r>
              <w:rPr>
                <w:bCs/>
              </w:rPr>
              <w:t>37.579</w:t>
            </w:r>
            <w:r w:rsidRPr="004B59AC">
              <w:rPr>
                <w:bCs/>
              </w:rPr>
              <w:t xml:space="preserve">-1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D97E1"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785C6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5A7D575F" w14:textId="77777777" w:rsidR="00296E35" w:rsidRPr="004B59AC" w:rsidRDefault="00296E35" w:rsidP="002E3FCC">
            <w:pPr>
              <w:pStyle w:val="TAC"/>
            </w:pPr>
            <w:r w:rsidRPr="004B59AC">
              <w:t>1</w:t>
            </w:r>
          </w:p>
        </w:tc>
        <w:tc>
          <w:tcPr>
            <w:tcW w:w="892" w:type="dxa"/>
            <w:tcBorders>
              <w:top w:val="nil"/>
              <w:left w:val="single" w:sz="4" w:space="0" w:color="auto"/>
              <w:bottom w:val="single" w:sz="4" w:space="0" w:color="auto"/>
              <w:right w:val="single" w:sz="4" w:space="0" w:color="auto"/>
            </w:tcBorders>
            <w:shd w:val="clear" w:color="auto" w:fill="auto"/>
          </w:tcPr>
          <w:p w14:paraId="158DB8B2" w14:textId="77777777" w:rsidR="00296E35" w:rsidRPr="004B59AC" w:rsidRDefault="00296E35" w:rsidP="002E3FCC">
            <w:pPr>
              <w:pStyle w:val="TAC"/>
            </w:pPr>
            <w:r w:rsidRPr="004B59AC">
              <w:t>P</w:t>
            </w:r>
          </w:p>
        </w:tc>
      </w:tr>
      <w:tr w:rsidR="00296E35" w:rsidRPr="004B59AC" w14:paraId="3732645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91EC7D3" w14:textId="77777777" w:rsidR="00296E35" w:rsidRPr="004B59AC" w:rsidRDefault="00296E35" w:rsidP="002E3FCC">
            <w:pPr>
              <w:pStyle w:val="TAC"/>
            </w:pPr>
            <w:r w:rsidRPr="004B59AC">
              <w:t>3</w:t>
            </w:r>
          </w:p>
        </w:tc>
        <w:tc>
          <w:tcPr>
            <w:tcW w:w="3970" w:type="dxa"/>
            <w:tcBorders>
              <w:top w:val="nil"/>
              <w:left w:val="single" w:sz="4" w:space="0" w:color="auto"/>
              <w:bottom w:val="single" w:sz="4" w:space="0" w:color="auto"/>
              <w:right w:val="single" w:sz="4" w:space="0" w:color="auto"/>
            </w:tcBorders>
            <w:shd w:val="clear" w:color="auto" w:fill="auto"/>
          </w:tcPr>
          <w:p w14:paraId="1CE4B64E" w14:textId="7532EE72" w:rsidR="00296E35" w:rsidRPr="004B59AC" w:rsidRDefault="00296E35" w:rsidP="002E3FCC">
            <w:pPr>
              <w:pStyle w:val="TAL"/>
            </w:pPr>
            <w:r w:rsidRPr="004B59AC">
              <w:t>Make the UE (MCData client) search for existing objects that were created in the message store.</w:t>
            </w:r>
          </w:p>
          <w:p w14:paraId="0D32A1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F440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3C2595F"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EB899F"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40B791F" w14:textId="77777777" w:rsidR="00296E35" w:rsidRPr="004B59AC" w:rsidRDefault="00296E35" w:rsidP="002E3FCC">
            <w:pPr>
              <w:pStyle w:val="TAC"/>
            </w:pPr>
            <w:r w:rsidRPr="004B59AC">
              <w:t>-</w:t>
            </w:r>
          </w:p>
        </w:tc>
      </w:tr>
      <w:tr w:rsidR="00296E35" w:rsidRPr="004B59AC" w14:paraId="170BDF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3413647" w14:textId="77777777" w:rsidR="00296E35" w:rsidRPr="004B59AC" w:rsidRDefault="00296E35" w:rsidP="002E3FCC">
            <w:pPr>
              <w:pStyle w:val="TAC"/>
            </w:pPr>
            <w:r w:rsidRPr="004B59AC">
              <w:t>4</w:t>
            </w:r>
          </w:p>
        </w:tc>
        <w:tc>
          <w:tcPr>
            <w:tcW w:w="3970" w:type="dxa"/>
            <w:tcBorders>
              <w:top w:val="nil"/>
              <w:left w:val="single" w:sz="4" w:space="0" w:color="auto"/>
              <w:bottom w:val="single" w:sz="4" w:space="0" w:color="auto"/>
              <w:right w:val="single" w:sz="4" w:space="0" w:color="auto"/>
            </w:tcBorders>
            <w:shd w:val="clear" w:color="auto" w:fill="auto"/>
          </w:tcPr>
          <w:p w14:paraId="17CC0A40" w14:textId="3DF28EC4" w:rsidR="00296E35" w:rsidRPr="004B59AC" w:rsidRDefault="00296E35" w:rsidP="002E3FCC">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w:t>
            </w:r>
            <w:r>
              <w:rPr>
                <w:bCs/>
              </w:rPr>
              <w:t>37.579</w:t>
            </w:r>
            <w:r w:rsidRPr="004B59AC">
              <w:rPr>
                <w:bCs/>
              </w:rPr>
              <w:t xml:space="preserve">-1 </w:t>
            </w:r>
            <w:r w:rsidRPr="004B59AC">
              <w:t>[2] Table 5.3C.17.2-1 to search for existing objects that were created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B20588"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AE270"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41DA6B9" w14:textId="77777777" w:rsidR="00296E35" w:rsidRPr="004B59AC" w:rsidRDefault="00296E35" w:rsidP="002E3FCC">
            <w:pPr>
              <w:pStyle w:val="TAC"/>
            </w:pPr>
            <w:r w:rsidRPr="004B59AC">
              <w:t>2</w:t>
            </w:r>
          </w:p>
        </w:tc>
        <w:tc>
          <w:tcPr>
            <w:tcW w:w="892" w:type="dxa"/>
            <w:tcBorders>
              <w:top w:val="nil"/>
              <w:left w:val="single" w:sz="4" w:space="0" w:color="auto"/>
              <w:bottom w:val="single" w:sz="4" w:space="0" w:color="auto"/>
              <w:right w:val="single" w:sz="4" w:space="0" w:color="auto"/>
            </w:tcBorders>
            <w:shd w:val="clear" w:color="auto" w:fill="auto"/>
          </w:tcPr>
          <w:p w14:paraId="2091DE5A" w14:textId="77777777" w:rsidR="00296E35" w:rsidRPr="004B59AC" w:rsidRDefault="00296E35" w:rsidP="002E3FCC">
            <w:pPr>
              <w:pStyle w:val="TAC"/>
            </w:pPr>
            <w:r w:rsidRPr="004B59AC">
              <w:t>P</w:t>
            </w:r>
          </w:p>
        </w:tc>
      </w:tr>
      <w:tr w:rsidR="00296E35" w:rsidRPr="004B59AC" w14:paraId="36DA005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D91373B" w14:textId="77777777" w:rsidR="00296E35" w:rsidRPr="004B59AC" w:rsidRDefault="00296E35" w:rsidP="002E3FCC">
            <w:pPr>
              <w:pStyle w:val="TAC"/>
            </w:pPr>
            <w:r w:rsidRPr="004B59AC">
              <w:t>5</w:t>
            </w:r>
          </w:p>
        </w:tc>
        <w:tc>
          <w:tcPr>
            <w:tcW w:w="3970" w:type="dxa"/>
            <w:tcBorders>
              <w:top w:val="nil"/>
              <w:left w:val="single" w:sz="4" w:space="0" w:color="auto"/>
              <w:bottom w:val="single" w:sz="4" w:space="0" w:color="auto"/>
              <w:right w:val="single" w:sz="4" w:space="0" w:color="auto"/>
            </w:tcBorders>
            <w:shd w:val="clear" w:color="auto" w:fill="auto"/>
          </w:tcPr>
          <w:p w14:paraId="0700B98A" w14:textId="77777777" w:rsidR="00296E35" w:rsidRPr="004B59AC" w:rsidRDefault="00296E35" w:rsidP="002E3FCC">
            <w:pPr>
              <w:pStyle w:val="TAL"/>
            </w:pPr>
            <w:r w:rsidRPr="004B59AC">
              <w:t>Make the UE (MCData client) update an object by adding a flag.</w:t>
            </w:r>
          </w:p>
          <w:p w14:paraId="41DA94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74B47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BCDC"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E26063B"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43C9FC1F" w14:textId="77777777" w:rsidR="00296E35" w:rsidRPr="004B59AC" w:rsidRDefault="00296E35" w:rsidP="002E3FCC">
            <w:pPr>
              <w:pStyle w:val="TAC"/>
            </w:pPr>
            <w:r w:rsidRPr="004B59AC">
              <w:t>-</w:t>
            </w:r>
          </w:p>
        </w:tc>
      </w:tr>
      <w:tr w:rsidR="00296E35" w:rsidRPr="004B59AC" w14:paraId="216ED7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44AC8BD" w14:textId="77777777" w:rsidR="00296E35" w:rsidRPr="004B59AC" w:rsidRDefault="00296E35" w:rsidP="002E3FCC">
            <w:pPr>
              <w:pStyle w:val="TAC"/>
            </w:pPr>
            <w:r w:rsidRPr="004B59AC">
              <w:t>6</w:t>
            </w:r>
          </w:p>
        </w:tc>
        <w:tc>
          <w:tcPr>
            <w:tcW w:w="3970" w:type="dxa"/>
            <w:tcBorders>
              <w:top w:val="nil"/>
              <w:left w:val="single" w:sz="4" w:space="0" w:color="auto"/>
              <w:bottom w:val="single" w:sz="4" w:space="0" w:color="auto"/>
              <w:right w:val="single" w:sz="4" w:space="0" w:color="auto"/>
            </w:tcBorders>
            <w:shd w:val="clear" w:color="auto" w:fill="auto"/>
          </w:tcPr>
          <w:p w14:paraId="2403E609" w14:textId="458E0B83" w:rsidR="00296E35" w:rsidRPr="004B59AC" w:rsidRDefault="00296E35" w:rsidP="002E3FCC">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w:t>
            </w:r>
            <w:r>
              <w:rPr>
                <w:bCs/>
              </w:rPr>
              <w:t>37.579</w:t>
            </w:r>
            <w:r w:rsidRPr="004B59AC">
              <w:rPr>
                <w:bCs/>
              </w:rPr>
              <w:t xml:space="preserve">-1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9CA5E9"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895AFCA"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85B18C" w14:textId="77777777" w:rsidR="00296E35" w:rsidRPr="004B59AC" w:rsidRDefault="00296E35" w:rsidP="002E3FCC">
            <w:pPr>
              <w:pStyle w:val="TAC"/>
            </w:pPr>
            <w:r w:rsidRPr="004B59AC">
              <w:t>3</w:t>
            </w:r>
          </w:p>
        </w:tc>
        <w:tc>
          <w:tcPr>
            <w:tcW w:w="892" w:type="dxa"/>
            <w:tcBorders>
              <w:top w:val="nil"/>
              <w:left w:val="single" w:sz="4" w:space="0" w:color="auto"/>
              <w:bottom w:val="single" w:sz="4" w:space="0" w:color="auto"/>
              <w:right w:val="single" w:sz="4" w:space="0" w:color="auto"/>
            </w:tcBorders>
            <w:shd w:val="clear" w:color="auto" w:fill="auto"/>
          </w:tcPr>
          <w:p w14:paraId="70F9278A" w14:textId="77777777" w:rsidR="00296E35" w:rsidRPr="004B59AC" w:rsidRDefault="00296E35" w:rsidP="002E3FCC">
            <w:pPr>
              <w:pStyle w:val="TAC"/>
            </w:pPr>
            <w:r w:rsidRPr="004B59AC">
              <w:t>P</w:t>
            </w:r>
          </w:p>
        </w:tc>
      </w:tr>
      <w:tr w:rsidR="00296E35" w:rsidRPr="004B59AC" w14:paraId="44AF5E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4526CE4" w14:textId="77777777" w:rsidR="00296E35" w:rsidRPr="004B59AC" w:rsidRDefault="00296E35" w:rsidP="002E3FCC">
            <w:pPr>
              <w:pStyle w:val="TAC"/>
            </w:pPr>
            <w:r w:rsidRPr="004B59AC">
              <w:t>7</w:t>
            </w:r>
          </w:p>
        </w:tc>
        <w:tc>
          <w:tcPr>
            <w:tcW w:w="3970" w:type="dxa"/>
            <w:tcBorders>
              <w:top w:val="nil"/>
              <w:left w:val="single" w:sz="4" w:space="0" w:color="auto"/>
              <w:bottom w:val="single" w:sz="4" w:space="0" w:color="auto"/>
              <w:right w:val="single" w:sz="4" w:space="0" w:color="auto"/>
            </w:tcBorders>
            <w:shd w:val="clear" w:color="auto" w:fill="auto"/>
          </w:tcPr>
          <w:p w14:paraId="59282BE9" w14:textId="77777777" w:rsidR="00296E35" w:rsidRPr="004B59AC" w:rsidRDefault="00296E35" w:rsidP="002E3FCC">
            <w:pPr>
              <w:pStyle w:val="TAL"/>
            </w:pPr>
            <w:r w:rsidRPr="004B59AC">
              <w:t>Make the UE (MCData client) retrieve an object.</w:t>
            </w:r>
          </w:p>
          <w:p w14:paraId="7529759D"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91FE6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5DA4EC6"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30CDE17"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7FB1023A" w14:textId="77777777" w:rsidR="00296E35" w:rsidRPr="004B59AC" w:rsidRDefault="00296E35" w:rsidP="002E3FCC">
            <w:pPr>
              <w:pStyle w:val="TAC"/>
            </w:pPr>
            <w:r w:rsidRPr="004B59AC">
              <w:t>-</w:t>
            </w:r>
          </w:p>
        </w:tc>
      </w:tr>
      <w:tr w:rsidR="00296E35" w:rsidRPr="004B59AC" w14:paraId="27B75E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6BC24BD" w14:textId="77777777" w:rsidR="00296E35" w:rsidRPr="004B59AC" w:rsidRDefault="00296E35" w:rsidP="002E3FCC">
            <w:pPr>
              <w:pStyle w:val="TAC"/>
            </w:pPr>
            <w:r w:rsidRPr="004B59AC">
              <w:t>8</w:t>
            </w:r>
          </w:p>
        </w:tc>
        <w:tc>
          <w:tcPr>
            <w:tcW w:w="3970" w:type="dxa"/>
            <w:tcBorders>
              <w:top w:val="nil"/>
              <w:left w:val="single" w:sz="4" w:space="0" w:color="auto"/>
              <w:bottom w:val="single" w:sz="4" w:space="0" w:color="auto"/>
              <w:right w:val="single" w:sz="4" w:space="0" w:color="auto"/>
            </w:tcBorders>
            <w:shd w:val="clear" w:color="auto" w:fill="auto"/>
          </w:tcPr>
          <w:p w14:paraId="4ADA11F8" w14:textId="794A2EB0" w:rsidR="00296E35" w:rsidRPr="004B59AC" w:rsidRDefault="00296E35" w:rsidP="002E3FCC">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w:t>
            </w:r>
            <w:r>
              <w:rPr>
                <w:bCs/>
              </w:rPr>
              <w:t>37.579</w:t>
            </w:r>
            <w:r w:rsidRPr="004B59AC">
              <w:rPr>
                <w:bCs/>
              </w:rPr>
              <w:t xml:space="preserve">-1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F0307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80D34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835F02E" w14:textId="77777777" w:rsidR="00296E35" w:rsidRPr="004B59AC" w:rsidRDefault="00296E35" w:rsidP="002E3FCC">
            <w:pPr>
              <w:pStyle w:val="TAC"/>
            </w:pPr>
            <w:r w:rsidRPr="004B59AC">
              <w:t>4</w:t>
            </w:r>
          </w:p>
        </w:tc>
        <w:tc>
          <w:tcPr>
            <w:tcW w:w="892" w:type="dxa"/>
            <w:tcBorders>
              <w:top w:val="nil"/>
              <w:left w:val="single" w:sz="4" w:space="0" w:color="auto"/>
              <w:bottom w:val="single" w:sz="4" w:space="0" w:color="auto"/>
              <w:right w:val="single" w:sz="4" w:space="0" w:color="auto"/>
            </w:tcBorders>
            <w:shd w:val="clear" w:color="auto" w:fill="auto"/>
          </w:tcPr>
          <w:p w14:paraId="484C070D" w14:textId="77777777" w:rsidR="00296E35" w:rsidRPr="004B59AC" w:rsidRDefault="00296E35" w:rsidP="002E3FCC">
            <w:pPr>
              <w:pStyle w:val="TAC"/>
            </w:pPr>
            <w:r w:rsidRPr="004B59AC">
              <w:t>P</w:t>
            </w:r>
          </w:p>
        </w:tc>
      </w:tr>
      <w:tr w:rsidR="00296E35" w:rsidRPr="004B59AC" w14:paraId="3D590C4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0BAF492" w14:textId="77777777" w:rsidR="00296E35" w:rsidRPr="004B59AC" w:rsidRDefault="00296E35" w:rsidP="002E3FCC">
            <w:pPr>
              <w:pStyle w:val="TAC"/>
            </w:pPr>
            <w:r w:rsidRPr="004B59AC">
              <w:t>9</w:t>
            </w:r>
          </w:p>
        </w:tc>
        <w:tc>
          <w:tcPr>
            <w:tcW w:w="3970" w:type="dxa"/>
            <w:tcBorders>
              <w:top w:val="nil"/>
              <w:left w:val="single" w:sz="4" w:space="0" w:color="auto"/>
              <w:bottom w:val="single" w:sz="4" w:space="0" w:color="auto"/>
              <w:right w:val="single" w:sz="4" w:space="0" w:color="auto"/>
            </w:tcBorders>
            <w:shd w:val="clear" w:color="auto" w:fill="auto"/>
          </w:tcPr>
          <w:p w14:paraId="5F455270" w14:textId="77777777" w:rsidR="00296E35" w:rsidRPr="004B59AC" w:rsidRDefault="00296E35" w:rsidP="002E3FCC">
            <w:pPr>
              <w:pStyle w:val="TAL"/>
            </w:pPr>
            <w:r w:rsidRPr="004B59AC">
              <w:t>Make the UE (MCData client) delete an object.</w:t>
            </w:r>
          </w:p>
          <w:p w14:paraId="017884E2"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8E7EB0"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9EDC57"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977AFA3"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F99E0FD" w14:textId="77777777" w:rsidR="00296E35" w:rsidRPr="004B59AC" w:rsidRDefault="00296E35" w:rsidP="002E3FCC">
            <w:pPr>
              <w:pStyle w:val="TAC"/>
            </w:pPr>
            <w:r w:rsidRPr="004B59AC">
              <w:t>-</w:t>
            </w:r>
          </w:p>
        </w:tc>
      </w:tr>
      <w:tr w:rsidR="00296E35" w:rsidRPr="004B59AC" w14:paraId="3E1DEF3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C3996E7" w14:textId="77777777" w:rsidR="00296E35" w:rsidRPr="004B59AC" w:rsidRDefault="00296E35" w:rsidP="002E3FCC">
            <w:pPr>
              <w:pStyle w:val="TAC"/>
            </w:pPr>
            <w:r w:rsidRPr="004B59AC">
              <w:t>10</w:t>
            </w:r>
          </w:p>
        </w:tc>
        <w:tc>
          <w:tcPr>
            <w:tcW w:w="3970" w:type="dxa"/>
            <w:tcBorders>
              <w:top w:val="nil"/>
              <w:left w:val="single" w:sz="4" w:space="0" w:color="auto"/>
              <w:bottom w:val="single" w:sz="4" w:space="0" w:color="auto"/>
              <w:right w:val="single" w:sz="4" w:space="0" w:color="auto"/>
            </w:tcBorders>
            <w:shd w:val="clear" w:color="auto" w:fill="auto"/>
          </w:tcPr>
          <w:p w14:paraId="685EE6D8" w14:textId="215B7A42" w:rsidR="00296E35" w:rsidRPr="004B59AC" w:rsidRDefault="00296E35" w:rsidP="002E3FCC">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w:t>
            </w:r>
            <w:r>
              <w:rPr>
                <w:bCs/>
              </w:rPr>
              <w:t>37.579</w:t>
            </w:r>
            <w:r w:rsidRPr="004B59AC">
              <w:rPr>
                <w:bCs/>
              </w:rPr>
              <w:t xml:space="preserve">-1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ADEE3"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D56BF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69B400A" w14:textId="77777777" w:rsidR="00296E35" w:rsidRPr="004B59AC" w:rsidRDefault="00296E35" w:rsidP="002E3FCC">
            <w:pPr>
              <w:pStyle w:val="TAC"/>
            </w:pPr>
            <w:r w:rsidRPr="004B59AC">
              <w:t>5</w:t>
            </w:r>
          </w:p>
        </w:tc>
        <w:tc>
          <w:tcPr>
            <w:tcW w:w="892" w:type="dxa"/>
            <w:tcBorders>
              <w:top w:val="nil"/>
              <w:left w:val="single" w:sz="4" w:space="0" w:color="auto"/>
              <w:bottom w:val="single" w:sz="4" w:space="0" w:color="auto"/>
              <w:right w:val="single" w:sz="4" w:space="0" w:color="auto"/>
            </w:tcBorders>
            <w:shd w:val="clear" w:color="auto" w:fill="auto"/>
          </w:tcPr>
          <w:p w14:paraId="2CF495A7" w14:textId="77777777" w:rsidR="00296E35" w:rsidRPr="004B59AC" w:rsidRDefault="00296E35" w:rsidP="002E3FCC">
            <w:pPr>
              <w:pStyle w:val="TAC"/>
            </w:pPr>
            <w:r w:rsidRPr="004B59AC">
              <w:t>P</w:t>
            </w:r>
          </w:p>
        </w:tc>
      </w:tr>
      <w:tr w:rsidR="00296E35" w:rsidRPr="004B59AC" w14:paraId="5161C89F"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D6F4975" w14:textId="77777777" w:rsidR="00296E35" w:rsidRPr="004B59AC" w:rsidRDefault="00296E35" w:rsidP="002E3FCC">
            <w:pPr>
              <w:pStyle w:val="TAN"/>
            </w:pPr>
            <w:r w:rsidRPr="004B59AC">
              <w:t>NOTE 1:</w:t>
            </w:r>
            <w:r w:rsidRPr="004B59AC">
              <w:tab/>
              <w:t>This is expected to be done via a suitable implementation dependent MMI.</w:t>
            </w:r>
          </w:p>
        </w:tc>
      </w:tr>
    </w:tbl>
    <w:p w14:paraId="2F5A61AA" w14:textId="77777777" w:rsidR="00296E35" w:rsidRPr="004B59AC" w:rsidRDefault="00296E35" w:rsidP="00296E35"/>
    <w:p w14:paraId="396191CC" w14:textId="77777777" w:rsidR="00296E35" w:rsidRPr="004B59AC" w:rsidRDefault="00296E35" w:rsidP="00296E35">
      <w:pPr>
        <w:pStyle w:val="H6"/>
      </w:pPr>
      <w:r w:rsidRPr="004B59AC">
        <w:t>6.8.1.3.3</w:t>
      </w:r>
      <w:r w:rsidRPr="004B59AC">
        <w:tab/>
        <w:t>Specific message contents</w:t>
      </w:r>
    </w:p>
    <w:p w14:paraId="6F230D2F" w14:textId="108D0BAE" w:rsidR="00296E35" w:rsidRPr="004B59AC" w:rsidRDefault="00296E35" w:rsidP="00296E35">
      <w:pPr>
        <w:pStyle w:val="TH"/>
      </w:pPr>
      <w:r w:rsidRPr="004B59AC">
        <w:t xml:space="preserve">Table 6.8.1.3.3-1: HTTP POST from the UE (Step 2, Table 6.8.1.3.2-1; step 2, TS </w:t>
      </w:r>
      <w:r>
        <w:t>37.579</w:t>
      </w:r>
      <w:r w:rsidRPr="004B59AC">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3CEC99E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BDA841" w14:textId="115AC1A2"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3C14F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D94062"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7C70B"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BEBC9DC"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2FABE719"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70CD6C51" w14:textId="77777777" w:rsidR="00296E35" w:rsidRPr="004B59AC" w:rsidRDefault="00296E35" w:rsidP="002E3FCC">
            <w:pPr>
              <w:pStyle w:val="TAH"/>
            </w:pPr>
            <w:r w:rsidRPr="004B59AC">
              <w:t>Condition</w:t>
            </w:r>
          </w:p>
        </w:tc>
      </w:tr>
      <w:tr w:rsidR="00296E35" w:rsidRPr="004B59AC" w14:paraId="3B36F04D" w14:textId="77777777" w:rsidTr="002E3FCC">
        <w:tc>
          <w:tcPr>
            <w:tcW w:w="2837" w:type="dxa"/>
            <w:tcBorders>
              <w:top w:val="single" w:sz="4" w:space="0" w:color="auto"/>
              <w:left w:val="single" w:sz="4" w:space="0" w:color="auto"/>
              <w:bottom w:val="single" w:sz="4" w:space="0" w:color="auto"/>
              <w:right w:val="single" w:sz="4" w:space="0" w:color="auto"/>
            </w:tcBorders>
          </w:tcPr>
          <w:p w14:paraId="7A0611AF"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55E15F3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0E5F2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6622E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55E4CA" w14:textId="77777777" w:rsidR="00296E35" w:rsidRPr="004B59AC" w:rsidRDefault="00296E35" w:rsidP="002E3FCC">
            <w:pPr>
              <w:pStyle w:val="TAL"/>
            </w:pPr>
          </w:p>
        </w:tc>
      </w:tr>
      <w:tr w:rsidR="00296E35" w:rsidRPr="004B59AC" w14:paraId="2242D2DD" w14:textId="77777777" w:rsidTr="002E3FCC">
        <w:tc>
          <w:tcPr>
            <w:tcW w:w="2837" w:type="dxa"/>
            <w:tcBorders>
              <w:top w:val="single" w:sz="4" w:space="0" w:color="auto"/>
              <w:left w:val="single" w:sz="4" w:space="0" w:color="auto"/>
              <w:bottom w:val="single" w:sz="4" w:space="0" w:color="auto"/>
              <w:right w:val="single" w:sz="4" w:space="0" w:color="auto"/>
            </w:tcBorders>
          </w:tcPr>
          <w:p w14:paraId="45AD886C"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5777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F4BC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2BFFD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02CB6C" w14:textId="77777777" w:rsidR="00296E35" w:rsidRPr="004B59AC" w:rsidRDefault="00296E35" w:rsidP="002E3FCC">
            <w:pPr>
              <w:pStyle w:val="TAL"/>
            </w:pPr>
          </w:p>
        </w:tc>
      </w:tr>
      <w:tr w:rsidR="00296E35" w:rsidRPr="004B59AC" w14:paraId="1BBF688C" w14:textId="77777777" w:rsidTr="002E3FCC">
        <w:tc>
          <w:tcPr>
            <w:tcW w:w="2837" w:type="dxa"/>
            <w:tcBorders>
              <w:top w:val="single" w:sz="4" w:space="0" w:color="auto"/>
              <w:left w:val="single" w:sz="4" w:space="0" w:color="auto"/>
              <w:bottom w:val="single" w:sz="4" w:space="0" w:color="auto"/>
              <w:right w:val="single" w:sz="4" w:space="0" w:color="auto"/>
            </w:tcBorders>
          </w:tcPr>
          <w:p w14:paraId="78A03FF3"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6C23B0C" w14:textId="77777777" w:rsidR="00296E35" w:rsidRPr="004B59AC" w:rsidRDefault="00296E35" w:rsidP="002E3FCC">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460193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B5503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32F04" w14:textId="77777777" w:rsidR="00296E35" w:rsidRPr="004B59AC" w:rsidRDefault="00296E35" w:rsidP="002E3FCC">
            <w:pPr>
              <w:pStyle w:val="TAL"/>
            </w:pPr>
          </w:p>
        </w:tc>
      </w:tr>
      <w:tr w:rsidR="00296E35" w:rsidRPr="004B59AC" w14:paraId="286D1841" w14:textId="77777777" w:rsidTr="002E3FCC">
        <w:tc>
          <w:tcPr>
            <w:tcW w:w="2837" w:type="dxa"/>
            <w:tcBorders>
              <w:top w:val="single" w:sz="4" w:space="0" w:color="auto"/>
              <w:left w:val="single" w:sz="4" w:space="0" w:color="auto"/>
              <w:bottom w:val="single" w:sz="4" w:space="0" w:color="auto"/>
              <w:right w:val="single" w:sz="4" w:space="0" w:color="auto"/>
            </w:tcBorders>
          </w:tcPr>
          <w:p w14:paraId="191A9043"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2B1D262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4E129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2B217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AE9A95" w14:textId="77777777" w:rsidR="00296E35" w:rsidRPr="004B59AC" w:rsidRDefault="00296E35" w:rsidP="002E3FCC">
            <w:pPr>
              <w:pStyle w:val="TAL"/>
            </w:pPr>
          </w:p>
        </w:tc>
      </w:tr>
      <w:tr w:rsidR="00296E35" w:rsidRPr="004B59AC" w14:paraId="73D261D9" w14:textId="77777777" w:rsidTr="002E3FCC">
        <w:tc>
          <w:tcPr>
            <w:tcW w:w="2837" w:type="dxa"/>
            <w:tcBorders>
              <w:top w:val="single" w:sz="4" w:space="0" w:color="auto"/>
              <w:left w:val="single" w:sz="4" w:space="0" w:color="auto"/>
              <w:bottom w:val="single" w:sz="4" w:space="0" w:color="auto"/>
              <w:right w:val="single" w:sz="4" w:space="0" w:color="auto"/>
            </w:tcBorders>
          </w:tcPr>
          <w:p w14:paraId="7C482C15"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7D023DA" w14:textId="77777777" w:rsidR="00296E35" w:rsidRPr="004B59AC" w:rsidRDefault="00296E35" w:rsidP="002E3FCC">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06FC56B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9748FB" w14:textId="77777777" w:rsidR="00296E35" w:rsidRPr="004B59AC" w:rsidRDefault="00296E35" w:rsidP="002E3FCC">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5BD775E3" w14:textId="77777777" w:rsidR="00296E35" w:rsidRPr="004B59AC" w:rsidRDefault="00296E35" w:rsidP="002E3FCC">
            <w:pPr>
              <w:pStyle w:val="TAL"/>
            </w:pPr>
          </w:p>
        </w:tc>
      </w:tr>
      <w:tr w:rsidR="00296E35" w:rsidRPr="004B59AC" w14:paraId="6D153C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900C09C" w14:textId="77777777" w:rsidR="00296E35" w:rsidRPr="004B59AC" w:rsidRDefault="00296E35" w:rsidP="002E3FCC">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EA0766"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2AAF05"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8919E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B45B09" w14:textId="77777777" w:rsidR="00296E35" w:rsidRPr="004B59AC" w:rsidRDefault="00296E35" w:rsidP="002E3FCC">
            <w:pPr>
              <w:pStyle w:val="TAL"/>
            </w:pPr>
          </w:p>
        </w:tc>
      </w:tr>
      <w:tr w:rsidR="00296E35" w:rsidRPr="004B59AC" w14:paraId="57EEDF5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B00830" w14:textId="77777777" w:rsidR="00296E35" w:rsidRPr="004B59AC" w:rsidRDefault="00296E35" w:rsidP="002E3FCC">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3709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7E15AA" w14:textId="77777777" w:rsidR="00296E35" w:rsidRPr="004B59AC" w:rsidRDefault="00296E35" w:rsidP="002E3FCC">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781211D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4270D1" w14:textId="77777777" w:rsidR="00296E35" w:rsidRPr="004B59AC" w:rsidRDefault="00296E35" w:rsidP="002E3FCC">
            <w:pPr>
              <w:pStyle w:val="TAL"/>
            </w:pPr>
          </w:p>
        </w:tc>
      </w:tr>
      <w:tr w:rsidR="00296E35" w:rsidRPr="004B59AC" w14:paraId="03DEC25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FBB9AC"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0EA884"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63B0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6A0E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B85D43" w14:textId="77777777" w:rsidR="00296E35" w:rsidRPr="004B59AC" w:rsidRDefault="00296E35" w:rsidP="002E3FCC">
            <w:pPr>
              <w:pStyle w:val="TAL"/>
            </w:pPr>
          </w:p>
        </w:tc>
      </w:tr>
      <w:tr w:rsidR="00296E35" w:rsidRPr="004B59AC" w14:paraId="2F08FD4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12AEA" w14:textId="77777777" w:rsidR="00296E35" w:rsidRPr="004B59AC" w:rsidRDefault="00296E35" w:rsidP="002E3FCC">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A682128"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67CCE6A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BA71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9C436" w14:textId="77777777" w:rsidR="00296E35" w:rsidRPr="004B59AC" w:rsidRDefault="00296E35" w:rsidP="002E3FCC">
            <w:pPr>
              <w:pStyle w:val="TAL"/>
            </w:pPr>
          </w:p>
        </w:tc>
      </w:tr>
      <w:tr w:rsidR="00296E35" w:rsidRPr="004B59AC" w14:paraId="307D6DE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EA1080" w14:textId="77777777" w:rsidR="00296E35" w:rsidRPr="004B59AC" w:rsidRDefault="00296E35" w:rsidP="002E3FCC">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C87A15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45723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B087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BF7878" w14:textId="77777777" w:rsidR="00296E35" w:rsidRPr="004B59AC" w:rsidRDefault="00296E35" w:rsidP="002E3FCC">
            <w:pPr>
              <w:pStyle w:val="TAL"/>
            </w:pPr>
          </w:p>
        </w:tc>
      </w:tr>
      <w:tr w:rsidR="00296E35" w:rsidRPr="004B59AC" w14:paraId="0224690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ED4C38" w14:textId="77777777" w:rsidR="00296E35" w:rsidRPr="004B59AC" w:rsidRDefault="00296E35" w:rsidP="002E3FCC">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6891E75E" w14:textId="77777777" w:rsidR="00296E35" w:rsidRPr="004B59AC" w:rsidRDefault="00296E35" w:rsidP="002E3FCC">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4065F7F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E75B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0AF5A35" w14:textId="77777777" w:rsidR="00296E35" w:rsidRPr="004B59AC" w:rsidRDefault="00296E35" w:rsidP="002E3FCC">
            <w:pPr>
              <w:pStyle w:val="TAL"/>
            </w:pPr>
          </w:p>
        </w:tc>
      </w:tr>
      <w:tr w:rsidR="00296E35" w:rsidRPr="004B59AC" w14:paraId="3F49C472" w14:textId="77777777" w:rsidTr="002E3FCC">
        <w:tc>
          <w:tcPr>
            <w:tcW w:w="2837" w:type="dxa"/>
            <w:tcBorders>
              <w:top w:val="single" w:sz="4" w:space="0" w:color="auto"/>
              <w:left w:val="single" w:sz="4" w:space="0" w:color="auto"/>
              <w:bottom w:val="single" w:sz="4" w:space="0" w:color="auto"/>
              <w:right w:val="single" w:sz="4" w:space="0" w:color="auto"/>
            </w:tcBorders>
          </w:tcPr>
          <w:p w14:paraId="49DD760D" w14:textId="77777777" w:rsidR="00296E35" w:rsidRPr="004B59AC" w:rsidRDefault="00296E35" w:rsidP="002E3FCC">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5006A206" w14:textId="77777777" w:rsidR="00296E35" w:rsidRPr="004B59AC" w:rsidRDefault="00296E35" w:rsidP="002E3FCC">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29828DB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418B3"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6B455BB" w14:textId="77777777" w:rsidR="00296E35" w:rsidRPr="004B59AC" w:rsidRDefault="00296E35" w:rsidP="002E3FCC">
            <w:pPr>
              <w:pStyle w:val="TAL"/>
            </w:pPr>
          </w:p>
        </w:tc>
      </w:tr>
      <w:tr w:rsidR="00296E35" w:rsidRPr="004B59AC" w14:paraId="447E8326" w14:textId="77777777" w:rsidTr="002E3FCC">
        <w:tc>
          <w:tcPr>
            <w:tcW w:w="2837" w:type="dxa"/>
            <w:tcBorders>
              <w:top w:val="single" w:sz="4" w:space="0" w:color="auto"/>
              <w:left w:val="single" w:sz="4" w:space="0" w:color="auto"/>
              <w:bottom w:val="single" w:sz="4" w:space="0" w:color="auto"/>
              <w:right w:val="single" w:sz="4" w:space="0" w:color="auto"/>
            </w:tcBorders>
          </w:tcPr>
          <w:p w14:paraId="0C021745" w14:textId="77777777" w:rsidR="00296E35" w:rsidRPr="004B59AC" w:rsidRDefault="00296E35" w:rsidP="002E3FCC">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47435AF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0609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A393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BA2BA" w14:textId="77777777" w:rsidR="00296E35" w:rsidRPr="004B59AC" w:rsidRDefault="00296E35" w:rsidP="002E3FCC">
            <w:pPr>
              <w:pStyle w:val="TAL"/>
            </w:pPr>
          </w:p>
        </w:tc>
      </w:tr>
      <w:tr w:rsidR="00296E35" w:rsidRPr="004B59AC" w14:paraId="20EADBFC" w14:textId="77777777" w:rsidTr="002E3FCC">
        <w:tc>
          <w:tcPr>
            <w:tcW w:w="2837" w:type="dxa"/>
            <w:tcBorders>
              <w:top w:val="single" w:sz="4" w:space="0" w:color="auto"/>
              <w:left w:val="single" w:sz="4" w:space="0" w:color="auto"/>
              <w:bottom w:val="single" w:sz="4" w:space="0" w:color="auto"/>
              <w:right w:val="single" w:sz="4" w:space="0" w:color="auto"/>
            </w:tcBorders>
          </w:tcPr>
          <w:p w14:paraId="447A30E1" w14:textId="77777777" w:rsidR="00296E35" w:rsidRPr="004B59AC" w:rsidRDefault="00296E35" w:rsidP="002E3FCC">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EB20D0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AB28A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35759" w14:textId="77777777" w:rsidR="00296E35" w:rsidRPr="004B59AC" w:rsidRDefault="00296E35" w:rsidP="002E3FCC">
            <w:pPr>
              <w:pStyle w:val="TAL"/>
            </w:pPr>
            <w:r w:rsidRPr="004B59AC">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67AD284" w14:textId="77777777" w:rsidR="00296E35" w:rsidRPr="004B59AC" w:rsidRDefault="00296E35" w:rsidP="002E3FCC">
            <w:pPr>
              <w:pStyle w:val="TAL"/>
            </w:pPr>
          </w:p>
        </w:tc>
      </w:tr>
      <w:tr w:rsidR="00296E35" w:rsidRPr="004B59AC" w14:paraId="1B4E3EF6" w14:textId="77777777" w:rsidTr="002E3FCC">
        <w:tc>
          <w:tcPr>
            <w:tcW w:w="2837" w:type="dxa"/>
            <w:tcBorders>
              <w:top w:val="single" w:sz="4" w:space="0" w:color="auto"/>
              <w:left w:val="single" w:sz="4" w:space="0" w:color="auto"/>
              <w:bottom w:val="single" w:sz="4" w:space="0" w:color="auto"/>
              <w:right w:val="single" w:sz="4" w:space="0" w:color="auto"/>
            </w:tcBorders>
          </w:tcPr>
          <w:p w14:paraId="6D0617B4" w14:textId="77777777" w:rsidR="00296E35" w:rsidRPr="004B59AC" w:rsidRDefault="00296E35" w:rsidP="002E3FCC">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DC84755"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276553E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51B9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3F0276" w14:textId="77777777" w:rsidR="00296E35" w:rsidRPr="004B59AC" w:rsidRDefault="00296E35" w:rsidP="002E3FCC">
            <w:pPr>
              <w:pStyle w:val="TAL"/>
            </w:pPr>
          </w:p>
        </w:tc>
      </w:tr>
      <w:tr w:rsidR="00296E35" w:rsidRPr="004B59AC" w14:paraId="46A61433" w14:textId="77777777" w:rsidTr="002E3FCC">
        <w:tc>
          <w:tcPr>
            <w:tcW w:w="2837" w:type="dxa"/>
            <w:tcBorders>
              <w:top w:val="single" w:sz="4" w:space="0" w:color="auto"/>
              <w:left w:val="single" w:sz="4" w:space="0" w:color="auto"/>
              <w:bottom w:val="single" w:sz="4" w:space="0" w:color="auto"/>
              <w:right w:val="single" w:sz="4" w:space="0" w:color="auto"/>
            </w:tcBorders>
          </w:tcPr>
          <w:p w14:paraId="23D231E5" w14:textId="77777777" w:rsidR="00296E35" w:rsidRPr="004B59AC" w:rsidRDefault="00296E35" w:rsidP="002E3FCC">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1D0DF74"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551946F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C5870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99140" w14:textId="77777777" w:rsidR="00296E35" w:rsidRPr="004B59AC" w:rsidRDefault="00296E35" w:rsidP="002E3FCC">
            <w:pPr>
              <w:pStyle w:val="TAL"/>
            </w:pPr>
          </w:p>
        </w:tc>
      </w:tr>
      <w:tr w:rsidR="00296E35" w:rsidRPr="004B59AC" w14:paraId="7B514E32" w14:textId="77777777" w:rsidTr="002E3FCC">
        <w:tc>
          <w:tcPr>
            <w:tcW w:w="2837" w:type="dxa"/>
            <w:tcBorders>
              <w:top w:val="single" w:sz="4" w:space="0" w:color="auto"/>
              <w:left w:val="single" w:sz="4" w:space="0" w:color="auto"/>
              <w:bottom w:val="single" w:sz="4" w:space="0" w:color="auto"/>
              <w:right w:val="single" w:sz="4" w:space="0" w:color="auto"/>
            </w:tcBorders>
          </w:tcPr>
          <w:p w14:paraId="6C61BB19" w14:textId="77777777" w:rsidR="00296E35" w:rsidRPr="004B59AC" w:rsidRDefault="00296E35" w:rsidP="002E3FCC">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C538E5D"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2C896F5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81F3B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6F7E69" w14:textId="77777777" w:rsidR="00296E35" w:rsidRPr="004B59AC" w:rsidRDefault="00296E35" w:rsidP="002E3FCC">
            <w:pPr>
              <w:pStyle w:val="TAL"/>
            </w:pPr>
          </w:p>
        </w:tc>
      </w:tr>
      <w:tr w:rsidR="00296E35" w:rsidRPr="004B59AC" w14:paraId="0511A661" w14:textId="77777777" w:rsidTr="002E3FCC">
        <w:tc>
          <w:tcPr>
            <w:tcW w:w="2837" w:type="dxa"/>
            <w:tcBorders>
              <w:top w:val="single" w:sz="4" w:space="0" w:color="auto"/>
              <w:left w:val="single" w:sz="4" w:space="0" w:color="auto"/>
              <w:bottom w:val="single" w:sz="4" w:space="0" w:color="auto"/>
              <w:right w:val="single" w:sz="4" w:space="0" w:color="auto"/>
            </w:tcBorders>
          </w:tcPr>
          <w:p w14:paraId="7931BC03" w14:textId="77777777" w:rsidR="00296E35" w:rsidRPr="004B59AC" w:rsidRDefault="00296E35" w:rsidP="002E3FCC">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0406B601"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1081020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37B33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220D0" w14:textId="77777777" w:rsidR="00296E35" w:rsidRPr="004B59AC" w:rsidRDefault="00296E35" w:rsidP="002E3FCC">
            <w:pPr>
              <w:pStyle w:val="TAL"/>
            </w:pPr>
          </w:p>
        </w:tc>
      </w:tr>
      <w:tr w:rsidR="00296E35" w:rsidRPr="004B59AC" w14:paraId="4380A150" w14:textId="77777777" w:rsidTr="002E3FCC">
        <w:tc>
          <w:tcPr>
            <w:tcW w:w="2837" w:type="dxa"/>
            <w:tcBorders>
              <w:top w:val="single" w:sz="4" w:space="0" w:color="auto"/>
              <w:left w:val="single" w:sz="4" w:space="0" w:color="auto"/>
              <w:bottom w:val="single" w:sz="4" w:space="0" w:color="auto"/>
              <w:right w:val="single" w:sz="4" w:space="0" w:color="auto"/>
            </w:tcBorders>
          </w:tcPr>
          <w:p w14:paraId="11289069" w14:textId="77777777" w:rsidR="00296E35" w:rsidRPr="004B59AC" w:rsidRDefault="00296E35" w:rsidP="002E3FCC">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5C38D65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8301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3B89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5D1F25" w14:textId="77777777" w:rsidR="00296E35" w:rsidRPr="004B59AC" w:rsidRDefault="00296E35" w:rsidP="002E3FCC">
            <w:pPr>
              <w:pStyle w:val="TAL"/>
            </w:pPr>
          </w:p>
        </w:tc>
      </w:tr>
      <w:tr w:rsidR="00296E35" w:rsidRPr="004B59AC" w14:paraId="62FC28E9" w14:textId="77777777" w:rsidTr="002E3FCC">
        <w:tc>
          <w:tcPr>
            <w:tcW w:w="2837" w:type="dxa"/>
            <w:tcBorders>
              <w:top w:val="single" w:sz="4" w:space="0" w:color="auto"/>
              <w:left w:val="single" w:sz="4" w:space="0" w:color="auto"/>
              <w:bottom w:val="single" w:sz="4" w:space="0" w:color="auto"/>
              <w:right w:val="single" w:sz="4" w:space="0" w:color="auto"/>
            </w:tcBorders>
          </w:tcPr>
          <w:p w14:paraId="38B94FDB" w14:textId="77777777" w:rsidR="00296E35" w:rsidRPr="004B59AC" w:rsidRDefault="00296E35" w:rsidP="002E3FCC">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8395D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C7A22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A46C2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D6515D" w14:textId="77777777" w:rsidR="00296E35" w:rsidRPr="004B59AC" w:rsidRDefault="00296E35" w:rsidP="002E3FCC">
            <w:pPr>
              <w:pStyle w:val="TAL"/>
            </w:pPr>
          </w:p>
        </w:tc>
      </w:tr>
      <w:tr w:rsidR="00296E35" w:rsidRPr="004B59AC" w14:paraId="2EBF61C1" w14:textId="77777777" w:rsidTr="002E3FCC">
        <w:tc>
          <w:tcPr>
            <w:tcW w:w="2837" w:type="dxa"/>
            <w:tcBorders>
              <w:top w:val="single" w:sz="4" w:space="0" w:color="auto"/>
              <w:left w:val="single" w:sz="4" w:space="0" w:color="auto"/>
              <w:bottom w:val="single" w:sz="4" w:space="0" w:color="auto"/>
              <w:right w:val="single" w:sz="4" w:space="0" w:color="auto"/>
            </w:tcBorders>
          </w:tcPr>
          <w:p w14:paraId="7EBA6176" w14:textId="77777777" w:rsidR="00296E35" w:rsidRPr="004B59AC" w:rsidRDefault="00296E35" w:rsidP="002E3FCC">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F39DE8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A19F7C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43128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2B072F" w14:textId="77777777" w:rsidR="00296E35" w:rsidRPr="004B59AC" w:rsidRDefault="00296E35" w:rsidP="002E3FCC">
            <w:pPr>
              <w:pStyle w:val="TAL"/>
            </w:pPr>
          </w:p>
        </w:tc>
      </w:tr>
      <w:tr w:rsidR="00296E35" w:rsidRPr="004B59AC" w14:paraId="05B338E9" w14:textId="77777777" w:rsidTr="002E3FCC">
        <w:tc>
          <w:tcPr>
            <w:tcW w:w="2837" w:type="dxa"/>
            <w:tcBorders>
              <w:top w:val="single" w:sz="4" w:space="0" w:color="auto"/>
              <w:left w:val="single" w:sz="4" w:space="0" w:color="auto"/>
              <w:bottom w:val="single" w:sz="4" w:space="0" w:color="auto"/>
              <w:right w:val="single" w:sz="4" w:space="0" w:color="auto"/>
            </w:tcBorders>
          </w:tcPr>
          <w:p w14:paraId="7F15EE1E" w14:textId="77777777" w:rsidR="00296E35" w:rsidRPr="004B59AC" w:rsidRDefault="00296E35" w:rsidP="002E3FCC">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75D004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5E004D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6D1F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530352" w14:textId="77777777" w:rsidR="00296E35" w:rsidRPr="004B59AC" w:rsidRDefault="00296E35" w:rsidP="002E3FCC">
            <w:pPr>
              <w:pStyle w:val="TAL"/>
            </w:pPr>
          </w:p>
        </w:tc>
      </w:tr>
      <w:tr w:rsidR="00296E35" w:rsidRPr="004B59AC" w14:paraId="0CBE4E6B" w14:textId="77777777" w:rsidTr="002E3FCC">
        <w:tc>
          <w:tcPr>
            <w:tcW w:w="2837" w:type="dxa"/>
            <w:tcBorders>
              <w:top w:val="single" w:sz="4" w:space="0" w:color="auto"/>
              <w:left w:val="single" w:sz="4" w:space="0" w:color="auto"/>
              <w:bottom w:val="single" w:sz="4" w:space="0" w:color="auto"/>
              <w:right w:val="single" w:sz="4" w:space="0" w:color="auto"/>
            </w:tcBorders>
          </w:tcPr>
          <w:p w14:paraId="479AE722" w14:textId="77777777" w:rsidR="00296E35" w:rsidRPr="004B59AC" w:rsidRDefault="00296E35" w:rsidP="002E3FCC">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1CA1EECD"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52F41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6A99A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957534" w14:textId="77777777" w:rsidR="00296E35" w:rsidRPr="004B59AC" w:rsidRDefault="00296E35" w:rsidP="002E3FCC">
            <w:pPr>
              <w:pStyle w:val="TAL"/>
            </w:pPr>
          </w:p>
        </w:tc>
      </w:tr>
      <w:tr w:rsidR="00296E35" w:rsidRPr="004B59AC" w14:paraId="1DE2CB7D" w14:textId="77777777" w:rsidTr="002E3FCC">
        <w:tc>
          <w:tcPr>
            <w:tcW w:w="2837" w:type="dxa"/>
            <w:tcBorders>
              <w:top w:val="single" w:sz="4" w:space="0" w:color="auto"/>
              <w:left w:val="single" w:sz="4" w:space="0" w:color="auto"/>
              <w:bottom w:val="single" w:sz="4" w:space="0" w:color="auto"/>
              <w:right w:val="single" w:sz="4" w:space="0" w:color="auto"/>
            </w:tcBorders>
          </w:tcPr>
          <w:p w14:paraId="7BD32287" w14:textId="77777777" w:rsidR="00296E35" w:rsidRPr="004B59AC" w:rsidRDefault="00296E35" w:rsidP="002E3FCC">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DE09611"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BEA024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668AF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ED83B6" w14:textId="77777777" w:rsidR="00296E35" w:rsidRPr="004B59AC" w:rsidRDefault="00296E35" w:rsidP="002E3FCC">
            <w:pPr>
              <w:pStyle w:val="TAL"/>
            </w:pPr>
          </w:p>
        </w:tc>
      </w:tr>
      <w:tr w:rsidR="00296E35" w:rsidRPr="004B59AC" w14:paraId="2DA97446" w14:textId="77777777" w:rsidTr="002E3FCC">
        <w:tc>
          <w:tcPr>
            <w:tcW w:w="2837" w:type="dxa"/>
            <w:tcBorders>
              <w:top w:val="single" w:sz="4" w:space="0" w:color="auto"/>
              <w:left w:val="single" w:sz="4" w:space="0" w:color="auto"/>
              <w:bottom w:val="single" w:sz="4" w:space="0" w:color="auto"/>
              <w:right w:val="single" w:sz="4" w:space="0" w:color="auto"/>
            </w:tcBorders>
          </w:tcPr>
          <w:p w14:paraId="20A5433E" w14:textId="77777777" w:rsidR="00296E35" w:rsidRPr="004B59AC" w:rsidRDefault="00296E35" w:rsidP="002E3FCC">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F116A46"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A270DF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4EC2F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9A9DEE" w14:textId="77777777" w:rsidR="00296E35" w:rsidRPr="004B59AC" w:rsidRDefault="00296E35" w:rsidP="002E3FCC">
            <w:pPr>
              <w:pStyle w:val="TAL"/>
            </w:pPr>
          </w:p>
        </w:tc>
      </w:tr>
      <w:tr w:rsidR="00296E35" w:rsidRPr="004B59AC" w14:paraId="70AE64D4" w14:textId="77777777" w:rsidTr="002E3FCC">
        <w:tc>
          <w:tcPr>
            <w:tcW w:w="2837" w:type="dxa"/>
            <w:tcBorders>
              <w:top w:val="single" w:sz="4" w:space="0" w:color="auto"/>
              <w:left w:val="single" w:sz="4" w:space="0" w:color="auto"/>
              <w:bottom w:val="single" w:sz="4" w:space="0" w:color="auto"/>
              <w:right w:val="single" w:sz="4" w:space="0" w:color="auto"/>
            </w:tcBorders>
          </w:tcPr>
          <w:p w14:paraId="58DE7FD7" w14:textId="77777777" w:rsidR="00296E35" w:rsidRPr="004B59AC" w:rsidRDefault="00296E35" w:rsidP="002E3FCC">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6ADB2FD9"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75C7826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1A87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08C65B" w14:textId="77777777" w:rsidR="00296E35" w:rsidRPr="004B59AC" w:rsidRDefault="00296E35" w:rsidP="002E3FCC">
            <w:pPr>
              <w:pStyle w:val="TAL"/>
            </w:pPr>
          </w:p>
        </w:tc>
      </w:tr>
      <w:tr w:rsidR="00296E35" w:rsidRPr="004B59AC" w14:paraId="07D882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D5F0CB4" w14:textId="77777777" w:rsidR="00296E35" w:rsidRPr="004B59AC" w:rsidRDefault="00296E35" w:rsidP="002E3FCC">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77409C"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F69E2D" w14:textId="77777777" w:rsidR="00296E35" w:rsidRPr="004B59AC" w:rsidRDefault="00296E35" w:rsidP="002E3FCC">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071F07C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7A388E" w14:textId="77777777" w:rsidR="00296E35" w:rsidRPr="004B59AC" w:rsidRDefault="00296E35" w:rsidP="002E3FCC">
            <w:pPr>
              <w:pStyle w:val="TAL"/>
            </w:pPr>
          </w:p>
        </w:tc>
      </w:tr>
      <w:tr w:rsidR="00296E35" w:rsidRPr="004B59AC" w14:paraId="6C2406B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15CC7F"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52D31F"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79FB7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B0EEB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C24D80" w14:textId="77777777" w:rsidR="00296E35" w:rsidRPr="004B59AC" w:rsidRDefault="00296E35" w:rsidP="002E3FCC">
            <w:pPr>
              <w:pStyle w:val="TAL"/>
            </w:pPr>
          </w:p>
        </w:tc>
      </w:tr>
      <w:tr w:rsidR="00296E35" w:rsidRPr="004B59AC" w14:paraId="2DB8939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D232EF7" w14:textId="77777777" w:rsidR="00296E35" w:rsidRPr="004B59AC" w:rsidRDefault="00296E35" w:rsidP="002E3FCC">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09CD9D77" w14:textId="77777777" w:rsidR="00296E35" w:rsidRPr="004B59AC" w:rsidRDefault="00296E35" w:rsidP="002E3FCC">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301E88A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6CCE1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A8837" w14:textId="77777777" w:rsidR="00296E35" w:rsidRPr="004B59AC" w:rsidRDefault="00296E35" w:rsidP="002E3FCC">
            <w:pPr>
              <w:pStyle w:val="TAL"/>
            </w:pPr>
          </w:p>
        </w:tc>
      </w:tr>
      <w:tr w:rsidR="00296E35" w:rsidRPr="004B59AC" w14:paraId="38352C6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D034AD2" w14:textId="77777777" w:rsidR="00296E35" w:rsidRPr="004B59AC" w:rsidRDefault="00296E35" w:rsidP="002E3FCC">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225A25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6C803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409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3981CC" w14:textId="77777777" w:rsidR="00296E35" w:rsidRPr="004B59AC" w:rsidRDefault="00296E35" w:rsidP="002E3FCC">
            <w:pPr>
              <w:pStyle w:val="TAL"/>
            </w:pPr>
          </w:p>
        </w:tc>
      </w:tr>
      <w:tr w:rsidR="00296E35" w:rsidRPr="004B59AC" w14:paraId="50A99D3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F53538" w14:textId="77777777" w:rsidR="00296E35" w:rsidRPr="004B59AC" w:rsidRDefault="00296E35" w:rsidP="002E3FCC">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5C07A253" w14:textId="77777777" w:rsidR="00296E35" w:rsidRPr="004B59AC" w:rsidRDefault="00296E35" w:rsidP="002E3FCC">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2BEB231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AE1A7F"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3B5E9E" w14:textId="77777777" w:rsidR="00296E35" w:rsidRPr="004B59AC" w:rsidRDefault="00296E35" w:rsidP="002E3FCC">
            <w:pPr>
              <w:pStyle w:val="TAL"/>
            </w:pPr>
          </w:p>
        </w:tc>
      </w:tr>
      <w:tr w:rsidR="00296E35" w:rsidRPr="004B59AC" w14:paraId="227EE227" w14:textId="77777777" w:rsidTr="002E3FCC">
        <w:tc>
          <w:tcPr>
            <w:tcW w:w="2837" w:type="dxa"/>
            <w:tcBorders>
              <w:top w:val="single" w:sz="4" w:space="0" w:color="auto"/>
              <w:left w:val="single" w:sz="4" w:space="0" w:color="auto"/>
              <w:bottom w:val="single" w:sz="4" w:space="0" w:color="auto"/>
              <w:right w:val="single" w:sz="4" w:space="0" w:color="auto"/>
            </w:tcBorders>
          </w:tcPr>
          <w:p w14:paraId="1600AA83" w14:textId="77777777" w:rsidR="00296E35" w:rsidRPr="004B59AC" w:rsidRDefault="00296E35" w:rsidP="002E3FCC">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329A162B" w14:textId="77777777" w:rsidR="00296E35" w:rsidRPr="004B59AC" w:rsidRDefault="00296E35" w:rsidP="002E3FCC">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5C513A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A3F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CA4347F" w14:textId="77777777" w:rsidR="00296E35" w:rsidRPr="004B59AC" w:rsidRDefault="00296E35" w:rsidP="002E3FCC">
            <w:pPr>
              <w:pStyle w:val="TAL"/>
            </w:pPr>
          </w:p>
        </w:tc>
      </w:tr>
      <w:tr w:rsidR="00296E35" w:rsidRPr="004B59AC" w14:paraId="67B807F0" w14:textId="77777777" w:rsidTr="002E3FCC">
        <w:tc>
          <w:tcPr>
            <w:tcW w:w="2837" w:type="dxa"/>
            <w:tcBorders>
              <w:top w:val="single" w:sz="4" w:space="0" w:color="auto"/>
              <w:left w:val="single" w:sz="4" w:space="0" w:color="auto"/>
              <w:bottom w:val="single" w:sz="4" w:space="0" w:color="auto"/>
              <w:right w:val="single" w:sz="4" w:space="0" w:color="auto"/>
            </w:tcBorders>
          </w:tcPr>
          <w:p w14:paraId="78B6A8DD" w14:textId="77777777" w:rsidR="00296E35" w:rsidRPr="004B59AC" w:rsidRDefault="00296E35" w:rsidP="002E3FCC">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279170E" w14:textId="77777777" w:rsidR="00296E35" w:rsidRPr="004B59AC" w:rsidRDefault="00296E35" w:rsidP="002E3FCC">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4A7635CC" w14:textId="77777777" w:rsidR="00296E35" w:rsidRPr="004B59AC" w:rsidRDefault="00296E35" w:rsidP="002E3FCC">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33FAB86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81842A" w14:textId="77777777" w:rsidR="00296E35" w:rsidRPr="004B59AC" w:rsidRDefault="00296E35" w:rsidP="002E3FCC">
            <w:pPr>
              <w:pStyle w:val="TAL"/>
            </w:pPr>
          </w:p>
        </w:tc>
      </w:tr>
      <w:tr w:rsidR="00296E35" w:rsidRPr="004B59AC" w14:paraId="4191FD8B"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A15635F" w14:textId="77777777" w:rsidR="00296E35" w:rsidRPr="004B59AC" w:rsidRDefault="00296E35" w:rsidP="002E3FCC">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18B882A8" w14:textId="77777777" w:rsidR="00296E35" w:rsidRPr="004B59AC" w:rsidRDefault="00296E35" w:rsidP="00296E35"/>
    <w:p w14:paraId="7979339B" w14:textId="17CF7BBF" w:rsidR="00296E35" w:rsidRPr="004B59AC" w:rsidRDefault="00296E35" w:rsidP="00296E35">
      <w:pPr>
        <w:pStyle w:val="TH"/>
      </w:pPr>
      <w:r w:rsidRPr="004B59AC">
        <w:t xml:space="preserve">Table 6.8.1.3.3-2: HTTP 201 Created from the SS (step 2, Table 6.8.1.3.2-1; step 3, TS </w:t>
      </w:r>
      <w:r>
        <w:t>37.579</w:t>
      </w:r>
      <w:r w:rsidRPr="004B59AC">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3D9EE864" w14:textId="77777777" w:rsidTr="002E3FCC">
        <w:tc>
          <w:tcPr>
            <w:tcW w:w="9650" w:type="dxa"/>
            <w:gridSpan w:val="5"/>
            <w:hideMark/>
          </w:tcPr>
          <w:p w14:paraId="39BDB393" w14:textId="415DDE16" w:rsidR="00296E35" w:rsidRPr="004B59AC" w:rsidRDefault="00296E35" w:rsidP="002E3FCC">
            <w:pPr>
              <w:pStyle w:val="TAL"/>
            </w:pPr>
            <w:r w:rsidRPr="004B59AC">
              <w:t xml:space="preserve">Derivation Path: TS </w:t>
            </w:r>
            <w:r>
              <w:t>37.579</w:t>
            </w:r>
            <w:r w:rsidRPr="004B59AC">
              <w:t>-1 [2], Table 5.5.4.7-1</w:t>
            </w:r>
          </w:p>
        </w:tc>
      </w:tr>
      <w:tr w:rsidR="00296E35" w:rsidRPr="004B59AC" w14:paraId="5369969C" w14:textId="77777777" w:rsidTr="002E3FCC">
        <w:tblPrEx>
          <w:jc w:val="center"/>
          <w:tblInd w:w="0" w:type="dxa"/>
        </w:tblPrEx>
        <w:trPr>
          <w:cantSplit/>
          <w:jc w:val="center"/>
        </w:trPr>
        <w:tc>
          <w:tcPr>
            <w:tcW w:w="2838" w:type="dxa"/>
          </w:tcPr>
          <w:p w14:paraId="144623F1" w14:textId="77777777" w:rsidR="00296E35" w:rsidRPr="004B59AC" w:rsidRDefault="00296E35" w:rsidP="002E3FCC">
            <w:pPr>
              <w:pStyle w:val="TAH"/>
            </w:pPr>
            <w:r w:rsidRPr="004B59AC">
              <w:t>Information Element</w:t>
            </w:r>
          </w:p>
        </w:tc>
        <w:tc>
          <w:tcPr>
            <w:tcW w:w="2128" w:type="dxa"/>
          </w:tcPr>
          <w:p w14:paraId="61DD7F55" w14:textId="77777777" w:rsidR="00296E35" w:rsidRPr="004B59AC" w:rsidRDefault="00296E35" w:rsidP="002E3FCC">
            <w:pPr>
              <w:pStyle w:val="TAH"/>
            </w:pPr>
            <w:r w:rsidRPr="004B59AC">
              <w:t>Value/remark</w:t>
            </w:r>
          </w:p>
        </w:tc>
        <w:tc>
          <w:tcPr>
            <w:tcW w:w="2128" w:type="dxa"/>
          </w:tcPr>
          <w:p w14:paraId="096AD538" w14:textId="77777777" w:rsidR="00296E35" w:rsidRPr="004B59AC" w:rsidRDefault="00296E35" w:rsidP="002E3FCC">
            <w:pPr>
              <w:pStyle w:val="TAH"/>
            </w:pPr>
            <w:r w:rsidRPr="004B59AC">
              <w:t>Comment</w:t>
            </w:r>
          </w:p>
        </w:tc>
        <w:tc>
          <w:tcPr>
            <w:tcW w:w="1420" w:type="dxa"/>
          </w:tcPr>
          <w:p w14:paraId="62828A0D" w14:textId="77777777" w:rsidR="00296E35" w:rsidRPr="004B59AC" w:rsidRDefault="00296E35" w:rsidP="002E3FCC">
            <w:pPr>
              <w:pStyle w:val="TAH"/>
            </w:pPr>
            <w:r w:rsidRPr="004B59AC">
              <w:t>Reference</w:t>
            </w:r>
          </w:p>
        </w:tc>
        <w:tc>
          <w:tcPr>
            <w:tcW w:w="1136" w:type="dxa"/>
          </w:tcPr>
          <w:p w14:paraId="44F70437" w14:textId="77777777" w:rsidR="00296E35" w:rsidRPr="004B59AC" w:rsidRDefault="00296E35" w:rsidP="002E3FCC">
            <w:pPr>
              <w:pStyle w:val="TAH"/>
            </w:pPr>
            <w:r w:rsidRPr="004B59AC">
              <w:t>Condition</w:t>
            </w:r>
          </w:p>
        </w:tc>
      </w:tr>
      <w:tr w:rsidR="00296E35" w:rsidRPr="004B59AC" w14:paraId="4A826625" w14:textId="77777777" w:rsidTr="002E3FCC">
        <w:tblPrEx>
          <w:jc w:val="center"/>
          <w:tblInd w:w="0" w:type="dxa"/>
        </w:tblPrEx>
        <w:trPr>
          <w:cantSplit/>
          <w:jc w:val="center"/>
        </w:trPr>
        <w:tc>
          <w:tcPr>
            <w:tcW w:w="2838" w:type="dxa"/>
            <w:hideMark/>
          </w:tcPr>
          <w:p w14:paraId="14C3B657" w14:textId="77777777" w:rsidR="00296E35" w:rsidRPr="004B59AC" w:rsidRDefault="00296E35" w:rsidP="002E3FCC">
            <w:pPr>
              <w:pStyle w:val="TAL"/>
              <w:rPr>
                <w:b/>
              </w:rPr>
            </w:pPr>
            <w:r w:rsidRPr="004B59AC">
              <w:rPr>
                <w:b/>
              </w:rPr>
              <w:t>Location</w:t>
            </w:r>
          </w:p>
        </w:tc>
        <w:tc>
          <w:tcPr>
            <w:tcW w:w="2128" w:type="dxa"/>
          </w:tcPr>
          <w:p w14:paraId="3336EF03" w14:textId="77777777" w:rsidR="00296E35" w:rsidRPr="004B59AC" w:rsidRDefault="00296E35" w:rsidP="002E3FCC">
            <w:pPr>
              <w:pStyle w:val="TAL"/>
            </w:pPr>
          </w:p>
        </w:tc>
        <w:tc>
          <w:tcPr>
            <w:tcW w:w="2128" w:type="dxa"/>
          </w:tcPr>
          <w:p w14:paraId="5D7C23E6" w14:textId="77777777" w:rsidR="00296E35" w:rsidRPr="004B59AC" w:rsidRDefault="00296E35" w:rsidP="002E3FCC">
            <w:pPr>
              <w:pStyle w:val="TAL"/>
            </w:pPr>
          </w:p>
        </w:tc>
        <w:tc>
          <w:tcPr>
            <w:tcW w:w="1420" w:type="dxa"/>
          </w:tcPr>
          <w:p w14:paraId="7E7A1846" w14:textId="77777777" w:rsidR="00296E35" w:rsidRPr="004B59AC" w:rsidRDefault="00296E35" w:rsidP="002E3FCC">
            <w:pPr>
              <w:pStyle w:val="TAL"/>
            </w:pPr>
          </w:p>
        </w:tc>
        <w:tc>
          <w:tcPr>
            <w:tcW w:w="1136" w:type="dxa"/>
          </w:tcPr>
          <w:p w14:paraId="2D0240F3" w14:textId="77777777" w:rsidR="00296E35" w:rsidRPr="004B59AC" w:rsidRDefault="00296E35" w:rsidP="002E3FCC">
            <w:pPr>
              <w:pStyle w:val="TAL"/>
            </w:pPr>
          </w:p>
        </w:tc>
      </w:tr>
      <w:tr w:rsidR="00296E35" w:rsidRPr="004B59AC" w14:paraId="3914118B" w14:textId="77777777" w:rsidTr="002E3FCC">
        <w:tblPrEx>
          <w:jc w:val="center"/>
          <w:tblInd w:w="0" w:type="dxa"/>
        </w:tblPrEx>
        <w:trPr>
          <w:cantSplit/>
          <w:jc w:val="center"/>
        </w:trPr>
        <w:tc>
          <w:tcPr>
            <w:tcW w:w="2838" w:type="dxa"/>
            <w:hideMark/>
          </w:tcPr>
          <w:p w14:paraId="0795784E" w14:textId="77777777" w:rsidR="00296E35" w:rsidRPr="004B59AC" w:rsidRDefault="00296E35" w:rsidP="002E3FCC">
            <w:pPr>
              <w:pStyle w:val="TAL"/>
            </w:pPr>
            <w:r w:rsidRPr="004B59AC">
              <w:t xml:space="preserve">  uri</w:t>
            </w:r>
          </w:p>
        </w:tc>
        <w:tc>
          <w:tcPr>
            <w:tcW w:w="2128" w:type="dxa"/>
            <w:hideMark/>
          </w:tcPr>
          <w:p w14:paraId="0C34FA2B" w14:textId="77777777" w:rsidR="00296E35" w:rsidRPr="004B59AC" w:rsidRDefault="00296E35" w:rsidP="002E3FCC">
            <w:pPr>
              <w:pStyle w:val="TAL"/>
            </w:pPr>
            <w:r w:rsidRPr="004B59AC">
              <w:t>tsc_MCData_MsgSF_AbsoluteBaseURL &amp; "/objects/objectId0001"</w:t>
            </w:r>
          </w:p>
        </w:tc>
        <w:tc>
          <w:tcPr>
            <w:tcW w:w="2128" w:type="dxa"/>
            <w:hideMark/>
          </w:tcPr>
          <w:p w14:paraId="676DEF14" w14:textId="77777777" w:rsidR="00296E35" w:rsidRPr="004B59AC" w:rsidRDefault="00296E35" w:rsidP="002E3FCC">
            <w:pPr>
              <w:pStyle w:val="TAL"/>
            </w:pPr>
            <w:r w:rsidRPr="004B59AC">
              <w:t>"objectId0001" arbitrarily selected</w:t>
            </w:r>
          </w:p>
        </w:tc>
        <w:tc>
          <w:tcPr>
            <w:tcW w:w="1420" w:type="dxa"/>
          </w:tcPr>
          <w:p w14:paraId="7F79B997" w14:textId="77777777" w:rsidR="00296E35" w:rsidRPr="004B59AC" w:rsidRDefault="00296E35" w:rsidP="002E3FCC">
            <w:pPr>
              <w:pStyle w:val="TAL"/>
            </w:pPr>
          </w:p>
        </w:tc>
        <w:tc>
          <w:tcPr>
            <w:tcW w:w="1136" w:type="dxa"/>
          </w:tcPr>
          <w:p w14:paraId="7BD1C233" w14:textId="77777777" w:rsidR="00296E35" w:rsidRPr="004B59AC" w:rsidRDefault="00296E35" w:rsidP="002E3FCC">
            <w:pPr>
              <w:pStyle w:val="TAL"/>
            </w:pPr>
          </w:p>
        </w:tc>
      </w:tr>
      <w:tr w:rsidR="00296E35" w:rsidRPr="004B59AC" w14:paraId="3D0B203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1F1D471" w14:textId="77777777" w:rsidR="00296E35" w:rsidRPr="004B59AC" w:rsidRDefault="00296E35" w:rsidP="002E3FCC">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56FCFD0"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D843374"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B6E1A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FA93F7" w14:textId="77777777" w:rsidR="00296E35" w:rsidRPr="004B59AC" w:rsidRDefault="00296E35" w:rsidP="002E3FCC">
            <w:pPr>
              <w:pStyle w:val="TAL"/>
            </w:pPr>
          </w:p>
        </w:tc>
      </w:tr>
      <w:tr w:rsidR="00296E35" w:rsidRPr="004B59AC" w14:paraId="13330F6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E0456E"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CD49089"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B9B01B"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A601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AA4E6B2" w14:textId="77777777" w:rsidR="00296E35" w:rsidRPr="004B59AC" w:rsidRDefault="00296E35" w:rsidP="002E3FCC">
            <w:pPr>
              <w:pStyle w:val="TAL"/>
            </w:pPr>
          </w:p>
        </w:tc>
      </w:tr>
      <w:tr w:rsidR="00296E35" w:rsidRPr="004B59AC" w14:paraId="4DFACE5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E2F355" w14:textId="77777777" w:rsidR="00296E35" w:rsidRPr="004B59AC" w:rsidRDefault="00296E35" w:rsidP="002E3FCC">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59DC299"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303F1C5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2EBD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38E6CC" w14:textId="77777777" w:rsidR="00296E35" w:rsidRPr="004B59AC" w:rsidRDefault="00296E35" w:rsidP="002E3FCC">
            <w:pPr>
              <w:pStyle w:val="TAL"/>
            </w:pPr>
          </w:p>
        </w:tc>
      </w:tr>
      <w:tr w:rsidR="00296E35" w:rsidRPr="004B59AC" w14:paraId="2F2F351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9CACA9B"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3CB5E78"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BF40A59" w14:textId="77777777" w:rsidR="00296E35" w:rsidRPr="004B59AC" w:rsidRDefault="00296E35" w:rsidP="002E3FCC">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2C3DA94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4933A44" w14:textId="77777777" w:rsidR="00296E35" w:rsidRPr="004B59AC" w:rsidRDefault="00296E35" w:rsidP="002E3FCC">
            <w:pPr>
              <w:pStyle w:val="TAL"/>
            </w:pPr>
          </w:p>
        </w:tc>
      </w:tr>
      <w:tr w:rsidR="00296E35" w:rsidRPr="004B59AC" w14:paraId="596AF4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15A7C0"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D14125"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4BD24D2" w14:textId="77777777" w:rsidR="00296E35" w:rsidRPr="004B59AC" w:rsidRDefault="00296E35" w:rsidP="002E3FCC">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773A7A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6F2F01" w14:textId="77777777" w:rsidR="00296E35" w:rsidRPr="004B59AC" w:rsidRDefault="00296E35" w:rsidP="002E3FCC">
            <w:pPr>
              <w:pStyle w:val="TAL"/>
            </w:pPr>
          </w:p>
        </w:tc>
      </w:tr>
    </w:tbl>
    <w:p w14:paraId="7737B853" w14:textId="77777777" w:rsidR="00296E35" w:rsidRPr="004B59AC" w:rsidRDefault="00296E35" w:rsidP="00296E35"/>
    <w:p w14:paraId="2FA74150" w14:textId="1507F43D" w:rsidR="00296E35" w:rsidRPr="004B59AC" w:rsidRDefault="00296E35" w:rsidP="00296E35">
      <w:pPr>
        <w:pStyle w:val="TH"/>
      </w:pPr>
      <w:r w:rsidRPr="004B59AC">
        <w:t xml:space="preserve">Table 6.8.1.3.3-3: HTTP POST from the UE (Step 4, Table 6.8.1.3.2-1; step 2, TS </w:t>
      </w:r>
      <w:r>
        <w:t>37.579</w:t>
      </w:r>
      <w:r w:rsidRPr="004B59AC">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5A4897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8168F6" w14:textId="1ED108D8"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0E259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3AB436"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203982"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0E4B0B6B"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7001BD84"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DD07342" w14:textId="77777777" w:rsidR="00296E35" w:rsidRPr="004B59AC" w:rsidRDefault="00296E35" w:rsidP="002E3FCC">
            <w:pPr>
              <w:pStyle w:val="TAH"/>
            </w:pPr>
            <w:r w:rsidRPr="004B59AC">
              <w:t>Condition</w:t>
            </w:r>
          </w:p>
        </w:tc>
      </w:tr>
      <w:tr w:rsidR="00296E35" w:rsidRPr="004B59AC" w14:paraId="7BC3578E" w14:textId="77777777" w:rsidTr="002E3FCC">
        <w:tc>
          <w:tcPr>
            <w:tcW w:w="2837" w:type="dxa"/>
            <w:tcBorders>
              <w:top w:val="single" w:sz="4" w:space="0" w:color="auto"/>
              <w:left w:val="single" w:sz="4" w:space="0" w:color="auto"/>
              <w:bottom w:val="single" w:sz="4" w:space="0" w:color="auto"/>
              <w:right w:val="single" w:sz="4" w:space="0" w:color="auto"/>
            </w:tcBorders>
          </w:tcPr>
          <w:p w14:paraId="56966217"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623DE0F3"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EBA6E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E3FC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DC75" w14:textId="77777777" w:rsidR="00296E35" w:rsidRPr="004B59AC" w:rsidRDefault="00296E35" w:rsidP="002E3FCC">
            <w:pPr>
              <w:pStyle w:val="TAL"/>
            </w:pPr>
          </w:p>
        </w:tc>
      </w:tr>
      <w:tr w:rsidR="00296E35" w:rsidRPr="004B59AC" w14:paraId="6EDE5934" w14:textId="77777777" w:rsidTr="002E3FCC">
        <w:tc>
          <w:tcPr>
            <w:tcW w:w="2837" w:type="dxa"/>
            <w:tcBorders>
              <w:top w:val="single" w:sz="4" w:space="0" w:color="auto"/>
              <w:left w:val="single" w:sz="4" w:space="0" w:color="auto"/>
              <w:bottom w:val="single" w:sz="4" w:space="0" w:color="auto"/>
              <w:right w:val="single" w:sz="4" w:space="0" w:color="auto"/>
            </w:tcBorders>
          </w:tcPr>
          <w:p w14:paraId="1002E7BD"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80E898"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67EC2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DA90D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F2922B" w14:textId="77777777" w:rsidR="00296E35" w:rsidRPr="004B59AC" w:rsidRDefault="00296E35" w:rsidP="002E3FCC">
            <w:pPr>
              <w:pStyle w:val="TAL"/>
            </w:pPr>
          </w:p>
        </w:tc>
      </w:tr>
      <w:tr w:rsidR="00296E35" w:rsidRPr="004B59AC" w14:paraId="1D54C87F" w14:textId="77777777" w:rsidTr="002E3FCC">
        <w:tc>
          <w:tcPr>
            <w:tcW w:w="2837" w:type="dxa"/>
            <w:tcBorders>
              <w:top w:val="single" w:sz="4" w:space="0" w:color="auto"/>
              <w:left w:val="single" w:sz="4" w:space="0" w:color="auto"/>
              <w:bottom w:val="single" w:sz="4" w:space="0" w:color="auto"/>
              <w:right w:val="single" w:sz="4" w:space="0" w:color="auto"/>
            </w:tcBorders>
          </w:tcPr>
          <w:p w14:paraId="63111B12"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2248730F" w14:textId="77777777" w:rsidR="00296E35" w:rsidRPr="004B59AC" w:rsidRDefault="00296E35" w:rsidP="002E3FCC">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5072C10B" w14:textId="77777777" w:rsidR="00296E35" w:rsidRPr="004B59AC" w:rsidRDefault="00296E35" w:rsidP="002E3FCC">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5D649E7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20CC91" w14:textId="77777777" w:rsidR="00296E35" w:rsidRPr="004B59AC" w:rsidRDefault="00296E35" w:rsidP="002E3FCC">
            <w:pPr>
              <w:pStyle w:val="TAL"/>
            </w:pPr>
          </w:p>
        </w:tc>
      </w:tr>
      <w:tr w:rsidR="00296E35" w:rsidRPr="004B59AC" w14:paraId="62E071C4" w14:textId="77777777" w:rsidTr="002E3FCC">
        <w:tc>
          <w:tcPr>
            <w:tcW w:w="2837" w:type="dxa"/>
            <w:tcBorders>
              <w:top w:val="single" w:sz="4" w:space="0" w:color="auto"/>
              <w:left w:val="single" w:sz="4" w:space="0" w:color="auto"/>
              <w:bottom w:val="single" w:sz="4" w:space="0" w:color="auto"/>
              <w:right w:val="single" w:sz="4" w:space="0" w:color="auto"/>
            </w:tcBorders>
          </w:tcPr>
          <w:p w14:paraId="589C6050"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0227D56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78F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570CC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0DFA4" w14:textId="77777777" w:rsidR="00296E35" w:rsidRPr="004B59AC" w:rsidRDefault="00296E35" w:rsidP="002E3FCC">
            <w:pPr>
              <w:pStyle w:val="TAL"/>
            </w:pPr>
          </w:p>
        </w:tc>
      </w:tr>
      <w:tr w:rsidR="00296E35" w:rsidRPr="004B59AC" w14:paraId="0221757B" w14:textId="77777777" w:rsidTr="002E3FCC">
        <w:tc>
          <w:tcPr>
            <w:tcW w:w="2837" w:type="dxa"/>
            <w:tcBorders>
              <w:top w:val="single" w:sz="4" w:space="0" w:color="auto"/>
              <w:left w:val="single" w:sz="4" w:space="0" w:color="auto"/>
              <w:bottom w:val="single" w:sz="4" w:space="0" w:color="auto"/>
              <w:right w:val="single" w:sz="4" w:space="0" w:color="auto"/>
            </w:tcBorders>
          </w:tcPr>
          <w:p w14:paraId="57794837"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62D441EA"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3F1A9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A47B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9D5061" w14:textId="77777777" w:rsidR="00296E35" w:rsidRPr="004B59AC" w:rsidRDefault="00296E35" w:rsidP="002E3FCC">
            <w:pPr>
              <w:pStyle w:val="TAL"/>
            </w:pPr>
          </w:p>
        </w:tc>
      </w:tr>
      <w:tr w:rsidR="00296E35" w:rsidRPr="004B59AC" w14:paraId="1F17B878" w14:textId="77777777" w:rsidTr="002E3FCC">
        <w:tc>
          <w:tcPr>
            <w:tcW w:w="2837" w:type="dxa"/>
            <w:tcBorders>
              <w:top w:val="single" w:sz="4" w:space="0" w:color="auto"/>
              <w:left w:val="single" w:sz="4" w:space="0" w:color="auto"/>
              <w:bottom w:val="single" w:sz="4" w:space="0" w:color="auto"/>
              <w:right w:val="single" w:sz="4" w:space="0" w:color="auto"/>
            </w:tcBorders>
          </w:tcPr>
          <w:p w14:paraId="58A493CC" w14:textId="77777777" w:rsidR="00296E35" w:rsidRPr="004B59AC" w:rsidRDefault="00296E35" w:rsidP="002E3FCC">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3CC6E81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C2387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DB221" w14:textId="77777777" w:rsidR="00296E35" w:rsidRPr="004B59AC" w:rsidRDefault="00296E35" w:rsidP="002E3FCC">
            <w:pPr>
              <w:pStyle w:val="TAL"/>
            </w:pPr>
            <w:r w:rsidRPr="004B59AC">
              <w:t>RESTful Network API for NMS [40], clause 6.8</w:t>
            </w:r>
          </w:p>
        </w:tc>
        <w:tc>
          <w:tcPr>
            <w:tcW w:w="1135" w:type="dxa"/>
            <w:tcBorders>
              <w:top w:val="single" w:sz="4" w:space="0" w:color="auto"/>
              <w:left w:val="single" w:sz="4" w:space="0" w:color="auto"/>
              <w:bottom w:val="single" w:sz="4" w:space="0" w:color="auto"/>
              <w:right w:val="single" w:sz="4" w:space="0" w:color="auto"/>
            </w:tcBorders>
          </w:tcPr>
          <w:p w14:paraId="7DA787F5" w14:textId="77777777" w:rsidR="00296E35" w:rsidRPr="004B59AC" w:rsidRDefault="00296E35" w:rsidP="002E3FCC">
            <w:pPr>
              <w:pStyle w:val="TAL"/>
            </w:pPr>
          </w:p>
        </w:tc>
      </w:tr>
      <w:tr w:rsidR="00296E35" w:rsidRPr="004B59AC" w14:paraId="6C55BE3F" w14:textId="77777777" w:rsidTr="002E3FCC">
        <w:tc>
          <w:tcPr>
            <w:tcW w:w="2837" w:type="dxa"/>
            <w:tcBorders>
              <w:top w:val="single" w:sz="4" w:space="0" w:color="auto"/>
              <w:left w:val="single" w:sz="4" w:space="0" w:color="auto"/>
              <w:bottom w:val="single" w:sz="4" w:space="0" w:color="auto"/>
              <w:right w:val="single" w:sz="4" w:space="0" w:color="auto"/>
            </w:tcBorders>
          </w:tcPr>
          <w:p w14:paraId="6C0C8DD0" w14:textId="77777777" w:rsidR="00296E35" w:rsidRPr="004B59AC" w:rsidRDefault="00296E35" w:rsidP="002E3FCC">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8A943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0921E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9C213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B2899A" w14:textId="77777777" w:rsidR="00296E35" w:rsidRPr="004B59AC" w:rsidRDefault="00296E35" w:rsidP="002E3FCC">
            <w:pPr>
              <w:pStyle w:val="TAL"/>
            </w:pPr>
          </w:p>
        </w:tc>
      </w:tr>
      <w:tr w:rsidR="00296E35" w:rsidRPr="004B59AC" w14:paraId="05E97CE1" w14:textId="77777777" w:rsidTr="002E3FCC">
        <w:tc>
          <w:tcPr>
            <w:tcW w:w="2837" w:type="dxa"/>
            <w:tcBorders>
              <w:top w:val="single" w:sz="4" w:space="0" w:color="auto"/>
              <w:left w:val="single" w:sz="4" w:space="0" w:color="auto"/>
              <w:bottom w:val="single" w:sz="4" w:space="0" w:color="auto"/>
              <w:right w:val="single" w:sz="4" w:space="0" w:color="auto"/>
            </w:tcBorders>
          </w:tcPr>
          <w:p w14:paraId="307066E8" w14:textId="77777777" w:rsidR="00296E35" w:rsidRPr="004B59AC" w:rsidRDefault="00296E35" w:rsidP="002E3FCC">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63289B09"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27D0906C" w14:textId="77777777" w:rsidR="00296E35" w:rsidRPr="004B59AC" w:rsidRDefault="00296E35" w:rsidP="002E3FCC">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741452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0661F9" w14:textId="77777777" w:rsidR="00296E35" w:rsidRPr="004B59AC" w:rsidRDefault="00296E35" w:rsidP="002E3FCC">
            <w:pPr>
              <w:pStyle w:val="TAL"/>
            </w:pPr>
          </w:p>
        </w:tc>
      </w:tr>
      <w:tr w:rsidR="00296E35" w:rsidRPr="004B59AC" w14:paraId="5DC64E0E" w14:textId="77777777" w:rsidTr="002E3FCC">
        <w:tc>
          <w:tcPr>
            <w:tcW w:w="2837" w:type="dxa"/>
            <w:tcBorders>
              <w:top w:val="single" w:sz="4" w:space="0" w:color="auto"/>
              <w:left w:val="single" w:sz="4" w:space="0" w:color="auto"/>
              <w:bottom w:val="single" w:sz="4" w:space="0" w:color="auto"/>
              <w:right w:val="single" w:sz="4" w:space="0" w:color="auto"/>
            </w:tcBorders>
          </w:tcPr>
          <w:p w14:paraId="69687B1C" w14:textId="77777777" w:rsidR="00296E35" w:rsidRPr="004B59AC" w:rsidRDefault="00296E35" w:rsidP="002E3FCC">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6847C3ED"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34446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2FD23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082CA" w14:textId="77777777" w:rsidR="00296E35" w:rsidRPr="004B59AC" w:rsidRDefault="00296E35" w:rsidP="002E3FCC">
            <w:pPr>
              <w:pStyle w:val="TAL"/>
            </w:pPr>
          </w:p>
        </w:tc>
      </w:tr>
      <w:tr w:rsidR="00296E35" w:rsidRPr="004B59AC" w14:paraId="203EF78B" w14:textId="77777777" w:rsidTr="002E3FCC">
        <w:tc>
          <w:tcPr>
            <w:tcW w:w="2837" w:type="dxa"/>
            <w:tcBorders>
              <w:top w:val="single" w:sz="4" w:space="0" w:color="auto"/>
              <w:left w:val="single" w:sz="4" w:space="0" w:color="auto"/>
              <w:bottom w:val="single" w:sz="4" w:space="0" w:color="auto"/>
              <w:right w:val="single" w:sz="4" w:space="0" w:color="auto"/>
            </w:tcBorders>
          </w:tcPr>
          <w:p w14:paraId="1BAD64A7" w14:textId="77777777" w:rsidR="00296E35" w:rsidRPr="004B59AC" w:rsidRDefault="00296E35" w:rsidP="002E3FCC">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5FB0DE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51D38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BBB4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BB79DD" w14:textId="77777777" w:rsidR="00296E35" w:rsidRPr="004B59AC" w:rsidRDefault="00296E35" w:rsidP="002E3FCC">
            <w:pPr>
              <w:pStyle w:val="TAL"/>
            </w:pPr>
          </w:p>
        </w:tc>
      </w:tr>
      <w:tr w:rsidR="00296E35" w:rsidRPr="004B59AC" w14:paraId="788685D6" w14:textId="77777777" w:rsidTr="002E3FCC">
        <w:tc>
          <w:tcPr>
            <w:tcW w:w="2837" w:type="dxa"/>
            <w:tcBorders>
              <w:top w:val="single" w:sz="4" w:space="0" w:color="auto"/>
              <w:left w:val="single" w:sz="4" w:space="0" w:color="auto"/>
              <w:bottom w:val="single" w:sz="4" w:space="0" w:color="auto"/>
              <w:right w:val="single" w:sz="4" w:space="0" w:color="auto"/>
            </w:tcBorders>
          </w:tcPr>
          <w:p w14:paraId="2AAB4452" w14:textId="77777777" w:rsidR="00296E35" w:rsidRPr="004B59AC" w:rsidRDefault="00296E35" w:rsidP="002E3FCC">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768D9CE" w14:textId="77777777" w:rsidR="00296E35" w:rsidRPr="004B59AC" w:rsidRDefault="00296E35" w:rsidP="002E3FCC">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5C78696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70B61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074FA1" w14:textId="77777777" w:rsidR="00296E35" w:rsidRPr="004B59AC" w:rsidRDefault="00296E35" w:rsidP="002E3FCC">
            <w:pPr>
              <w:pStyle w:val="TAL"/>
            </w:pPr>
          </w:p>
        </w:tc>
      </w:tr>
      <w:tr w:rsidR="00296E35" w:rsidRPr="004B59AC" w14:paraId="015B7B6C" w14:textId="77777777" w:rsidTr="002E3FCC">
        <w:tc>
          <w:tcPr>
            <w:tcW w:w="2837" w:type="dxa"/>
            <w:tcBorders>
              <w:top w:val="single" w:sz="4" w:space="0" w:color="auto"/>
              <w:left w:val="single" w:sz="4" w:space="0" w:color="auto"/>
              <w:bottom w:val="single" w:sz="4" w:space="0" w:color="auto"/>
              <w:right w:val="single" w:sz="4" w:space="0" w:color="auto"/>
            </w:tcBorders>
          </w:tcPr>
          <w:p w14:paraId="5BC96557" w14:textId="77777777" w:rsidR="00296E35" w:rsidRPr="004B59AC" w:rsidRDefault="00296E35" w:rsidP="002E3FCC">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5841AB8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A5E03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AFAAB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34B047" w14:textId="77777777" w:rsidR="00296E35" w:rsidRPr="004B59AC" w:rsidRDefault="00296E35" w:rsidP="002E3FCC">
            <w:pPr>
              <w:pStyle w:val="TAL"/>
            </w:pPr>
          </w:p>
        </w:tc>
      </w:tr>
      <w:tr w:rsidR="00296E35" w:rsidRPr="004B59AC" w14:paraId="62F5D577" w14:textId="77777777" w:rsidTr="002E3FCC">
        <w:tc>
          <w:tcPr>
            <w:tcW w:w="2837" w:type="dxa"/>
            <w:tcBorders>
              <w:top w:val="single" w:sz="4" w:space="0" w:color="auto"/>
              <w:left w:val="single" w:sz="4" w:space="0" w:color="auto"/>
              <w:bottom w:val="single" w:sz="4" w:space="0" w:color="auto"/>
              <w:right w:val="single" w:sz="4" w:space="0" w:color="auto"/>
            </w:tcBorders>
          </w:tcPr>
          <w:p w14:paraId="2D9A99CE" w14:textId="77777777" w:rsidR="00296E35" w:rsidRPr="004B59AC" w:rsidRDefault="00296E35" w:rsidP="002E3FCC">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1F0B36D3" w14:textId="77777777" w:rsidR="00296E35" w:rsidRPr="004B59AC" w:rsidRDefault="00296E35" w:rsidP="002E3FCC">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0C430A78" w14:textId="77777777" w:rsidR="00296E35" w:rsidRPr="004B59AC" w:rsidRDefault="00296E35" w:rsidP="002E3FCC">
            <w:pPr>
              <w:pStyle w:val="TAL"/>
            </w:pPr>
            <w:r w:rsidRPr="004B59AC">
              <w:t>Searching for existing objects that were created in the store since a previous CreatedObjects search.</w:t>
            </w:r>
          </w:p>
          <w:p w14:paraId="02F55635" w14:textId="77777777" w:rsidR="00296E35" w:rsidRPr="004B59AC" w:rsidRDefault="00296E35" w:rsidP="002E3FCC">
            <w:pPr>
              <w:pStyle w:val="TAL"/>
            </w:pPr>
          </w:p>
          <w:p w14:paraId="18F8D85B" w14:textId="77777777" w:rsidR="00296E35" w:rsidRPr="004B59AC" w:rsidRDefault="00296E35" w:rsidP="002E3FCC">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1D90D38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0F6DD8" w14:textId="77777777" w:rsidR="00296E35" w:rsidRPr="004B59AC" w:rsidRDefault="00296E35" w:rsidP="002E3FCC">
            <w:pPr>
              <w:pStyle w:val="TAL"/>
            </w:pPr>
          </w:p>
        </w:tc>
      </w:tr>
      <w:tr w:rsidR="00296E35" w:rsidRPr="004B59AC" w14:paraId="152272FD" w14:textId="77777777" w:rsidTr="002E3FCC">
        <w:tc>
          <w:tcPr>
            <w:tcW w:w="2837" w:type="dxa"/>
            <w:tcBorders>
              <w:top w:val="single" w:sz="4" w:space="0" w:color="auto"/>
              <w:left w:val="single" w:sz="4" w:space="0" w:color="auto"/>
              <w:bottom w:val="single" w:sz="4" w:space="0" w:color="auto"/>
              <w:right w:val="single" w:sz="4" w:space="0" w:color="auto"/>
            </w:tcBorders>
          </w:tcPr>
          <w:p w14:paraId="0C0B1E3C" w14:textId="77777777" w:rsidR="00296E35" w:rsidRPr="004B59AC" w:rsidRDefault="00296E35" w:rsidP="002E3FCC">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21939BC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6CBA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1FD24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2AC23" w14:textId="77777777" w:rsidR="00296E35" w:rsidRPr="004B59AC" w:rsidRDefault="00296E35" w:rsidP="002E3FCC">
            <w:pPr>
              <w:pStyle w:val="TAL"/>
            </w:pPr>
          </w:p>
        </w:tc>
      </w:tr>
      <w:tr w:rsidR="00296E35" w:rsidRPr="004B59AC" w14:paraId="465CA4EA" w14:textId="77777777" w:rsidTr="002E3FCC">
        <w:tc>
          <w:tcPr>
            <w:tcW w:w="2837" w:type="dxa"/>
            <w:tcBorders>
              <w:top w:val="single" w:sz="4" w:space="0" w:color="auto"/>
              <w:left w:val="single" w:sz="4" w:space="0" w:color="auto"/>
              <w:bottom w:val="single" w:sz="4" w:space="0" w:color="auto"/>
              <w:right w:val="single" w:sz="4" w:space="0" w:color="auto"/>
            </w:tcBorders>
          </w:tcPr>
          <w:p w14:paraId="65A21732" w14:textId="77777777" w:rsidR="00296E35" w:rsidRPr="004B59AC" w:rsidRDefault="00296E35" w:rsidP="002E3FCC">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1660B75A"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766B78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9BD35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06AE62" w14:textId="77777777" w:rsidR="00296E35" w:rsidRPr="004B59AC" w:rsidRDefault="00296E35" w:rsidP="002E3FCC">
            <w:pPr>
              <w:pStyle w:val="TAL"/>
            </w:pPr>
          </w:p>
        </w:tc>
      </w:tr>
      <w:tr w:rsidR="00296E35" w:rsidRPr="004B59AC" w14:paraId="38BD23E2" w14:textId="77777777" w:rsidTr="002E3FCC">
        <w:tc>
          <w:tcPr>
            <w:tcW w:w="2837" w:type="dxa"/>
            <w:tcBorders>
              <w:top w:val="single" w:sz="4" w:space="0" w:color="auto"/>
              <w:left w:val="single" w:sz="4" w:space="0" w:color="auto"/>
              <w:bottom w:val="single" w:sz="4" w:space="0" w:color="auto"/>
              <w:right w:val="single" w:sz="4" w:space="0" w:color="auto"/>
            </w:tcBorders>
          </w:tcPr>
          <w:p w14:paraId="6B2F9180" w14:textId="77777777" w:rsidR="00296E35" w:rsidRPr="004B59AC" w:rsidRDefault="00296E35" w:rsidP="002E3FCC">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1AEDDC4E"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22959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C203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7C11A1" w14:textId="77777777" w:rsidR="00296E35" w:rsidRPr="004B59AC" w:rsidRDefault="00296E35" w:rsidP="002E3FCC">
            <w:pPr>
              <w:pStyle w:val="TAL"/>
            </w:pPr>
          </w:p>
        </w:tc>
      </w:tr>
      <w:tr w:rsidR="00296E35" w:rsidRPr="004B59AC" w14:paraId="272C7837" w14:textId="77777777" w:rsidTr="002E3FCC">
        <w:tc>
          <w:tcPr>
            <w:tcW w:w="2837" w:type="dxa"/>
            <w:tcBorders>
              <w:top w:val="single" w:sz="4" w:space="0" w:color="auto"/>
              <w:left w:val="single" w:sz="4" w:space="0" w:color="auto"/>
              <w:bottom w:val="single" w:sz="4" w:space="0" w:color="auto"/>
              <w:right w:val="single" w:sz="4" w:space="0" w:color="auto"/>
            </w:tcBorders>
          </w:tcPr>
          <w:p w14:paraId="4B165923" w14:textId="77777777" w:rsidR="00296E35" w:rsidRPr="004B59AC" w:rsidRDefault="00296E35" w:rsidP="002E3FCC">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33666ADC"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B1E36E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2D834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130826" w14:textId="77777777" w:rsidR="00296E35" w:rsidRPr="004B59AC" w:rsidRDefault="00296E35" w:rsidP="002E3FCC">
            <w:pPr>
              <w:pStyle w:val="TAL"/>
            </w:pPr>
          </w:p>
        </w:tc>
      </w:tr>
      <w:tr w:rsidR="00296E35" w:rsidRPr="004B59AC" w14:paraId="0863CD31" w14:textId="77777777" w:rsidTr="002E3FCC">
        <w:tc>
          <w:tcPr>
            <w:tcW w:w="2837" w:type="dxa"/>
            <w:tcBorders>
              <w:top w:val="single" w:sz="4" w:space="0" w:color="auto"/>
              <w:left w:val="single" w:sz="4" w:space="0" w:color="auto"/>
              <w:bottom w:val="single" w:sz="4" w:space="0" w:color="auto"/>
              <w:right w:val="single" w:sz="4" w:space="0" w:color="auto"/>
            </w:tcBorders>
          </w:tcPr>
          <w:p w14:paraId="700CAAB9" w14:textId="77777777" w:rsidR="00296E35" w:rsidRPr="004B59AC" w:rsidRDefault="00296E35" w:rsidP="002E3FCC">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30FE65C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A928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9F2CA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80F5D5" w14:textId="77777777" w:rsidR="00296E35" w:rsidRPr="004B59AC" w:rsidRDefault="00296E35" w:rsidP="002E3FCC">
            <w:pPr>
              <w:pStyle w:val="TAL"/>
            </w:pPr>
          </w:p>
        </w:tc>
      </w:tr>
    </w:tbl>
    <w:p w14:paraId="77C377FC" w14:textId="77777777" w:rsidR="00296E35" w:rsidRPr="004B59AC" w:rsidRDefault="00296E35" w:rsidP="00296E35"/>
    <w:p w14:paraId="20DEFEAD" w14:textId="2CB81590" w:rsidR="00296E35" w:rsidRPr="004B59AC" w:rsidRDefault="00296E35" w:rsidP="00296E35">
      <w:pPr>
        <w:pStyle w:val="TH"/>
      </w:pPr>
      <w:r w:rsidRPr="004B59AC">
        <w:t xml:space="preserve">Table 6.8.1.3.3-4: HTTP 200 (OK) from the SS (step 4, Table 6.8.1.3.2-1; step 3, TS </w:t>
      </w:r>
      <w:r>
        <w:t>37.579</w:t>
      </w:r>
      <w:r w:rsidRPr="004B59AC">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29FDA77A" w14:textId="77777777" w:rsidTr="002E3FCC">
        <w:tc>
          <w:tcPr>
            <w:tcW w:w="9650" w:type="dxa"/>
            <w:gridSpan w:val="5"/>
            <w:hideMark/>
          </w:tcPr>
          <w:p w14:paraId="25DCFDB4" w14:textId="41A1A076" w:rsidR="00296E35" w:rsidRPr="004B59AC" w:rsidRDefault="00296E35" w:rsidP="002E3FCC">
            <w:pPr>
              <w:pStyle w:val="TAL"/>
            </w:pPr>
            <w:r w:rsidRPr="004B59AC">
              <w:t xml:space="preserve">Derivation Path: TS </w:t>
            </w:r>
            <w:r>
              <w:t>37.579</w:t>
            </w:r>
            <w:r w:rsidRPr="004B59AC">
              <w:t>-1 [2], Table 5.5.4.6-1</w:t>
            </w:r>
          </w:p>
        </w:tc>
      </w:tr>
      <w:tr w:rsidR="00296E35" w:rsidRPr="004B59AC" w14:paraId="4E2E6BA8" w14:textId="77777777" w:rsidTr="002E3FCC">
        <w:tblPrEx>
          <w:jc w:val="center"/>
          <w:tblInd w:w="0" w:type="dxa"/>
        </w:tblPrEx>
        <w:trPr>
          <w:cantSplit/>
          <w:jc w:val="center"/>
        </w:trPr>
        <w:tc>
          <w:tcPr>
            <w:tcW w:w="2838" w:type="dxa"/>
          </w:tcPr>
          <w:p w14:paraId="030EB8EF" w14:textId="77777777" w:rsidR="00296E35" w:rsidRPr="004B59AC" w:rsidRDefault="00296E35" w:rsidP="002E3FCC">
            <w:pPr>
              <w:pStyle w:val="TAH"/>
              <w:rPr>
                <w:bCs/>
              </w:rPr>
            </w:pPr>
            <w:r w:rsidRPr="004B59AC">
              <w:t>Information Element</w:t>
            </w:r>
          </w:p>
        </w:tc>
        <w:tc>
          <w:tcPr>
            <w:tcW w:w="2128" w:type="dxa"/>
          </w:tcPr>
          <w:p w14:paraId="66D9527B" w14:textId="77777777" w:rsidR="00296E35" w:rsidRPr="004B59AC" w:rsidRDefault="00296E35" w:rsidP="002E3FCC">
            <w:pPr>
              <w:pStyle w:val="TAH"/>
            </w:pPr>
            <w:r w:rsidRPr="004B59AC">
              <w:t>Value/remark</w:t>
            </w:r>
          </w:p>
        </w:tc>
        <w:tc>
          <w:tcPr>
            <w:tcW w:w="2128" w:type="dxa"/>
          </w:tcPr>
          <w:p w14:paraId="3A3E3897" w14:textId="77777777" w:rsidR="00296E35" w:rsidRPr="004B59AC" w:rsidRDefault="00296E35" w:rsidP="002E3FCC">
            <w:pPr>
              <w:pStyle w:val="TAH"/>
            </w:pPr>
            <w:r w:rsidRPr="004B59AC">
              <w:t>Comment</w:t>
            </w:r>
          </w:p>
        </w:tc>
        <w:tc>
          <w:tcPr>
            <w:tcW w:w="1420" w:type="dxa"/>
          </w:tcPr>
          <w:p w14:paraId="000DC5A9" w14:textId="77777777" w:rsidR="00296E35" w:rsidRPr="004B59AC" w:rsidRDefault="00296E35" w:rsidP="002E3FCC">
            <w:pPr>
              <w:pStyle w:val="TAH"/>
            </w:pPr>
            <w:r w:rsidRPr="004B59AC">
              <w:t>Reference</w:t>
            </w:r>
          </w:p>
        </w:tc>
        <w:tc>
          <w:tcPr>
            <w:tcW w:w="1136" w:type="dxa"/>
          </w:tcPr>
          <w:p w14:paraId="2B649ED7" w14:textId="77777777" w:rsidR="00296E35" w:rsidRPr="004B59AC" w:rsidRDefault="00296E35" w:rsidP="002E3FCC">
            <w:pPr>
              <w:pStyle w:val="TAH"/>
            </w:pPr>
            <w:r w:rsidRPr="004B59AC">
              <w:t>Condition</w:t>
            </w:r>
          </w:p>
        </w:tc>
      </w:tr>
      <w:tr w:rsidR="00296E35" w:rsidRPr="004B59AC" w14:paraId="57F3D685" w14:textId="77777777" w:rsidTr="002E3FCC">
        <w:tblPrEx>
          <w:jc w:val="center"/>
          <w:tblInd w:w="0" w:type="dxa"/>
        </w:tblPrEx>
        <w:trPr>
          <w:cantSplit/>
          <w:jc w:val="center"/>
        </w:trPr>
        <w:tc>
          <w:tcPr>
            <w:tcW w:w="2838" w:type="dxa"/>
          </w:tcPr>
          <w:p w14:paraId="65E4F36E" w14:textId="77777777" w:rsidR="00296E35" w:rsidRPr="004B59AC" w:rsidRDefault="00296E35" w:rsidP="002E3FCC">
            <w:pPr>
              <w:pStyle w:val="TAL"/>
              <w:rPr>
                <w:b/>
              </w:rPr>
            </w:pPr>
            <w:r w:rsidRPr="004B59AC">
              <w:rPr>
                <w:b/>
                <w:bCs/>
              </w:rPr>
              <w:t>Content-Type</w:t>
            </w:r>
          </w:p>
        </w:tc>
        <w:tc>
          <w:tcPr>
            <w:tcW w:w="2128" w:type="dxa"/>
          </w:tcPr>
          <w:p w14:paraId="1B5BB647" w14:textId="77777777" w:rsidR="00296E35" w:rsidRPr="004B59AC" w:rsidRDefault="00296E35" w:rsidP="002E3FCC">
            <w:pPr>
              <w:pStyle w:val="TAL"/>
            </w:pPr>
          </w:p>
        </w:tc>
        <w:tc>
          <w:tcPr>
            <w:tcW w:w="2128" w:type="dxa"/>
          </w:tcPr>
          <w:p w14:paraId="286C8A2D" w14:textId="77777777" w:rsidR="00296E35" w:rsidRPr="004B59AC" w:rsidRDefault="00296E35" w:rsidP="002E3FCC">
            <w:pPr>
              <w:pStyle w:val="TAL"/>
            </w:pPr>
          </w:p>
        </w:tc>
        <w:tc>
          <w:tcPr>
            <w:tcW w:w="1420" w:type="dxa"/>
          </w:tcPr>
          <w:p w14:paraId="66FDA5A7" w14:textId="77777777" w:rsidR="00296E35" w:rsidRPr="004B59AC" w:rsidRDefault="00296E35" w:rsidP="002E3FCC">
            <w:pPr>
              <w:pStyle w:val="TAL"/>
            </w:pPr>
          </w:p>
        </w:tc>
        <w:tc>
          <w:tcPr>
            <w:tcW w:w="1136" w:type="dxa"/>
          </w:tcPr>
          <w:p w14:paraId="2BC8F88C" w14:textId="77777777" w:rsidR="00296E35" w:rsidRPr="004B59AC" w:rsidRDefault="00296E35" w:rsidP="002E3FCC">
            <w:pPr>
              <w:pStyle w:val="TAL"/>
            </w:pPr>
          </w:p>
        </w:tc>
      </w:tr>
      <w:tr w:rsidR="00296E35" w:rsidRPr="004B59AC" w14:paraId="3FF76802" w14:textId="77777777" w:rsidTr="002E3FCC">
        <w:tblPrEx>
          <w:jc w:val="center"/>
          <w:tblInd w:w="0" w:type="dxa"/>
        </w:tblPrEx>
        <w:trPr>
          <w:cantSplit/>
          <w:jc w:val="center"/>
        </w:trPr>
        <w:tc>
          <w:tcPr>
            <w:tcW w:w="2838" w:type="dxa"/>
          </w:tcPr>
          <w:p w14:paraId="407986FB"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113C1CC9" w14:textId="77777777" w:rsidR="00296E35" w:rsidRPr="004B59AC" w:rsidRDefault="00296E35" w:rsidP="002E3FCC">
            <w:pPr>
              <w:pStyle w:val="TAL"/>
            </w:pPr>
            <w:r w:rsidRPr="004B59AC">
              <w:t>"application/xml"</w:t>
            </w:r>
          </w:p>
        </w:tc>
        <w:tc>
          <w:tcPr>
            <w:tcW w:w="2128" w:type="dxa"/>
          </w:tcPr>
          <w:p w14:paraId="4A28F714" w14:textId="77777777" w:rsidR="00296E35" w:rsidRPr="004B59AC" w:rsidRDefault="00296E35" w:rsidP="002E3FCC">
            <w:pPr>
              <w:pStyle w:val="TAL"/>
            </w:pPr>
          </w:p>
        </w:tc>
        <w:tc>
          <w:tcPr>
            <w:tcW w:w="1420" w:type="dxa"/>
          </w:tcPr>
          <w:p w14:paraId="209B8C9D" w14:textId="77777777" w:rsidR="00296E35" w:rsidRPr="004B59AC" w:rsidRDefault="00296E35" w:rsidP="002E3FCC">
            <w:pPr>
              <w:pStyle w:val="TAL"/>
            </w:pPr>
          </w:p>
        </w:tc>
        <w:tc>
          <w:tcPr>
            <w:tcW w:w="1136" w:type="dxa"/>
          </w:tcPr>
          <w:p w14:paraId="0A6E2E6B" w14:textId="77777777" w:rsidR="00296E35" w:rsidRPr="004B59AC" w:rsidRDefault="00296E35" w:rsidP="002E3FCC">
            <w:pPr>
              <w:pStyle w:val="TAL"/>
            </w:pPr>
          </w:p>
        </w:tc>
      </w:tr>
      <w:tr w:rsidR="00296E35" w:rsidRPr="004B59AC" w14:paraId="72F2ED9E" w14:textId="77777777" w:rsidTr="002E3FCC">
        <w:tblPrEx>
          <w:jc w:val="center"/>
          <w:tblInd w:w="0" w:type="dxa"/>
        </w:tblPrEx>
        <w:trPr>
          <w:cantSplit/>
          <w:jc w:val="center"/>
        </w:trPr>
        <w:tc>
          <w:tcPr>
            <w:tcW w:w="2838" w:type="dxa"/>
          </w:tcPr>
          <w:p w14:paraId="115DE3DB" w14:textId="77777777" w:rsidR="00296E35" w:rsidRPr="004B59AC" w:rsidRDefault="00296E35" w:rsidP="002E3FCC">
            <w:pPr>
              <w:pStyle w:val="TAL"/>
              <w:rPr>
                <w:b/>
                <w:bCs/>
              </w:rPr>
            </w:pPr>
            <w:r w:rsidRPr="004B59AC">
              <w:rPr>
                <w:rFonts w:eastAsia="Malgun Gothic"/>
                <w:b/>
                <w:bCs/>
              </w:rPr>
              <w:t>Message-body: NMS ObjectList</w:t>
            </w:r>
          </w:p>
        </w:tc>
        <w:tc>
          <w:tcPr>
            <w:tcW w:w="2128" w:type="dxa"/>
          </w:tcPr>
          <w:p w14:paraId="59FAF4D7" w14:textId="77777777" w:rsidR="00296E35" w:rsidRPr="004B59AC" w:rsidRDefault="00296E35" w:rsidP="002E3FCC">
            <w:pPr>
              <w:pStyle w:val="TAL"/>
            </w:pPr>
          </w:p>
        </w:tc>
        <w:tc>
          <w:tcPr>
            <w:tcW w:w="2128" w:type="dxa"/>
          </w:tcPr>
          <w:p w14:paraId="0B8FC35C" w14:textId="77777777" w:rsidR="00296E35" w:rsidRPr="004B59AC" w:rsidRDefault="00296E35" w:rsidP="002E3FCC">
            <w:pPr>
              <w:pStyle w:val="TAL"/>
            </w:pPr>
          </w:p>
        </w:tc>
        <w:tc>
          <w:tcPr>
            <w:tcW w:w="1420" w:type="dxa"/>
          </w:tcPr>
          <w:p w14:paraId="25465F70" w14:textId="77777777" w:rsidR="00296E35" w:rsidRPr="004B59AC" w:rsidRDefault="00296E35" w:rsidP="002E3FCC">
            <w:pPr>
              <w:pStyle w:val="TAL"/>
            </w:pPr>
          </w:p>
        </w:tc>
        <w:tc>
          <w:tcPr>
            <w:tcW w:w="1136" w:type="dxa"/>
          </w:tcPr>
          <w:p w14:paraId="17C81C50" w14:textId="77777777" w:rsidR="00296E35" w:rsidRPr="004B59AC" w:rsidRDefault="00296E35" w:rsidP="002E3FCC">
            <w:pPr>
              <w:pStyle w:val="TAL"/>
            </w:pPr>
          </w:p>
        </w:tc>
      </w:tr>
      <w:tr w:rsidR="00296E35" w:rsidRPr="004B59AC" w14:paraId="737B939E" w14:textId="77777777" w:rsidTr="002E3FCC">
        <w:tblPrEx>
          <w:jc w:val="center"/>
          <w:tblInd w:w="0" w:type="dxa"/>
        </w:tblPrEx>
        <w:trPr>
          <w:cantSplit/>
          <w:jc w:val="center"/>
        </w:trPr>
        <w:tc>
          <w:tcPr>
            <w:tcW w:w="2838" w:type="dxa"/>
          </w:tcPr>
          <w:p w14:paraId="6C92CE51" w14:textId="77777777" w:rsidR="00296E35" w:rsidRPr="004B59AC" w:rsidRDefault="00296E35" w:rsidP="002E3FCC">
            <w:pPr>
              <w:pStyle w:val="TAL"/>
            </w:pPr>
            <w:r w:rsidRPr="004B59AC">
              <w:t xml:space="preserve">  Object [1]</w:t>
            </w:r>
          </w:p>
        </w:tc>
        <w:tc>
          <w:tcPr>
            <w:tcW w:w="2128" w:type="dxa"/>
          </w:tcPr>
          <w:p w14:paraId="5701E672" w14:textId="77777777" w:rsidR="00296E35" w:rsidRPr="004B59AC" w:rsidRDefault="00296E35" w:rsidP="002E3FCC">
            <w:pPr>
              <w:pStyle w:val="TAL"/>
            </w:pPr>
          </w:p>
        </w:tc>
        <w:tc>
          <w:tcPr>
            <w:tcW w:w="2128" w:type="dxa"/>
          </w:tcPr>
          <w:p w14:paraId="7EF28857" w14:textId="77777777" w:rsidR="00296E35" w:rsidRPr="004B59AC" w:rsidRDefault="00296E35" w:rsidP="002E3FCC">
            <w:pPr>
              <w:pStyle w:val="TAL"/>
            </w:pPr>
          </w:p>
        </w:tc>
        <w:tc>
          <w:tcPr>
            <w:tcW w:w="1420" w:type="dxa"/>
          </w:tcPr>
          <w:p w14:paraId="39656525" w14:textId="77777777" w:rsidR="00296E35" w:rsidRPr="004B59AC" w:rsidRDefault="00296E35" w:rsidP="002E3FCC">
            <w:pPr>
              <w:pStyle w:val="TAL"/>
            </w:pPr>
          </w:p>
        </w:tc>
        <w:tc>
          <w:tcPr>
            <w:tcW w:w="1136" w:type="dxa"/>
          </w:tcPr>
          <w:p w14:paraId="01E619E2" w14:textId="77777777" w:rsidR="00296E35" w:rsidRPr="004B59AC" w:rsidRDefault="00296E35" w:rsidP="002E3FCC">
            <w:pPr>
              <w:pStyle w:val="TAL"/>
            </w:pPr>
          </w:p>
        </w:tc>
      </w:tr>
      <w:tr w:rsidR="00296E35" w:rsidRPr="004B59AC" w14:paraId="110FBFB0" w14:textId="77777777" w:rsidTr="002E3FCC">
        <w:tblPrEx>
          <w:jc w:val="center"/>
          <w:tblInd w:w="0" w:type="dxa"/>
        </w:tblPrEx>
        <w:trPr>
          <w:cantSplit/>
          <w:jc w:val="center"/>
        </w:trPr>
        <w:tc>
          <w:tcPr>
            <w:tcW w:w="2838" w:type="dxa"/>
          </w:tcPr>
          <w:p w14:paraId="66DB0E28" w14:textId="77777777" w:rsidR="00296E35" w:rsidRPr="004B59AC" w:rsidRDefault="00296E35" w:rsidP="002E3FCC">
            <w:pPr>
              <w:pStyle w:val="TAL"/>
            </w:pPr>
            <w:r w:rsidRPr="004B59AC">
              <w:t xml:space="preserve">    parentFolder</w:t>
            </w:r>
          </w:p>
        </w:tc>
        <w:tc>
          <w:tcPr>
            <w:tcW w:w="2128" w:type="dxa"/>
          </w:tcPr>
          <w:p w14:paraId="7CBB0BBD"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Pr>
          <w:p w14:paraId="2EBE517D" w14:textId="77777777" w:rsidR="00296E35" w:rsidRPr="004B59AC" w:rsidRDefault="00296E35" w:rsidP="002E3FCC">
            <w:pPr>
              <w:pStyle w:val="TAL"/>
            </w:pPr>
            <w:r w:rsidRPr="004B59AC">
              <w:t>"folderId0001" arbitrarily selected as id of the root folder</w:t>
            </w:r>
          </w:p>
        </w:tc>
        <w:tc>
          <w:tcPr>
            <w:tcW w:w="1420" w:type="dxa"/>
          </w:tcPr>
          <w:p w14:paraId="5648FDC1" w14:textId="77777777" w:rsidR="00296E35" w:rsidRPr="004B59AC" w:rsidRDefault="00296E35" w:rsidP="002E3FCC">
            <w:pPr>
              <w:pStyle w:val="TAL"/>
            </w:pPr>
          </w:p>
        </w:tc>
        <w:tc>
          <w:tcPr>
            <w:tcW w:w="1136" w:type="dxa"/>
          </w:tcPr>
          <w:p w14:paraId="493BAAAE" w14:textId="77777777" w:rsidR="00296E35" w:rsidRPr="004B59AC" w:rsidRDefault="00296E35" w:rsidP="002E3FCC">
            <w:pPr>
              <w:pStyle w:val="TAL"/>
            </w:pPr>
          </w:p>
        </w:tc>
      </w:tr>
      <w:tr w:rsidR="00296E35" w:rsidRPr="004B59AC" w14:paraId="1E5552CF" w14:textId="77777777" w:rsidTr="002E3FCC">
        <w:tblPrEx>
          <w:jc w:val="center"/>
          <w:tblInd w:w="0" w:type="dxa"/>
        </w:tblPrEx>
        <w:trPr>
          <w:cantSplit/>
          <w:jc w:val="center"/>
        </w:trPr>
        <w:tc>
          <w:tcPr>
            <w:tcW w:w="2838" w:type="dxa"/>
          </w:tcPr>
          <w:p w14:paraId="24397AB0" w14:textId="77777777" w:rsidR="00296E35" w:rsidRPr="004B59AC" w:rsidRDefault="00296E35" w:rsidP="002E3FCC">
            <w:pPr>
              <w:pStyle w:val="TAL"/>
            </w:pPr>
            <w:r w:rsidRPr="004B59AC">
              <w:t xml:space="preserve">    attributes</w:t>
            </w:r>
          </w:p>
        </w:tc>
        <w:tc>
          <w:tcPr>
            <w:tcW w:w="2128" w:type="dxa"/>
          </w:tcPr>
          <w:p w14:paraId="4C246ACF" w14:textId="77777777" w:rsidR="00296E35" w:rsidRPr="004B59AC" w:rsidRDefault="00296E35" w:rsidP="002E3FCC">
            <w:pPr>
              <w:pStyle w:val="TAL"/>
            </w:pPr>
            <w:r w:rsidRPr="004B59AC">
              <w:t>empty list</w:t>
            </w:r>
          </w:p>
        </w:tc>
        <w:tc>
          <w:tcPr>
            <w:tcW w:w="2128" w:type="dxa"/>
          </w:tcPr>
          <w:p w14:paraId="2C225BDF" w14:textId="77777777" w:rsidR="00296E35" w:rsidRPr="004B59AC" w:rsidRDefault="00296E35" w:rsidP="002E3FCC">
            <w:pPr>
              <w:pStyle w:val="TAL"/>
            </w:pPr>
          </w:p>
        </w:tc>
        <w:tc>
          <w:tcPr>
            <w:tcW w:w="1420" w:type="dxa"/>
          </w:tcPr>
          <w:p w14:paraId="3D2B373B" w14:textId="77777777" w:rsidR="00296E35" w:rsidRPr="004B59AC" w:rsidRDefault="00296E35" w:rsidP="002E3FCC">
            <w:pPr>
              <w:pStyle w:val="TAL"/>
            </w:pPr>
          </w:p>
        </w:tc>
        <w:tc>
          <w:tcPr>
            <w:tcW w:w="1136" w:type="dxa"/>
          </w:tcPr>
          <w:p w14:paraId="3DF29545" w14:textId="77777777" w:rsidR="00296E35" w:rsidRPr="004B59AC" w:rsidRDefault="00296E35" w:rsidP="002E3FCC">
            <w:pPr>
              <w:pStyle w:val="TAL"/>
            </w:pPr>
          </w:p>
        </w:tc>
      </w:tr>
      <w:tr w:rsidR="00296E35" w:rsidRPr="004B59AC" w14:paraId="273589E8" w14:textId="77777777" w:rsidTr="002E3FCC">
        <w:tblPrEx>
          <w:jc w:val="center"/>
          <w:tblInd w:w="0" w:type="dxa"/>
        </w:tblPrEx>
        <w:trPr>
          <w:cantSplit/>
          <w:jc w:val="center"/>
        </w:trPr>
        <w:tc>
          <w:tcPr>
            <w:tcW w:w="2838" w:type="dxa"/>
          </w:tcPr>
          <w:p w14:paraId="4A568167" w14:textId="77777777" w:rsidR="00296E35" w:rsidRPr="004B59AC" w:rsidRDefault="00296E35" w:rsidP="002E3FCC">
            <w:pPr>
              <w:pStyle w:val="TAL"/>
            </w:pPr>
            <w:r w:rsidRPr="004B59AC">
              <w:t xml:space="preserve">    flags</w:t>
            </w:r>
          </w:p>
        </w:tc>
        <w:tc>
          <w:tcPr>
            <w:tcW w:w="2128" w:type="dxa"/>
          </w:tcPr>
          <w:p w14:paraId="73AF1AB7" w14:textId="77777777" w:rsidR="00296E35" w:rsidRPr="004B59AC" w:rsidRDefault="00296E35" w:rsidP="002E3FCC">
            <w:pPr>
              <w:pStyle w:val="TAL"/>
            </w:pPr>
            <w:r w:rsidRPr="004B59AC">
              <w:t>empty list</w:t>
            </w:r>
          </w:p>
        </w:tc>
        <w:tc>
          <w:tcPr>
            <w:tcW w:w="2128" w:type="dxa"/>
          </w:tcPr>
          <w:p w14:paraId="1FA0D791" w14:textId="77777777" w:rsidR="00296E35" w:rsidRPr="004B59AC" w:rsidRDefault="00296E35" w:rsidP="002E3FCC">
            <w:pPr>
              <w:pStyle w:val="TAL"/>
            </w:pPr>
          </w:p>
        </w:tc>
        <w:tc>
          <w:tcPr>
            <w:tcW w:w="1420" w:type="dxa"/>
          </w:tcPr>
          <w:p w14:paraId="787A9D87" w14:textId="77777777" w:rsidR="00296E35" w:rsidRPr="004B59AC" w:rsidRDefault="00296E35" w:rsidP="002E3FCC">
            <w:pPr>
              <w:pStyle w:val="TAL"/>
            </w:pPr>
          </w:p>
        </w:tc>
        <w:tc>
          <w:tcPr>
            <w:tcW w:w="1136" w:type="dxa"/>
          </w:tcPr>
          <w:p w14:paraId="12FA4BAB" w14:textId="77777777" w:rsidR="00296E35" w:rsidRPr="004B59AC" w:rsidRDefault="00296E35" w:rsidP="002E3FCC">
            <w:pPr>
              <w:pStyle w:val="TAL"/>
            </w:pPr>
          </w:p>
        </w:tc>
      </w:tr>
      <w:tr w:rsidR="00296E35" w:rsidRPr="004B59AC" w14:paraId="57437724" w14:textId="77777777" w:rsidTr="002E3FCC">
        <w:tblPrEx>
          <w:jc w:val="center"/>
          <w:tblInd w:w="0" w:type="dxa"/>
        </w:tblPrEx>
        <w:trPr>
          <w:cantSplit/>
          <w:jc w:val="center"/>
        </w:trPr>
        <w:tc>
          <w:tcPr>
            <w:tcW w:w="2838" w:type="dxa"/>
          </w:tcPr>
          <w:p w14:paraId="4BF85841" w14:textId="77777777" w:rsidR="00296E35" w:rsidRPr="004B59AC" w:rsidRDefault="00296E35" w:rsidP="002E3FCC">
            <w:pPr>
              <w:pStyle w:val="TAL"/>
            </w:pPr>
            <w:r w:rsidRPr="004B59AC">
              <w:t xml:space="preserve">    imdns</w:t>
            </w:r>
          </w:p>
        </w:tc>
        <w:tc>
          <w:tcPr>
            <w:tcW w:w="2128" w:type="dxa"/>
          </w:tcPr>
          <w:p w14:paraId="115EA0B0" w14:textId="77777777" w:rsidR="00296E35" w:rsidRPr="004B59AC" w:rsidRDefault="00296E35" w:rsidP="002E3FCC">
            <w:pPr>
              <w:pStyle w:val="TAL"/>
            </w:pPr>
            <w:r w:rsidRPr="004B59AC">
              <w:t>Not present</w:t>
            </w:r>
          </w:p>
        </w:tc>
        <w:tc>
          <w:tcPr>
            <w:tcW w:w="2128" w:type="dxa"/>
          </w:tcPr>
          <w:p w14:paraId="76474911" w14:textId="77777777" w:rsidR="00296E35" w:rsidRPr="004B59AC" w:rsidRDefault="00296E35" w:rsidP="002E3FCC">
            <w:pPr>
              <w:pStyle w:val="TAL"/>
            </w:pPr>
          </w:p>
        </w:tc>
        <w:tc>
          <w:tcPr>
            <w:tcW w:w="1420" w:type="dxa"/>
          </w:tcPr>
          <w:p w14:paraId="27CAF5CE" w14:textId="77777777" w:rsidR="00296E35" w:rsidRPr="004B59AC" w:rsidRDefault="00296E35" w:rsidP="002E3FCC">
            <w:pPr>
              <w:pStyle w:val="TAL"/>
            </w:pPr>
          </w:p>
        </w:tc>
        <w:tc>
          <w:tcPr>
            <w:tcW w:w="1136" w:type="dxa"/>
          </w:tcPr>
          <w:p w14:paraId="3044B794" w14:textId="77777777" w:rsidR="00296E35" w:rsidRPr="004B59AC" w:rsidRDefault="00296E35" w:rsidP="002E3FCC">
            <w:pPr>
              <w:pStyle w:val="TAL"/>
            </w:pPr>
          </w:p>
        </w:tc>
      </w:tr>
      <w:tr w:rsidR="00296E35" w:rsidRPr="004B59AC" w14:paraId="5AA8E1C0" w14:textId="77777777" w:rsidTr="002E3FCC">
        <w:tblPrEx>
          <w:jc w:val="center"/>
          <w:tblInd w:w="0" w:type="dxa"/>
        </w:tblPrEx>
        <w:trPr>
          <w:cantSplit/>
          <w:jc w:val="center"/>
        </w:trPr>
        <w:tc>
          <w:tcPr>
            <w:tcW w:w="2838" w:type="dxa"/>
          </w:tcPr>
          <w:p w14:paraId="523E79C4" w14:textId="77777777" w:rsidR="00296E35" w:rsidRPr="004B59AC" w:rsidRDefault="00296E35" w:rsidP="002E3FCC">
            <w:pPr>
              <w:pStyle w:val="TAL"/>
            </w:pPr>
            <w:r w:rsidRPr="004B59AC">
              <w:t xml:space="preserve">    resourceURL</w:t>
            </w:r>
          </w:p>
        </w:tc>
        <w:tc>
          <w:tcPr>
            <w:tcW w:w="2128" w:type="dxa"/>
          </w:tcPr>
          <w:p w14:paraId="41D23E4D" w14:textId="77777777" w:rsidR="00296E35" w:rsidRPr="004B59AC" w:rsidRDefault="00296E35" w:rsidP="002E3FCC">
            <w:pPr>
              <w:pStyle w:val="TAL"/>
            </w:pPr>
            <w:r w:rsidRPr="004B59AC">
              <w:t>tsc_MCData_MsgSF_AbsoluteBaseURL &amp; "/objects/objectId0001"</w:t>
            </w:r>
          </w:p>
        </w:tc>
        <w:tc>
          <w:tcPr>
            <w:tcW w:w="2128" w:type="dxa"/>
          </w:tcPr>
          <w:p w14:paraId="39ACF19B" w14:textId="77777777" w:rsidR="00296E35" w:rsidRPr="004B59AC" w:rsidRDefault="00296E35" w:rsidP="002E3FCC">
            <w:pPr>
              <w:pStyle w:val="TAL"/>
            </w:pPr>
          </w:p>
        </w:tc>
        <w:tc>
          <w:tcPr>
            <w:tcW w:w="1420" w:type="dxa"/>
          </w:tcPr>
          <w:p w14:paraId="3ABD94C9" w14:textId="77777777" w:rsidR="00296E35" w:rsidRPr="004B59AC" w:rsidRDefault="00296E35" w:rsidP="002E3FCC">
            <w:pPr>
              <w:pStyle w:val="TAL"/>
            </w:pPr>
          </w:p>
        </w:tc>
        <w:tc>
          <w:tcPr>
            <w:tcW w:w="1136" w:type="dxa"/>
          </w:tcPr>
          <w:p w14:paraId="1601B5D1" w14:textId="77777777" w:rsidR="00296E35" w:rsidRPr="004B59AC" w:rsidRDefault="00296E35" w:rsidP="002E3FCC">
            <w:pPr>
              <w:pStyle w:val="TAL"/>
            </w:pPr>
          </w:p>
        </w:tc>
      </w:tr>
      <w:tr w:rsidR="00296E35" w:rsidRPr="004B59AC" w14:paraId="4B9B10AE" w14:textId="77777777" w:rsidTr="002E3FCC">
        <w:tblPrEx>
          <w:jc w:val="center"/>
          <w:tblInd w:w="0" w:type="dxa"/>
        </w:tblPrEx>
        <w:trPr>
          <w:cantSplit/>
          <w:jc w:val="center"/>
        </w:trPr>
        <w:tc>
          <w:tcPr>
            <w:tcW w:w="2838" w:type="dxa"/>
          </w:tcPr>
          <w:p w14:paraId="1BE95FE3" w14:textId="77777777" w:rsidR="00296E35" w:rsidRPr="004B59AC" w:rsidRDefault="00296E35" w:rsidP="002E3FCC">
            <w:pPr>
              <w:pStyle w:val="TAL"/>
            </w:pPr>
            <w:r w:rsidRPr="004B59AC">
              <w:t xml:space="preserve">    path</w:t>
            </w:r>
          </w:p>
        </w:tc>
        <w:tc>
          <w:tcPr>
            <w:tcW w:w="2128" w:type="dxa"/>
          </w:tcPr>
          <w:p w14:paraId="631058D6" w14:textId="77777777" w:rsidR="00296E35" w:rsidRPr="004B59AC" w:rsidRDefault="00296E35" w:rsidP="002E3FCC">
            <w:pPr>
              <w:pStyle w:val="TAL"/>
            </w:pPr>
            <w:r w:rsidRPr="004B59AC">
              <w:t>"main/test-file-1"</w:t>
            </w:r>
          </w:p>
        </w:tc>
        <w:tc>
          <w:tcPr>
            <w:tcW w:w="2128" w:type="dxa"/>
          </w:tcPr>
          <w:p w14:paraId="052CEDA0" w14:textId="77777777" w:rsidR="00296E35" w:rsidRPr="004B59AC" w:rsidRDefault="00296E35" w:rsidP="002E3FCC">
            <w:pPr>
              <w:pStyle w:val="TAL"/>
            </w:pPr>
          </w:p>
        </w:tc>
        <w:tc>
          <w:tcPr>
            <w:tcW w:w="1420" w:type="dxa"/>
          </w:tcPr>
          <w:p w14:paraId="27A4CB79" w14:textId="77777777" w:rsidR="00296E35" w:rsidRPr="004B59AC" w:rsidRDefault="00296E35" w:rsidP="002E3FCC">
            <w:pPr>
              <w:pStyle w:val="TAL"/>
            </w:pPr>
          </w:p>
        </w:tc>
        <w:tc>
          <w:tcPr>
            <w:tcW w:w="1136" w:type="dxa"/>
          </w:tcPr>
          <w:p w14:paraId="781EAB35" w14:textId="77777777" w:rsidR="00296E35" w:rsidRPr="004B59AC" w:rsidRDefault="00296E35" w:rsidP="002E3FCC">
            <w:pPr>
              <w:pStyle w:val="TAL"/>
            </w:pPr>
          </w:p>
        </w:tc>
      </w:tr>
      <w:tr w:rsidR="00296E35" w:rsidRPr="004B59AC" w14:paraId="562A79F2" w14:textId="77777777" w:rsidTr="002E3FCC">
        <w:tblPrEx>
          <w:jc w:val="center"/>
          <w:tblInd w:w="0" w:type="dxa"/>
        </w:tblPrEx>
        <w:trPr>
          <w:cantSplit/>
          <w:jc w:val="center"/>
        </w:trPr>
        <w:tc>
          <w:tcPr>
            <w:tcW w:w="2838" w:type="dxa"/>
          </w:tcPr>
          <w:p w14:paraId="16DBC9F1" w14:textId="77777777" w:rsidR="00296E35" w:rsidRPr="004B59AC" w:rsidRDefault="00296E35" w:rsidP="002E3FCC">
            <w:pPr>
              <w:pStyle w:val="TAL"/>
            </w:pPr>
            <w:r w:rsidRPr="004B59AC">
              <w:t xml:space="preserve">    payloadURL</w:t>
            </w:r>
          </w:p>
        </w:tc>
        <w:tc>
          <w:tcPr>
            <w:tcW w:w="2128" w:type="dxa"/>
          </w:tcPr>
          <w:p w14:paraId="08DED727" w14:textId="77777777" w:rsidR="00296E35" w:rsidRPr="004B59AC" w:rsidRDefault="00296E35" w:rsidP="002E3FCC">
            <w:pPr>
              <w:pStyle w:val="TAL"/>
            </w:pPr>
            <w:r w:rsidRPr="004B59AC">
              <w:t>tsc_MCData_MsgSF_BaseURL &amp; "/objects/objectId0001/payload"</w:t>
            </w:r>
          </w:p>
        </w:tc>
        <w:tc>
          <w:tcPr>
            <w:tcW w:w="2128" w:type="dxa"/>
          </w:tcPr>
          <w:p w14:paraId="67F0BA46" w14:textId="77777777" w:rsidR="00296E35" w:rsidRPr="004B59AC" w:rsidRDefault="00296E35" w:rsidP="002E3FCC">
            <w:pPr>
              <w:pStyle w:val="TAL"/>
            </w:pPr>
          </w:p>
        </w:tc>
        <w:tc>
          <w:tcPr>
            <w:tcW w:w="1420" w:type="dxa"/>
          </w:tcPr>
          <w:p w14:paraId="1926F7BC" w14:textId="77777777" w:rsidR="00296E35" w:rsidRPr="004B59AC" w:rsidRDefault="00296E35" w:rsidP="002E3FCC">
            <w:pPr>
              <w:pStyle w:val="TAL"/>
            </w:pPr>
          </w:p>
        </w:tc>
        <w:tc>
          <w:tcPr>
            <w:tcW w:w="1136" w:type="dxa"/>
          </w:tcPr>
          <w:p w14:paraId="06FA94C8" w14:textId="77777777" w:rsidR="00296E35" w:rsidRPr="004B59AC" w:rsidRDefault="00296E35" w:rsidP="002E3FCC">
            <w:pPr>
              <w:pStyle w:val="TAL"/>
            </w:pPr>
          </w:p>
        </w:tc>
      </w:tr>
      <w:tr w:rsidR="00296E35" w:rsidRPr="004B59AC" w14:paraId="665BEFCC" w14:textId="77777777" w:rsidTr="002E3FCC">
        <w:tblPrEx>
          <w:jc w:val="center"/>
          <w:tblInd w:w="0" w:type="dxa"/>
        </w:tblPrEx>
        <w:trPr>
          <w:cantSplit/>
          <w:jc w:val="center"/>
        </w:trPr>
        <w:tc>
          <w:tcPr>
            <w:tcW w:w="2838" w:type="dxa"/>
          </w:tcPr>
          <w:p w14:paraId="36952915" w14:textId="77777777" w:rsidR="00296E35" w:rsidRPr="004B59AC" w:rsidRDefault="00296E35" w:rsidP="002E3FCC">
            <w:pPr>
              <w:pStyle w:val="TAL"/>
            </w:pPr>
            <w:r w:rsidRPr="004B59AC">
              <w:t xml:space="preserve">    payloadPart</w:t>
            </w:r>
          </w:p>
        </w:tc>
        <w:tc>
          <w:tcPr>
            <w:tcW w:w="2128" w:type="dxa"/>
          </w:tcPr>
          <w:p w14:paraId="1355E140" w14:textId="77777777" w:rsidR="00296E35" w:rsidRPr="004B59AC" w:rsidRDefault="00296E35" w:rsidP="002E3FCC">
            <w:pPr>
              <w:pStyle w:val="TAL"/>
            </w:pPr>
            <w:r w:rsidRPr="004B59AC">
              <w:t>Not present</w:t>
            </w:r>
          </w:p>
        </w:tc>
        <w:tc>
          <w:tcPr>
            <w:tcW w:w="2128" w:type="dxa"/>
          </w:tcPr>
          <w:p w14:paraId="60AF06D3" w14:textId="77777777" w:rsidR="00296E35" w:rsidRPr="004B59AC" w:rsidRDefault="00296E35" w:rsidP="002E3FCC">
            <w:pPr>
              <w:pStyle w:val="TAL"/>
            </w:pPr>
          </w:p>
        </w:tc>
        <w:tc>
          <w:tcPr>
            <w:tcW w:w="1420" w:type="dxa"/>
          </w:tcPr>
          <w:p w14:paraId="35A5BDCC" w14:textId="77777777" w:rsidR="00296E35" w:rsidRPr="004B59AC" w:rsidRDefault="00296E35" w:rsidP="002E3FCC">
            <w:pPr>
              <w:pStyle w:val="TAL"/>
            </w:pPr>
          </w:p>
        </w:tc>
        <w:tc>
          <w:tcPr>
            <w:tcW w:w="1136" w:type="dxa"/>
          </w:tcPr>
          <w:p w14:paraId="326EF93A" w14:textId="77777777" w:rsidR="00296E35" w:rsidRPr="004B59AC" w:rsidRDefault="00296E35" w:rsidP="002E3FCC">
            <w:pPr>
              <w:pStyle w:val="TAL"/>
            </w:pPr>
          </w:p>
        </w:tc>
      </w:tr>
      <w:tr w:rsidR="00296E35" w:rsidRPr="004B59AC" w14:paraId="213AFF3D" w14:textId="77777777" w:rsidTr="002E3FCC">
        <w:tblPrEx>
          <w:jc w:val="center"/>
          <w:tblInd w:w="0" w:type="dxa"/>
        </w:tblPrEx>
        <w:trPr>
          <w:cantSplit/>
          <w:jc w:val="center"/>
        </w:trPr>
        <w:tc>
          <w:tcPr>
            <w:tcW w:w="2838" w:type="dxa"/>
          </w:tcPr>
          <w:p w14:paraId="700B5B1E" w14:textId="77777777" w:rsidR="00296E35" w:rsidRPr="004B59AC" w:rsidRDefault="00296E35" w:rsidP="002E3FCC">
            <w:pPr>
              <w:pStyle w:val="TAL"/>
            </w:pPr>
            <w:r w:rsidRPr="004B59AC">
              <w:t xml:space="preserve">    lastModSeq</w:t>
            </w:r>
          </w:p>
        </w:tc>
        <w:tc>
          <w:tcPr>
            <w:tcW w:w="2128" w:type="dxa"/>
          </w:tcPr>
          <w:p w14:paraId="7EB39152" w14:textId="77777777" w:rsidR="00296E35" w:rsidRPr="004B59AC" w:rsidRDefault="00296E35" w:rsidP="002E3FCC">
            <w:pPr>
              <w:pStyle w:val="TAL"/>
            </w:pPr>
            <w:r w:rsidRPr="004B59AC">
              <w:t>Not present</w:t>
            </w:r>
          </w:p>
        </w:tc>
        <w:tc>
          <w:tcPr>
            <w:tcW w:w="2128" w:type="dxa"/>
          </w:tcPr>
          <w:p w14:paraId="49DAE7B5" w14:textId="77777777" w:rsidR="00296E35" w:rsidRPr="004B59AC" w:rsidRDefault="00296E35" w:rsidP="002E3FCC">
            <w:pPr>
              <w:pStyle w:val="TAL"/>
            </w:pPr>
          </w:p>
        </w:tc>
        <w:tc>
          <w:tcPr>
            <w:tcW w:w="1420" w:type="dxa"/>
          </w:tcPr>
          <w:p w14:paraId="6DF7DA66" w14:textId="77777777" w:rsidR="00296E35" w:rsidRPr="004B59AC" w:rsidRDefault="00296E35" w:rsidP="002E3FCC">
            <w:pPr>
              <w:pStyle w:val="TAL"/>
            </w:pPr>
          </w:p>
        </w:tc>
        <w:tc>
          <w:tcPr>
            <w:tcW w:w="1136" w:type="dxa"/>
          </w:tcPr>
          <w:p w14:paraId="58827E7A" w14:textId="77777777" w:rsidR="00296E35" w:rsidRPr="004B59AC" w:rsidRDefault="00296E35" w:rsidP="002E3FCC">
            <w:pPr>
              <w:pStyle w:val="TAL"/>
            </w:pPr>
          </w:p>
        </w:tc>
      </w:tr>
      <w:tr w:rsidR="00296E35" w:rsidRPr="004B59AC" w14:paraId="28C58407" w14:textId="77777777" w:rsidTr="002E3FCC">
        <w:tblPrEx>
          <w:jc w:val="center"/>
          <w:tblInd w:w="0" w:type="dxa"/>
        </w:tblPrEx>
        <w:trPr>
          <w:cantSplit/>
          <w:jc w:val="center"/>
        </w:trPr>
        <w:tc>
          <w:tcPr>
            <w:tcW w:w="2838" w:type="dxa"/>
          </w:tcPr>
          <w:p w14:paraId="6F5E96BB" w14:textId="77777777" w:rsidR="00296E35" w:rsidRPr="004B59AC" w:rsidRDefault="00296E35" w:rsidP="002E3FCC">
            <w:pPr>
              <w:pStyle w:val="TAL"/>
            </w:pPr>
            <w:r w:rsidRPr="004B59AC">
              <w:t xml:space="preserve">    correlationId</w:t>
            </w:r>
          </w:p>
        </w:tc>
        <w:tc>
          <w:tcPr>
            <w:tcW w:w="2128" w:type="dxa"/>
          </w:tcPr>
          <w:p w14:paraId="1AC98064" w14:textId="77777777" w:rsidR="00296E35" w:rsidRPr="004B59AC" w:rsidRDefault="00296E35" w:rsidP="002E3FCC">
            <w:pPr>
              <w:pStyle w:val="TAL"/>
            </w:pPr>
            <w:r w:rsidRPr="004B59AC">
              <w:t>As received in POST request at step 2 (if so)</w:t>
            </w:r>
          </w:p>
        </w:tc>
        <w:tc>
          <w:tcPr>
            <w:tcW w:w="2128" w:type="dxa"/>
          </w:tcPr>
          <w:p w14:paraId="3F4F4AEE" w14:textId="77777777" w:rsidR="00296E35" w:rsidRPr="004B59AC" w:rsidRDefault="00296E35" w:rsidP="002E3FCC">
            <w:pPr>
              <w:pStyle w:val="TAL"/>
            </w:pPr>
          </w:p>
        </w:tc>
        <w:tc>
          <w:tcPr>
            <w:tcW w:w="1420" w:type="dxa"/>
          </w:tcPr>
          <w:p w14:paraId="5FFA54B1" w14:textId="77777777" w:rsidR="00296E35" w:rsidRPr="004B59AC" w:rsidRDefault="00296E35" w:rsidP="002E3FCC">
            <w:pPr>
              <w:pStyle w:val="TAL"/>
            </w:pPr>
          </w:p>
        </w:tc>
        <w:tc>
          <w:tcPr>
            <w:tcW w:w="1136" w:type="dxa"/>
          </w:tcPr>
          <w:p w14:paraId="218FE80A" w14:textId="77777777" w:rsidR="00296E35" w:rsidRPr="004B59AC" w:rsidRDefault="00296E35" w:rsidP="002E3FCC">
            <w:pPr>
              <w:pStyle w:val="TAL"/>
            </w:pPr>
          </w:p>
        </w:tc>
      </w:tr>
      <w:tr w:rsidR="00296E35" w:rsidRPr="004B59AC" w14:paraId="1754205D" w14:textId="77777777" w:rsidTr="002E3FCC">
        <w:tblPrEx>
          <w:jc w:val="center"/>
          <w:tblInd w:w="0" w:type="dxa"/>
        </w:tblPrEx>
        <w:trPr>
          <w:cantSplit/>
          <w:jc w:val="center"/>
        </w:trPr>
        <w:tc>
          <w:tcPr>
            <w:tcW w:w="2838" w:type="dxa"/>
          </w:tcPr>
          <w:p w14:paraId="3C66C374" w14:textId="77777777" w:rsidR="00296E35" w:rsidRPr="004B59AC" w:rsidRDefault="00296E35" w:rsidP="002E3FCC">
            <w:pPr>
              <w:pStyle w:val="TAL"/>
            </w:pPr>
            <w:r w:rsidRPr="004B59AC">
              <w:t xml:space="preserve">    correlationTag</w:t>
            </w:r>
          </w:p>
        </w:tc>
        <w:tc>
          <w:tcPr>
            <w:tcW w:w="2128" w:type="dxa"/>
          </w:tcPr>
          <w:p w14:paraId="4D651AD9" w14:textId="77777777" w:rsidR="00296E35" w:rsidRPr="004B59AC" w:rsidRDefault="00296E35" w:rsidP="002E3FCC">
            <w:pPr>
              <w:pStyle w:val="TAL"/>
            </w:pPr>
            <w:r w:rsidRPr="004B59AC">
              <w:t>As received in POST request at step 2 (if so)</w:t>
            </w:r>
          </w:p>
        </w:tc>
        <w:tc>
          <w:tcPr>
            <w:tcW w:w="2128" w:type="dxa"/>
          </w:tcPr>
          <w:p w14:paraId="3AC3CB47" w14:textId="77777777" w:rsidR="00296E35" w:rsidRPr="004B59AC" w:rsidRDefault="00296E35" w:rsidP="002E3FCC">
            <w:pPr>
              <w:pStyle w:val="TAL"/>
            </w:pPr>
          </w:p>
        </w:tc>
        <w:tc>
          <w:tcPr>
            <w:tcW w:w="1420" w:type="dxa"/>
          </w:tcPr>
          <w:p w14:paraId="045A3179" w14:textId="77777777" w:rsidR="00296E35" w:rsidRPr="004B59AC" w:rsidRDefault="00296E35" w:rsidP="002E3FCC">
            <w:pPr>
              <w:pStyle w:val="TAL"/>
            </w:pPr>
          </w:p>
        </w:tc>
        <w:tc>
          <w:tcPr>
            <w:tcW w:w="1136" w:type="dxa"/>
          </w:tcPr>
          <w:p w14:paraId="132897CC" w14:textId="77777777" w:rsidR="00296E35" w:rsidRPr="004B59AC" w:rsidRDefault="00296E35" w:rsidP="002E3FCC">
            <w:pPr>
              <w:pStyle w:val="TAL"/>
            </w:pPr>
          </w:p>
        </w:tc>
      </w:tr>
    </w:tbl>
    <w:p w14:paraId="116A4C8E" w14:textId="77777777" w:rsidR="00296E35" w:rsidRPr="004B59AC" w:rsidRDefault="00296E35" w:rsidP="00296E35"/>
    <w:p w14:paraId="3607A2FA" w14:textId="387039AF" w:rsidR="00296E35" w:rsidRPr="004B59AC" w:rsidRDefault="00296E35" w:rsidP="00296E35">
      <w:pPr>
        <w:pStyle w:val="TH"/>
      </w:pPr>
      <w:r w:rsidRPr="004B59AC">
        <w:t xml:space="preserve">Table 6.8.1.3.3-5: HTTP PUT from the UE (Step 6, Table 6.8.1.3.2-1; step 2, TS </w:t>
      </w:r>
      <w:r>
        <w:t>37.579</w:t>
      </w:r>
      <w:r w:rsidRPr="004B59AC">
        <w:t>-1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5EFCBD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E041DEC" w14:textId="777D4EBA" w:rsidR="00296E35" w:rsidRPr="004B59AC" w:rsidRDefault="00296E35" w:rsidP="002E3FCC">
            <w:pPr>
              <w:pStyle w:val="TAL"/>
            </w:pPr>
            <w:r w:rsidRPr="004B59AC">
              <w:t xml:space="preserve">Derivation Path: TS </w:t>
            </w:r>
            <w:r>
              <w:t>37.579</w:t>
            </w:r>
            <w:r w:rsidRPr="004B59AC">
              <w:t>-1 [2], Table 5.5.4.4-1, condition MSG_STORE</w:t>
            </w:r>
          </w:p>
        </w:tc>
      </w:tr>
      <w:tr w:rsidR="00296E35" w:rsidRPr="004B59AC" w14:paraId="6688FF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D7F28"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33D66E"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9B61CF1"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A81215E"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6E9E87E" w14:textId="77777777" w:rsidR="00296E35" w:rsidRPr="004B59AC" w:rsidRDefault="00296E35" w:rsidP="002E3FCC">
            <w:pPr>
              <w:pStyle w:val="TAH"/>
            </w:pPr>
            <w:r w:rsidRPr="004B59AC">
              <w:t>Condition</w:t>
            </w:r>
          </w:p>
        </w:tc>
      </w:tr>
      <w:tr w:rsidR="00296E35" w:rsidRPr="004B59AC" w14:paraId="171BE998" w14:textId="77777777" w:rsidTr="002E3FCC">
        <w:tc>
          <w:tcPr>
            <w:tcW w:w="2837" w:type="dxa"/>
            <w:tcBorders>
              <w:top w:val="single" w:sz="4" w:space="0" w:color="auto"/>
              <w:left w:val="single" w:sz="4" w:space="0" w:color="auto"/>
              <w:bottom w:val="single" w:sz="4" w:space="0" w:color="auto"/>
              <w:right w:val="single" w:sz="4" w:space="0" w:color="auto"/>
            </w:tcBorders>
          </w:tcPr>
          <w:p w14:paraId="30B89714"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488B860"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161A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478D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CB3D6" w14:textId="77777777" w:rsidR="00296E35" w:rsidRPr="004B59AC" w:rsidRDefault="00296E35" w:rsidP="002E3FCC">
            <w:pPr>
              <w:pStyle w:val="TAL"/>
            </w:pPr>
          </w:p>
        </w:tc>
      </w:tr>
      <w:tr w:rsidR="00296E35" w:rsidRPr="004B59AC" w14:paraId="3455C4A6" w14:textId="77777777" w:rsidTr="002E3FCC">
        <w:tc>
          <w:tcPr>
            <w:tcW w:w="2837" w:type="dxa"/>
            <w:tcBorders>
              <w:top w:val="single" w:sz="4" w:space="0" w:color="auto"/>
              <w:left w:val="single" w:sz="4" w:space="0" w:color="auto"/>
              <w:bottom w:val="single" w:sz="4" w:space="0" w:color="auto"/>
              <w:right w:val="single" w:sz="4" w:space="0" w:color="auto"/>
            </w:tcBorders>
          </w:tcPr>
          <w:p w14:paraId="24DD1F52"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20761F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6C82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A59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B7982E" w14:textId="77777777" w:rsidR="00296E35" w:rsidRPr="004B59AC" w:rsidRDefault="00296E35" w:rsidP="002E3FCC">
            <w:pPr>
              <w:pStyle w:val="TAL"/>
            </w:pPr>
          </w:p>
        </w:tc>
      </w:tr>
      <w:tr w:rsidR="00296E35" w:rsidRPr="004B59AC" w14:paraId="5FCFC526" w14:textId="77777777" w:rsidTr="002E3FCC">
        <w:tc>
          <w:tcPr>
            <w:tcW w:w="2837" w:type="dxa"/>
            <w:tcBorders>
              <w:top w:val="single" w:sz="4" w:space="0" w:color="auto"/>
              <w:left w:val="single" w:sz="4" w:space="0" w:color="auto"/>
              <w:bottom w:val="single" w:sz="4" w:space="0" w:color="auto"/>
              <w:right w:val="single" w:sz="4" w:space="0" w:color="auto"/>
            </w:tcBorders>
          </w:tcPr>
          <w:p w14:paraId="5965E706"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55CBF66" w14:textId="77777777" w:rsidR="00296E35" w:rsidRPr="004B59AC" w:rsidRDefault="00296E35" w:rsidP="002E3FCC">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2278D50" w14:textId="77777777" w:rsidR="00296E35" w:rsidRPr="004B59AC" w:rsidRDefault="00296E35" w:rsidP="002E3FCC">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026507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CB1D9" w14:textId="77777777" w:rsidR="00296E35" w:rsidRPr="004B59AC" w:rsidRDefault="00296E35" w:rsidP="002E3FCC">
            <w:pPr>
              <w:pStyle w:val="TAL"/>
            </w:pPr>
          </w:p>
        </w:tc>
      </w:tr>
      <w:tr w:rsidR="00296E35" w:rsidRPr="004B59AC" w:rsidDel="00DF1E83" w14:paraId="4D23FCD6" w14:textId="77777777" w:rsidTr="002E3FCC">
        <w:tc>
          <w:tcPr>
            <w:tcW w:w="2837" w:type="dxa"/>
            <w:tcBorders>
              <w:top w:val="single" w:sz="4" w:space="0" w:color="auto"/>
              <w:left w:val="single" w:sz="4" w:space="0" w:color="auto"/>
              <w:bottom w:val="single" w:sz="4" w:space="0" w:color="auto"/>
              <w:right w:val="single" w:sz="4" w:space="0" w:color="auto"/>
            </w:tcBorders>
          </w:tcPr>
          <w:p w14:paraId="40CB2230" w14:textId="77777777" w:rsidR="00296E35" w:rsidRPr="004B59AC" w:rsidDel="00DF1E83" w:rsidRDefault="00296E35" w:rsidP="002E3FCC">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BEB6E0B" w14:textId="77777777" w:rsidR="00296E35" w:rsidRPr="004B59AC" w:rsidDel="00DF1E83"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E97756"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93E1D5"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B55B7" w14:textId="77777777" w:rsidR="00296E35" w:rsidRPr="004B59AC" w:rsidDel="00DF1E83" w:rsidRDefault="00296E35" w:rsidP="002E3FCC">
            <w:pPr>
              <w:pStyle w:val="TAL"/>
            </w:pPr>
          </w:p>
        </w:tc>
      </w:tr>
      <w:tr w:rsidR="00296E35" w:rsidRPr="004B59AC" w:rsidDel="00DF1E83" w14:paraId="458A8815" w14:textId="77777777" w:rsidTr="002E3FCC">
        <w:tc>
          <w:tcPr>
            <w:tcW w:w="2837" w:type="dxa"/>
            <w:tcBorders>
              <w:top w:val="single" w:sz="4" w:space="0" w:color="auto"/>
              <w:left w:val="single" w:sz="4" w:space="0" w:color="auto"/>
              <w:bottom w:val="single" w:sz="4" w:space="0" w:color="auto"/>
              <w:right w:val="single" w:sz="4" w:space="0" w:color="auto"/>
            </w:tcBorders>
          </w:tcPr>
          <w:p w14:paraId="78A76FC9" w14:textId="77777777" w:rsidR="00296E35" w:rsidRPr="004B59AC" w:rsidDel="00DF1E83" w:rsidRDefault="00296E35" w:rsidP="002E3FCC">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4A786E40" w14:textId="77777777" w:rsidR="00296E35" w:rsidRPr="004B59AC" w:rsidDel="00DF1E83"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92A6D63"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B3242A"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7F37BF" w14:textId="77777777" w:rsidR="00296E35" w:rsidRPr="004B59AC" w:rsidDel="00DF1E83" w:rsidRDefault="00296E35" w:rsidP="002E3FCC">
            <w:pPr>
              <w:pStyle w:val="TAL"/>
            </w:pPr>
          </w:p>
        </w:tc>
      </w:tr>
      <w:tr w:rsidR="00296E35" w:rsidRPr="004B59AC" w14:paraId="7DFD0B3E" w14:textId="77777777" w:rsidTr="002E3FCC">
        <w:tc>
          <w:tcPr>
            <w:tcW w:w="2837" w:type="dxa"/>
            <w:tcBorders>
              <w:top w:val="single" w:sz="4" w:space="0" w:color="auto"/>
              <w:left w:val="single" w:sz="4" w:space="0" w:color="auto"/>
              <w:bottom w:val="single" w:sz="4" w:space="0" w:color="auto"/>
              <w:right w:val="single" w:sz="4" w:space="0" w:color="auto"/>
            </w:tcBorders>
          </w:tcPr>
          <w:p w14:paraId="6E936478" w14:textId="77777777" w:rsidR="00296E35" w:rsidRPr="004B59AC" w:rsidRDefault="00296E35" w:rsidP="002E3FCC">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27823D71"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7BD69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E53894" w14:textId="77777777" w:rsidR="00296E35" w:rsidRPr="004B59AC" w:rsidRDefault="00296E35" w:rsidP="002E3FCC">
            <w:pPr>
              <w:pStyle w:val="TAL"/>
            </w:pPr>
            <w:r w:rsidRPr="004B59AC">
              <w:t>RESTful Network API for NMS [40], clause 6.3</w:t>
            </w:r>
          </w:p>
        </w:tc>
        <w:tc>
          <w:tcPr>
            <w:tcW w:w="1135" w:type="dxa"/>
            <w:tcBorders>
              <w:top w:val="single" w:sz="4" w:space="0" w:color="auto"/>
              <w:left w:val="single" w:sz="4" w:space="0" w:color="auto"/>
              <w:bottom w:val="single" w:sz="4" w:space="0" w:color="auto"/>
              <w:right w:val="single" w:sz="4" w:space="0" w:color="auto"/>
            </w:tcBorders>
          </w:tcPr>
          <w:p w14:paraId="73B83CAF" w14:textId="77777777" w:rsidR="00296E35" w:rsidRPr="004B59AC" w:rsidRDefault="00296E35" w:rsidP="002E3FCC">
            <w:pPr>
              <w:pStyle w:val="TAL"/>
            </w:pPr>
          </w:p>
        </w:tc>
      </w:tr>
      <w:tr w:rsidR="00296E35" w:rsidRPr="004B59AC" w14:paraId="457546FE" w14:textId="77777777" w:rsidTr="002E3FCC">
        <w:tc>
          <w:tcPr>
            <w:tcW w:w="2837" w:type="dxa"/>
            <w:tcBorders>
              <w:top w:val="single" w:sz="4" w:space="0" w:color="auto"/>
              <w:left w:val="single" w:sz="4" w:space="0" w:color="auto"/>
              <w:bottom w:val="single" w:sz="4" w:space="0" w:color="auto"/>
              <w:right w:val="single" w:sz="4" w:space="0" w:color="auto"/>
            </w:tcBorders>
          </w:tcPr>
          <w:p w14:paraId="6FA54B85" w14:textId="77777777" w:rsidR="00296E35" w:rsidRPr="004B59AC" w:rsidRDefault="00296E35" w:rsidP="002E3FCC">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334F3337"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06C8F3D" w14:textId="77777777" w:rsidR="00296E35" w:rsidRPr="004B59AC" w:rsidRDefault="00296E35" w:rsidP="002E3FCC">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5FBFCADC"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D64080" w14:textId="77777777" w:rsidR="00296E35" w:rsidRPr="004B59AC" w:rsidRDefault="00296E35" w:rsidP="002E3FCC">
            <w:pPr>
              <w:pStyle w:val="TAL"/>
            </w:pPr>
          </w:p>
        </w:tc>
      </w:tr>
      <w:tr w:rsidR="00296E35" w:rsidRPr="004B59AC" w14:paraId="00CB45F7" w14:textId="77777777" w:rsidTr="002E3FCC">
        <w:tc>
          <w:tcPr>
            <w:tcW w:w="2837" w:type="dxa"/>
            <w:tcBorders>
              <w:top w:val="single" w:sz="4" w:space="0" w:color="auto"/>
              <w:left w:val="single" w:sz="4" w:space="0" w:color="auto"/>
              <w:bottom w:val="single" w:sz="4" w:space="0" w:color="auto"/>
              <w:right w:val="single" w:sz="4" w:space="0" w:color="auto"/>
            </w:tcBorders>
          </w:tcPr>
          <w:p w14:paraId="3F31459B"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482226" w14:textId="77777777" w:rsidR="00296E35" w:rsidRPr="004B59AC" w:rsidRDefault="00296E35" w:rsidP="002E3FCC">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A52F9A6" w14:textId="77777777" w:rsidR="00296E35" w:rsidRPr="004B59AC" w:rsidRDefault="00296E35" w:rsidP="002E3FCC">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6C403A1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011D3B" w14:textId="77777777" w:rsidR="00296E35" w:rsidRPr="004B59AC" w:rsidRDefault="00296E35" w:rsidP="002E3FCC">
            <w:pPr>
              <w:pStyle w:val="TAL"/>
            </w:pPr>
          </w:p>
        </w:tc>
      </w:tr>
    </w:tbl>
    <w:p w14:paraId="1147CD01" w14:textId="77777777" w:rsidR="00296E35" w:rsidRPr="004B59AC" w:rsidRDefault="00296E35" w:rsidP="00296E35"/>
    <w:p w14:paraId="0A9062A7" w14:textId="0F078AD6" w:rsidR="00296E35" w:rsidRPr="004B59AC" w:rsidRDefault="00296E35" w:rsidP="00296E35">
      <w:pPr>
        <w:pStyle w:val="TH"/>
      </w:pPr>
      <w:r w:rsidRPr="004B59AC">
        <w:t xml:space="preserve">Table 6.8.1.3.3-6: HTTP 200 (OK) from the SS (step 6, Table 6.8.1.3.2-1; step 3, TS </w:t>
      </w:r>
      <w:r>
        <w:t>37.579</w:t>
      </w:r>
      <w:r w:rsidRPr="004B59AC">
        <w:t>-1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579D5C4" w14:textId="77777777" w:rsidTr="002E3FCC">
        <w:tc>
          <w:tcPr>
            <w:tcW w:w="9650" w:type="dxa"/>
            <w:gridSpan w:val="5"/>
            <w:hideMark/>
          </w:tcPr>
          <w:p w14:paraId="602563FD" w14:textId="74EDEF4C" w:rsidR="00296E35" w:rsidRPr="004B59AC" w:rsidRDefault="00296E35" w:rsidP="002E3FCC">
            <w:pPr>
              <w:pStyle w:val="TAL"/>
            </w:pPr>
            <w:r w:rsidRPr="004B59AC">
              <w:t xml:space="preserve">Derivation Path: TS </w:t>
            </w:r>
            <w:r>
              <w:t>37.579</w:t>
            </w:r>
            <w:r w:rsidRPr="004B59AC">
              <w:t>-1 [2], Table 5.5.4.6-1</w:t>
            </w:r>
          </w:p>
        </w:tc>
      </w:tr>
      <w:tr w:rsidR="00296E35" w:rsidRPr="004B59AC" w14:paraId="524D5543" w14:textId="77777777" w:rsidTr="002E3FCC">
        <w:tblPrEx>
          <w:jc w:val="center"/>
          <w:tblInd w:w="0" w:type="dxa"/>
        </w:tblPrEx>
        <w:trPr>
          <w:cantSplit/>
          <w:jc w:val="center"/>
        </w:trPr>
        <w:tc>
          <w:tcPr>
            <w:tcW w:w="2838" w:type="dxa"/>
          </w:tcPr>
          <w:p w14:paraId="7E0A6AC2" w14:textId="77777777" w:rsidR="00296E35" w:rsidRPr="004B59AC" w:rsidRDefault="00296E35" w:rsidP="002E3FCC">
            <w:pPr>
              <w:pStyle w:val="TAH"/>
              <w:rPr>
                <w:bCs/>
              </w:rPr>
            </w:pPr>
            <w:r w:rsidRPr="004B59AC">
              <w:t>Information Element</w:t>
            </w:r>
          </w:p>
        </w:tc>
        <w:tc>
          <w:tcPr>
            <w:tcW w:w="2128" w:type="dxa"/>
          </w:tcPr>
          <w:p w14:paraId="70AE9B45" w14:textId="77777777" w:rsidR="00296E35" w:rsidRPr="004B59AC" w:rsidRDefault="00296E35" w:rsidP="002E3FCC">
            <w:pPr>
              <w:pStyle w:val="TAH"/>
            </w:pPr>
            <w:r w:rsidRPr="004B59AC">
              <w:t>Value/remark</w:t>
            </w:r>
          </w:p>
        </w:tc>
        <w:tc>
          <w:tcPr>
            <w:tcW w:w="2128" w:type="dxa"/>
          </w:tcPr>
          <w:p w14:paraId="75879D93" w14:textId="77777777" w:rsidR="00296E35" w:rsidRPr="004B59AC" w:rsidRDefault="00296E35" w:rsidP="002E3FCC">
            <w:pPr>
              <w:pStyle w:val="TAH"/>
            </w:pPr>
            <w:r w:rsidRPr="004B59AC">
              <w:t>Comment</w:t>
            </w:r>
          </w:p>
        </w:tc>
        <w:tc>
          <w:tcPr>
            <w:tcW w:w="1420" w:type="dxa"/>
          </w:tcPr>
          <w:p w14:paraId="6EB505D0" w14:textId="77777777" w:rsidR="00296E35" w:rsidRPr="004B59AC" w:rsidRDefault="00296E35" w:rsidP="002E3FCC">
            <w:pPr>
              <w:pStyle w:val="TAH"/>
            </w:pPr>
            <w:r w:rsidRPr="004B59AC">
              <w:t>Reference</w:t>
            </w:r>
          </w:p>
        </w:tc>
        <w:tc>
          <w:tcPr>
            <w:tcW w:w="1136" w:type="dxa"/>
          </w:tcPr>
          <w:p w14:paraId="31ACEEAE" w14:textId="77777777" w:rsidR="00296E35" w:rsidRPr="004B59AC" w:rsidRDefault="00296E35" w:rsidP="002E3FCC">
            <w:pPr>
              <w:pStyle w:val="TAH"/>
            </w:pPr>
            <w:r w:rsidRPr="004B59AC">
              <w:t>Condition</w:t>
            </w:r>
          </w:p>
        </w:tc>
      </w:tr>
      <w:tr w:rsidR="00296E35" w:rsidRPr="004B59AC" w14:paraId="6245E230" w14:textId="77777777" w:rsidTr="002E3FCC">
        <w:tblPrEx>
          <w:jc w:val="center"/>
          <w:tblInd w:w="0" w:type="dxa"/>
        </w:tblPrEx>
        <w:trPr>
          <w:cantSplit/>
          <w:jc w:val="center"/>
        </w:trPr>
        <w:tc>
          <w:tcPr>
            <w:tcW w:w="2838" w:type="dxa"/>
          </w:tcPr>
          <w:p w14:paraId="7BCCD330" w14:textId="77777777" w:rsidR="00296E35" w:rsidRPr="004B59AC" w:rsidRDefault="00296E35" w:rsidP="002E3FCC">
            <w:pPr>
              <w:pStyle w:val="TAL"/>
              <w:rPr>
                <w:b/>
              </w:rPr>
            </w:pPr>
            <w:r w:rsidRPr="004B59AC">
              <w:rPr>
                <w:b/>
                <w:bCs/>
              </w:rPr>
              <w:t>Content-Type</w:t>
            </w:r>
          </w:p>
        </w:tc>
        <w:tc>
          <w:tcPr>
            <w:tcW w:w="2128" w:type="dxa"/>
          </w:tcPr>
          <w:p w14:paraId="7BCECF32" w14:textId="77777777" w:rsidR="00296E35" w:rsidRPr="004B59AC" w:rsidRDefault="00296E35" w:rsidP="002E3FCC">
            <w:pPr>
              <w:pStyle w:val="TAL"/>
            </w:pPr>
          </w:p>
        </w:tc>
        <w:tc>
          <w:tcPr>
            <w:tcW w:w="2128" w:type="dxa"/>
          </w:tcPr>
          <w:p w14:paraId="47EFAD9F" w14:textId="77777777" w:rsidR="00296E35" w:rsidRPr="004B59AC" w:rsidRDefault="00296E35" w:rsidP="002E3FCC">
            <w:pPr>
              <w:pStyle w:val="TAL"/>
            </w:pPr>
          </w:p>
        </w:tc>
        <w:tc>
          <w:tcPr>
            <w:tcW w:w="1420" w:type="dxa"/>
          </w:tcPr>
          <w:p w14:paraId="50E47B5C" w14:textId="77777777" w:rsidR="00296E35" w:rsidRPr="004B59AC" w:rsidRDefault="00296E35" w:rsidP="002E3FCC">
            <w:pPr>
              <w:pStyle w:val="TAL"/>
            </w:pPr>
          </w:p>
        </w:tc>
        <w:tc>
          <w:tcPr>
            <w:tcW w:w="1136" w:type="dxa"/>
          </w:tcPr>
          <w:p w14:paraId="685D6704" w14:textId="77777777" w:rsidR="00296E35" w:rsidRPr="004B59AC" w:rsidRDefault="00296E35" w:rsidP="002E3FCC">
            <w:pPr>
              <w:pStyle w:val="TAL"/>
            </w:pPr>
          </w:p>
        </w:tc>
      </w:tr>
      <w:tr w:rsidR="00296E35" w:rsidRPr="004B59AC" w14:paraId="4A70B59A" w14:textId="77777777" w:rsidTr="002E3FCC">
        <w:tblPrEx>
          <w:jc w:val="center"/>
          <w:tblInd w:w="0" w:type="dxa"/>
        </w:tblPrEx>
        <w:trPr>
          <w:cantSplit/>
          <w:jc w:val="center"/>
        </w:trPr>
        <w:tc>
          <w:tcPr>
            <w:tcW w:w="2838" w:type="dxa"/>
          </w:tcPr>
          <w:p w14:paraId="2E032E32"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4B0FF713" w14:textId="77777777" w:rsidR="00296E35" w:rsidRPr="004B59AC" w:rsidRDefault="00296E35" w:rsidP="002E3FCC">
            <w:pPr>
              <w:pStyle w:val="TAL"/>
            </w:pPr>
            <w:r w:rsidRPr="004B59AC">
              <w:t>"application/xml"</w:t>
            </w:r>
          </w:p>
        </w:tc>
        <w:tc>
          <w:tcPr>
            <w:tcW w:w="2128" w:type="dxa"/>
          </w:tcPr>
          <w:p w14:paraId="3E86759C" w14:textId="77777777" w:rsidR="00296E35" w:rsidRPr="004B59AC" w:rsidRDefault="00296E35" w:rsidP="002E3FCC">
            <w:pPr>
              <w:pStyle w:val="TAL"/>
            </w:pPr>
          </w:p>
        </w:tc>
        <w:tc>
          <w:tcPr>
            <w:tcW w:w="1420" w:type="dxa"/>
          </w:tcPr>
          <w:p w14:paraId="475AB61E" w14:textId="77777777" w:rsidR="00296E35" w:rsidRPr="004B59AC" w:rsidRDefault="00296E35" w:rsidP="002E3FCC">
            <w:pPr>
              <w:pStyle w:val="TAL"/>
            </w:pPr>
          </w:p>
        </w:tc>
        <w:tc>
          <w:tcPr>
            <w:tcW w:w="1136" w:type="dxa"/>
          </w:tcPr>
          <w:p w14:paraId="7E096B92" w14:textId="77777777" w:rsidR="00296E35" w:rsidRPr="004B59AC" w:rsidRDefault="00296E35" w:rsidP="002E3FCC">
            <w:pPr>
              <w:pStyle w:val="TAL"/>
            </w:pPr>
          </w:p>
        </w:tc>
      </w:tr>
      <w:tr w:rsidR="00296E35" w:rsidRPr="004B59AC" w14:paraId="4668452A" w14:textId="77777777" w:rsidTr="002E3FCC">
        <w:tblPrEx>
          <w:jc w:val="center"/>
          <w:tblInd w:w="0" w:type="dxa"/>
        </w:tblPrEx>
        <w:trPr>
          <w:cantSplit/>
          <w:jc w:val="center"/>
        </w:trPr>
        <w:tc>
          <w:tcPr>
            <w:tcW w:w="2838" w:type="dxa"/>
          </w:tcPr>
          <w:p w14:paraId="60F3AEA2" w14:textId="77777777" w:rsidR="00296E35" w:rsidRPr="004B59AC" w:rsidRDefault="00296E35" w:rsidP="002E3FCC">
            <w:pPr>
              <w:pStyle w:val="TAL"/>
              <w:rPr>
                <w:b/>
                <w:bCs/>
              </w:rPr>
            </w:pPr>
            <w:r w:rsidRPr="004B59AC">
              <w:rPr>
                <w:rFonts w:eastAsia="Malgun Gothic"/>
                <w:b/>
                <w:bCs/>
              </w:rPr>
              <w:t>Message-body: NMS flagList</w:t>
            </w:r>
          </w:p>
        </w:tc>
        <w:tc>
          <w:tcPr>
            <w:tcW w:w="2128" w:type="dxa"/>
          </w:tcPr>
          <w:p w14:paraId="7F7F66F2" w14:textId="77777777" w:rsidR="00296E35" w:rsidRPr="004B59AC" w:rsidRDefault="00296E35" w:rsidP="002E3FCC">
            <w:pPr>
              <w:pStyle w:val="TAL"/>
            </w:pPr>
          </w:p>
        </w:tc>
        <w:tc>
          <w:tcPr>
            <w:tcW w:w="2128" w:type="dxa"/>
          </w:tcPr>
          <w:p w14:paraId="559D59E8" w14:textId="77777777" w:rsidR="00296E35" w:rsidRPr="004B59AC" w:rsidRDefault="00296E35" w:rsidP="002E3FCC">
            <w:pPr>
              <w:pStyle w:val="TAL"/>
            </w:pPr>
          </w:p>
        </w:tc>
        <w:tc>
          <w:tcPr>
            <w:tcW w:w="1420" w:type="dxa"/>
          </w:tcPr>
          <w:p w14:paraId="108F0D33" w14:textId="77777777" w:rsidR="00296E35" w:rsidRPr="004B59AC" w:rsidRDefault="00296E35" w:rsidP="002E3FCC">
            <w:pPr>
              <w:pStyle w:val="TAL"/>
            </w:pPr>
            <w:r w:rsidRPr="004B59AC">
              <w:t>RESTful Network API for NMS [40], clause 6.3</w:t>
            </w:r>
          </w:p>
        </w:tc>
        <w:tc>
          <w:tcPr>
            <w:tcW w:w="1136" w:type="dxa"/>
          </w:tcPr>
          <w:p w14:paraId="5AFA10ED" w14:textId="77777777" w:rsidR="00296E35" w:rsidRPr="004B59AC" w:rsidRDefault="00296E35" w:rsidP="002E3FCC">
            <w:pPr>
              <w:pStyle w:val="TAL"/>
            </w:pPr>
          </w:p>
        </w:tc>
      </w:tr>
      <w:tr w:rsidR="00296E35" w:rsidRPr="004B59AC" w14:paraId="5A233490" w14:textId="77777777" w:rsidTr="002E3FCC">
        <w:tblPrEx>
          <w:jc w:val="center"/>
          <w:tblInd w:w="0" w:type="dxa"/>
        </w:tblPrEx>
        <w:trPr>
          <w:cantSplit/>
          <w:jc w:val="center"/>
        </w:trPr>
        <w:tc>
          <w:tcPr>
            <w:tcW w:w="2838" w:type="dxa"/>
          </w:tcPr>
          <w:p w14:paraId="293239C5" w14:textId="77777777" w:rsidR="00296E35" w:rsidRPr="004B59AC" w:rsidRDefault="00296E35" w:rsidP="002E3FCC">
            <w:pPr>
              <w:pStyle w:val="TAL"/>
              <w:rPr>
                <w:b/>
                <w:bCs/>
              </w:rPr>
            </w:pPr>
            <w:r w:rsidRPr="004B59AC">
              <w:rPr>
                <w:rFonts w:eastAsia="Malgun Gothic"/>
              </w:rPr>
              <w:t xml:space="preserve">  flag [1]</w:t>
            </w:r>
          </w:p>
        </w:tc>
        <w:tc>
          <w:tcPr>
            <w:tcW w:w="2128" w:type="dxa"/>
          </w:tcPr>
          <w:p w14:paraId="06DF086C" w14:textId="77777777" w:rsidR="00296E35" w:rsidRPr="004B59AC" w:rsidRDefault="00296E35" w:rsidP="002E3FCC">
            <w:pPr>
              <w:pStyle w:val="TAL"/>
            </w:pPr>
            <w:r w:rsidRPr="004B59AC">
              <w:t>same flag as in the PUT request</w:t>
            </w:r>
          </w:p>
        </w:tc>
        <w:tc>
          <w:tcPr>
            <w:tcW w:w="2128" w:type="dxa"/>
          </w:tcPr>
          <w:p w14:paraId="3552C025" w14:textId="77777777" w:rsidR="00296E35" w:rsidRPr="004B59AC" w:rsidRDefault="00296E35" w:rsidP="002E3FCC">
            <w:pPr>
              <w:pStyle w:val="TAL"/>
            </w:pPr>
          </w:p>
        </w:tc>
        <w:tc>
          <w:tcPr>
            <w:tcW w:w="1420" w:type="dxa"/>
          </w:tcPr>
          <w:p w14:paraId="42A22C06" w14:textId="77777777" w:rsidR="00296E35" w:rsidRPr="004B59AC" w:rsidRDefault="00296E35" w:rsidP="002E3FCC">
            <w:pPr>
              <w:pStyle w:val="TAL"/>
            </w:pPr>
          </w:p>
        </w:tc>
        <w:tc>
          <w:tcPr>
            <w:tcW w:w="1136" w:type="dxa"/>
          </w:tcPr>
          <w:p w14:paraId="627FC130" w14:textId="77777777" w:rsidR="00296E35" w:rsidRPr="004B59AC" w:rsidRDefault="00296E35" w:rsidP="002E3FCC">
            <w:pPr>
              <w:pStyle w:val="TAL"/>
            </w:pPr>
          </w:p>
        </w:tc>
      </w:tr>
      <w:tr w:rsidR="00296E35" w:rsidRPr="004B59AC" w14:paraId="6429C0A8" w14:textId="77777777" w:rsidTr="002E3FCC">
        <w:tblPrEx>
          <w:jc w:val="center"/>
          <w:tblInd w:w="0" w:type="dxa"/>
        </w:tblPrEx>
        <w:trPr>
          <w:cantSplit/>
          <w:jc w:val="center"/>
        </w:trPr>
        <w:tc>
          <w:tcPr>
            <w:tcW w:w="2838" w:type="dxa"/>
          </w:tcPr>
          <w:p w14:paraId="13A46842"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8" w:type="dxa"/>
          </w:tcPr>
          <w:p w14:paraId="25406DB1" w14:textId="77777777" w:rsidR="00296E35" w:rsidRPr="004B59AC" w:rsidRDefault="00296E35" w:rsidP="002E3FCC">
            <w:pPr>
              <w:pStyle w:val="TAL"/>
            </w:pPr>
            <w:r w:rsidRPr="004B59AC">
              <w:t>tsc_MCData_MsgSF_AbsoluteBaseURL &amp; "/objects/objectId0001/flags"</w:t>
            </w:r>
          </w:p>
        </w:tc>
        <w:tc>
          <w:tcPr>
            <w:tcW w:w="2128" w:type="dxa"/>
          </w:tcPr>
          <w:p w14:paraId="33BCDE3E" w14:textId="77777777" w:rsidR="00296E35" w:rsidRPr="004B59AC" w:rsidRDefault="00296E35" w:rsidP="002E3FCC">
            <w:pPr>
              <w:pStyle w:val="TAL"/>
            </w:pPr>
          </w:p>
        </w:tc>
        <w:tc>
          <w:tcPr>
            <w:tcW w:w="1420" w:type="dxa"/>
          </w:tcPr>
          <w:p w14:paraId="6FA6BA2D" w14:textId="77777777" w:rsidR="00296E35" w:rsidRPr="004B59AC" w:rsidRDefault="00296E35" w:rsidP="002E3FCC">
            <w:pPr>
              <w:pStyle w:val="TAL"/>
            </w:pPr>
          </w:p>
        </w:tc>
        <w:tc>
          <w:tcPr>
            <w:tcW w:w="1136" w:type="dxa"/>
          </w:tcPr>
          <w:p w14:paraId="6A413F64" w14:textId="77777777" w:rsidR="00296E35" w:rsidRPr="004B59AC" w:rsidRDefault="00296E35" w:rsidP="002E3FCC">
            <w:pPr>
              <w:pStyle w:val="TAL"/>
            </w:pPr>
          </w:p>
        </w:tc>
      </w:tr>
    </w:tbl>
    <w:p w14:paraId="30D0EB5D" w14:textId="77777777" w:rsidR="00296E35" w:rsidRPr="004B59AC" w:rsidRDefault="00296E35" w:rsidP="00296E35"/>
    <w:p w14:paraId="59E20BB3" w14:textId="56CD6B9F" w:rsidR="00296E35" w:rsidRPr="004B59AC" w:rsidRDefault="00296E35" w:rsidP="00296E35">
      <w:pPr>
        <w:pStyle w:val="TH"/>
      </w:pPr>
      <w:r w:rsidRPr="004B59AC">
        <w:t xml:space="preserve">Table 6.8.1.3.3-7: HTTP GET from the UE (Step 8, Table 6.8.1.3.2-1; step 2, TS </w:t>
      </w:r>
      <w:r>
        <w:t>37.579</w:t>
      </w:r>
      <w:r w:rsidRPr="004B59AC">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998E8B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E7C5B7" w14:textId="0FD6C5D1" w:rsidR="00296E35" w:rsidRPr="004B59AC" w:rsidRDefault="00296E35" w:rsidP="002E3FCC">
            <w:pPr>
              <w:pStyle w:val="TAL"/>
            </w:pPr>
            <w:r w:rsidRPr="004B59AC">
              <w:t xml:space="preserve">Derivation Path: TS </w:t>
            </w:r>
            <w:r>
              <w:t>37.579</w:t>
            </w:r>
            <w:r w:rsidRPr="004B59AC">
              <w:t>-1 [2], Table 5.5.4.2-1, condition MSG_STORE</w:t>
            </w:r>
          </w:p>
        </w:tc>
      </w:tr>
      <w:tr w:rsidR="00296E35" w:rsidRPr="004B59AC" w14:paraId="0B1AD31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241875"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CB1CE3"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C202F3E"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39C14440"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6642636" w14:textId="77777777" w:rsidR="00296E35" w:rsidRPr="004B59AC" w:rsidRDefault="00296E35" w:rsidP="002E3FCC">
            <w:pPr>
              <w:pStyle w:val="TAH"/>
            </w:pPr>
            <w:r w:rsidRPr="004B59AC">
              <w:t>Condition</w:t>
            </w:r>
          </w:p>
        </w:tc>
      </w:tr>
      <w:tr w:rsidR="00296E35" w:rsidRPr="004B59AC" w14:paraId="28047324" w14:textId="77777777" w:rsidTr="002E3FCC">
        <w:tc>
          <w:tcPr>
            <w:tcW w:w="2837" w:type="dxa"/>
            <w:tcBorders>
              <w:top w:val="single" w:sz="4" w:space="0" w:color="auto"/>
              <w:left w:val="single" w:sz="4" w:space="0" w:color="auto"/>
              <w:bottom w:val="single" w:sz="4" w:space="0" w:color="auto"/>
              <w:right w:val="single" w:sz="4" w:space="0" w:color="auto"/>
            </w:tcBorders>
          </w:tcPr>
          <w:p w14:paraId="1F20DB4B"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A89A01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CF760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EF1AE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E799CF" w14:textId="77777777" w:rsidR="00296E35" w:rsidRPr="004B59AC" w:rsidRDefault="00296E35" w:rsidP="002E3FCC">
            <w:pPr>
              <w:pStyle w:val="TAL"/>
            </w:pPr>
          </w:p>
        </w:tc>
      </w:tr>
      <w:tr w:rsidR="00296E35" w:rsidRPr="004B59AC" w14:paraId="2EC37B5F" w14:textId="77777777" w:rsidTr="002E3FCC">
        <w:tc>
          <w:tcPr>
            <w:tcW w:w="2837" w:type="dxa"/>
            <w:tcBorders>
              <w:top w:val="single" w:sz="4" w:space="0" w:color="auto"/>
              <w:left w:val="single" w:sz="4" w:space="0" w:color="auto"/>
              <w:bottom w:val="single" w:sz="4" w:space="0" w:color="auto"/>
              <w:right w:val="single" w:sz="4" w:space="0" w:color="auto"/>
            </w:tcBorders>
          </w:tcPr>
          <w:p w14:paraId="4DC1F6DB"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528140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958D5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5CF86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39763" w14:textId="77777777" w:rsidR="00296E35" w:rsidRPr="004B59AC" w:rsidRDefault="00296E35" w:rsidP="002E3FCC">
            <w:pPr>
              <w:pStyle w:val="TAL"/>
            </w:pPr>
          </w:p>
        </w:tc>
      </w:tr>
      <w:tr w:rsidR="00296E35" w:rsidRPr="004B59AC" w14:paraId="5809366A" w14:textId="77777777" w:rsidTr="002E3FCC">
        <w:tc>
          <w:tcPr>
            <w:tcW w:w="2837" w:type="dxa"/>
            <w:tcBorders>
              <w:top w:val="single" w:sz="4" w:space="0" w:color="auto"/>
              <w:left w:val="single" w:sz="4" w:space="0" w:color="auto"/>
              <w:bottom w:val="single" w:sz="4" w:space="0" w:color="auto"/>
              <w:right w:val="single" w:sz="4" w:space="0" w:color="auto"/>
            </w:tcBorders>
          </w:tcPr>
          <w:p w14:paraId="1C60AD27"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3DF6924"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6CD157DA"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62434D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0CE711" w14:textId="77777777" w:rsidR="00296E35" w:rsidRPr="004B59AC" w:rsidRDefault="00296E35" w:rsidP="002E3FCC">
            <w:pPr>
              <w:pStyle w:val="TAL"/>
            </w:pPr>
          </w:p>
        </w:tc>
      </w:tr>
    </w:tbl>
    <w:p w14:paraId="74796608" w14:textId="77777777" w:rsidR="00296E35" w:rsidRPr="004B59AC" w:rsidRDefault="00296E35" w:rsidP="00296E35"/>
    <w:p w14:paraId="704C45D4" w14:textId="7C4BA633" w:rsidR="00296E35" w:rsidRPr="004B59AC" w:rsidRDefault="00296E35" w:rsidP="00296E35">
      <w:pPr>
        <w:pStyle w:val="TH"/>
      </w:pPr>
      <w:r w:rsidRPr="004B59AC">
        <w:t xml:space="preserve">Table 6.8.1.3.3-8: HTTP 200 (OK) from the SS (step 8, Table 6.8.1.3.2-1; step 3, TS </w:t>
      </w:r>
      <w:r>
        <w:t>37.579</w:t>
      </w:r>
      <w:r w:rsidRPr="004B59AC">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10326CA" w14:textId="77777777" w:rsidTr="002E3FCC">
        <w:tc>
          <w:tcPr>
            <w:tcW w:w="9650" w:type="dxa"/>
            <w:gridSpan w:val="5"/>
            <w:hideMark/>
          </w:tcPr>
          <w:p w14:paraId="391FB8D9" w14:textId="4C5B689C" w:rsidR="00296E35" w:rsidRPr="004B59AC" w:rsidRDefault="00296E35" w:rsidP="002E3FCC">
            <w:pPr>
              <w:pStyle w:val="TAL"/>
            </w:pPr>
            <w:r w:rsidRPr="004B59AC">
              <w:t xml:space="preserve">Derivation Path: TS </w:t>
            </w:r>
            <w:r>
              <w:t>37.579</w:t>
            </w:r>
            <w:r w:rsidRPr="004B59AC">
              <w:t>-1 [2], Table 5.5.4.6-1</w:t>
            </w:r>
          </w:p>
        </w:tc>
      </w:tr>
      <w:tr w:rsidR="00296E35" w:rsidRPr="004B59AC" w14:paraId="7BBBFE4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F3D193" w14:textId="77777777" w:rsidR="00296E35" w:rsidRPr="004B59AC" w:rsidRDefault="00296E35" w:rsidP="002E3FCC">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64BBC519" w14:textId="77777777" w:rsidR="00296E35" w:rsidRPr="004B59AC" w:rsidRDefault="00296E35" w:rsidP="002E3FCC">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28541FA" w14:textId="77777777" w:rsidR="00296E35" w:rsidRPr="004B59AC" w:rsidRDefault="00296E35" w:rsidP="002E3FCC">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1D40CAE5" w14:textId="77777777" w:rsidR="00296E35" w:rsidRPr="004B59AC" w:rsidRDefault="00296E35" w:rsidP="002E3FCC">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9B47A13" w14:textId="77777777" w:rsidR="00296E35" w:rsidRPr="004B59AC" w:rsidRDefault="00296E35" w:rsidP="002E3FCC">
            <w:pPr>
              <w:pStyle w:val="TAH"/>
            </w:pPr>
            <w:r w:rsidRPr="004B59AC">
              <w:t>Condition</w:t>
            </w:r>
          </w:p>
        </w:tc>
      </w:tr>
      <w:tr w:rsidR="00296E35" w:rsidRPr="004B59AC" w14:paraId="101ECA3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1789D0" w14:textId="77777777" w:rsidR="00296E35" w:rsidRPr="004B59AC" w:rsidRDefault="00296E35" w:rsidP="002E3FCC">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00EF97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984D1F2"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77725F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0F7DE7B" w14:textId="77777777" w:rsidR="00296E35" w:rsidRPr="004B59AC" w:rsidRDefault="00296E35" w:rsidP="002E3FCC">
            <w:pPr>
              <w:pStyle w:val="TAL"/>
            </w:pPr>
          </w:p>
        </w:tc>
      </w:tr>
      <w:tr w:rsidR="00296E35" w:rsidRPr="004B59AC" w14:paraId="543C722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83F3B14"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CCA251C"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FEA1DF"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094EE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834D61" w14:textId="77777777" w:rsidR="00296E35" w:rsidRPr="004B59AC" w:rsidRDefault="00296E35" w:rsidP="002E3FCC">
            <w:pPr>
              <w:pStyle w:val="TAL"/>
            </w:pPr>
          </w:p>
        </w:tc>
      </w:tr>
      <w:tr w:rsidR="00296E35" w:rsidRPr="004B59AC" w14:paraId="1CA2399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DF536F0" w14:textId="77777777" w:rsidR="00296E35" w:rsidRPr="004B59AC" w:rsidRDefault="00296E35" w:rsidP="002E3FCC">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33496211"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143E797" w14:textId="77777777" w:rsidR="00296E35" w:rsidRPr="004B59AC" w:rsidRDefault="00296E35" w:rsidP="002E3FCC">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4518554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8CABA8" w14:textId="77777777" w:rsidR="00296E35" w:rsidRPr="004B59AC" w:rsidRDefault="00296E35" w:rsidP="002E3FCC">
            <w:pPr>
              <w:pStyle w:val="TAL"/>
            </w:pPr>
          </w:p>
        </w:tc>
      </w:tr>
      <w:tr w:rsidR="00296E35" w:rsidRPr="00B70DBF" w14:paraId="77E0BD8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687ABAC" w14:textId="77777777" w:rsidR="00296E35" w:rsidRPr="004B59AC" w:rsidRDefault="00296E35" w:rsidP="002E3FCC">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DD1B535"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21219649" w14:textId="77777777" w:rsidR="00296E35" w:rsidRPr="00B70DBF"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208F34E1" w14:textId="77777777" w:rsidR="00296E35" w:rsidRPr="00B70DBF"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30EC64B8" w14:textId="77777777" w:rsidR="00296E35" w:rsidRPr="00B70DBF" w:rsidRDefault="00296E35" w:rsidP="002E3FCC">
            <w:pPr>
              <w:pStyle w:val="TAL"/>
              <w:rPr>
                <w:lang w:val="sv-SE"/>
              </w:rPr>
            </w:pPr>
          </w:p>
        </w:tc>
      </w:tr>
      <w:tr w:rsidR="00296E35" w:rsidRPr="004B59AC" w14:paraId="376456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D410AF" w14:textId="77777777" w:rsidR="00296E35" w:rsidRPr="004B59AC" w:rsidRDefault="00296E35" w:rsidP="002E3FCC">
            <w:pPr>
              <w:pStyle w:val="TAL"/>
            </w:pPr>
            <w:r w:rsidRPr="00B70DBF">
              <w:rPr>
                <w:lang w:val="sv-SE"/>
              </w:rPr>
              <w:t xml:space="preserve">  </w:t>
            </w:r>
            <w:r w:rsidRPr="004B59AC">
              <w:t>attributes</w:t>
            </w:r>
          </w:p>
        </w:tc>
        <w:tc>
          <w:tcPr>
            <w:tcW w:w="2128" w:type="dxa"/>
            <w:tcBorders>
              <w:top w:val="single" w:sz="4" w:space="0" w:color="auto"/>
              <w:left w:val="single" w:sz="4" w:space="0" w:color="auto"/>
              <w:bottom w:val="single" w:sz="4" w:space="0" w:color="auto"/>
              <w:right w:val="single" w:sz="4" w:space="0" w:color="auto"/>
            </w:tcBorders>
            <w:hideMark/>
          </w:tcPr>
          <w:p w14:paraId="7990A9DD" w14:textId="77777777" w:rsidR="00296E35" w:rsidRPr="004B59AC" w:rsidRDefault="00296E35" w:rsidP="002E3FCC">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3DD18E81"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54B1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1FA0AF" w14:textId="77777777" w:rsidR="00296E35" w:rsidRPr="004B59AC" w:rsidRDefault="00296E35" w:rsidP="002E3FCC">
            <w:pPr>
              <w:pStyle w:val="TAL"/>
            </w:pPr>
          </w:p>
        </w:tc>
      </w:tr>
      <w:tr w:rsidR="00296E35" w:rsidRPr="004B59AC" w14:paraId="6CF339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F5C3E79" w14:textId="77777777" w:rsidR="00296E35" w:rsidRPr="004B59AC" w:rsidRDefault="00296E35" w:rsidP="002E3FCC">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30D5759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80CB5D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A9A5D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94D138A" w14:textId="77777777" w:rsidR="00296E35" w:rsidRPr="004B59AC" w:rsidRDefault="00296E35" w:rsidP="002E3FCC">
            <w:pPr>
              <w:pStyle w:val="TAL"/>
            </w:pPr>
          </w:p>
        </w:tc>
      </w:tr>
      <w:tr w:rsidR="00296E35" w:rsidRPr="004B59AC" w14:paraId="047956E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9E2551D" w14:textId="77777777" w:rsidR="00296E35" w:rsidRPr="004B59AC" w:rsidRDefault="00296E35" w:rsidP="002E3FCC">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0AE81C12" w14:textId="77777777" w:rsidR="00296E35" w:rsidRPr="004B59AC" w:rsidRDefault="00296E35" w:rsidP="002E3FCC">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05898C8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8E19E9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8CF3FF" w14:textId="77777777" w:rsidR="00296E35" w:rsidRPr="004B59AC" w:rsidRDefault="00296E35" w:rsidP="002E3FCC">
            <w:pPr>
              <w:pStyle w:val="TAL"/>
            </w:pPr>
          </w:p>
        </w:tc>
      </w:tr>
      <w:tr w:rsidR="00296E35" w:rsidRPr="004B59AC" w14:paraId="047E91C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E06B607"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281FE8A" w14:textId="77777777" w:rsidR="00296E35" w:rsidRPr="004B59AC" w:rsidRDefault="00296E35" w:rsidP="002E3FCC">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700EBF5C"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D0145A"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9A971C6" w14:textId="77777777" w:rsidR="00296E35" w:rsidRPr="004B59AC" w:rsidRDefault="00296E35" w:rsidP="002E3FCC">
            <w:pPr>
              <w:pStyle w:val="TAL"/>
            </w:pPr>
          </w:p>
        </w:tc>
      </w:tr>
      <w:tr w:rsidR="00296E35" w:rsidRPr="004B59AC" w14:paraId="34D8A8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AC0E63" w14:textId="77777777" w:rsidR="00296E35" w:rsidRPr="004B59AC" w:rsidRDefault="00296E35" w:rsidP="002E3FCC">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11B0A630"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E4381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E4863C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27D30F" w14:textId="77777777" w:rsidR="00296E35" w:rsidRPr="004B59AC" w:rsidRDefault="00296E35" w:rsidP="002E3FCC">
            <w:pPr>
              <w:pStyle w:val="TAL"/>
            </w:pPr>
          </w:p>
        </w:tc>
      </w:tr>
      <w:tr w:rsidR="00296E35" w:rsidRPr="004B59AC" w14:paraId="02DE8DF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B81232"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E9EF82F"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3A3E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9B0C2B"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2E9387" w14:textId="77777777" w:rsidR="00296E35" w:rsidRPr="004B59AC" w:rsidRDefault="00296E35" w:rsidP="002E3FCC">
            <w:pPr>
              <w:pStyle w:val="TAL"/>
            </w:pPr>
          </w:p>
        </w:tc>
      </w:tr>
      <w:tr w:rsidR="00296E35" w:rsidRPr="004B59AC" w14:paraId="7FABD4C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81F9B"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FE15AF8"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36BCEE3"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EC986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4A0961D" w14:textId="77777777" w:rsidR="00296E35" w:rsidRPr="004B59AC" w:rsidRDefault="00296E35" w:rsidP="002E3FCC">
            <w:pPr>
              <w:pStyle w:val="TAL"/>
            </w:pPr>
          </w:p>
        </w:tc>
      </w:tr>
      <w:tr w:rsidR="00296E35" w:rsidRPr="004B59AC" w14:paraId="71765CE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E0F25B1" w14:textId="77777777" w:rsidR="00296E35" w:rsidRPr="004B59AC" w:rsidRDefault="00296E35" w:rsidP="002E3FCC">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2625EF1D" w14:textId="77777777" w:rsidR="00296E35" w:rsidRPr="004B59AC" w:rsidRDefault="00296E35" w:rsidP="002E3FCC">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852F01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D1AA47"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67E2C4D" w14:textId="77777777" w:rsidR="00296E35" w:rsidRPr="004B59AC" w:rsidRDefault="00296E35" w:rsidP="002E3FCC">
            <w:pPr>
              <w:pStyle w:val="TAL"/>
            </w:pPr>
          </w:p>
        </w:tc>
      </w:tr>
      <w:tr w:rsidR="00296E35" w:rsidRPr="004B59AC" w14:paraId="3BC2F4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4D66547" w14:textId="77777777" w:rsidR="00296E35" w:rsidRPr="004B59AC" w:rsidRDefault="00296E35" w:rsidP="002E3FCC">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FF83587"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2A42A0"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04AD20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167876B" w14:textId="77777777" w:rsidR="00296E35" w:rsidRPr="004B59AC" w:rsidRDefault="00296E35" w:rsidP="002E3FCC">
            <w:pPr>
              <w:pStyle w:val="TAL"/>
            </w:pPr>
          </w:p>
        </w:tc>
      </w:tr>
      <w:tr w:rsidR="00296E35" w:rsidRPr="004B59AC" w14:paraId="12590D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3A2460" w14:textId="77777777" w:rsidR="00296E35" w:rsidRPr="004B59AC" w:rsidRDefault="00296E35" w:rsidP="002E3FCC">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6E924446"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C52239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62D5DB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70C597" w14:textId="77777777" w:rsidR="00296E35" w:rsidRPr="004B59AC" w:rsidRDefault="00296E35" w:rsidP="002E3FCC">
            <w:pPr>
              <w:pStyle w:val="TAL"/>
            </w:pPr>
          </w:p>
        </w:tc>
      </w:tr>
      <w:tr w:rsidR="00296E35" w:rsidRPr="004B59AC" w14:paraId="351121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72F9B6" w14:textId="77777777" w:rsidR="00296E35" w:rsidRPr="004B59AC" w:rsidRDefault="00296E35" w:rsidP="002E3FCC">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EE2BA92"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B1C4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795E7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CD43C11" w14:textId="77777777" w:rsidR="00296E35" w:rsidRPr="004B59AC" w:rsidRDefault="00296E35" w:rsidP="002E3FCC">
            <w:pPr>
              <w:pStyle w:val="TAL"/>
            </w:pPr>
          </w:p>
        </w:tc>
      </w:tr>
      <w:tr w:rsidR="00296E35" w:rsidRPr="004B59AC" w14:paraId="51FB47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31D239" w14:textId="77777777" w:rsidR="00296E35" w:rsidRPr="004B59AC" w:rsidRDefault="00296E35" w:rsidP="002E3FCC">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B5AB49E"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51CFD80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DA075F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FD964C1" w14:textId="77777777" w:rsidR="00296E35" w:rsidRPr="004B59AC" w:rsidRDefault="00296E35" w:rsidP="002E3FCC">
            <w:pPr>
              <w:pStyle w:val="TAL"/>
            </w:pPr>
          </w:p>
        </w:tc>
      </w:tr>
    </w:tbl>
    <w:p w14:paraId="30018809" w14:textId="77777777" w:rsidR="00296E35" w:rsidRPr="004B59AC" w:rsidRDefault="00296E35" w:rsidP="00296E35"/>
    <w:p w14:paraId="45CCA06E" w14:textId="5FB72A28" w:rsidR="00296E35" w:rsidRPr="004B59AC" w:rsidRDefault="00296E35" w:rsidP="00296E35">
      <w:pPr>
        <w:pStyle w:val="TH"/>
      </w:pPr>
      <w:r w:rsidRPr="004B59AC">
        <w:t xml:space="preserve">Table 6.8.1.3.3-9: HTTP DELETE from the UE (Step 10, Table 6.8.1.3.2-1; step 2, TS </w:t>
      </w:r>
      <w:r>
        <w:t>37.579</w:t>
      </w:r>
      <w:r w:rsidRPr="004B59AC">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D6960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3369A9" w14:textId="76312506" w:rsidR="00296E35" w:rsidRPr="004B59AC" w:rsidRDefault="00296E35" w:rsidP="002E3FCC">
            <w:pPr>
              <w:pStyle w:val="TAL"/>
            </w:pPr>
            <w:r w:rsidRPr="004B59AC">
              <w:t xml:space="preserve">Derivation Path: TS </w:t>
            </w:r>
            <w:r>
              <w:t>37.579</w:t>
            </w:r>
            <w:r w:rsidRPr="004B59AC">
              <w:t>-1 [2], Table 5.5.4.5-1, condition MSG_STORE</w:t>
            </w:r>
          </w:p>
        </w:tc>
      </w:tr>
      <w:tr w:rsidR="00296E35" w:rsidRPr="004B59AC" w14:paraId="0917AC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98618C"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E2EFC1"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5B14AC48"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32238F2"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12EF803F" w14:textId="77777777" w:rsidR="00296E35" w:rsidRPr="004B59AC" w:rsidRDefault="00296E35" w:rsidP="002E3FCC">
            <w:pPr>
              <w:pStyle w:val="TAH"/>
            </w:pPr>
            <w:r w:rsidRPr="004B59AC">
              <w:t>Condition</w:t>
            </w:r>
          </w:p>
        </w:tc>
      </w:tr>
      <w:tr w:rsidR="00296E35" w:rsidRPr="004B59AC" w14:paraId="22FDF679" w14:textId="77777777" w:rsidTr="002E3FCC">
        <w:tc>
          <w:tcPr>
            <w:tcW w:w="2837" w:type="dxa"/>
            <w:tcBorders>
              <w:top w:val="single" w:sz="4" w:space="0" w:color="auto"/>
              <w:left w:val="single" w:sz="4" w:space="0" w:color="auto"/>
              <w:bottom w:val="single" w:sz="4" w:space="0" w:color="auto"/>
              <w:right w:val="single" w:sz="4" w:space="0" w:color="auto"/>
            </w:tcBorders>
          </w:tcPr>
          <w:p w14:paraId="6C486719"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0A82C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C9DFE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A04B9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806DB7" w14:textId="77777777" w:rsidR="00296E35" w:rsidRPr="004B59AC" w:rsidRDefault="00296E35" w:rsidP="002E3FCC">
            <w:pPr>
              <w:pStyle w:val="TAL"/>
            </w:pPr>
          </w:p>
        </w:tc>
      </w:tr>
      <w:tr w:rsidR="00296E35" w:rsidRPr="004B59AC" w14:paraId="49B666FB" w14:textId="77777777" w:rsidTr="002E3FCC">
        <w:tc>
          <w:tcPr>
            <w:tcW w:w="2837" w:type="dxa"/>
            <w:tcBorders>
              <w:top w:val="single" w:sz="4" w:space="0" w:color="auto"/>
              <w:left w:val="single" w:sz="4" w:space="0" w:color="auto"/>
              <w:bottom w:val="single" w:sz="4" w:space="0" w:color="auto"/>
              <w:right w:val="single" w:sz="4" w:space="0" w:color="auto"/>
            </w:tcBorders>
          </w:tcPr>
          <w:p w14:paraId="03E55681"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0343E7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4D76D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593A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EAE03" w14:textId="77777777" w:rsidR="00296E35" w:rsidRPr="004B59AC" w:rsidRDefault="00296E35" w:rsidP="002E3FCC">
            <w:pPr>
              <w:pStyle w:val="TAL"/>
            </w:pPr>
          </w:p>
        </w:tc>
      </w:tr>
      <w:tr w:rsidR="00296E35" w:rsidRPr="004B59AC" w14:paraId="017137E1" w14:textId="77777777" w:rsidTr="002E3FCC">
        <w:tc>
          <w:tcPr>
            <w:tcW w:w="2837" w:type="dxa"/>
            <w:tcBorders>
              <w:top w:val="single" w:sz="4" w:space="0" w:color="auto"/>
              <w:left w:val="single" w:sz="4" w:space="0" w:color="auto"/>
              <w:bottom w:val="single" w:sz="4" w:space="0" w:color="auto"/>
              <w:right w:val="single" w:sz="4" w:space="0" w:color="auto"/>
            </w:tcBorders>
          </w:tcPr>
          <w:p w14:paraId="7599865E"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1DC4C687"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100DE9E"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969285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3E773E" w14:textId="77777777" w:rsidR="00296E35" w:rsidRPr="004B59AC" w:rsidRDefault="00296E35" w:rsidP="002E3FCC">
            <w:pPr>
              <w:pStyle w:val="TAL"/>
            </w:pPr>
          </w:p>
        </w:tc>
      </w:tr>
    </w:tbl>
    <w:p w14:paraId="6F79689C" w14:textId="77777777" w:rsidR="00296E35" w:rsidRDefault="00296E35" w:rsidP="00296E35"/>
    <w:p w14:paraId="1FAF1984" w14:textId="77777777" w:rsidR="00296E35" w:rsidRPr="0069162F" w:rsidRDefault="00296E35" w:rsidP="00296E35">
      <w:pPr>
        <w:pStyle w:val="Heading3"/>
      </w:pPr>
      <w:bookmarkStart w:id="1297" w:name="_Toc178186386"/>
      <w:bookmarkStart w:id="1298" w:name="_Toc181109127"/>
      <w:r w:rsidRPr="0069162F">
        <w:t>6.8.2</w:t>
      </w:r>
      <w:r w:rsidRPr="0069162F">
        <w:tab/>
        <w:t>On-network / MCData Message Store / Folders / Discover a folder / Create a folder / Object and folder copy / Search a folder / Move a folder / Delete a folder</w:t>
      </w:r>
      <w:bookmarkEnd w:id="1297"/>
      <w:bookmarkEnd w:id="1298"/>
    </w:p>
    <w:p w14:paraId="1B72B11A" w14:textId="77777777" w:rsidR="00296E35" w:rsidRPr="0069162F" w:rsidRDefault="00296E35" w:rsidP="00296E35">
      <w:pPr>
        <w:pStyle w:val="H6"/>
      </w:pPr>
      <w:r w:rsidRPr="0069162F">
        <w:t>6.8.2.1</w:t>
      </w:r>
      <w:r w:rsidRPr="0069162F">
        <w:tab/>
        <w:t>Test Purpose (TP)</w:t>
      </w:r>
    </w:p>
    <w:p w14:paraId="1A00E540" w14:textId="77777777" w:rsidR="00296E35" w:rsidRPr="0069162F" w:rsidRDefault="00296E35" w:rsidP="00296E35">
      <w:pPr>
        <w:pStyle w:val="H6"/>
      </w:pPr>
      <w:r w:rsidRPr="0069162F">
        <w:t>(1)</w:t>
      </w:r>
    </w:p>
    <w:p w14:paraId="2F67819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30E29628" w14:textId="77777777" w:rsidR="00296E35" w:rsidRPr="0069162F" w:rsidRDefault="00296E35" w:rsidP="00296E35">
      <w:pPr>
        <w:pStyle w:val="PL"/>
      </w:pPr>
      <w:r w:rsidRPr="0069162F">
        <w:t>ensure that {</w:t>
      </w:r>
    </w:p>
    <w:p w14:paraId="7FA74762" w14:textId="77777777" w:rsidR="00296E35" w:rsidRPr="0069162F" w:rsidRDefault="00296E35" w:rsidP="00296E35">
      <w:pPr>
        <w:pStyle w:val="PL"/>
      </w:pPr>
      <w:r w:rsidRPr="0069162F">
        <w:t xml:space="preserve">  </w:t>
      </w:r>
      <w:r w:rsidRPr="0069162F">
        <w:rPr>
          <w:b/>
        </w:rPr>
        <w:t>when</w:t>
      </w:r>
      <w:r w:rsidRPr="0069162F">
        <w:t xml:space="preserve"> { the MCDATA User requests to discover its main folder ID in the Message Store Function }</w:t>
      </w:r>
    </w:p>
    <w:p w14:paraId="4F6A660C" w14:textId="77777777" w:rsidR="00296E35" w:rsidRPr="0069162F" w:rsidRDefault="00296E35" w:rsidP="00296E35">
      <w:pPr>
        <w:pStyle w:val="PL"/>
      </w:pPr>
      <w:r w:rsidRPr="0069162F">
        <w:t xml:space="preserve">    </w:t>
      </w:r>
      <w:r w:rsidRPr="0069162F">
        <w:rPr>
          <w:b/>
        </w:rPr>
        <w:t>then</w:t>
      </w:r>
      <w:r w:rsidRPr="0069162F">
        <w:t xml:space="preserve"> { UE (MCData Client) requests to discover its main folder ID in the Message Store Function via an HTTP POST message }</w:t>
      </w:r>
    </w:p>
    <w:p w14:paraId="3FD9C67B" w14:textId="77777777" w:rsidR="00296E35" w:rsidRPr="0069162F" w:rsidRDefault="00296E35" w:rsidP="00296E35">
      <w:pPr>
        <w:pStyle w:val="PL"/>
      </w:pPr>
      <w:r w:rsidRPr="0069162F">
        <w:t xml:space="preserve">            }</w:t>
      </w:r>
    </w:p>
    <w:p w14:paraId="20A03AA5" w14:textId="77777777" w:rsidR="00296E35" w:rsidRPr="0069162F" w:rsidRDefault="00296E35" w:rsidP="00296E35">
      <w:pPr>
        <w:pStyle w:val="PL"/>
      </w:pPr>
    </w:p>
    <w:p w14:paraId="3DF69D3D" w14:textId="77777777" w:rsidR="00296E35" w:rsidRPr="0069162F" w:rsidRDefault="00296E35" w:rsidP="00296E35">
      <w:pPr>
        <w:pStyle w:val="H6"/>
      </w:pPr>
      <w:r w:rsidRPr="0069162F">
        <w:t>(2)</w:t>
      </w:r>
    </w:p>
    <w:p w14:paraId="38FB0A1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1BE375F" w14:textId="77777777" w:rsidR="00296E35" w:rsidRPr="0069162F" w:rsidRDefault="00296E35" w:rsidP="00296E35">
      <w:pPr>
        <w:pStyle w:val="PL"/>
      </w:pPr>
      <w:r w:rsidRPr="0069162F">
        <w:t>ensure that {</w:t>
      </w:r>
    </w:p>
    <w:p w14:paraId="495F0164" w14:textId="77777777" w:rsidR="00296E35" w:rsidRPr="0069162F" w:rsidRDefault="00296E35" w:rsidP="00296E35">
      <w:pPr>
        <w:pStyle w:val="PL"/>
      </w:pPr>
      <w:r w:rsidRPr="0069162F">
        <w:t xml:space="preserve">  </w:t>
      </w:r>
      <w:r w:rsidRPr="0069162F">
        <w:rPr>
          <w:b/>
        </w:rPr>
        <w:t>when</w:t>
      </w:r>
      <w:r w:rsidRPr="0069162F">
        <w:t xml:space="preserve"> { the MCDATA User requests to create a folder in the Message Store Function }</w:t>
      </w:r>
    </w:p>
    <w:p w14:paraId="5CC536EA" w14:textId="77777777" w:rsidR="00296E35" w:rsidRPr="0069162F" w:rsidRDefault="00296E35" w:rsidP="00296E35">
      <w:pPr>
        <w:pStyle w:val="PL"/>
      </w:pPr>
      <w:r w:rsidRPr="0069162F">
        <w:t xml:space="preserve">    </w:t>
      </w:r>
      <w:r w:rsidRPr="0069162F">
        <w:rPr>
          <w:b/>
        </w:rPr>
        <w:t>then</w:t>
      </w:r>
      <w:r w:rsidRPr="0069162F">
        <w:t xml:space="preserve"> { UE (MCData Client) requests to create a folder in the Message Store Function via an HTTP POST message }</w:t>
      </w:r>
    </w:p>
    <w:p w14:paraId="14D883D4" w14:textId="77777777" w:rsidR="00296E35" w:rsidRPr="0069162F" w:rsidRDefault="00296E35" w:rsidP="00296E35">
      <w:pPr>
        <w:pStyle w:val="PL"/>
      </w:pPr>
      <w:r w:rsidRPr="0069162F">
        <w:t xml:space="preserve">            }</w:t>
      </w:r>
    </w:p>
    <w:p w14:paraId="5146272B" w14:textId="77777777" w:rsidR="00296E35" w:rsidRPr="0069162F" w:rsidRDefault="00296E35" w:rsidP="00296E35">
      <w:pPr>
        <w:pStyle w:val="PL"/>
      </w:pPr>
    </w:p>
    <w:p w14:paraId="0B597D95" w14:textId="77777777" w:rsidR="00296E35" w:rsidRPr="0069162F" w:rsidRDefault="00296E35" w:rsidP="00296E35">
      <w:pPr>
        <w:pStyle w:val="H6"/>
      </w:pPr>
      <w:r w:rsidRPr="0069162F">
        <w:t>(3)</w:t>
      </w:r>
    </w:p>
    <w:p w14:paraId="0333724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67B2F922" w14:textId="77777777" w:rsidR="00296E35" w:rsidRPr="0069162F" w:rsidRDefault="00296E35" w:rsidP="00296E35">
      <w:pPr>
        <w:pStyle w:val="PL"/>
      </w:pPr>
      <w:r w:rsidRPr="0069162F">
        <w:t>ensure that {</w:t>
      </w:r>
    </w:p>
    <w:p w14:paraId="580C7F2B" w14:textId="77777777" w:rsidR="00296E35" w:rsidRPr="0069162F" w:rsidRDefault="00296E35" w:rsidP="00296E35">
      <w:pPr>
        <w:pStyle w:val="PL"/>
      </w:pPr>
      <w:r w:rsidRPr="0069162F">
        <w:t xml:space="preserve">  </w:t>
      </w:r>
      <w:r w:rsidRPr="0069162F">
        <w:rPr>
          <w:b/>
        </w:rPr>
        <w:t>when</w:t>
      </w:r>
      <w:r w:rsidRPr="0069162F">
        <w:t xml:space="preserve"> { the MCDATA User requests to upload a file to the Message Store Function }</w:t>
      </w:r>
    </w:p>
    <w:p w14:paraId="72778217" w14:textId="77777777" w:rsidR="00296E35" w:rsidRPr="0069162F" w:rsidRDefault="00296E35" w:rsidP="00296E35">
      <w:pPr>
        <w:pStyle w:val="PL"/>
      </w:pPr>
      <w:r w:rsidRPr="0069162F">
        <w:t xml:space="preserve">    </w:t>
      </w:r>
      <w:r w:rsidRPr="0069162F">
        <w:rPr>
          <w:b/>
        </w:rPr>
        <w:t>then</w:t>
      </w:r>
      <w:r w:rsidRPr="0069162F">
        <w:t xml:space="preserve"> { UE (MCData Client) uploads the file to the Message Store Function via an HTTP POST message }</w:t>
      </w:r>
    </w:p>
    <w:p w14:paraId="6DC694A7" w14:textId="77777777" w:rsidR="00296E35" w:rsidRPr="0069162F" w:rsidRDefault="00296E35" w:rsidP="00296E35">
      <w:pPr>
        <w:pStyle w:val="PL"/>
      </w:pPr>
      <w:r w:rsidRPr="0069162F">
        <w:t xml:space="preserve">            }</w:t>
      </w:r>
    </w:p>
    <w:p w14:paraId="7641C4DF" w14:textId="77777777" w:rsidR="00296E35" w:rsidRPr="0069162F" w:rsidRDefault="00296E35" w:rsidP="00296E35">
      <w:pPr>
        <w:pStyle w:val="PL"/>
      </w:pPr>
    </w:p>
    <w:p w14:paraId="542AA91B" w14:textId="77777777" w:rsidR="00296E35" w:rsidRPr="0069162F" w:rsidRDefault="00296E35" w:rsidP="00296E35">
      <w:pPr>
        <w:pStyle w:val="H6"/>
      </w:pPr>
      <w:r w:rsidRPr="0069162F">
        <w:t>(4)</w:t>
      </w:r>
    </w:p>
    <w:p w14:paraId="03A641A9"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C31A380" w14:textId="77777777" w:rsidR="00296E35" w:rsidRPr="0069162F" w:rsidRDefault="00296E35" w:rsidP="00296E35">
      <w:pPr>
        <w:pStyle w:val="PL"/>
      </w:pPr>
      <w:r w:rsidRPr="0069162F">
        <w:t>ensure that {</w:t>
      </w:r>
    </w:p>
    <w:p w14:paraId="375A1455" w14:textId="77777777" w:rsidR="00296E35" w:rsidRPr="0069162F" w:rsidRDefault="00296E35" w:rsidP="00296E35">
      <w:pPr>
        <w:pStyle w:val="PL"/>
      </w:pPr>
      <w:r w:rsidRPr="0069162F">
        <w:t xml:space="preserve">  </w:t>
      </w:r>
      <w:r w:rsidRPr="0069162F">
        <w:rPr>
          <w:b/>
        </w:rPr>
        <w:t>when</w:t>
      </w:r>
      <w:r w:rsidRPr="0069162F">
        <w:t xml:space="preserve"> { the MCDATA User requests to copy an object from one folder to another folder in the Message Store Function }</w:t>
      </w:r>
    </w:p>
    <w:p w14:paraId="15CAC883" w14:textId="77777777" w:rsidR="00296E35" w:rsidRPr="0069162F" w:rsidRDefault="00296E35" w:rsidP="00296E35">
      <w:pPr>
        <w:pStyle w:val="PL"/>
      </w:pPr>
      <w:r w:rsidRPr="0069162F">
        <w:t xml:space="preserve">    </w:t>
      </w:r>
      <w:r w:rsidRPr="0069162F">
        <w:rPr>
          <w:b/>
        </w:rPr>
        <w:t>then</w:t>
      </w:r>
      <w:r w:rsidRPr="0069162F">
        <w:t xml:space="preserve"> { UE (MCData Client) copies an object from one folder to another folder in the Message Store Function via an HTTP POST message }</w:t>
      </w:r>
    </w:p>
    <w:p w14:paraId="1F7B15F2" w14:textId="77777777" w:rsidR="00296E35" w:rsidRPr="0069162F" w:rsidRDefault="00296E35" w:rsidP="00296E35">
      <w:pPr>
        <w:pStyle w:val="PL"/>
      </w:pPr>
      <w:r w:rsidRPr="0069162F">
        <w:t xml:space="preserve">            }</w:t>
      </w:r>
    </w:p>
    <w:p w14:paraId="50059BE9" w14:textId="77777777" w:rsidR="00296E35" w:rsidRPr="0069162F" w:rsidRDefault="00296E35" w:rsidP="00296E35">
      <w:pPr>
        <w:pStyle w:val="PL"/>
      </w:pPr>
    </w:p>
    <w:p w14:paraId="023B1FED" w14:textId="77777777" w:rsidR="00296E35" w:rsidRPr="0069162F" w:rsidRDefault="00296E35" w:rsidP="00296E35">
      <w:pPr>
        <w:pStyle w:val="H6"/>
      </w:pPr>
      <w:r w:rsidRPr="0069162F">
        <w:t>(5)</w:t>
      </w:r>
    </w:p>
    <w:p w14:paraId="31447840"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2AC60F16" w14:textId="77777777" w:rsidR="00296E35" w:rsidRPr="0069162F" w:rsidRDefault="00296E35" w:rsidP="00296E35">
      <w:pPr>
        <w:pStyle w:val="PL"/>
      </w:pPr>
      <w:r w:rsidRPr="0069162F">
        <w:t>ensure that {</w:t>
      </w:r>
    </w:p>
    <w:p w14:paraId="0B3D95B0" w14:textId="77777777" w:rsidR="00296E35" w:rsidRPr="0069162F" w:rsidRDefault="00296E35" w:rsidP="00296E35">
      <w:pPr>
        <w:pStyle w:val="PL"/>
      </w:pPr>
      <w:r w:rsidRPr="0069162F">
        <w:t xml:space="preserve">  </w:t>
      </w:r>
      <w:r w:rsidRPr="0069162F">
        <w:rPr>
          <w:b/>
        </w:rPr>
        <w:t>when</w:t>
      </w:r>
      <w:r w:rsidRPr="0069162F">
        <w:t xml:space="preserve"> { the MCDATA User requests to search for information about the main folder in the  Message Store Function }</w:t>
      </w:r>
    </w:p>
    <w:p w14:paraId="54A43A7B" w14:textId="77777777" w:rsidR="00296E35" w:rsidRPr="0069162F" w:rsidRDefault="00296E35" w:rsidP="00296E35">
      <w:pPr>
        <w:pStyle w:val="PL"/>
      </w:pPr>
      <w:r w:rsidRPr="0069162F">
        <w:t xml:space="preserve">    </w:t>
      </w:r>
      <w:r w:rsidRPr="0069162F">
        <w:rPr>
          <w:b/>
        </w:rPr>
        <w:t>then</w:t>
      </w:r>
      <w:r w:rsidRPr="0069162F">
        <w:t xml:space="preserve"> { UE (MCData Client) searches for information about the main folder in the Message Store Function via an HTTP GET message }</w:t>
      </w:r>
    </w:p>
    <w:p w14:paraId="3B646DB4" w14:textId="77777777" w:rsidR="00296E35" w:rsidRPr="0069162F" w:rsidRDefault="00296E35" w:rsidP="00296E35">
      <w:pPr>
        <w:pStyle w:val="PL"/>
      </w:pPr>
      <w:r w:rsidRPr="0069162F">
        <w:t xml:space="preserve">            }</w:t>
      </w:r>
    </w:p>
    <w:p w14:paraId="16D1773F" w14:textId="77777777" w:rsidR="00296E35" w:rsidRPr="0069162F" w:rsidRDefault="00296E35" w:rsidP="00296E35">
      <w:pPr>
        <w:pStyle w:val="PL"/>
      </w:pPr>
    </w:p>
    <w:p w14:paraId="7CD87217" w14:textId="77777777" w:rsidR="00296E35" w:rsidRPr="0069162F" w:rsidRDefault="00296E35" w:rsidP="00296E35">
      <w:pPr>
        <w:pStyle w:val="H6"/>
      </w:pPr>
      <w:r w:rsidRPr="0069162F">
        <w:t>(6)</w:t>
      </w:r>
    </w:p>
    <w:p w14:paraId="169DE421"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42457E8F" w14:textId="77777777" w:rsidR="00296E35" w:rsidRPr="0069162F" w:rsidRDefault="00296E35" w:rsidP="00296E35">
      <w:pPr>
        <w:pStyle w:val="PL"/>
      </w:pPr>
      <w:r w:rsidRPr="0069162F">
        <w:t>ensure that {</w:t>
      </w:r>
    </w:p>
    <w:p w14:paraId="7F15131B" w14:textId="77777777" w:rsidR="00296E35" w:rsidRPr="0069162F" w:rsidRDefault="00296E35" w:rsidP="00296E35">
      <w:pPr>
        <w:pStyle w:val="PL"/>
      </w:pPr>
      <w:r w:rsidRPr="0069162F">
        <w:t xml:space="preserve">  </w:t>
      </w:r>
      <w:r w:rsidRPr="0069162F">
        <w:rPr>
          <w:b/>
        </w:rPr>
        <w:t>when</w:t>
      </w:r>
      <w:r w:rsidRPr="0069162F">
        <w:t xml:space="preserve"> { the MCDATA User requests to move a folder and its contents into another folder in the Message Store Function }</w:t>
      </w:r>
    </w:p>
    <w:p w14:paraId="668AE6DF" w14:textId="77777777" w:rsidR="00296E35" w:rsidRPr="0069162F" w:rsidRDefault="00296E35" w:rsidP="00296E35">
      <w:pPr>
        <w:pStyle w:val="PL"/>
      </w:pPr>
      <w:r w:rsidRPr="0069162F">
        <w:t xml:space="preserve">    </w:t>
      </w:r>
      <w:r w:rsidRPr="0069162F">
        <w:rPr>
          <w:b/>
        </w:rPr>
        <w:t>then</w:t>
      </w:r>
      <w:r w:rsidRPr="0069162F">
        <w:t xml:space="preserve"> { UE (MCData Client) moves the folder into another folder in the Message Store Function via an HTTP POST message }</w:t>
      </w:r>
    </w:p>
    <w:p w14:paraId="79C7E0C9" w14:textId="77777777" w:rsidR="00296E35" w:rsidRPr="0069162F" w:rsidRDefault="00296E35" w:rsidP="00296E35">
      <w:pPr>
        <w:pStyle w:val="PL"/>
      </w:pPr>
      <w:r w:rsidRPr="0069162F">
        <w:t xml:space="preserve">            }</w:t>
      </w:r>
    </w:p>
    <w:p w14:paraId="04076ED1" w14:textId="77777777" w:rsidR="00296E35" w:rsidRPr="0069162F" w:rsidRDefault="00296E35" w:rsidP="00296E35">
      <w:pPr>
        <w:pStyle w:val="PL"/>
      </w:pPr>
    </w:p>
    <w:p w14:paraId="2C32FBB4" w14:textId="77777777" w:rsidR="00296E35" w:rsidRPr="0069162F" w:rsidRDefault="00296E35" w:rsidP="00296E35">
      <w:pPr>
        <w:pStyle w:val="H6"/>
      </w:pPr>
      <w:r w:rsidRPr="0069162F">
        <w:t>(7)</w:t>
      </w:r>
    </w:p>
    <w:p w14:paraId="3AEEEF93"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7B69A34E" w14:textId="77777777" w:rsidR="00296E35" w:rsidRPr="0069162F" w:rsidRDefault="00296E35" w:rsidP="00296E35">
      <w:pPr>
        <w:pStyle w:val="PL"/>
      </w:pPr>
      <w:r w:rsidRPr="0069162F">
        <w:t>ensure that {</w:t>
      </w:r>
    </w:p>
    <w:p w14:paraId="1EAADD6D" w14:textId="77777777" w:rsidR="00296E35" w:rsidRPr="0069162F" w:rsidRDefault="00296E35" w:rsidP="00296E35">
      <w:pPr>
        <w:pStyle w:val="PL"/>
      </w:pPr>
      <w:r w:rsidRPr="0069162F">
        <w:t xml:space="preserve">  </w:t>
      </w:r>
      <w:r w:rsidRPr="0069162F">
        <w:rPr>
          <w:b/>
        </w:rPr>
        <w:t>when</w:t>
      </w:r>
      <w:r w:rsidRPr="0069162F">
        <w:t xml:space="preserve"> { the MCDATA User requests to delete a folder from the Message Store Function }</w:t>
      </w:r>
    </w:p>
    <w:p w14:paraId="1BFD5C44" w14:textId="77777777" w:rsidR="00296E35" w:rsidRPr="0069162F" w:rsidRDefault="00296E35" w:rsidP="00296E35">
      <w:pPr>
        <w:pStyle w:val="PL"/>
      </w:pPr>
      <w:r w:rsidRPr="0069162F">
        <w:t xml:space="preserve">    </w:t>
      </w:r>
      <w:r w:rsidRPr="0069162F">
        <w:rPr>
          <w:b/>
        </w:rPr>
        <w:t>then</w:t>
      </w:r>
      <w:r w:rsidRPr="0069162F">
        <w:t xml:space="preserve"> { UE (MCData Client) deletes the folder from the Message Store Function via an HTTP DELETE message }</w:t>
      </w:r>
    </w:p>
    <w:p w14:paraId="61C962FC" w14:textId="77777777" w:rsidR="00296E35" w:rsidRPr="0069162F" w:rsidRDefault="00296E35" w:rsidP="00296E35">
      <w:pPr>
        <w:pStyle w:val="PL"/>
      </w:pPr>
      <w:r w:rsidRPr="0069162F">
        <w:t xml:space="preserve">            }</w:t>
      </w:r>
    </w:p>
    <w:p w14:paraId="05E745ED" w14:textId="77777777" w:rsidR="00296E35" w:rsidRPr="0069162F" w:rsidRDefault="00296E35" w:rsidP="00296E35">
      <w:pPr>
        <w:pStyle w:val="PL"/>
      </w:pPr>
    </w:p>
    <w:p w14:paraId="1472498D" w14:textId="77777777" w:rsidR="00296E35" w:rsidRPr="0069162F" w:rsidRDefault="00296E35" w:rsidP="00296E35">
      <w:pPr>
        <w:pStyle w:val="H6"/>
      </w:pPr>
      <w:r w:rsidRPr="0069162F">
        <w:t>6.8.2.2</w:t>
      </w:r>
      <w:r w:rsidRPr="0069162F">
        <w:tab/>
        <w:t>Conformance requirements</w:t>
      </w:r>
    </w:p>
    <w:p w14:paraId="7F7C5F64" w14:textId="77777777" w:rsidR="00296E35" w:rsidRPr="0069162F" w:rsidRDefault="00296E35" w:rsidP="00296E35">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61646FDE" w14:textId="77777777" w:rsidR="00296E35" w:rsidRPr="0069162F" w:rsidRDefault="00296E35" w:rsidP="00296E35">
      <w:pPr>
        <w:pStyle w:val="B1"/>
        <w:ind w:left="0" w:firstLine="0"/>
      </w:pPr>
      <w:r w:rsidRPr="0069162F">
        <w:t>[TS 24.282 clause 21.2.11.1]</w:t>
      </w:r>
    </w:p>
    <w:p w14:paraId="65249141" w14:textId="77777777" w:rsidR="00296E35" w:rsidRPr="0069162F" w:rsidRDefault="00296E35" w:rsidP="00296E35">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46E5633F"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691D52A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4F8F104"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D42F533"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0CC5A210"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14E6EF18" w14:textId="77777777" w:rsidR="00296E35" w:rsidRPr="0069162F" w:rsidRDefault="00296E35" w:rsidP="00296E35">
      <w:pPr>
        <w:pStyle w:val="B1"/>
        <w:ind w:left="0" w:firstLine="0"/>
      </w:pPr>
      <w:r w:rsidRPr="0069162F">
        <w:t>[TS 24.282 clause 21.2.8.1]</w:t>
      </w:r>
    </w:p>
    <w:p w14:paraId="7A6F36CB" w14:textId="77777777" w:rsidR="00296E35" w:rsidRPr="0069162F" w:rsidRDefault="00296E35" w:rsidP="00296E35">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17960A1A"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20E40C3"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D77752"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0094FA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50413206"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7028FC26" w14:textId="77777777" w:rsidR="00296E35" w:rsidRPr="0069162F" w:rsidRDefault="00296E35" w:rsidP="00296E35">
      <w:pPr>
        <w:pStyle w:val="B1"/>
        <w:ind w:left="0" w:firstLine="0"/>
      </w:pPr>
      <w:r w:rsidRPr="0069162F">
        <w:t>[TS 24.282 clause 21.2.15.1]</w:t>
      </w:r>
    </w:p>
    <w:p w14:paraId="6F5E3430" w14:textId="77777777" w:rsidR="00296E35" w:rsidRPr="0069162F" w:rsidRDefault="00296E35" w:rsidP="00296E35">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0C051558" w14:textId="77777777" w:rsidR="00296E35" w:rsidRPr="0069162F" w:rsidRDefault="00296E35" w:rsidP="00296E35">
      <w:pPr>
        <w:pStyle w:val="B1"/>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3A1086D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11D6F3" w14:textId="77777777" w:rsidR="00296E35" w:rsidRPr="0069162F" w:rsidRDefault="00296E35" w:rsidP="00296E35">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726FF0E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4B78E851" w14:textId="77777777" w:rsidR="00296E35" w:rsidRPr="0069162F" w:rsidRDefault="00296E35" w:rsidP="00296E35">
      <w:pPr>
        <w:pStyle w:val="B1"/>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78753993" w14:textId="77777777" w:rsidR="00296E35" w:rsidRPr="0069162F" w:rsidRDefault="00296E35" w:rsidP="00296E35">
      <w:pPr>
        <w:pStyle w:val="B1"/>
        <w:ind w:left="0" w:firstLine="0"/>
      </w:pPr>
      <w:r w:rsidRPr="0069162F">
        <w:t>[TS 24.282 clause 21.2.6.1]</w:t>
      </w:r>
    </w:p>
    <w:p w14:paraId="442EA78D" w14:textId="77777777" w:rsidR="00296E35" w:rsidRPr="0069162F" w:rsidRDefault="00296E35" w:rsidP="00296E35">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CDE9C78"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1325960B"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3F9CD6F"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14ADFF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707EA287"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subclause 6.18.2 of OMA-TS-REST_NetAPI_NMS-V1_0-20190528-C [66].</w:t>
      </w:r>
    </w:p>
    <w:p w14:paraId="452DFDCB" w14:textId="77777777" w:rsidR="00296E35" w:rsidRPr="0069162F" w:rsidRDefault="00296E35" w:rsidP="00296E35">
      <w:pPr>
        <w:pStyle w:val="B1"/>
        <w:ind w:left="0" w:firstLine="0"/>
      </w:pPr>
      <w:r w:rsidRPr="0069162F">
        <w:t>[TS 24.282 clause 21.2.18.1]</w:t>
      </w:r>
    </w:p>
    <w:p w14:paraId="106E2C31" w14:textId="77777777" w:rsidR="00296E35" w:rsidRPr="0069162F" w:rsidRDefault="00296E35" w:rsidP="00296E35">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6DA2064D" w14:textId="77777777" w:rsidR="00296E35" w:rsidRPr="0069162F" w:rsidRDefault="00296E35" w:rsidP="00296E35">
      <w:pPr>
        <w:pStyle w:val="B1"/>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7BD8A225"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40D14E1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38AEA54C"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shall set the query string "listFilter" to:</w:t>
      </w:r>
    </w:p>
    <w:p w14:paraId="1F082AA1" w14:textId="77777777" w:rsidR="00296E35" w:rsidRPr="0069162F" w:rsidRDefault="00296E35" w:rsidP="00296E35">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17582A0C" w14:textId="77777777" w:rsidR="00296E35" w:rsidRPr="0069162F" w:rsidRDefault="00296E35" w:rsidP="00296E35">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2C51D3BF" w14:textId="77777777" w:rsidR="00296E35" w:rsidRPr="0069162F" w:rsidRDefault="00296E35" w:rsidP="00296E35">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5A350181" w14:textId="77777777" w:rsidR="00296E35" w:rsidRPr="0069162F" w:rsidRDefault="00296E35" w:rsidP="00296E35">
      <w:pPr>
        <w:pStyle w:val="B1"/>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3E8797C4" w14:textId="77777777" w:rsidR="00296E35" w:rsidRPr="0069162F" w:rsidRDefault="00296E35" w:rsidP="00296E35">
      <w:pPr>
        <w:pStyle w:val="NO"/>
      </w:pPr>
      <w:bookmarkStart w:id="1299"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299"/>
    <w:p w14:paraId="72D6153D"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clause 6.14.2 of OMA-TS-REST_NetAPI_NMS-V1_0-20190528-C [66].</w:t>
      </w:r>
    </w:p>
    <w:p w14:paraId="19F9B99A" w14:textId="77777777" w:rsidR="00296E35" w:rsidRPr="0069162F" w:rsidRDefault="00296E35" w:rsidP="00296E35">
      <w:pPr>
        <w:pStyle w:val="B1"/>
        <w:ind w:left="0" w:firstLine="0"/>
      </w:pPr>
      <w:r w:rsidRPr="0069162F">
        <w:t>[TS 24.282 clause 21.2.10.1]</w:t>
      </w:r>
    </w:p>
    <w:p w14:paraId="1C5206EA" w14:textId="77777777" w:rsidR="00296E35" w:rsidRPr="0069162F" w:rsidRDefault="00296E35" w:rsidP="00296E35">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11DFFACE"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58A5625D"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BBB6618"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3F489E88"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5FF68BE4" w14:textId="77777777" w:rsidR="00296E35" w:rsidRPr="0069162F" w:rsidRDefault="00296E35" w:rsidP="00296E35">
      <w:pPr>
        <w:pStyle w:val="B1"/>
        <w:ind w:left="0" w:firstLine="0"/>
      </w:pPr>
      <w:r w:rsidRPr="0069162F">
        <w:rPr>
          <w:rFonts w:eastAsia="Malgun Gothic"/>
        </w:rPr>
        <w:t>Upon receipt of a HTTP response, the message store client shall follow the procedure as described in subclause 6.19.2 of OMA-TS-REST_NetAPI_NMS-V1_0-20190528-C [66].</w:t>
      </w:r>
    </w:p>
    <w:p w14:paraId="1061846B" w14:textId="77777777" w:rsidR="00296E35" w:rsidRPr="0069162F" w:rsidRDefault="00296E35" w:rsidP="00296E35">
      <w:pPr>
        <w:pStyle w:val="B1"/>
        <w:ind w:left="0" w:firstLine="0"/>
      </w:pPr>
      <w:r w:rsidRPr="0069162F">
        <w:t>[TS 24.282 clause 21.2.7.1]</w:t>
      </w:r>
    </w:p>
    <w:p w14:paraId="0821C781" w14:textId="77777777" w:rsidR="00296E35" w:rsidRPr="0069162F" w:rsidRDefault="00296E35" w:rsidP="00296E35">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12EF500C" w14:textId="77777777" w:rsidR="00296E35" w:rsidRPr="0069162F" w:rsidRDefault="00296E35" w:rsidP="00296E35">
      <w:pPr>
        <w:pStyle w:val="B1"/>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01DE87F9"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11303F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618D0B6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7AFA6C7D"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6.14.2 of OMA-TS-REST_NetAPI_NMS-V1_0-20190528-C [66].</w:t>
      </w:r>
    </w:p>
    <w:p w14:paraId="7420F8F5" w14:textId="77777777" w:rsidR="00296E35" w:rsidRPr="0069162F" w:rsidRDefault="00296E35" w:rsidP="00296E35">
      <w:pPr>
        <w:pStyle w:val="H6"/>
      </w:pPr>
      <w:r w:rsidRPr="0069162F">
        <w:t>6.8.2.3</w:t>
      </w:r>
      <w:r w:rsidRPr="0069162F">
        <w:tab/>
        <w:t>Test description</w:t>
      </w:r>
    </w:p>
    <w:p w14:paraId="2FFBD175" w14:textId="77777777" w:rsidR="00296E35" w:rsidRPr="0069162F" w:rsidRDefault="00296E35" w:rsidP="00296E35">
      <w:pPr>
        <w:pStyle w:val="H6"/>
      </w:pPr>
      <w:r w:rsidRPr="0069162F">
        <w:t>6.8.2.3.1</w:t>
      </w:r>
      <w:r w:rsidRPr="0069162F">
        <w:tab/>
        <w:t>Pre-test conditions</w:t>
      </w:r>
    </w:p>
    <w:p w14:paraId="6A9F321E" w14:textId="77777777" w:rsidR="00296E35" w:rsidRPr="0069162F" w:rsidRDefault="00296E35" w:rsidP="00296E35">
      <w:pPr>
        <w:pStyle w:val="H6"/>
      </w:pPr>
      <w:r w:rsidRPr="0069162F">
        <w:t>Test configuration:</w:t>
      </w:r>
    </w:p>
    <w:p w14:paraId="7852A713" w14:textId="77777777" w:rsidR="00296E35" w:rsidRPr="0069162F" w:rsidRDefault="00296E35" w:rsidP="00296E35">
      <w:pPr>
        <w:pStyle w:val="B1"/>
      </w:pPr>
      <w:r w:rsidRPr="0069162F">
        <w:t>-</w:t>
      </w:r>
      <w:r w:rsidRPr="0069162F">
        <w:tab/>
        <w:t>Single cell configuration according to TS 36.879-1 [2] clause 5.2.2.2.1.</w:t>
      </w:r>
    </w:p>
    <w:p w14:paraId="15E07F9D" w14:textId="77777777" w:rsidR="00296E35" w:rsidRPr="0069162F" w:rsidRDefault="00296E35" w:rsidP="00296E35">
      <w:pPr>
        <w:pStyle w:val="H6"/>
      </w:pPr>
      <w:r w:rsidRPr="0069162F">
        <w:t>Preamble:</w:t>
      </w:r>
    </w:p>
    <w:p w14:paraId="608C5950" w14:textId="77777777" w:rsidR="00296E35" w:rsidRPr="0069162F" w:rsidRDefault="00296E35" w:rsidP="00296E35">
      <w:pPr>
        <w:pStyle w:val="B1"/>
      </w:pPr>
      <w:r w:rsidRPr="0069162F">
        <w:t>-</w:t>
      </w:r>
      <w:r w:rsidRPr="0069162F">
        <w:tab/>
        <w:t>The UE has performed procedure 'Initial registration' as described in TS 36.879-1 [2] clause 5.4.2.</w:t>
      </w:r>
    </w:p>
    <w:p w14:paraId="034B4382" w14:textId="77777777" w:rsidR="00296E35" w:rsidRPr="0069162F" w:rsidRDefault="00296E35" w:rsidP="00296E35">
      <w:pPr>
        <w:pStyle w:val="B1"/>
      </w:pPr>
      <w:r w:rsidRPr="0069162F">
        <w:t>-</w:t>
      </w:r>
      <w:r w:rsidRPr="0069162F">
        <w:tab/>
        <w:t>UE States at the end of the preamble:</w:t>
      </w:r>
    </w:p>
    <w:p w14:paraId="796985D9" w14:textId="77777777" w:rsidR="00296E35" w:rsidRPr="0069162F" w:rsidRDefault="00296E35" w:rsidP="00296E35">
      <w:pPr>
        <w:pStyle w:val="B1"/>
        <w:ind w:left="852"/>
      </w:pPr>
      <w:r w:rsidRPr="0069162F">
        <w:t>-</w:t>
      </w:r>
      <w:r w:rsidRPr="0069162F">
        <w:tab/>
        <w:t>The UE is in RRC_IDLE state.</w:t>
      </w:r>
    </w:p>
    <w:p w14:paraId="6040DBCE" w14:textId="77777777" w:rsidR="00296E35" w:rsidRPr="0069162F" w:rsidRDefault="00296E35" w:rsidP="00296E35">
      <w:pPr>
        <w:pStyle w:val="B1"/>
        <w:ind w:left="852"/>
      </w:pPr>
      <w:r w:rsidRPr="0069162F">
        <w:t>-</w:t>
      </w:r>
      <w:r w:rsidRPr="0069162F">
        <w:tab/>
        <w:t>The client is registered for MCData.</w:t>
      </w:r>
    </w:p>
    <w:p w14:paraId="333D5610" w14:textId="77777777" w:rsidR="00296E35" w:rsidRPr="0069162F" w:rsidRDefault="00296E35" w:rsidP="00296E35">
      <w:pPr>
        <w:pStyle w:val="H6"/>
      </w:pPr>
      <w:r w:rsidRPr="0069162F">
        <w:t>6.8.2.3.2</w:t>
      </w:r>
      <w:r w:rsidRPr="0069162F">
        <w:tab/>
        <w:t>Test procedure sequence</w:t>
      </w:r>
    </w:p>
    <w:p w14:paraId="531B70B0" w14:textId="77777777" w:rsidR="00296E35" w:rsidRPr="0069162F" w:rsidRDefault="00296E35" w:rsidP="00296E35">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69162F" w14:paraId="4E5722D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EBEF7B6" w14:textId="77777777" w:rsidR="00296E35" w:rsidRPr="0069162F" w:rsidRDefault="00296E35" w:rsidP="002E3FCC">
            <w:pPr>
              <w:pStyle w:val="TAH"/>
            </w:pPr>
            <w:r w:rsidRPr="0069162F">
              <w:t>St</w:t>
            </w:r>
          </w:p>
        </w:tc>
        <w:tc>
          <w:tcPr>
            <w:tcW w:w="3970" w:type="dxa"/>
            <w:tcBorders>
              <w:top w:val="single" w:sz="4" w:space="0" w:color="auto"/>
              <w:left w:val="single" w:sz="4" w:space="0" w:color="auto"/>
              <w:bottom w:val="nil"/>
              <w:right w:val="single" w:sz="4" w:space="0" w:color="auto"/>
            </w:tcBorders>
            <w:shd w:val="clear" w:color="auto" w:fill="auto"/>
            <w:hideMark/>
          </w:tcPr>
          <w:p w14:paraId="5F31F0E9" w14:textId="77777777" w:rsidR="00296E35" w:rsidRPr="0069162F" w:rsidRDefault="00296E35" w:rsidP="002E3FCC">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9F3F4C9" w14:textId="77777777" w:rsidR="00296E35" w:rsidRPr="0069162F" w:rsidRDefault="00296E35" w:rsidP="002E3FCC">
            <w:pPr>
              <w:pStyle w:val="TAH"/>
            </w:pPr>
            <w:r w:rsidRPr="0069162F">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F028A34" w14:textId="77777777" w:rsidR="00296E35" w:rsidRPr="0069162F" w:rsidRDefault="00296E35" w:rsidP="002E3FCC">
            <w:pPr>
              <w:pStyle w:val="TAH"/>
            </w:pPr>
            <w:r w:rsidRPr="0069162F">
              <w:t>TP</w:t>
            </w:r>
          </w:p>
        </w:tc>
        <w:tc>
          <w:tcPr>
            <w:tcW w:w="892" w:type="dxa"/>
            <w:tcBorders>
              <w:top w:val="single" w:sz="4" w:space="0" w:color="auto"/>
              <w:left w:val="single" w:sz="4" w:space="0" w:color="auto"/>
              <w:bottom w:val="nil"/>
              <w:right w:val="single" w:sz="4" w:space="0" w:color="auto"/>
            </w:tcBorders>
            <w:shd w:val="clear" w:color="auto" w:fill="auto"/>
            <w:hideMark/>
          </w:tcPr>
          <w:p w14:paraId="5F7CB5CB" w14:textId="77777777" w:rsidR="00296E35" w:rsidRPr="0069162F" w:rsidRDefault="00296E35" w:rsidP="002E3FCC">
            <w:pPr>
              <w:pStyle w:val="TAH"/>
            </w:pPr>
            <w:r w:rsidRPr="0069162F">
              <w:t>Verdict</w:t>
            </w:r>
          </w:p>
        </w:tc>
      </w:tr>
      <w:tr w:rsidR="00296E35" w:rsidRPr="0069162F" w14:paraId="0A73587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E02968" w14:textId="77777777" w:rsidR="00296E35" w:rsidRPr="0069162F"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5A1676D" w14:textId="77777777" w:rsidR="00296E35" w:rsidRPr="0069162F"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09A920" w14:textId="77777777" w:rsidR="00296E35" w:rsidRPr="0069162F" w:rsidRDefault="00296E35" w:rsidP="002E3FCC">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A9F304" w14:textId="77777777" w:rsidR="00296E35" w:rsidRPr="0069162F" w:rsidRDefault="00296E35" w:rsidP="002E3FCC">
            <w:pPr>
              <w:pStyle w:val="TAH"/>
            </w:pPr>
            <w:r w:rsidRPr="0069162F">
              <w:t>Message</w:t>
            </w:r>
          </w:p>
        </w:tc>
        <w:tc>
          <w:tcPr>
            <w:tcW w:w="567" w:type="dxa"/>
            <w:tcBorders>
              <w:top w:val="nil"/>
              <w:left w:val="single" w:sz="4" w:space="0" w:color="auto"/>
              <w:bottom w:val="single" w:sz="4" w:space="0" w:color="auto"/>
              <w:right w:val="single" w:sz="4" w:space="0" w:color="auto"/>
            </w:tcBorders>
            <w:shd w:val="clear" w:color="auto" w:fill="auto"/>
          </w:tcPr>
          <w:p w14:paraId="57DC9161" w14:textId="77777777" w:rsidR="00296E35" w:rsidRPr="0069162F"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3C22788" w14:textId="77777777" w:rsidR="00296E35" w:rsidRPr="0069162F" w:rsidRDefault="00296E35" w:rsidP="002E3FCC">
            <w:pPr>
              <w:pStyle w:val="TAH"/>
            </w:pPr>
          </w:p>
        </w:tc>
      </w:tr>
      <w:tr w:rsidR="00296E35" w:rsidRPr="0069162F" w14:paraId="09050F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15685C" w14:textId="77777777" w:rsidR="00296E35" w:rsidRPr="0069162F" w:rsidRDefault="00296E35" w:rsidP="002E3FCC">
            <w:pPr>
              <w:pStyle w:val="TAC"/>
            </w:pPr>
            <w:r w:rsidRPr="0069162F">
              <w:t>1</w:t>
            </w:r>
          </w:p>
        </w:tc>
        <w:tc>
          <w:tcPr>
            <w:tcW w:w="3970" w:type="dxa"/>
            <w:tcBorders>
              <w:top w:val="nil"/>
              <w:left w:val="single" w:sz="4" w:space="0" w:color="auto"/>
              <w:bottom w:val="single" w:sz="4" w:space="0" w:color="auto"/>
              <w:right w:val="single" w:sz="4" w:space="0" w:color="auto"/>
            </w:tcBorders>
            <w:shd w:val="clear" w:color="auto" w:fill="auto"/>
          </w:tcPr>
          <w:p w14:paraId="7E513B74" w14:textId="77777777" w:rsidR="00296E35" w:rsidRPr="0069162F" w:rsidRDefault="00296E35" w:rsidP="002E3FCC">
            <w:pPr>
              <w:pStyle w:val="TAL"/>
            </w:pPr>
            <w:r w:rsidRPr="0069162F">
              <w:t>Make the UE (MCData client) search for information about the main folder in the message store.</w:t>
            </w:r>
          </w:p>
          <w:p w14:paraId="0D62CD8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73553D"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D99CA8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FFC17FA"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530B7BA" w14:textId="77777777" w:rsidR="00296E35" w:rsidRPr="0069162F" w:rsidRDefault="00296E35" w:rsidP="002E3FCC">
            <w:pPr>
              <w:pStyle w:val="TAC"/>
            </w:pPr>
            <w:r w:rsidRPr="0069162F">
              <w:t>-</w:t>
            </w:r>
          </w:p>
        </w:tc>
      </w:tr>
      <w:tr w:rsidR="00296E35" w:rsidRPr="0069162F" w14:paraId="49AAD7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26B1F7" w14:textId="77777777" w:rsidR="00296E35" w:rsidRPr="0069162F" w:rsidRDefault="00296E35" w:rsidP="002E3FCC">
            <w:pPr>
              <w:pStyle w:val="TAC"/>
            </w:pPr>
            <w:r w:rsidRPr="0069162F">
              <w:t>2</w:t>
            </w:r>
          </w:p>
        </w:tc>
        <w:tc>
          <w:tcPr>
            <w:tcW w:w="3970" w:type="dxa"/>
            <w:tcBorders>
              <w:top w:val="nil"/>
              <w:left w:val="single" w:sz="4" w:space="0" w:color="auto"/>
              <w:bottom w:val="single" w:sz="4" w:space="0" w:color="auto"/>
              <w:right w:val="single" w:sz="4" w:space="0" w:color="auto"/>
            </w:tcBorders>
            <w:shd w:val="clear" w:color="auto" w:fill="auto"/>
          </w:tcPr>
          <w:p w14:paraId="41860E8C" w14:textId="2BEBC21D" w:rsidR="00296E35" w:rsidRPr="0069162F" w:rsidRDefault="00296E35" w:rsidP="002E3FCC">
            <w:pPr>
              <w:pStyle w:val="TAL"/>
            </w:pPr>
            <w:r w:rsidRPr="0069162F">
              <w:t xml:space="preserve">Check: Does the UE (MCData client) correctly perform procedure </w:t>
            </w:r>
            <w:r w:rsidRPr="0069162F">
              <w:rPr>
                <w:b/>
              </w:rPr>
              <w:t>'Message Store Function Post Request using HTTP'</w:t>
            </w:r>
            <w:r w:rsidRPr="0069162F">
              <w:t xml:space="preserve"> as described in TS </w:t>
            </w:r>
            <w:r>
              <w:t>37.579</w:t>
            </w:r>
            <w:r w:rsidRPr="0069162F">
              <w:t>-1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E8E51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7A9106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E6F49F" w14:textId="77777777" w:rsidR="00296E35" w:rsidRPr="0069162F" w:rsidRDefault="00296E35" w:rsidP="002E3FCC">
            <w:pPr>
              <w:pStyle w:val="TAC"/>
            </w:pPr>
            <w:r w:rsidRPr="0069162F">
              <w:t>1</w:t>
            </w:r>
          </w:p>
        </w:tc>
        <w:tc>
          <w:tcPr>
            <w:tcW w:w="892" w:type="dxa"/>
            <w:tcBorders>
              <w:top w:val="nil"/>
              <w:left w:val="single" w:sz="4" w:space="0" w:color="auto"/>
              <w:bottom w:val="single" w:sz="4" w:space="0" w:color="auto"/>
              <w:right w:val="single" w:sz="4" w:space="0" w:color="auto"/>
            </w:tcBorders>
            <w:shd w:val="clear" w:color="auto" w:fill="auto"/>
          </w:tcPr>
          <w:p w14:paraId="364329E4" w14:textId="77777777" w:rsidR="00296E35" w:rsidRPr="0069162F" w:rsidRDefault="00296E35" w:rsidP="002E3FCC">
            <w:pPr>
              <w:pStyle w:val="TAC"/>
            </w:pPr>
            <w:r w:rsidRPr="0069162F">
              <w:t>P</w:t>
            </w:r>
          </w:p>
        </w:tc>
      </w:tr>
      <w:tr w:rsidR="00296E35" w:rsidRPr="0069162F" w14:paraId="678708A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A0D16BD" w14:textId="77777777" w:rsidR="00296E35" w:rsidRPr="0069162F" w:rsidRDefault="00296E35" w:rsidP="002E3FCC">
            <w:pPr>
              <w:pStyle w:val="TAC"/>
            </w:pPr>
            <w:r w:rsidRPr="0069162F">
              <w:t>3</w:t>
            </w:r>
          </w:p>
        </w:tc>
        <w:tc>
          <w:tcPr>
            <w:tcW w:w="3970" w:type="dxa"/>
            <w:tcBorders>
              <w:top w:val="nil"/>
              <w:left w:val="single" w:sz="4" w:space="0" w:color="auto"/>
              <w:bottom w:val="single" w:sz="4" w:space="0" w:color="auto"/>
              <w:right w:val="single" w:sz="4" w:space="0" w:color="auto"/>
            </w:tcBorders>
            <w:shd w:val="clear" w:color="auto" w:fill="auto"/>
          </w:tcPr>
          <w:p w14:paraId="232E1825" w14:textId="77777777" w:rsidR="00296E35" w:rsidRPr="0069162F" w:rsidRDefault="00296E35" w:rsidP="002E3FCC">
            <w:pPr>
              <w:pStyle w:val="TAL"/>
            </w:pPr>
            <w:r w:rsidRPr="0069162F">
              <w:t>Make the UE (MCData client) create folder "Folder1" in the message store.</w:t>
            </w:r>
          </w:p>
          <w:p w14:paraId="3A6101DB"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91142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6BF4E6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43063CC"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F714593" w14:textId="77777777" w:rsidR="00296E35" w:rsidRPr="0069162F" w:rsidRDefault="00296E35" w:rsidP="002E3FCC">
            <w:pPr>
              <w:pStyle w:val="TAC"/>
            </w:pPr>
            <w:r w:rsidRPr="0069162F">
              <w:t>-</w:t>
            </w:r>
          </w:p>
        </w:tc>
      </w:tr>
      <w:tr w:rsidR="00296E35" w:rsidRPr="0069162F" w14:paraId="2E87F70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637FAD" w14:textId="77777777" w:rsidR="00296E35" w:rsidRPr="0069162F" w:rsidRDefault="00296E35" w:rsidP="002E3FCC">
            <w:pPr>
              <w:pStyle w:val="TAC"/>
            </w:pPr>
            <w:r w:rsidRPr="0069162F">
              <w:t>4</w:t>
            </w:r>
          </w:p>
        </w:tc>
        <w:tc>
          <w:tcPr>
            <w:tcW w:w="3970" w:type="dxa"/>
            <w:tcBorders>
              <w:top w:val="nil"/>
              <w:left w:val="single" w:sz="4" w:space="0" w:color="auto"/>
              <w:bottom w:val="single" w:sz="4" w:space="0" w:color="auto"/>
              <w:right w:val="single" w:sz="4" w:space="0" w:color="auto"/>
            </w:tcBorders>
            <w:shd w:val="clear" w:color="auto" w:fill="auto"/>
          </w:tcPr>
          <w:p w14:paraId="7E25F29A" w14:textId="43726F32"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D8E739"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C2B311F"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0087409"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6F586E2F" w14:textId="77777777" w:rsidR="00296E35" w:rsidRPr="0069162F" w:rsidRDefault="00296E35" w:rsidP="002E3FCC">
            <w:pPr>
              <w:pStyle w:val="TAC"/>
            </w:pPr>
            <w:r w:rsidRPr="0069162F">
              <w:t>P</w:t>
            </w:r>
          </w:p>
        </w:tc>
      </w:tr>
      <w:tr w:rsidR="00296E35" w:rsidRPr="0069162F" w14:paraId="09BED9A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1C0455" w14:textId="77777777" w:rsidR="00296E35" w:rsidRPr="0069162F" w:rsidRDefault="00296E35" w:rsidP="002E3FCC">
            <w:pPr>
              <w:pStyle w:val="TAC"/>
            </w:pPr>
            <w:r w:rsidRPr="0069162F">
              <w:t>5</w:t>
            </w:r>
          </w:p>
        </w:tc>
        <w:tc>
          <w:tcPr>
            <w:tcW w:w="3970" w:type="dxa"/>
            <w:tcBorders>
              <w:top w:val="nil"/>
              <w:left w:val="single" w:sz="4" w:space="0" w:color="auto"/>
              <w:bottom w:val="single" w:sz="4" w:space="0" w:color="auto"/>
              <w:right w:val="single" w:sz="4" w:space="0" w:color="auto"/>
            </w:tcBorders>
            <w:shd w:val="clear" w:color="auto" w:fill="auto"/>
          </w:tcPr>
          <w:p w14:paraId="1ADF0D58" w14:textId="7D02F817" w:rsidR="00296E35" w:rsidRPr="0069162F" w:rsidRDefault="00296E35" w:rsidP="002E3FCC">
            <w:pPr>
              <w:pStyle w:val="TAL"/>
            </w:pPr>
            <w:r w:rsidRPr="0069162F">
              <w:t>Make the UE (MCData client) upload an object, test file 1 (</w:t>
            </w:r>
            <w:r w:rsidR="00ED7609">
              <w:t>ANNEX</w:t>
            </w:r>
            <w:r w:rsidRPr="0069162F">
              <w:t xml:space="preserve"> A.2.1), to the message store in the new created folder "Folder1".</w:t>
            </w:r>
          </w:p>
          <w:p w14:paraId="7A0FA1FC" w14:textId="77777777" w:rsidR="00296E35" w:rsidRPr="0069162F" w:rsidRDefault="00296E35" w:rsidP="002E3FCC">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C649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FF284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8B988D5"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0C32712" w14:textId="77777777" w:rsidR="00296E35" w:rsidRPr="0069162F" w:rsidRDefault="00296E35" w:rsidP="002E3FCC">
            <w:pPr>
              <w:pStyle w:val="TAC"/>
            </w:pPr>
            <w:r w:rsidRPr="0069162F">
              <w:t>-</w:t>
            </w:r>
          </w:p>
        </w:tc>
      </w:tr>
      <w:tr w:rsidR="00296E35" w:rsidRPr="0069162F" w14:paraId="46E987F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AF7ACE" w14:textId="77777777" w:rsidR="00296E35" w:rsidRPr="0069162F" w:rsidRDefault="00296E35" w:rsidP="002E3FCC">
            <w:pPr>
              <w:pStyle w:val="TAC"/>
            </w:pPr>
            <w:r w:rsidRPr="0069162F">
              <w:t>6</w:t>
            </w:r>
          </w:p>
        </w:tc>
        <w:tc>
          <w:tcPr>
            <w:tcW w:w="3970" w:type="dxa"/>
            <w:tcBorders>
              <w:top w:val="nil"/>
              <w:left w:val="single" w:sz="4" w:space="0" w:color="auto"/>
              <w:bottom w:val="single" w:sz="4" w:space="0" w:color="auto"/>
              <w:right w:val="single" w:sz="4" w:space="0" w:color="auto"/>
            </w:tcBorders>
            <w:shd w:val="clear" w:color="auto" w:fill="auto"/>
          </w:tcPr>
          <w:p w14:paraId="5C072D11" w14:textId="4580190E"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58C550"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964343"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19F39D4" w14:textId="77777777" w:rsidR="00296E35" w:rsidRPr="0069162F" w:rsidRDefault="00296E35" w:rsidP="002E3FCC">
            <w:pPr>
              <w:pStyle w:val="TAC"/>
            </w:pPr>
            <w:r w:rsidRPr="0069162F">
              <w:t>3</w:t>
            </w:r>
          </w:p>
        </w:tc>
        <w:tc>
          <w:tcPr>
            <w:tcW w:w="892" w:type="dxa"/>
            <w:tcBorders>
              <w:top w:val="nil"/>
              <w:left w:val="single" w:sz="4" w:space="0" w:color="auto"/>
              <w:bottom w:val="single" w:sz="4" w:space="0" w:color="auto"/>
              <w:right w:val="single" w:sz="4" w:space="0" w:color="auto"/>
            </w:tcBorders>
            <w:shd w:val="clear" w:color="auto" w:fill="auto"/>
          </w:tcPr>
          <w:p w14:paraId="647A67B5" w14:textId="77777777" w:rsidR="00296E35" w:rsidRPr="0069162F" w:rsidRDefault="00296E35" w:rsidP="002E3FCC">
            <w:pPr>
              <w:pStyle w:val="TAC"/>
            </w:pPr>
            <w:r w:rsidRPr="0069162F">
              <w:t>P</w:t>
            </w:r>
          </w:p>
        </w:tc>
      </w:tr>
      <w:tr w:rsidR="00296E35" w:rsidRPr="0069162F" w14:paraId="3FD2F8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811AFDA" w14:textId="77777777" w:rsidR="00296E35" w:rsidRPr="0069162F" w:rsidRDefault="00296E35" w:rsidP="002E3FCC">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shd w:val="clear" w:color="auto" w:fill="auto"/>
          </w:tcPr>
          <w:p w14:paraId="2993FC9D" w14:textId="77777777" w:rsidR="00296E35" w:rsidRPr="0069162F" w:rsidRDefault="00296E35" w:rsidP="002E3FCC">
            <w:pPr>
              <w:pStyle w:val="TAL"/>
            </w:pPr>
            <w:r w:rsidRPr="0069162F">
              <w:t>Make the UE (MCData client) create another folder "Folder2" in the message store.</w:t>
            </w:r>
          </w:p>
          <w:p w14:paraId="2D4ED247"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5ACF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D29119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93A3FF"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3A072994" w14:textId="77777777" w:rsidR="00296E35" w:rsidRPr="0069162F" w:rsidRDefault="00296E35" w:rsidP="002E3FCC">
            <w:pPr>
              <w:pStyle w:val="TAC"/>
            </w:pPr>
            <w:r w:rsidRPr="0069162F">
              <w:t>-</w:t>
            </w:r>
          </w:p>
        </w:tc>
      </w:tr>
      <w:tr w:rsidR="00296E35" w:rsidRPr="0069162F" w14:paraId="378D7ED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B97B34A" w14:textId="77777777" w:rsidR="00296E35" w:rsidRPr="0069162F" w:rsidRDefault="00296E35" w:rsidP="002E3FCC">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shd w:val="clear" w:color="auto" w:fill="auto"/>
          </w:tcPr>
          <w:p w14:paraId="25C5F015" w14:textId="7056DA81"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981312"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20714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5A6A588"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25292C19" w14:textId="77777777" w:rsidR="00296E35" w:rsidRPr="0069162F" w:rsidRDefault="00296E35" w:rsidP="002E3FCC">
            <w:pPr>
              <w:pStyle w:val="TAC"/>
            </w:pPr>
            <w:r w:rsidRPr="0069162F">
              <w:t>P</w:t>
            </w:r>
          </w:p>
        </w:tc>
      </w:tr>
      <w:tr w:rsidR="00296E35" w:rsidRPr="0069162F" w14:paraId="1E3116A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46F98F" w14:textId="77777777" w:rsidR="00296E35" w:rsidRPr="0069162F" w:rsidRDefault="00296E35" w:rsidP="002E3FCC">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shd w:val="clear" w:color="auto" w:fill="auto"/>
          </w:tcPr>
          <w:p w14:paraId="1FE0B06D" w14:textId="34DC93E3" w:rsidR="00296E35" w:rsidRPr="0069162F" w:rsidRDefault="00296E35" w:rsidP="002E3FCC">
            <w:pPr>
              <w:pStyle w:val="TAL"/>
            </w:pPr>
            <w:r w:rsidRPr="0069162F">
              <w:t>Make the UE (MCData client) copy an object, test file 1 (</w:t>
            </w:r>
            <w:r w:rsidR="00ED7609">
              <w:t>ANNEX</w:t>
            </w:r>
            <w:r w:rsidRPr="0069162F">
              <w:t xml:space="preserve"> A.2.1), from Folder1 to Folder2 in the message store.</w:t>
            </w:r>
          </w:p>
          <w:p w14:paraId="09DD186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FDA98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B5D0A1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B58E5BB"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5C720B87" w14:textId="77777777" w:rsidR="00296E35" w:rsidRPr="0069162F" w:rsidRDefault="00296E35" w:rsidP="002E3FCC">
            <w:pPr>
              <w:pStyle w:val="TAC"/>
            </w:pPr>
            <w:r w:rsidRPr="0069162F">
              <w:t>-</w:t>
            </w:r>
          </w:p>
        </w:tc>
      </w:tr>
      <w:tr w:rsidR="00296E35" w:rsidRPr="0069162F" w14:paraId="78A9DB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C3EF1FD" w14:textId="77777777" w:rsidR="00296E35" w:rsidRPr="0069162F" w:rsidRDefault="00296E35" w:rsidP="002E3FCC">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shd w:val="clear" w:color="auto" w:fill="auto"/>
          </w:tcPr>
          <w:p w14:paraId="75D65145" w14:textId="5FB6C187"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copy an object, test file 1 (</w:t>
            </w:r>
            <w:r w:rsidR="00ED7609">
              <w:t>ANNEX</w:t>
            </w:r>
            <w:r w:rsidRPr="0069162F">
              <w:t xml:space="preserve">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8C6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7E498F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7CBE0A4" w14:textId="77777777" w:rsidR="00296E35" w:rsidRPr="0069162F" w:rsidRDefault="00296E35" w:rsidP="002E3FCC">
            <w:pPr>
              <w:pStyle w:val="TAC"/>
            </w:pPr>
            <w:r w:rsidRPr="0069162F">
              <w:t>4</w:t>
            </w:r>
          </w:p>
        </w:tc>
        <w:tc>
          <w:tcPr>
            <w:tcW w:w="892" w:type="dxa"/>
            <w:tcBorders>
              <w:top w:val="nil"/>
              <w:left w:val="single" w:sz="4" w:space="0" w:color="auto"/>
              <w:bottom w:val="single" w:sz="4" w:space="0" w:color="auto"/>
              <w:right w:val="single" w:sz="4" w:space="0" w:color="auto"/>
            </w:tcBorders>
            <w:shd w:val="clear" w:color="auto" w:fill="auto"/>
          </w:tcPr>
          <w:p w14:paraId="2375C8EC" w14:textId="77777777" w:rsidR="00296E35" w:rsidRPr="0069162F" w:rsidRDefault="00296E35" w:rsidP="002E3FCC">
            <w:pPr>
              <w:pStyle w:val="TAC"/>
            </w:pPr>
            <w:r w:rsidRPr="0069162F">
              <w:t>P</w:t>
            </w:r>
          </w:p>
        </w:tc>
      </w:tr>
      <w:tr w:rsidR="00296E35" w:rsidRPr="0069162F" w14:paraId="1791DF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4F0373" w14:textId="77777777" w:rsidR="00296E35" w:rsidRPr="0069162F" w:rsidRDefault="00296E35" w:rsidP="002E3FCC">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shd w:val="clear" w:color="auto" w:fill="auto"/>
          </w:tcPr>
          <w:p w14:paraId="1D440A9A" w14:textId="77777777" w:rsidR="00296E35" w:rsidRPr="0069162F" w:rsidRDefault="00296E35" w:rsidP="002E3FCC">
            <w:pPr>
              <w:pStyle w:val="TAL"/>
            </w:pPr>
            <w:r w:rsidRPr="0069162F">
              <w:t>Make the UE (MCData client) retrieve all information about the main folder in the message store.</w:t>
            </w:r>
          </w:p>
          <w:p w14:paraId="565775C8" w14:textId="77777777" w:rsidR="00296E35" w:rsidRPr="0069162F" w:rsidRDefault="00296E35" w:rsidP="002E3FCC">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4E7091"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414EA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4725C50"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24C6380" w14:textId="77777777" w:rsidR="00296E35" w:rsidRPr="0069162F" w:rsidRDefault="00296E35" w:rsidP="002E3FCC">
            <w:pPr>
              <w:pStyle w:val="TAC"/>
            </w:pPr>
            <w:r w:rsidRPr="0069162F">
              <w:t>-</w:t>
            </w:r>
          </w:p>
        </w:tc>
      </w:tr>
      <w:tr w:rsidR="00296E35" w:rsidRPr="0069162F" w14:paraId="23A834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074DA" w14:textId="77777777" w:rsidR="00296E35" w:rsidRPr="0069162F" w:rsidRDefault="00296E35" w:rsidP="002E3FCC">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shd w:val="clear" w:color="auto" w:fill="auto"/>
          </w:tcPr>
          <w:p w14:paraId="0DCFB553" w14:textId="3329791A" w:rsidR="00296E35" w:rsidRPr="0069162F" w:rsidRDefault="00296E35" w:rsidP="002E3FCC">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w:t>
            </w:r>
            <w:r>
              <w:rPr>
                <w:bCs/>
              </w:rPr>
              <w:t>37.579</w:t>
            </w:r>
            <w:r w:rsidRPr="0069162F">
              <w:rPr>
                <w:bCs/>
              </w:rPr>
              <w:t xml:space="preserve">-1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6BFABB"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D7EC00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298F21B" w14:textId="77777777" w:rsidR="00296E35" w:rsidRPr="0069162F" w:rsidRDefault="00296E35" w:rsidP="002E3FCC">
            <w:pPr>
              <w:pStyle w:val="TAC"/>
            </w:pPr>
            <w:r w:rsidRPr="0069162F">
              <w:t>5</w:t>
            </w:r>
          </w:p>
        </w:tc>
        <w:tc>
          <w:tcPr>
            <w:tcW w:w="892" w:type="dxa"/>
            <w:tcBorders>
              <w:top w:val="nil"/>
              <w:left w:val="single" w:sz="4" w:space="0" w:color="auto"/>
              <w:bottom w:val="single" w:sz="4" w:space="0" w:color="auto"/>
              <w:right w:val="single" w:sz="4" w:space="0" w:color="auto"/>
            </w:tcBorders>
            <w:shd w:val="clear" w:color="auto" w:fill="auto"/>
          </w:tcPr>
          <w:p w14:paraId="308CC682" w14:textId="77777777" w:rsidR="00296E35" w:rsidRPr="0069162F" w:rsidRDefault="00296E35" w:rsidP="002E3FCC">
            <w:pPr>
              <w:pStyle w:val="TAC"/>
            </w:pPr>
            <w:r w:rsidRPr="0069162F">
              <w:t>P</w:t>
            </w:r>
          </w:p>
        </w:tc>
      </w:tr>
      <w:tr w:rsidR="00296E35" w:rsidRPr="0069162F" w14:paraId="0834BD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FCAD8D" w14:textId="77777777" w:rsidR="00296E35" w:rsidRPr="0069162F" w:rsidRDefault="00296E35" w:rsidP="002E3FCC">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shd w:val="clear" w:color="auto" w:fill="auto"/>
          </w:tcPr>
          <w:p w14:paraId="269AC11B" w14:textId="77777777" w:rsidR="00296E35" w:rsidRPr="0069162F" w:rsidRDefault="00296E35" w:rsidP="002E3FCC">
            <w:pPr>
              <w:pStyle w:val="TAL"/>
            </w:pPr>
            <w:r w:rsidRPr="0069162F">
              <w:t>Make the UE (MCData client) move a folder and its contents, Folder2, into Folder1 in the message store.</w:t>
            </w:r>
          </w:p>
          <w:p w14:paraId="19EEFC35"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4E371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A49C9D"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D190767"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43DF6DF" w14:textId="77777777" w:rsidR="00296E35" w:rsidRPr="0069162F" w:rsidRDefault="00296E35" w:rsidP="002E3FCC">
            <w:pPr>
              <w:pStyle w:val="TAC"/>
            </w:pPr>
            <w:r w:rsidRPr="0069162F">
              <w:t>-</w:t>
            </w:r>
          </w:p>
        </w:tc>
      </w:tr>
      <w:tr w:rsidR="00296E35" w:rsidRPr="0069162F" w14:paraId="3AC2159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68E820" w14:textId="77777777" w:rsidR="00296E35" w:rsidRPr="0069162F" w:rsidRDefault="00296E35" w:rsidP="002E3FCC">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shd w:val="clear" w:color="auto" w:fill="auto"/>
          </w:tcPr>
          <w:p w14:paraId="559DF854" w14:textId="7C21950F"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4C8D2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CFD475"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F164454" w14:textId="77777777" w:rsidR="00296E35" w:rsidRPr="0069162F" w:rsidRDefault="00296E35" w:rsidP="002E3FCC">
            <w:pPr>
              <w:pStyle w:val="TAC"/>
            </w:pPr>
            <w:r w:rsidRPr="0069162F">
              <w:t>6</w:t>
            </w:r>
          </w:p>
        </w:tc>
        <w:tc>
          <w:tcPr>
            <w:tcW w:w="892" w:type="dxa"/>
            <w:tcBorders>
              <w:top w:val="nil"/>
              <w:left w:val="single" w:sz="4" w:space="0" w:color="auto"/>
              <w:bottom w:val="single" w:sz="4" w:space="0" w:color="auto"/>
              <w:right w:val="single" w:sz="4" w:space="0" w:color="auto"/>
            </w:tcBorders>
            <w:shd w:val="clear" w:color="auto" w:fill="auto"/>
          </w:tcPr>
          <w:p w14:paraId="64480A5A" w14:textId="77777777" w:rsidR="00296E35" w:rsidRPr="0069162F" w:rsidRDefault="00296E35" w:rsidP="002E3FCC">
            <w:pPr>
              <w:pStyle w:val="TAC"/>
            </w:pPr>
            <w:r w:rsidRPr="0069162F">
              <w:t>P</w:t>
            </w:r>
          </w:p>
        </w:tc>
      </w:tr>
      <w:tr w:rsidR="00296E35" w:rsidRPr="0069162F" w14:paraId="7728F42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C3BF43" w14:textId="77777777" w:rsidR="00296E35" w:rsidRPr="0069162F" w:rsidRDefault="00296E35" w:rsidP="002E3FCC">
            <w:pPr>
              <w:pStyle w:val="TAC"/>
            </w:pPr>
            <w:r w:rsidRPr="0069162F">
              <w:t>15</w:t>
            </w:r>
          </w:p>
        </w:tc>
        <w:tc>
          <w:tcPr>
            <w:tcW w:w="3970" w:type="dxa"/>
            <w:tcBorders>
              <w:top w:val="nil"/>
              <w:left w:val="single" w:sz="4" w:space="0" w:color="auto"/>
              <w:bottom w:val="single" w:sz="4" w:space="0" w:color="auto"/>
              <w:right w:val="single" w:sz="4" w:space="0" w:color="auto"/>
            </w:tcBorders>
            <w:shd w:val="clear" w:color="auto" w:fill="auto"/>
          </w:tcPr>
          <w:p w14:paraId="6A8D5304" w14:textId="77777777" w:rsidR="00296E35" w:rsidRPr="0069162F" w:rsidRDefault="00296E35" w:rsidP="002E3FCC">
            <w:pPr>
              <w:pStyle w:val="TAL"/>
            </w:pPr>
            <w:r w:rsidRPr="0069162F">
              <w:t>Make the UE (MCData client) delete a folder, Folder1, including all the contained folders and objects.</w:t>
            </w:r>
          </w:p>
          <w:p w14:paraId="4AB6ACF3"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15C0B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8F0F8A"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953D98D"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00CDEDD0" w14:textId="77777777" w:rsidR="00296E35" w:rsidRPr="0069162F" w:rsidRDefault="00296E35" w:rsidP="002E3FCC">
            <w:pPr>
              <w:pStyle w:val="TAC"/>
            </w:pPr>
            <w:r w:rsidRPr="0069162F">
              <w:t>-</w:t>
            </w:r>
          </w:p>
        </w:tc>
      </w:tr>
      <w:tr w:rsidR="00296E35" w:rsidRPr="0069162F" w14:paraId="3C19E36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2AF007" w14:textId="77777777" w:rsidR="00296E35" w:rsidRPr="0069162F" w:rsidRDefault="00296E35" w:rsidP="002E3FCC">
            <w:pPr>
              <w:pStyle w:val="TAC"/>
            </w:pPr>
            <w:r w:rsidRPr="0069162F">
              <w:t>16</w:t>
            </w:r>
          </w:p>
        </w:tc>
        <w:tc>
          <w:tcPr>
            <w:tcW w:w="3970" w:type="dxa"/>
            <w:tcBorders>
              <w:top w:val="nil"/>
              <w:left w:val="single" w:sz="4" w:space="0" w:color="auto"/>
              <w:bottom w:val="single" w:sz="4" w:space="0" w:color="auto"/>
              <w:right w:val="single" w:sz="4" w:space="0" w:color="auto"/>
            </w:tcBorders>
            <w:shd w:val="clear" w:color="auto" w:fill="auto"/>
          </w:tcPr>
          <w:p w14:paraId="7F4737F2" w14:textId="215FC1DC" w:rsidR="00296E35" w:rsidRPr="0069162F" w:rsidRDefault="00296E35" w:rsidP="002E3FCC">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w:t>
            </w:r>
            <w:r>
              <w:rPr>
                <w:bCs/>
              </w:rPr>
              <w:t>37.579</w:t>
            </w:r>
            <w:r w:rsidRPr="0069162F">
              <w:rPr>
                <w:bCs/>
              </w:rPr>
              <w:t xml:space="preserve">-1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3A4568"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885A8C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1AA8E01E" w14:textId="77777777" w:rsidR="00296E35" w:rsidRPr="0069162F" w:rsidRDefault="00296E35" w:rsidP="002E3FCC">
            <w:pPr>
              <w:pStyle w:val="TAC"/>
            </w:pPr>
            <w:r w:rsidRPr="0069162F">
              <w:t>7</w:t>
            </w:r>
          </w:p>
        </w:tc>
        <w:tc>
          <w:tcPr>
            <w:tcW w:w="892" w:type="dxa"/>
            <w:tcBorders>
              <w:top w:val="nil"/>
              <w:left w:val="single" w:sz="4" w:space="0" w:color="auto"/>
              <w:bottom w:val="single" w:sz="4" w:space="0" w:color="auto"/>
              <w:right w:val="single" w:sz="4" w:space="0" w:color="auto"/>
            </w:tcBorders>
            <w:shd w:val="clear" w:color="auto" w:fill="auto"/>
          </w:tcPr>
          <w:p w14:paraId="5BAAA21C" w14:textId="77777777" w:rsidR="00296E35" w:rsidRPr="0069162F" w:rsidRDefault="00296E35" w:rsidP="002E3FCC">
            <w:pPr>
              <w:pStyle w:val="TAC"/>
            </w:pPr>
            <w:r w:rsidRPr="0069162F">
              <w:t>P</w:t>
            </w:r>
          </w:p>
        </w:tc>
      </w:tr>
      <w:tr w:rsidR="00296E35" w:rsidRPr="0069162F" w14:paraId="036B1A91"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835374A" w14:textId="77777777" w:rsidR="00296E35" w:rsidRPr="0069162F" w:rsidRDefault="00296E35" w:rsidP="002E3FCC">
            <w:pPr>
              <w:pStyle w:val="TAN"/>
            </w:pPr>
            <w:r>
              <w:t>NOTE 1:</w:t>
            </w:r>
            <w:r w:rsidRPr="0069162F">
              <w:t xml:space="preserve"> </w:t>
            </w:r>
            <w:r w:rsidRPr="0069162F">
              <w:tab/>
              <w:t>This is expected to be done via a suitable implementation dependent MMI.</w:t>
            </w:r>
          </w:p>
          <w:p w14:paraId="3C96E20E" w14:textId="77777777" w:rsidR="00296E35" w:rsidRPr="0069162F" w:rsidRDefault="00296E35" w:rsidP="002E3FCC">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EE6DA3C" w14:textId="77777777" w:rsidR="00296E35" w:rsidRPr="0069162F" w:rsidRDefault="00296E35" w:rsidP="00296E35"/>
    <w:p w14:paraId="394EF40F" w14:textId="77777777" w:rsidR="00296E35" w:rsidRPr="0069162F" w:rsidRDefault="00296E35" w:rsidP="00296E35">
      <w:pPr>
        <w:pStyle w:val="H6"/>
      </w:pPr>
      <w:r w:rsidRPr="0069162F">
        <w:t>6.8.2.3.3</w:t>
      </w:r>
      <w:r w:rsidRPr="0069162F">
        <w:tab/>
        <w:t>Specific message contents</w:t>
      </w:r>
    </w:p>
    <w:p w14:paraId="24F5A922" w14:textId="29EE3E21" w:rsidR="00296E35" w:rsidRPr="0069162F" w:rsidRDefault="00296E35" w:rsidP="00296E35">
      <w:pPr>
        <w:pStyle w:val="TH"/>
      </w:pPr>
      <w:r w:rsidRPr="0069162F">
        <w:t xml:space="preserve">Table 6.8.2.3.3-1: HTTP POST from the UE (Step 2,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3BE896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65457" w14:textId="243E5ED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DB032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A9778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5A4FD9"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6AB63CA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42BAFF"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70CB608" w14:textId="77777777" w:rsidR="00296E35" w:rsidRPr="0069162F" w:rsidRDefault="00296E35" w:rsidP="002E3FCC">
            <w:pPr>
              <w:pStyle w:val="TAH"/>
            </w:pPr>
            <w:r w:rsidRPr="0069162F">
              <w:t>Condition</w:t>
            </w:r>
          </w:p>
        </w:tc>
      </w:tr>
      <w:tr w:rsidR="00296E35" w:rsidRPr="0069162F" w14:paraId="3218747F" w14:textId="77777777" w:rsidTr="002E3FCC">
        <w:tc>
          <w:tcPr>
            <w:tcW w:w="2837" w:type="dxa"/>
            <w:tcBorders>
              <w:top w:val="single" w:sz="4" w:space="0" w:color="auto"/>
              <w:left w:val="single" w:sz="4" w:space="0" w:color="auto"/>
              <w:bottom w:val="single" w:sz="4" w:space="0" w:color="auto"/>
              <w:right w:val="single" w:sz="4" w:space="0" w:color="auto"/>
            </w:tcBorders>
          </w:tcPr>
          <w:p w14:paraId="0B842621"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B77CE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F9D9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8E2E8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BEE7A" w14:textId="77777777" w:rsidR="00296E35" w:rsidRPr="0069162F" w:rsidRDefault="00296E35" w:rsidP="002E3FCC">
            <w:pPr>
              <w:pStyle w:val="TAL"/>
            </w:pPr>
          </w:p>
        </w:tc>
      </w:tr>
      <w:tr w:rsidR="00296E35" w:rsidRPr="0069162F" w14:paraId="6DDF3AEE" w14:textId="77777777" w:rsidTr="002E3FCC">
        <w:tc>
          <w:tcPr>
            <w:tcW w:w="2837" w:type="dxa"/>
            <w:tcBorders>
              <w:top w:val="single" w:sz="4" w:space="0" w:color="auto"/>
              <w:left w:val="single" w:sz="4" w:space="0" w:color="auto"/>
              <w:bottom w:val="single" w:sz="4" w:space="0" w:color="auto"/>
              <w:right w:val="single" w:sz="4" w:space="0" w:color="auto"/>
            </w:tcBorders>
          </w:tcPr>
          <w:p w14:paraId="6F39EC1F"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C24661D"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6E1BF6"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373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DEF162" w14:textId="77777777" w:rsidR="00296E35" w:rsidRPr="0069162F" w:rsidRDefault="00296E35" w:rsidP="002E3FCC">
            <w:pPr>
              <w:pStyle w:val="TAL"/>
            </w:pPr>
          </w:p>
        </w:tc>
      </w:tr>
      <w:tr w:rsidR="00296E35" w:rsidRPr="0069162F" w14:paraId="1973F1B0" w14:textId="77777777" w:rsidTr="002E3FCC">
        <w:tc>
          <w:tcPr>
            <w:tcW w:w="2837" w:type="dxa"/>
            <w:tcBorders>
              <w:top w:val="single" w:sz="4" w:space="0" w:color="auto"/>
              <w:left w:val="single" w:sz="4" w:space="0" w:color="auto"/>
              <w:bottom w:val="single" w:sz="4" w:space="0" w:color="auto"/>
              <w:right w:val="single" w:sz="4" w:space="0" w:color="auto"/>
            </w:tcBorders>
          </w:tcPr>
          <w:p w14:paraId="27E49FE5"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8D6C92B" w14:textId="77777777" w:rsidR="00296E35" w:rsidRPr="0069162F" w:rsidRDefault="00296E35" w:rsidP="002E3FCC">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32F03A35" w14:textId="77777777" w:rsidR="00296E35" w:rsidRPr="0069162F" w:rsidRDefault="00296E35" w:rsidP="002E3FCC">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44F5D6F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3FDFF" w14:textId="77777777" w:rsidR="00296E35" w:rsidRPr="0069162F" w:rsidRDefault="00296E35" w:rsidP="002E3FCC">
            <w:pPr>
              <w:pStyle w:val="TAL"/>
            </w:pPr>
          </w:p>
        </w:tc>
      </w:tr>
      <w:tr w:rsidR="00296E35" w:rsidRPr="0069162F" w14:paraId="36D054F8" w14:textId="77777777" w:rsidTr="002E3FCC">
        <w:tc>
          <w:tcPr>
            <w:tcW w:w="2837" w:type="dxa"/>
            <w:tcBorders>
              <w:top w:val="single" w:sz="4" w:space="0" w:color="auto"/>
              <w:left w:val="single" w:sz="4" w:space="0" w:color="auto"/>
              <w:bottom w:val="single" w:sz="4" w:space="0" w:color="auto"/>
              <w:right w:val="single" w:sz="4" w:space="0" w:color="auto"/>
            </w:tcBorders>
          </w:tcPr>
          <w:p w14:paraId="100B9C72"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87D7B0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D5E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4B92E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5054C1" w14:textId="77777777" w:rsidR="00296E35" w:rsidRPr="0069162F" w:rsidRDefault="00296E35" w:rsidP="002E3FCC">
            <w:pPr>
              <w:pStyle w:val="TAL"/>
            </w:pPr>
          </w:p>
        </w:tc>
      </w:tr>
      <w:tr w:rsidR="00296E35" w:rsidRPr="0069162F" w14:paraId="4AF49785" w14:textId="77777777" w:rsidTr="002E3FCC">
        <w:tc>
          <w:tcPr>
            <w:tcW w:w="2837" w:type="dxa"/>
            <w:tcBorders>
              <w:top w:val="single" w:sz="4" w:space="0" w:color="auto"/>
              <w:left w:val="single" w:sz="4" w:space="0" w:color="auto"/>
              <w:bottom w:val="single" w:sz="4" w:space="0" w:color="auto"/>
              <w:right w:val="single" w:sz="4" w:space="0" w:color="auto"/>
            </w:tcBorders>
          </w:tcPr>
          <w:p w14:paraId="7158744D"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9728F61"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6AF35B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FD86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0074A" w14:textId="77777777" w:rsidR="00296E35" w:rsidRPr="0069162F" w:rsidRDefault="00296E35" w:rsidP="002E3FCC">
            <w:pPr>
              <w:pStyle w:val="TAL"/>
            </w:pPr>
          </w:p>
        </w:tc>
      </w:tr>
      <w:tr w:rsidR="00296E35" w:rsidRPr="0069162F" w14:paraId="22AF50A8" w14:textId="77777777" w:rsidTr="002E3FCC">
        <w:tc>
          <w:tcPr>
            <w:tcW w:w="2837" w:type="dxa"/>
            <w:tcBorders>
              <w:top w:val="single" w:sz="4" w:space="0" w:color="auto"/>
              <w:left w:val="single" w:sz="4" w:space="0" w:color="auto"/>
              <w:bottom w:val="single" w:sz="4" w:space="0" w:color="auto"/>
              <w:right w:val="single" w:sz="4" w:space="0" w:color="auto"/>
            </w:tcBorders>
          </w:tcPr>
          <w:p w14:paraId="2465A9E7" w14:textId="77777777" w:rsidR="00296E35" w:rsidRPr="0069162F" w:rsidRDefault="00296E35" w:rsidP="002E3FCC">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6B33BB90"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AF697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6CDDB4" w14:textId="77777777" w:rsidR="00296E35" w:rsidRPr="0069162F" w:rsidRDefault="00296E35" w:rsidP="002E3FCC">
            <w:pPr>
              <w:pStyle w:val="TAL"/>
            </w:pPr>
            <w:r w:rsidRPr="0069162F">
              <w:t>RESTful Network API for NMS [40], clauses 6.8, 6.16</w:t>
            </w:r>
          </w:p>
        </w:tc>
        <w:tc>
          <w:tcPr>
            <w:tcW w:w="1135" w:type="dxa"/>
            <w:tcBorders>
              <w:top w:val="single" w:sz="4" w:space="0" w:color="auto"/>
              <w:left w:val="single" w:sz="4" w:space="0" w:color="auto"/>
              <w:bottom w:val="single" w:sz="4" w:space="0" w:color="auto"/>
              <w:right w:val="single" w:sz="4" w:space="0" w:color="auto"/>
            </w:tcBorders>
          </w:tcPr>
          <w:p w14:paraId="4982316F" w14:textId="77777777" w:rsidR="00296E35" w:rsidRPr="0069162F" w:rsidRDefault="00296E35" w:rsidP="002E3FCC">
            <w:pPr>
              <w:pStyle w:val="TAL"/>
            </w:pPr>
          </w:p>
        </w:tc>
      </w:tr>
      <w:tr w:rsidR="00296E35" w:rsidRPr="0069162F" w14:paraId="09505CCC" w14:textId="77777777" w:rsidTr="002E3FCC">
        <w:tc>
          <w:tcPr>
            <w:tcW w:w="2837" w:type="dxa"/>
            <w:tcBorders>
              <w:top w:val="single" w:sz="4" w:space="0" w:color="auto"/>
              <w:left w:val="single" w:sz="4" w:space="0" w:color="auto"/>
              <w:bottom w:val="single" w:sz="4" w:space="0" w:color="auto"/>
              <w:right w:val="single" w:sz="4" w:space="0" w:color="auto"/>
            </w:tcBorders>
          </w:tcPr>
          <w:p w14:paraId="3AB614FF" w14:textId="77777777" w:rsidR="00296E35" w:rsidRPr="0069162F" w:rsidRDefault="00296E35" w:rsidP="002E3FCC">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76505DEA"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42FCD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F310E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BAB88" w14:textId="77777777" w:rsidR="00296E35" w:rsidRPr="0069162F" w:rsidRDefault="00296E35" w:rsidP="002E3FCC">
            <w:pPr>
              <w:pStyle w:val="TAL"/>
            </w:pPr>
          </w:p>
        </w:tc>
      </w:tr>
      <w:tr w:rsidR="00296E35" w:rsidRPr="0069162F" w14:paraId="50C7DDDA" w14:textId="77777777" w:rsidTr="002E3FCC">
        <w:tc>
          <w:tcPr>
            <w:tcW w:w="2837" w:type="dxa"/>
            <w:tcBorders>
              <w:top w:val="single" w:sz="4" w:space="0" w:color="auto"/>
              <w:left w:val="single" w:sz="4" w:space="0" w:color="auto"/>
              <w:bottom w:val="single" w:sz="4" w:space="0" w:color="auto"/>
              <w:right w:val="single" w:sz="4" w:space="0" w:color="auto"/>
            </w:tcBorders>
          </w:tcPr>
          <w:p w14:paraId="6B04B029" w14:textId="77777777" w:rsidR="00296E35" w:rsidRPr="0069162F" w:rsidRDefault="00296E35" w:rsidP="002E3FCC">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2DE6FB9F" w14:textId="77777777" w:rsidR="00296E35" w:rsidRPr="0069162F" w:rsidRDefault="00296E35" w:rsidP="002E3FCC">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114FDDCE" w14:textId="77777777" w:rsidR="00296E35" w:rsidRPr="0069162F" w:rsidRDefault="00296E35" w:rsidP="002E3FCC">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3FFCCF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B31209" w14:textId="77777777" w:rsidR="00296E35" w:rsidRPr="0069162F" w:rsidRDefault="00296E35" w:rsidP="002E3FCC">
            <w:pPr>
              <w:pStyle w:val="TAL"/>
            </w:pPr>
          </w:p>
        </w:tc>
      </w:tr>
      <w:tr w:rsidR="00296E35" w:rsidRPr="0069162F" w14:paraId="02F3437B" w14:textId="77777777" w:rsidTr="002E3FCC">
        <w:tc>
          <w:tcPr>
            <w:tcW w:w="2837" w:type="dxa"/>
            <w:tcBorders>
              <w:top w:val="single" w:sz="4" w:space="0" w:color="auto"/>
              <w:left w:val="single" w:sz="4" w:space="0" w:color="auto"/>
              <w:bottom w:val="single" w:sz="4" w:space="0" w:color="auto"/>
              <w:right w:val="single" w:sz="4" w:space="0" w:color="auto"/>
            </w:tcBorders>
          </w:tcPr>
          <w:p w14:paraId="1E96D455" w14:textId="77777777" w:rsidR="00296E35" w:rsidRPr="0069162F" w:rsidRDefault="00296E35" w:rsidP="002E3FCC">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1B5C761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AB5C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8B9AD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ECE0B" w14:textId="77777777" w:rsidR="00296E35" w:rsidRPr="0069162F" w:rsidRDefault="00296E35" w:rsidP="002E3FCC">
            <w:pPr>
              <w:pStyle w:val="TAL"/>
            </w:pPr>
          </w:p>
        </w:tc>
      </w:tr>
      <w:tr w:rsidR="00296E35" w:rsidRPr="0069162F" w14:paraId="51B76655" w14:textId="77777777" w:rsidTr="002E3FCC">
        <w:tc>
          <w:tcPr>
            <w:tcW w:w="2837" w:type="dxa"/>
            <w:tcBorders>
              <w:top w:val="single" w:sz="4" w:space="0" w:color="auto"/>
              <w:left w:val="single" w:sz="4" w:space="0" w:color="auto"/>
              <w:bottom w:val="single" w:sz="4" w:space="0" w:color="auto"/>
              <w:right w:val="single" w:sz="4" w:space="0" w:color="auto"/>
            </w:tcBorders>
          </w:tcPr>
          <w:p w14:paraId="49708419" w14:textId="77777777" w:rsidR="00296E35" w:rsidRPr="0069162F" w:rsidRDefault="00296E35" w:rsidP="002E3FCC">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898A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6E1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AD7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B84837" w14:textId="77777777" w:rsidR="00296E35" w:rsidRPr="0069162F" w:rsidRDefault="00296E35" w:rsidP="002E3FCC">
            <w:pPr>
              <w:pStyle w:val="TAL"/>
            </w:pPr>
          </w:p>
        </w:tc>
      </w:tr>
      <w:tr w:rsidR="00296E35" w:rsidRPr="0069162F" w14:paraId="72BCF61F" w14:textId="77777777" w:rsidTr="002E3FCC">
        <w:tc>
          <w:tcPr>
            <w:tcW w:w="2837" w:type="dxa"/>
            <w:tcBorders>
              <w:top w:val="single" w:sz="4" w:space="0" w:color="auto"/>
              <w:left w:val="single" w:sz="4" w:space="0" w:color="auto"/>
              <w:bottom w:val="single" w:sz="4" w:space="0" w:color="auto"/>
              <w:right w:val="single" w:sz="4" w:space="0" w:color="auto"/>
            </w:tcBorders>
          </w:tcPr>
          <w:p w14:paraId="03DDAA91" w14:textId="77777777" w:rsidR="00296E35" w:rsidRPr="0069162F" w:rsidRDefault="00296E35" w:rsidP="002E3FCC">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69E52E6D" w14:textId="77777777" w:rsidR="00296E35" w:rsidRPr="0069162F" w:rsidRDefault="00296E35" w:rsidP="002E3FCC">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1832FCD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9A30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8F6FB3" w14:textId="77777777" w:rsidR="00296E35" w:rsidRPr="0069162F" w:rsidRDefault="00296E35" w:rsidP="002E3FCC">
            <w:pPr>
              <w:pStyle w:val="TAL"/>
            </w:pPr>
          </w:p>
        </w:tc>
      </w:tr>
      <w:tr w:rsidR="00296E35" w:rsidRPr="0069162F" w14:paraId="45F8D0D9" w14:textId="77777777" w:rsidTr="002E3FCC">
        <w:tc>
          <w:tcPr>
            <w:tcW w:w="2837" w:type="dxa"/>
            <w:tcBorders>
              <w:top w:val="single" w:sz="4" w:space="0" w:color="auto"/>
              <w:left w:val="single" w:sz="4" w:space="0" w:color="auto"/>
              <w:bottom w:val="single" w:sz="4" w:space="0" w:color="auto"/>
              <w:right w:val="single" w:sz="4" w:space="0" w:color="auto"/>
            </w:tcBorders>
          </w:tcPr>
          <w:p w14:paraId="563B0A22" w14:textId="77777777" w:rsidR="00296E35" w:rsidRPr="0069162F" w:rsidRDefault="00296E35" w:rsidP="002E3FCC">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2009265" w14:textId="77777777" w:rsidR="00296E35" w:rsidRPr="0069162F" w:rsidRDefault="00296E35" w:rsidP="002E3FCC">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5AFCF09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626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31E3B0" w14:textId="77777777" w:rsidR="00296E35" w:rsidRPr="0069162F" w:rsidRDefault="00296E35" w:rsidP="002E3FCC">
            <w:pPr>
              <w:pStyle w:val="TAL"/>
            </w:pPr>
          </w:p>
        </w:tc>
      </w:tr>
      <w:tr w:rsidR="00296E35" w:rsidRPr="0069162F" w14:paraId="461E8DFD" w14:textId="77777777" w:rsidTr="002E3FCC">
        <w:tc>
          <w:tcPr>
            <w:tcW w:w="2837" w:type="dxa"/>
            <w:tcBorders>
              <w:top w:val="single" w:sz="4" w:space="0" w:color="auto"/>
              <w:left w:val="single" w:sz="4" w:space="0" w:color="auto"/>
              <w:bottom w:val="single" w:sz="4" w:space="0" w:color="auto"/>
              <w:right w:val="single" w:sz="4" w:space="0" w:color="auto"/>
            </w:tcBorders>
          </w:tcPr>
          <w:p w14:paraId="7570DC9C" w14:textId="77777777" w:rsidR="00296E35" w:rsidRPr="0069162F" w:rsidRDefault="00296E35" w:rsidP="002E3FCC">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5CC4D54" w14:textId="77777777" w:rsidR="00296E35" w:rsidRPr="0069162F" w:rsidRDefault="00296E35" w:rsidP="002E3FCC">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09BF3E5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C7A3F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EA0714" w14:textId="77777777" w:rsidR="00296E35" w:rsidRPr="0069162F" w:rsidRDefault="00296E35" w:rsidP="002E3FCC">
            <w:pPr>
              <w:pStyle w:val="TAL"/>
            </w:pPr>
          </w:p>
        </w:tc>
      </w:tr>
      <w:tr w:rsidR="00296E35" w:rsidRPr="0069162F" w14:paraId="0F43DB0A" w14:textId="77777777" w:rsidTr="002E3FCC">
        <w:tc>
          <w:tcPr>
            <w:tcW w:w="2837" w:type="dxa"/>
            <w:tcBorders>
              <w:top w:val="single" w:sz="4" w:space="0" w:color="auto"/>
              <w:left w:val="single" w:sz="4" w:space="0" w:color="auto"/>
              <w:bottom w:val="single" w:sz="4" w:space="0" w:color="auto"/>
              <w:right w:val="single" w:sz="4" w:space="0" w:color="auto"/>
            </w:tcBorders>
          </w:tcPr>
          <w:p w14:paraId="1D3A0957" w14:textId="77777777" w:rsidR="00296E35" w:rsidRPr="0069162F" w:rsidRDefault="00296E35" w:rsidP="002E3FCC">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56850DB2"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96B3D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19CD6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EA3D71" w14:textId="77777777" w:rsidR="00296E35" w:rsidRPr="0069162F" w:rsidRDefault="00296E35" w:rsidP="002E3FCC">
            <w:pPr>
              <w:pStyle w:val="TAL"/>
            </w:pPr>
          </w:p>
        </w:tc>
      </w:tr>
      <w:tr w:rsidR="00296E35" w:rsidRPr="0069162F" w14:paraId="15B9F868" w14:textId="77777777" w:rsidTr="002E3FCC">
        <w:tc>
          <w:tcPr>
            <w:tcW w:w="2837" w:type="dxa"/>
            <w:tcBorders>
              <w:top w:val="single" w:sz="4" w:space="0" w:color="auto"/>
              <w:left w:val="single" w:sz="4" w:space="0" w:color="auto"/>
              <w:bottom w:val="single" w:sz="4" w:space="0" w:color="auto"/>
              <w:right w:val="single" w:sz="4" w:space="0" w:color="auto"/>
            </w:tcBorders>
          </w:tcPr>
          <w:p w14:paraId="3936D0F2" w14:textId="77777777" w:rsidR="00296E35" w:rsidRPr="0069162F" w:rsidRDefault="00296E35" w:rsidP="002E3FCC">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06FAA43E"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7B87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EEE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089E9E" w14:textId="77777777" w:rsidR="00296E35" w:rsidRPr="0069162F" w:rsidRDefault="00296E35" w:rsidP="002E3FCC">
            <w:pPr>
              <w:pStyle w:val="TAL"/>
            </w:pPr>
          </w:p>
        </w:tc>
      </w:tr>
      <w:tr w:rsidR="00296E35" w:rsidRPr="0069162F" w14:paraId="5B819A37" w14:textId="77777777" w:rsidTr="002E3FCC">
        <w:tc>
          <w:tcPr>
            <w:tcW w:w="2837" w:type="dxa"/>
            <w:tcBorders>
              <w:top w:val="single" w:sz="4" w:space="0" w:color="auto"/>
              <w:left w:val="single" w:sz="4" w:space="0" w:color="auto"/>
              <w:bottom w:val="single" w:sz="4" w:space="0" w:color="auto"/>
              <w:right w:val="single" w:sz="4" w:space="0" w:color="auto"/>
            </w:tcBorders>
          </w:tcPr>
          <w:p w14:paraId="1A7B5B91" w14:textId="77777777" w:rsidR="00296E35" w:rsidRPr="0069162F" w:rsidRDefault="00296E35" w:rsidP="002E3FCC">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09747C7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4D8340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4FE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B05389" w14:textId="77777777" w:rsidR="00296E35" w:rsidRPr="0069162F" w:rsidRDefault="00296E35" w:rsidP="002E3FCC">
            <w:pPr>
              <w:pStyle w:val="TAL"/>
            </w:pPr>
          </w:p>
        </w:tc>
      </w:tr>
      <w:tr w:rsidR="00296E35" w:rsidRPr="0069162F" w14:paraId="1F9083C8" w14:textId="77777777" w:rsidTr="002E3FCC">
        <w:tc>
          <w:tcPr>
            <w:tcW w:w="2837" w:type="dxa"/>
            <w:tcBorders>
              <w:top w:val="single" w:sz="4" w:space="0" w:color="auto"/>
              <w:left w:val="single" w:sz="4" w:space="0" w:color="auto"/>
              <w:bottom w:val="single" w:sz="4" w:space="0" w:color="auto"/>
              <w:right w:val="single" w:sz="4" w:space="0" w:color="auto"/>
            </w:tcBorders>
          </w:tcPr>
          <w:p w14:paraId="16061BF4" w14:textId="77777777" w:rsidR="00296E35" w:rsidRPr="0069162F" w:rsidRDefault="00296E35" w:rsidP="002E3FCC">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36B2FA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10664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14D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816871" w14:textId="77777777" w:rsidR="00296E35" w:rsidRPr="0069162F" w:rsidRDefault="00296E35" w:rsidP="002E3FCC">
            <w:pPr>
              <w:pStyle w:val="TAL"/>
            </w:pPr>
          </w:p>
        </w:tc>
      </w:tr>
      <w:tr w:rsidR="00296E35" w:rsidRPr="0069162F" w14:paraId="09EF138F" w14:textId="77777777" w:rsidTr="002E3FCC">
        <w:tc>
          <w:tcPr>
            <w:tcW w:w="2837" w:type="dxa"/>
            <w:tcBorders>
              <w:top w:val="single" w:sz="4" w:space="0" w:color="auto"/>
              <w:left w:val="single" w:sz="4" w:space="0" w:color="auto"/>
              <w:bottom w:val="single" w:sz="4" w:space="0" w:color="auto"/>
              <w:right w:val="single" w:sz="4" w:space="0" w:color="auto"/>
            </w:tcBorders>
          </w:tcPr>
          <w:p w14:paraId="061C4323" w14:textId="77777777" w:rsidR="00296E35" w:rsidRPr="0069162F" w:rsidRDefault="00296E35" w:rsidP="002E3FCC">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0548410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F35C9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331B4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9CB75" w14:textId="77777777" w:rsidR="00296E35" w:rsidRPr="0069162F" w:rsidRDefault="00296E35" w:rsidP="002E3FCC">
            <w:pPr>
              <w:pStyle w:val="TAL"/>
            </w:pPr>
          </w:p>
        </w:tc>
      </w:tr>
    </w:tbl>
    <w:p w14:paraId="33CE1670" w14:textId="77777777" w:rsidR="00296E35" w:rsidRPr="0069162F" w:rsidRDefault="00296E35" w:rsidP="00296E35"/>
    <w:p w14:paraId="043F9717" w14:textId="5658AA29" w:rsidR="00296E35" w:rsidRPr="0069162F" w:rsidRDefault="00296E35" w:rsidP="00296E35">
      <w:pPr>
        <w:pStyle w:val="TH"/>
      </w:pPr>
      <w:r w:rsidRPr="0069162F">
        <w:t xml:space="preserve">Table 6.8.2.3.3-2: HTTP 200 (OK) from the SS (step 2,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465E23A5" w14:textId="77777777" w:rsidTr="002E3FCC">
        <w:tc>
          <w:tcPr>
            <w:tcW w:w="9650" w:type="dxa"/>
            <w:gridSpan w:val="5"/>
            <w:hideMark/>
          </w:tcPr>
          <w:p w14:paraId="1693FD03" w14:textId="595E83EB" w:rsidR="00296E35" w:rsidRPr="0069162F" w:rsidRDefault="00296E35" w:rsidP="002E3FCC">
            <w:pPr>
              <w:pStyle w:val="TAL"/>
            </w:pPr>
            <w:r w:rsidRPr="0069162F">
              <w:t xml:space="preserve">Derivation Path: TS </w:t>
            </w:r>
            <w:r>
              <w:t>37.579</w:t>
            </w:r>
            <w:r w:rsidRPr="0069162F">
              <w:t>-1 [2], Table 5.5.4.6-1</w:t>
            </w:r>
          </w:p>
        </w:tc>
      </w:tr>
      <w:tr w:rsidR="00296E35" w:rsidRPr="0069162F" w14:paraId="73B686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48A5CB1"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6B12AD6B"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693C7C6"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2E63D1F8"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467AE52B" w14:textId="77777777" w:rsidR="00296E35" w:rsidRPr="0069162F" w:rsidRDefault="00296E35" w:rsidP="002E3FCC">
            <w:pPr>
              <w:pStyle w:val="TAH"/>
            </w:pPr>
            <w:r w:rsidRPr="0069162F">
              <w:t>Condition</w:t>
            </w:r>
          </w:p>
        </w:tc>
      </w:tr>
      <w:tr w:rsidR="00296E35" w:rsidRPr="0069162F" w14:paraId="4842A51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C5E3AB1" w14:textId="77777777" w:rsidR="00296E35" w:rsidRPr="0069162F" w:rsidRDefault="00296E35" w:rsidP="002E3FCC">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FE7870"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5F15E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0D77DF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607E757" w14:textId="77777777" w:rsidR="00296E35" w:rsidRPr="0069162F" w:rsidRDefault="00296E35" w:rsidP="002E3FCC">
            <w:pPr>
              <w:pStyle w:val="TAL"/>
            </w:pPr>
          </w:p>
        </w:tc>
      </w:tr>
      <w:tr w:rsidR="00296E35" w:rsidRPr="0069162F" w14:paraId="36917C4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C40479"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DEC7ABC"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42D63E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5E54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9CC882F" w14:textId="77777777" w:rsidR="00296E35" w:rsidRPr="0069162F" w:rsidRDefault="00296E35" w:rsidP="002E3FCC">
            <w:pPr>
              <w:pStyle w:val="TAL"/>
            </w:pPr>
          </w:p>
        </w:tc>
      </w:tr>
      <w:tr w:rsidR="00296E35" w:rsidRPr="0069162F" w14:paraId="1FB44F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592D06" w14:textId="77777777" w:rsidR="00296E35" w:rsidRPr="0069162F" w:rsidRDefault="00296E35" w:rsidP="002E3FCC">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620FD5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AA4F63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5864126" w14:textId="77777777" w:rsidR="00296E35" w:rsidRPr="0069162F" w:rsidRDefault="00296E35" w:rsidP="002E3FCC">
            <w:pPr>
              <w:pStyle w:val="TAL"/>
            </w:pPr>
            <w:r w:rsidRPr="0069162F">
              <w:t>RESTful Network API for NMS [40], clauses 6.8, 6.16</w:t>
            </w:r>
          </w:p>
        </w:tc>
        <w:tc>
          <w:tcPr>
            <w:tcW w:w="1136" w:type="dxa"/>
            <w:tcBorders>
              <w:top w:val="single" w:sz="4" w:space="0" w:color="auto"/>
              <w:left w:val="single" w:sz="4" w:space="0" w:color="auto"/>
              <w:bottom w:val="single" w:sz="4" w:space="0" w:color="auto"/>
              <w:right w:val="single" w:sz="4" w:space="0" w:color="auto"/>
            </w:tcBorders>
          </w:tcPr>
          <w:p w14:paraId="0A7E05E1" w14:textId="77777777" w:rsidR="00296E35" w:rsidRPr="0069162F" w:rsidRDefault="00296E35" w:rsidP="002E3FCC">
            <w:pPr>
              <w:pStyle w:val="TAL"/>
            </w:pPr>
          </w:p>
        </w:tc>
      </w:tr>
      <w:tr w:rsidR="00296E35" w:rsidRPr="0069162F" w14:paraId="57EB01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5F5A28" w14:textId="77777777" w:rsidR="00296E35" w:rsidRPr="0069162F" w:rsidRDefault="00296E35" w:rsidP="002E3FCC">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5C1290BD"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478531" w14:textId="77777777" w:rsidR="00296E35" w:rsidRPr="0069162F" w:rsidRDefault="00296E35" w:rsidP="002E3FCC">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05CD7D2D" w14:textId="77777777" w:rsidR="00296E35" w:rsidRPr="0069162F" w:rsidRDefault="00296E35" w:rsidP="002E3FCC">
            <w:pPr>
              <w:pStyle w:val="TAL"/>
            </w:pPr>
            <w:r w:rsidRPr="0069162F">
              <w:t>RESTful Network API for NMS [40], clause 5.3.2.8</w:t>
            </w:r>
          </w:p>
        </w:tc>
        <w:tc>
          <w:tcPr>
            <w:tcW w:w="1136" w:type="dxa"/>
            <w:tcBorders>
              <w:top w:val="single" w:sz="4" w:space="0" w:color="auto"/>
              <w:left w:val="single" w:sz="4" w:space="0" w:color="auto"/>
              <w:bottom w:val="single" w:sz="4" w:space="0" w:color="auto"/>
              <w:right w:val="single" w:sz="4" w:space="0" w:color="auto"/>
            </w:tcBorders>
          </w:tcPr>
          <w:p w14:paraId="3747C8B1" w14:textId="77777777" w:rsidR="00296E35" w:rsidRPr="0069162F" w:rsidRDefault="00296E35" w:rsidP="002E3FCC">
            <w:pPr>
              <w:pStyle w:val="TAL"/>
            </w:pPr>
          </w:p>
        </w:tc>
      </w:tr>
      <w:tr w:rsidR="00296E35" w:rsidRPr="0069162F" w14:paraId="55A9267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AA0A00"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2F4E88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2DD42CF"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D58FE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310567" w14:textId="77777777" w:rsidR="00296E35" w:rsidRPr="0069162F" w:rsidRDefault="00296E35" w:rsidP="002E3FCC">
            <w:pPr>
              <w:pStyle w:val="TAL"/>
            </w:pPr>
          </w:p>
        </w:tc>
      </w:tr>
      <w:tr w:rsidR="00296E35" w:rsidRPr="0069162F" w14:paraId="0932519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35B291"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081050E0"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4FB5FF0"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A9C6DB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E2A5602" w14:textId="77777777" w:rsidR="00296E35" w:rsidRPr="0069162F" w:rsidRDefault="00296E35" w:rsidP="002E3FCC">
            <w:pPr>
              <w:pStyle w:val="TAL"/>
            </w:pPr>
          </w:p>
        </w:tc>
      </w:tr>
      <w:tr w:rsidR="00296E35" w:rsidRPr="0069162F" w14:paraId="2B47C3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A71A111"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43CE963"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D23722"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E99E7B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5B6BEB" w14:textId="77777777" w:rsidR="00296E35" w:rsidRPr="0069162F" w:rsidRDefault="00296E35" w:rsidP="002E3FCC">
            <w:pPr>
              <w:pStyle w:val="TAL"/>
            </w:pPr>
          </w:p>
        </w:tc>
      </w:tr>
      <w:tr w:rsidR="00296E35" w:rsidRPr="0069162F" w14:paraId="6A9D0C3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B1D46C1"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2D304C45"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30EAAF6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65724E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82FBE1C" w14:textId="77777777" w:rsidR="00296E35" w:rsidRPr="0069162F" w:rsidRDefault="00296E35" w:rsidP="002E3FCC">
            <w:pPr>
              <w:pStyle w:val="TAL"/>
            </w:pPr>
          </w:p>
        </w:tc>
      </w:tr>
      <w:tr w:rsidR="00296E35" w:rsidRPr="0069162F" w14:paraId="6E1D6EA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5EB78B9"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55830EA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1FD5CE0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84E70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7B5FD" w14:textId="77777777" w:rsidR="00296E35" w:rsidRPr="0069162F" w:rsidRDefault="00296E35" w:rsidP="002E3FCC">
            <w:pPr>
              <w:pStyle w:val="TAL"/>
            </w:pPr>
          </w:p>
        </w:tc>
      </w:tr>
      <w:tr w:rsidR="00296E35" w:rsidRPr="0069162F" w14:paraId="1554B90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2A9192"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4E1F81F4"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C947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9C80B5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A687B72" w14:textId="77777777" w:rsidR="00296E35" w:rsidRPr="0069162F" w:rsidRDefault="00296E35" w:rsidP="002E3FCC">
            <w:pPr>
              <w:pStyle w:val="TAL"/>
            </w:pPr>
          </w:p>
        </w:tc>
      </w:tr>
      <w:tr w:rsidR="00296E35" w:rsidRPr="0069162F" w14:paraId="2FFEA3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4A271D"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DCB75E1" w14:textId="77777777" w:rsidR="00296E35" w:rsidRPr="00B70DBF" w:rsidRDefault="00296E35" w:rsidP="002E3FCC">
            <w:pPr>
              <w:pStyle w:val="TAL"/>
              <w:rPr>
                <w:lang w:val="sv-SE"/>
              </w:rPr>
            </w:pPr>
            <w:r w:rsidRPr="00B70DBF">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7175F368" w14:textId="77777777" w:rsidR="00296E35" w:rsidRPr="0069162F" w:rsidRDefault="00296E35" w:rsidP="002E3FCC">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5507BF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54054B7" w14:textId="77777777" w:rsidR="00296E35" w:rsidRPr="0069162F" w:rsidRDefault="00296E35" w:rsidP="002E3FCC">
            <w:pPr>
              <w:pStyle w:val="TAL"/>
            </w:pPr>
          </w:p>
        </w:tc>
      </w:tr>
      <w:tr w:rsidR="00296E35" w:rsidRPr="0069162F" w14:paraId="301C5B0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E1DFC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253BF59" w14:textId="77777777" w:rsidR="00296E35" w:rsidRPr="0069162F" w:rsidRDefault="00296E35" w:rsidP="002E3FCC">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51E0872F"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DAEE55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A167EB" w14:textId="77777777" w:rsidR="00296E35" w:rsidRPr="0069162F" w:rsidRDefault="00296E35" w:rsidP="002E3FCC">
            <w:pPr>
              <w:pStyle w:val="TAL"/>
            </w:pPr>
          </w:p>
        </w:tc>
      </w:tr>
      <w:tr w:rsidR="00296E35" w:rsidRPr="0069162F" w14:paraId="16AC85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DC8E94"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0A56B3B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B390ED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FAC05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B0D372" w14:textId="77777777" w:rsidR="00296E35" w:rsidRPr="0069162F" w:rsidRDefault="00296E35" w:rsidP="002E3FCC">
            <w:pPr>
              <w:pStyle w:val="TAL"/>
            </w:pPr>
          </w:p>
        </w:tc>
      </w:tr>
      <w:tr w:rsidR="00296E35" w:rsidRPr="0069162F" w14:paraId="5EF7A13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7ACAE6"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48C6C9F2"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D3E3471"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66E794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72EF19A" w14:textId="77777777" w:rsidR="00296E35" w:rsidRPr="0069162F" w:rsidRDefault="00296E35" w:rsidP="002E3FCC">
            <w:pPr>
              <w:pStyle w:val="TAL"/>
            </w:pPr>
          </w:p>
        </w:tc>
      </w:tr>
      <w:tr w:rsidR="00296E35" w:rsidRPr="0069162F" w14:paraId="20C3651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F0E059"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1FDB8B9A"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87618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B600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2E5018" w14:textId="77777777" w:rsidR="00296E35" w:rsidRPr="0069162F" w:rsidRDefault="00296E35" w:rsidP="002E3FCC">
            <w:pPr>
              <w:pStyle w:val="TAL"/>
            </w:pPr>
          </w:p>
        </w:tc>
      </w:tr>
      <w:tr w:rsidR="00296E35" w:rsidRPr="0069162F" w14:paraId="4CE2D7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0ACC73"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5052131F"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7B460B5"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DEEE56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49989" w14:textId="77777777" w:rsidR="00296E35" w:rsidRPr="0069162F" w:rsidRDefault="00296E35" w:rsidP="002E3FCC">
            <w:pPr>
              <w:pStyle w:val="TAL"/>
            </w:pPr>
          </w:p>
        </w:tc>
      </w:tr>
      <w:tr w:rsidR="00296E35" w:rsidRPr="0069162F" w14:paraId="6B175DF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7E257F"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4371584C"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6E55294F"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41EA3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66F68E1" w14:textId="77777777" w:rsidR="00296E35" w:rsidRPr="0069162F" w:rsidRDefault="00296E35" w:rsidP="002E3FCC">
            <w:pPr>
              <w:pStyle w:val="TAL"/>
            </w:pPr>
          </w:p>
        </w:tc>
      </w:tr>
    </w:tbl>
    <w:p w14:paraId="7A7DECCE" w14:textId="77777777" w:rsidR="00296E35" w:rsidRPr="0069162F" w:rsidRDefault="00296E35" w:rsidP="00296E35"/>
    <w:p w14:paraId="4BF28DB3" w14:textId="4C9575F2" w:rsidR="00296E35" w:rsidRPr="0069162F" w:rsidRDefault="00296E35" w:rsidP="00296E35">
      <w:pPr>
        <w:pStyle w:val="TH"/>
      </w:pPr>
      <w:r w:rsidRPr="0069162F">
        <w:t xml:space="preserve">Table 6.8.2.3.3-3: HTTP POST from the UE (Step 4,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549E9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332F767" w14:textId="09346D5C"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49A9E4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EB898"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7C786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123274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A6F3B5"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BE05F03" w14:textId="77777777" w:rsidR="00296E35" w:rsidRPr="0069162F" w:rsidRDefault="00296E35" w:rsidP="002E3FCC">
            <w:pPr>
              <w:pStyle w:val="TAH"/>
            </w:pPr>
            <w:r w:rsidRPr="0069162F">
              <w:t>Condition</w:t>
            </w:r>
          </w:p>
        </w:tc>
      </w:tr>
      <w:tr w:rsidR="00296E35" w:rsidRPr="0069162F" w14:paraId="413577E3" w14:textId="77777777" w:rsidTr="002E3FCC">
        <w:tc>
          <w:tcPr>
            <w:tcW w:w="2837" w:type="dxa"/>
            <w:tcBorders>
              <w:top w:val="single" w:sz="4" w:space="0" w:color="auto"/>
              <w:left w:val="single" w:sz="4" w:space="0" w:color="auto"/>
              <w:bottom w:val="single" w:sz="4" w:space="0" w:color="auto"/>
              <w:right w:val="single" w:sz="4" w:space="0" w:color="auto"/>
            </w:tcBorders>
          </w:tcPr>
          <w:p w14:paraId="15AE4BB3"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5A9ADAC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812D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655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7BD8B6" w14:textId="77777777" w:rsidR="00296E35" w:rsidRPr="0069162F" w:rsidRDefault="00296E35" w:rsidP="002E3FCC">
            <w:pPr>
              <w:pStyle w:val="TAL"/>
            </w:pPr>
          </w:p>
        </w:tc>
      </w:tr>
      <w:tr w:rsidR="00296E35" w:rsidRPr="0069162F" w14:paraId="7D1DAD0F" w14:textId="77777777" w:rsidTr="002E3FCC">
        <w:tc>
          <w:tcPr>
            <w:tcW w:w="2837" w:type="dxa"/>
            <w:tcBorders>
              <w:top w:val="single" w:sz="4" w:space="0" w:color="auto"/>
              <w:left w:val="single" w:sz="4" w:space="0" w:color="auto"/>
              <w:bottom w:val="single" w:sz="4" w:space="0" w:color="auto"/>
              <w:right w:val="single" w:sz="4" w:space="0" w:color="auto"/>
            </w:tcBorders>
          </w:tcPr>
          <w:p w14:paraId="3B451B07"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52AB40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98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DEC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FB2DE" w14:textId="77777777" w:rsidR="00296E35" w:rsidRPr="0069162F" w:rsidRDefault="00296E35" w:rsidP="002E3FCC">
            <w:pPr>
              <w:pStyle w:val="TAL"/>
            </w:pPr>
          </w:p>
        </w:tc>
      </w:tr>
      <w:tr w:rsidR="00296E35" w:rsidRPr="0069162F" w14:paraId="557D0DE2" w14:textId="77777777" w:rsidTr="002E3FCC">
        <w:tc>
          <w:tcPr>
            <w:tcW w:w="2837" w:type="dxa"/>
            <w:tcBorders>
              <w:top w:val="single" w:sz="4" w:space="0" w:color="auto"/>
              <w:left w:val="single" w:sz="4" w:space="0" w:color="auto"/>
              <w:bottom w:val="single" w:sz="4" w:space="0" w:color="auto"/>
              <w:right w:val="single" w:sz="4" w:space="0" w:color="auto"/>
            </w:tcBorders>
          </w:tcPr>
          <w:p w14:paraId="7685246A"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CD2DC09"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705023E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7E3EA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35FECD" w14:textId="77777777" w:rsidR="00296E35" w:rsidRPr="0069162F" w:rsidRDefault="00296E35" w:rsidP="002E3FCC">
            <w:pPr>
              <w:pStyle w:val="TAL"/>
            </w:pPr>
          </w:p>
        </w:tc>
      </w:tr>
      <w:tr w:rsidR="00296E35" w:rsidRPr="0069162F" w14:paraId="6A165C4E" w14:textId="77777777" w:rsidTr="002E3FCC">
        <w:tc>
          <w:tcPr>
            <w:tcW w:w="2837" w:type="dxa"/>
            <w:tcBorders>
              <w:top w:val="single" w:sz="4" w:space="0" w:color="auto"/>
              <w:left w:val="single" w:sz="4" w:space="0" w:color="auto"/>
              <w:bottom w:val="single" w:sz="4" w:space="0" w:color="auto"/>
              <w:right w:val="single" w:sz="4" w:space="0" w:color="auto"/>
            </w:tcBorders>
          </w:tcPr>
          <w:p w14:paraId="398A8A6B"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2ECF34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3CC9E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B3D3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983E9" w14:textId="77777777" w:rsidR="00296E35" w:rsidRPr="0069162F" w:rsidRDefault="00296E35" w:rsidP="002E3FCC">
            <w:pPr>
              <w:pStyle w:val="TAL"/>
            </w:pPr>
          </w:p>
        </w:tc>
      </w:tr>
      <w:tr w:rsidR="00296E35" w:rsidRPr="0069162F" w14:paraId="53A6F90E" w14:textId="77777777" w:rsidTr="002E3FCC">
        <w:tc>
          <w:tcPr>
            <w:tcW w:w="2837" w:type="dxa"/>
            <w:tcBorders>
              <w:top w:val="single" w:sz="4" w:space="0" w:color="auto"/>
              <w:left w:val="single" w:sz="4" w:space="0" w:color="auto"/>
              <w:bottom w:val="single" w:sz="4" w:space="0" w:color="auto"/>
              <w:right w:val="single" w:sz="4" w:space="0" w:color="auto"/>
            </w:tcBorders>
          </w:tcPr>
          <w:p w14:paraId="76E0144B"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D777A09"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B9157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D23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A96C6" w14:textId="77777777" w:rsidR="00296E35" w:rsidRPr="0069162F" w:rsidRDefault="00296E35" w:rsidP="002E3FCC">
            <w:pPr>
              <w:pStyle w:val="TAL"/>
            </w:pPr>
          </w:p>
        </w:tc>
      </w:tr>
      <w:tr w:rsidR="00296E35" w:rsidRPr="0069162F" w14:paraId="3AF4206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7AD60BB"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6164CD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20697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A57C4"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985BEC4" w14:textId="77777777" w:rsidR="00296E35" w:rsidRPr="0069162F" w:rsidRDefault="00296E35" w:rsidP="002E3FCC">
            <w:pPr>
              <w:pStyle w:val="TAL"/>
            </w:pPr>
          </w:p>
        </w:tc>
      </w:tr>
      <w:tr w:rsidR="00296E35" w:rsidRPr="0069162F" w14:paraId="6BE278C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28BAF90" w14:textId="77777777" w:rsidR="00296E35" w:rsidRPr="0069162F"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03DAFE3C" w14:textId="77777777" w:rsidR="00296E35" w:rsidRPr="0069162F" w:rsidRDefault="00296E35" w:rsidP="002E3FCC">
            <w:pPr>
              <w:pStyle w:val="TAL"/>
            </w:pPr>
            <w:r w:rsidRPr="0069162F">
              <w:t>tsc_MCData_MsgSF_BaseURL &amp; "/folders/folderId0000"</w:t>
            </w:r>
          </w:p>
          <w:p w14:paraId="0357EBE3"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F011DC2" w14:textId="77777777" w:rsidR="00296E35" w:rsidRPr="0069162F"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8DF81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1762126" w14:textId="77777777" w:rsidR="00296E35" w:rsidRPr="0069162F" w:rsidRDefault="00296E35" w:rsidP="002E3FCC">
            <w:pPr>
              <w:pStyle w:val="TAL"/>
            </w:pPr>
          </w:p>
        </w:tc>
      </w:tr>
      <w:tr w:rsidR="00296E35" w:rsidRPr="0069162F" w14:paraId="4301A02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3F8F07" w14:textId="77777777" w:rsidR="00296E35" w:rsidRPr="0069162F"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235EF6C2" w14:textId="77777777" w:rsidR="00296E35" w:rsidRPr="0069162F" w:rsidRDefault="00296E35" w:rsidP="002E3FCC">
            <w:pPr>
              <w:pStyle w:val="TAL"/>
            </w:pPr>
            <w:r w:rsidRPr="0069162F">
              <w:t>"/main" if present</w:t>
            </w:r>
          </w:p>
          <w:p w14:paraId="0D2D2395"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7BAB9F6" w14:textId="77777777" w:rsidR="00296E35" w:rsidRPr="0069162F"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717CD9F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C3FE5A" w14:textId="77777777" w:rsidR="00296E35" w:rsidRPr="0069162F" w:rsidRDefault="00296E35" w:rsidP="002E3FCC">
            <w:pPr>
              <w:pStyle w:val="TAL"/>
            </w:pPr>
          </w:p>
        </w:tc>
      </w:tr>
      <w:tr w:rsidR="00296E35" w:rsidRPr="0069162F" w14:paraId="193E88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68FF3C" w14:textId="77777777" w:rsidR="00296E35" w:rsidRPr="0069162F"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7147431"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6BA5C01" w14:textId="77777777" w:rsidR="00296E35" w:rsidRPr="0069162F"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66689B4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9076B" w14:textId="77777777" w:rsidR="00296E35" w:rsidRPr="0069162F" w:rsidRDefault="00296E35" w:rsidP="002E3FCC">
            <w:pPr>
              <w:pStyle w:val="TAL"/>
            </w:pPr>
          </w:p>
        </w:tc>
      </w:tr>
      <w:tr w:rsidR="00296E35" w:rsidRPr="0069162F" w14:paraId="6A0A17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F1721D9"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57A3516"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C5349C2"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62417D3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6E0D8A" w14:textId="77777777" w:rsidR="00296E35" w:rsidRPr="0069162F" w:rsidRDefault="00296E35" w:rsidP="002E3FCC">
            <w:pPr>
              <w:pStyle w:val="TAL"/>
            </w:pPr>
          </w:p>
        </w:tc>
      </w:tr>
      <w:tr w:rsidR="00296E35" w:rsidRPr="0069162F" w14:paraId="46AB1A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0248A6D"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4DF2C7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BAE71D"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D4141B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82DED3" w14:textId="77777777" w:rsidR="00296E35" w:rsidRPr="0069162F" w:rsidRDefault="00296E35" w:rsidP="002E3FCC">
            <w:pPr>
              <w:pStyle w:val="TAL"/>
            </w:pPr>
          </w:p>
        </w:tc>
      </w:tr>
      <w:tr w:rsidR="00296E35" w:rsidRPr="0069162F" w14:paraId="732699B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19C0D1" w14:textId="77777777" w:rsidR="00296E35" w:rsidRPr="0069162F"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006F009" w14:textId="77777777" w:rsidR="00296E35" w:rsidRPr="0069162F" w:rsidRDefault="00296E35" w:rsidP="002E3FCC">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35336881" w14:textId="77777777" w:rsidR="00296E35" w:rsidRPr="0069162F" w:rsidRDefault="00296E35" w:rsidP="002E3FCC">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103CF18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AD1FD" w14:textId="77777777" w:rsidR="00296E35" w:rsidRPr="0069162F" w:rsidRDefault="00296E35" w:rsidP="002E3FCC">
            <w:pPr>
              <w:pStyle w:val="TAL"/>
            </w:pPr>
          </w:p>
        </w:tc>
      </w:tr>
      <w:tr w:rsidR="00296E35" w:rsidRPr="0069162F" w14:paraId="1AB4B2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AE50F20" w14:textId="77777777" w:rsidR="00296E35" w:rsidRPr="0069162F"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3082174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9C360F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6BFF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24AAAD" w14:textId="77777777" w:rsidR="00296E35" w:rsidRPr="0069162F" w:rsidRDefault="00296E35" w:rsidP="002E3FCC">
            <w:pPr>
              <w:pStyle w:val="TAL"/>
            </w:pPr>
          </w:p>
        </w:tc>
      </w:tr>
      <w:tr w:rsidR="00296E35" w:rsidRPr="0069162F" w14:paraId="1A577C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141D0BF" w14:textId="77777777" w:rsidR="00296E35" w:rsidRPr="0069162F"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74F1F943"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1F4834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5D82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EDE6B" w14:textId="77777777" w:rsidR="00296E35" w:rsidRPr="0069162F" w:rsidRDefault="00296E35" w:rsidP="002E3FCC">
            <w:pPr>
              <w:pStyle w:val="TAL"/>
            </w:pPr>
          </w:p>
        </w:tc>
      </w:tr>
      <w:tr w:rsidR="00296E35" w:rsidRPr="0069162F" w14:paraId="17A1688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4A3521" w14:textId="77777777" w:rsidR="00296E35" w:rsidRPr="0069162F"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1EE501D1"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28365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155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960DF0" w14:textId="77777777" w:rsidR="00296E35" w:rsidRPr="0069162F" w:rsidRDefault="00296E35" w:rsidP="002E3FCC">
            <w:pPr>
              <w:pStyle w:val="TAL"/>
            </w:pPr>
          </w:p>
        </w:tc>
      </w:tr>
      <w:tr w:rsidR="00296E35" w:rsidRPr="0069162F" w14:paraId="4BBB05F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6341A07"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7D73DB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68973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7F3FB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C955E" w14:textId="77777777" w:rsidR="00296E35" w:rsidRPr="0069162F" w:rsidRDefault="00296E35" w:rsidP="002E3FCC">
            <w:pPr>
              <w:pStyle w:val="TAL"/>
            </w:pPr>
          </w:p>
        </w:tc>
      </w:tr>
      <w:tr w:rsidR="00296E35" w:rsidRPr="0069162F" w14:paraId="3293DE98"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0E0FE97" w14:textId="77777777" w:rsidR="00296E35" w:rsidRPr="0069162F" w:rsidRDefault="00296E35" w:rsidP="002E3FCC">
            <w:pPr>
              <w:pStyle w:val="TAN"/>
            </w:pPr>
            <w:r w:rsidRPr="0069162F">
              <w:t>NOTE 1:</w:t>
            </w:r>
            <w:r w:rsidRPr="0069162F">
              <w:tab/>
              <w:t>Either parentFolder or parentFolderPath shall be present</w:t>
            </w:r>
          </w:p>
        </w:tc>
      </w:tr>
    </w:tbl>
    <w:p w14:paraId="6DCF2ABB" w14:textId="77777777" w:rsidR="00296E35" w:rsidRPr="0069162F" w:rsidRDefault="00296E35" w:rsidP="00296E35"/>
    <w:p w14:paraId="3FA74D02" w14:textId="237CEE5E" w:rsidR="00296E35" w:rsidRPr="0069162F" w:rsidRDefault="00296E35" w:rsidP="00296E35">
      <w:pPr>
        <w:pStyle w:val="TH"/>
      </w:pPr>
      <w:r w:rsidRPr="0069162F">
        <w:t xml:space="preserve">Table 6.8.2.3.3-4: HTTP 201 Created from the SS (step 4, Table 6.8.2.3.2-1; step 2,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16BEA3F" w14:textId="77777777" w:rsidTr="002E3FCC">
        <w:tc>
          <w:tcPr>
            <w:tcW w:w="9650" w:type="dxa"/>
            <w:gridSpan w:val="5"/>
            <w:hideMark/>
          </w:tcPr>
          <w:p w14:paraId="10420FFC" w14:textId="1AF5529B" w:rsidR="00296E35" w:rsidRPr="0069162F" w:rsidRDefault="00296E35" w:rsidP="002E3FCC">
            <w:pPr>
              <w:pStyle w:val="TAL"/>
            </w:pPr>
            <w:r w:rsidRPr="0069162F">
              <w:t xml:space="preserve">Derivation Path: TS </w:t>
            </w:r>
            <w:r>
              <w:t>37.579</w:t>
            </w:r>
            <w:r w:rsidRPr="0069162F">
              <w:t>-1 [2], Table 5.5.4.7-1</w:t>
            </w:r>
          </w:p>
        </w:tc>
      </w:tr>
      <w:tr w:rsidR="00296E35" w:rsidRPr="0069162F" w14:paraId="0A274D22" w14:textId="77777777" w:rsidTr="002E3FCC">
        <w:tblPrEx>
          <w:jc w:val="center"/>
          <w:tblInd w:w="0" w:type="dxa"/>
        </w:tblPrEx>
        <w:trPr>
          <w:cantSplit/>
          <w:jc w:val="center"/>
        </w:trPr>
        <w:tc>
          <w:tcPr>
            <w:tcW w:w="2838" w:type="dxa"/>
          </w:tcPr>
          <w:p w14:paraId="34065977" w14:textId="77777777" w:rsidR="00296E35" w:rsidRPr="0069162F" w:rsidRDefault="00296E35" w:rsidP="002E3FCC">
            <w:pPr>
              <w:pStyle w:val="TAH"/>
            </w:pPr>
            <w:r w:rsidRPr="0069162F">
              <w:t>Information Element</w:t>
            </w:r>
          </w:p>
        </w:tc>
        <w:tc>
          <w:tcPr>
            <w:tcW w:w="2128" w:type="dxa"/>
          </w:tcPr>
          <w:p w14:paraId="72A2F741" w14:textId="77777777" w:rsidR="00296E35" w:rsidRPr="0069162F" w:rsidRDefault="00296E35" w:rsidP="002E3FCC">
            <w:pPr>
              <w:pStyle w:val="TAH"/>
            </w:pPr>
            <w:r w:rsidRPr="0069162F">
              <w:t>Value/remark</w:t>
            </w:r>
          </w:p>
        </w:tc>
        <w:tc>
          <w:tcPr>
            <w:tcW w:w="2128" w:type="dxa"/>
          </w:tcPr>
          <w:p w14:paraId="70F46E53" w14:textId="77777777" w:rsidR="00296E35" w:rsidRPr="0069162F" w:rsidRDefault="00296E35" w:rsidP="002E3FCC">
            <w:pPr>
              <w:pStyle w:val="TAH"/>
            </w:pPr>
            <w:r w:rsidRPr="0069162F">
              <w:t>Comment</w:t>
            </w:r>
          </w:p>
        </w:tc>
        <w:tc>
          <w:tcPr>
            <w:tcW w:w="1420" w:type="dxa"/>
          </w:tcPr>
          <w:p w14:paraId="6C394DC7" w14:textId="77777777" w:rsidR="00296E35" w:rsidRPr="0069162F" w:rsidRDefault="00296E35" w:rsidP="002E3FCC">
            <w:pPr>
              <w:pStyle w:val="TAH"/>
            </w:pPr>
            <w:r w:rsidRPr="0069162F">
              <w:t>Reference</w:t>
            </w:r>
          </w:p>
        </w:tc>
        <w:tc>
          <w:tcPr>
            <w:tcW w:w="1136" w:type="dxa"/>
          </w:tcPr>
          <w:p w14:paraId="6D69AD39" w14:textId="77777777" w:rsidR="00296E35" w:rsidRPr="0069162F" w:rsidRDefault="00296E35" w:rsidP="002E3FCC">
            <w:pPr>
              <w:pStyle w:val="TAH"/>
            </w:pPr>
            <w:r w:rsidRPr="0069162F">
              <w:t>Condition</w:t>
            </w:r>
          </w:p>
        </w:tc>
      </w:tr>
      <w:tr w:rsidR="00296E35" w:rsidRPr="0069162F" w14:paraId="5EA82DF3" w14:textId="77777777" w:rsidTr="002E3FCC">
        <w:tblPrEx>
          <w:jc w:val="center"/>
          <w:tblInd w:w="0" w:type="dxa"/>
        </w:tblPrEx>
        <w:trPr>
          <w:cantSplit/>
          <w:jc w:val="center"/>
        </w:trPr>
        <w:tc>
          <w:tcPr>
            <w:tcW w:w="2838" w:type="dxa"/>
          </w:tcPr>
          <w:p w14:paraId="20C6DAB5" w14:textId="77777777" w:rsidR="00296E35" w:rsidRPr="0069162F" w:rsidRDefault="00296E35" w:rsidP="002E3FCC">
            <w:pPr>
              <w:pStyle w:val="TAL"/>
              <w:rPr>
                <w:b/>
              </w:rPr>
            </w:pPr>
            <w:r w:rsidRPr="0069162F">
              <w:rPr>
                <w:b/>
              </w:rPr>
              <w:t>Location</w:t>
            </w:r>
          </w:p>
        </w:tc>
        <w:tc>
          <w:tcPr>
            <w:tcW w:w="2128" w:type="dxa"/>
          </w:tcPr>
          <w:p w14:paraId="07C124EE" w14:textId="77777777" w:rsidR="00296E35" w:rsidRPr="0069162F" w:rsidRDefault="00296E35" w:rsidP="002E3FCC">
            <w:pPr>
              <w:pStyle w:val="TAL"/>
            </w:pPr>
          </w:p>
        </w:tc>
        <w:tc>
          <w:tcPr>
            <w:tcW w:w="2128" w:type="dxa"/>
          </w:tcPr>
          <w:p w14:paraId="17B26367" w14:textId="77777777" w:rsidR="00296E35" w:rsidRPr="0069162F" w:rsidRDefault="00296E35" w:rsidP="002E3FCC">
            <w:pPr>
              <w:pStyle w:val="TAL"/>
            </w:pPr>
          </w:p>
        </w:tc>
        <w:tc>
          <w:tcPr>
            <w:tcW w:w="1420" w:type="dxa"/>
          </w:tcPr>
          <w:p w14:paraId="319C2EF3" w14:textId="77777777" w:rsidR="00296E35" w:rsidRPr="0069162F" w:rsidRDefault="00296E35" w:rsidP="002E3FCC">
            <w:pPr>
              <w:pStyle w:val="TAL"/>
            </w:pPr>
          </w:p>
        </w:tc>
        <w:tc>
          <w:tcPr>
            <w:tcW w:w="1136" w:type="dxa"/>
          </w:tcPr>
          <w:p w14:paraId="4FC1F386" w14:textId="77777777" w:rsidR="00296E35" w:rsidRPr="0069162F" w:rsidRDefault="00296E35" w:rsidP="002E3FCC">
            <w:pPr>
              <w:pStyle w:val="TAL"/>
            </w:pPr>
          </w:p>
        </w:tc>
      </w:tr>
      <w:tr w:rsidR="00296E35" w:rsidRPr="0069162F" w14:paraId="50A582A2" w14:textId="77777777" w:rsidTr="002E3FCC">
        <w:tblPrEx>
          <w:jc w:val="center"/>
          <w:tblInd w:w="0" w:type="dxa"/>
        </w:tblPrEx>
        <w:trPr>
          <w:cantSplit/>
          <w:jc w:val="center"/>
        </w:trPr>
        <w:tc>
          <w:tcPr>
            <w:tcW w:w="2838" w:type="dxa"/>
          </w:tcPr>
          <w:p w14:paraId="74F7AE0C" w14:textId="77777777" w:rsidR="00296E35" w:rsidRPr="0069162F" w:rsidRDefault="00296E35" w:rsidP="002E3FCC">
            <w:pPr>
              <w:pStyle w:val="TAL"/>
              <w:rPr>
                <w:b/>
              </w:rPr>
            </w:pPr>
            <w:r w:rsidRPr="0069162F">
              <w:t xml:space="preserve">  uri</w:t>
            </w:r>
          </w:p>
        </w:tc>
        <w:tc>
          <w:tcPr>
            <w:tcW w:w="2128" w:type="dxa"/>
          </w:tcPr>
          <w:p w14:paraId="5CDCFC57" w14:textId="77777777" w:rsidR="00296E35" w:rsidRPr="0069162F" w:rsidRDefault="00296E35" w:rsidP="002E3FCC">
            <w:pPr>
              <w:pStyle w:val="TAL"/>
            </w:pPr>
            <w:r w:rsidRPr="0069162F">
              <w:t>tsc_MCData_MsgSF_BaseURL &amp; "/folders/folderId0001"</w:t>
            </w:r>
          </w:p>
        </w:tc>
        <w:tc>
          <w:tcPr>
            <w:tcW w:w="2128" w:type="dxa"/>
          </w:tcPr>
          <w:p w14:paraId="24C98AB8" w14:textId="77777777" w:rsidR="00296E35" w:rsidRPr="0069162F" w:rsidRDefault="00296E35" w:rsidP="002E3FCC">
            <w:pPr>
              <w:pStyle w:val="TAL"/>
            </w:pPr>
            <w:r w:rsidRPr="0069162F">
              <w:t>"folderId0001" arbitrarily selected</w:t>
            </w:r>
          </w:p>
        </w:tc>
        <w:tc>
          <w:tcPr>
            <w:tcW w:w="1420" w:type="dxa"/>
          </w:tcPr>
          <w:p w14:paraId="62DB8B02" w14:textId="77777777" w:rsidR="00296E35" w:rsidRPr="0069162F" w:rsidRDefault="00296E35" w:rsidP="002E3FCC">
            <w:pPr>
              <w:pStyle w:val="TAL"/>
            </w:pPr>
          </w:p>
        </w:tc>
        <w:tc>
          <w:tcPr>
            <w:tcW w:w="1136" w:type="dxa"/>
          </w:tcPr>
          <w:p w14:paraId="1B70C796" w14:textId="77777777" w:rsidR="00296E35" w:rsidRPr="0069162F" w:rsidRDefault="00296E35" w:rsidP="002E3FCC">
            <w:pPr>
              <w:pStyle w:val="TAL"/>
            </w:pPr>
          </w:p>
        </w:tc>
      </w:tr>
      <w:tr w:rsidR="00296E35" w:rsidRPr="0069162F" w14:paraId="717136AF" w14:textId="77777777" w:rsidTr="002E3FCC">
        <w:tblPrEx>
          <w:jc w:val="center"/>
          <w:tblInd w:w="0" w:type="dxa"/>
        </w:tblPrEx>
        <w:trPr>
          <w:cantSplit/>
          <w:jc w:val="center"/>
        </w:trPr>
        <w:tc>
          <w:tcPr>
            <w:tcW w:w="2838" w:type="dxa"/>
          </w:tcPr>
          <w:p w14:paraId="78916314" w14:textId="77777777" w:rsidR="00296E35" w:rsidRPr="0069162F" w:rsidRDefault="00296E35" w:rsidP="002E3FCC">
            <w:pPr>
              <w:pStyle w:val="TAL"/>
              <w:rPr>
                <w:b/>
              </w:rPr>
            </w:pPr>
            <w:r w:rsidRPr="0069162F">
              <w:rPr>
                <w:b/>
              </w:rPr>
              <w:t>Content-Type</w:t>
            </w:r>
          </w:p>
        </w:tc>
        <w:tc>
          <w:tcPr>
            <w:tcW w:w="2128" w:type="dxa"/>
          </w:tcPr>
          <w:p w14:paraId="7C92FB7C" w14:textId="77777777" w:rsidR="00296E35" w:rsidRPr="0069162F" w:rsidRDefault="00296E35" w:rsidP="002E3FCC">
            <w:pPr>
              <w:pStyle w:val="TAL"/>
            </w:pPr>
          </w:p>
        </w:tc>
        <w:tc>
          <w:tcPr>
            <w:tcW w:w="2128" w:type="dxa"/>
          </w:tcPr>
          <w:p w14:paraId="2DC6C2C1" w14:textId="77777777" w:rsidR="00296E35" w:rsidRPr="0069162F" w:rsidRDefault="00296E35" w:rsidP="002E3FCC">
            <w:pPr>
              <w:pStyle w:val="TAL"/>
            </w:pPr>
          </w:p>
        </w:tc>
        <w:tc>
          <w:tcPr>
            <w:tcW w:w="1420" w:type="dxa"/>
          </w:tcPr>
          <w:p w14:paraId="3D2A1F95" w14:textId="77777777" w:rsidR="00296E35" w:rsidRPr="0069162F" w:rsidRDefault="00296E35" w:rsidP="002E3FCC">
            <w:pPr>
              <w:pStyle w:val="TAL"/>
            </w:pPr>
          </w:p>
        </w:tc>
        <w:tc>
          <w:tcPr>
            <w:tcW w:w="1136" w:type="dxa"/>
          </w:tcPr>
          <w:p w14:paraId="140A7D2F" w14:textId="77777777" w:rsidR="00296E35" w:rsidRPr="0069162F" w:rsidRDefault="00296E35" w:rsidP="002E3FCC">
            <w:pPr>
              <w:pStyle w:val="TAL"/>
            </w:pPr>
          </w:p>
        </w:tc>
      </w:tr>
      <w:tr w:rsidR="00296E35" w:rsidRPr="0069162F" w14:paraId="36A31437" w14:textId="77777777" w:rsidTr="002E3FCC">
        <w:tblPrEx>
          <w:jc w:val="center"/>
          <w:tblInd w:w="0" w:type="dxa"/>
        </w:tblPrEx>
        <w:trPr>
          <w:cantSplit/>
          <w:jc w:val="center"/>
        </w:trPr>
        <w:tc>
          <w:tcPr>
            <w:tcW w:w="2838" w:type="dxa"/>
          </w:tcPr>
          <w:p w14:paraId="1F4BC3C6"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38A2417F" w14:textId="77777777" w:rsidR="00296E35" w:rsidRPr="0069162F" w:rsidRDefault="00296E35" w:rsidP="002E3FCC">
            <w:pPr>
              <w:pStyle w:val="TAL"/>
            </w:pPr>
            <w:r w:rsidRPr="0069162F">
              <w:t>"application/xml"</w:t>
            </w:r>
          </w:p>
        </w:tc>
        <w:tc>
          <w:tcPr>
            <w:tcW w:w="2128" w:type="dxa"/>
          </w:tcPr>
          <w:p w14:paraId="43B77250" w14:textId="77777777" w:rsidR="00296E35" w:rsidRPr="0069162F" w:rsidRDefault="00296E35" w:rsidP="002E3FCC">
            <w:pPr>
              <w:pStyle w:val="TAL"/>
            </w:pPr>
          </w:p>
        </w:tc>
        <w:tc>
          <w:tcPr>
            <w:tcW w:w="1420" w:type="dxa"/>
          </w:tcPr>
          <w:p w14:paraId="6FA94458" w14:textId="77777777" w:rsidR="00296E35" w:rsidRPr="0069162F" w:rsidRDefault="00296E35" w:rsidP="002E3FCC">
            <w:pPr>
              <w:pStyle w:val="TAL"/>
            </w:pPr>
          </w:p>
        </w:tc>
        <w:tc>
          <w:tcPr>
            <w:tcW w:w="1136" w:type="dxa"/>
          </w:tcPr>
          <w:p w14:paraId="4BAFE9A4" w14:textId="77777777" w:rsidR="00296E35" w:rsidRPr="0069162F" w:rsidRDefault="00296E35" w:rsidP="002E3FCC">
            <w:pPr>
              <w:pStyle w:val="TAL"/>
            </w:pPr>
          </w:p>
        </w:tc>
      </w:tr>
      <w:tr w:rsidR="00296E35" w:rsidRPr="0069162F" w14:paraId="603FC867" w14:textId="77777777" w:rsidTr="002E3FCC">
        <w:tblPrEx>
          <w:jc w:val="center"/>
          <w:tblInd w:w="0" w:type="dxa"/>
        </w:tblPrEx>
        <w:trPr>
          <w:cantSplit/>
          <w:jc w:val="center"/>
        </w:trPr>
        <w:tc>
          <w:tcPr>
            <w:tcW w:w="2838" w:type="dxa"/>
            <w:hideMark/>
          </w:tcPr>
          <w:p w14:paraId="294B6171" w14:textId="77777777" w:rsidR="00296E35" w:rsidRPr="0069162F" w:rsidRDefault="00296E35" w:rsidP="002E3FCC">
            <w:pPr>
              <w:pStyle w:val="TAL"/>
              <w:rPr>
                <w:b/>
              </w:rPr>
            </w:pPr>
            <w:r w:rsidRPr="0069162F">
              <w:rPr>
                <w:b/>
              </w:rPr>
              <w:t>Message-body: NMS Reference</w:t>
            </w:r>
          </w:p>
        </w:tc>
        <w:tc>
          <w:tcPr>
            <w:tcW w:w="2128" w:type="dxa"/>
          </w:tcPr>
          <w:p w14:paraId="4BE5EF43" w14:textId="77777777" w:rsidR="00296E35" w:rsidRPr="0069162F" w:rsidRDefault="00296E35" w:rsidP="002E3FCC">
            <w:pPr>
              <w:pStyle w:val="TAL"/>
            </w:pPr>
          </w:p>
        </w:tc>
        <w:tc>
          <w:tcPr>
            <w:tcW w:w="2128" w:type="dxa"/>
          </w:tcPr>
          <w:p w14:paraId="4F18B48E" w14:textId="77777777" w:rsidR="00296E35" w:rsidRPr="0069162F" w:rsidRDefault="00296E35" w:rsidP="002E3FCC">
            <w:pPr>
              <w:pStyle w:val="TAL"/>
            </w:pPr>
          </w:p>
        </w:tc>
        <w:tc>
          <w:tcPr>
            <w:tcW w:w="1420" w:type="dxa"/>
          </w:tcPr>
          <w:p w14:paraId="01D395EA" w14:textId="77777777" w:rsidR="00296E35" w:rsidRPr="0069162F" w:rsidRDefault="00296E35" w:rsidP="002E3FCC">
            <w:pPr>
              <w:pStyle w:val="TAL"/>
            </w:pPr>
            <w:r w:rsidRPr="0069162F">
              <w:t>RESTful Network API for NMS [40], clause 6.13</w:t>
            </w:r>
          </w:p>
        </w:tc>
        <w:tc>
          <w:tcPr>
            <w:tcW w:w="1136" w:type="dxa"/>
          </w:tcPr>
          <w:p w14:paraId="2D2ADBD2" w14:textId="77777777" w:rsidR="00296E35" w:rsidRPr="0069162F" w:rsidRDefault="00296E35" w:rsidP="002E3FCC">
            <w:pPr>
              <w:pStyle w:val="TAL"/>
            </w:pPr>
          </w:p>
        </w:tc>
      </w:tr>
      <w:tr w:rsidR="00296E35" w:rsidRPr="0069162F" w14:paraId="65025DC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F80258"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A7EA52A"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379302C4" w14:textId="77777777" w:rsidR="00296E35" w:rsidRPr="0069162F"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1DDDF01F"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51A3B6" w14:textId="77777777" w:rsidR="00296E35" w:rsidRPr="0069162F" w:rsidRDefault="00296E35" w:rsidP="002E3FCC">
            <w:pPr>
              <w:pStyle w:val="TAL"/>
            </w:pPr>
          </w:p>
        </w:tc>
      </w:tr>
      <w:tr w:rsidR="00296E35" w:rsidRPr="0069162F" w14:paraId="1963A3F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6D45AE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BB0584A" w14:textId="77777777" w:rsidR="00296E35" w:rsidRPr="0069162F" w:rsidRDefault="00296E35" w:rsidP="002E3FCC">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7737D8D6"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4866E4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22A76" w14:textId="77777777" w:rsidR="00296E35" w:rsidRPr="0069162F" w:rsidRDefault="00296E35" w:rsidP="002E3FCC">
            <w:pPr>
              <w:pStyle w:val="TAL"/>
            </w:pPr>
          </w:p>
        </w:tc>
      </w:tr>
    </w:tbl>
    <w:p w14:paraId="1E96364A" w14:textId="77777777" w:rsidR="00296E35" w:rsidRPr="0069162F" w:rsidRDefault="00296E35" w:rsidP="00296E35"/>
    <w:p w14:paraId="03AD7C85" w14:textId="45D4C5EE" w:rsidR="00296E35" w:rsidRPr="0069162F" w:rsidRDefault="00296E35" w:rsidP="00296E35">
      <w:pPr>
        <w:pStyle w:val="TH"/>
      </w:pPr>
      <w:r w:rsidRPr="0069162F">
        <w:t xml:space="preserve">Table 6.8.2.3.3-5: HTTP POST from the UE (Step 6,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7A8AD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18EA04E" w14:textId="11A255BD"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3C63D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1C6BF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5D41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B857001"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26E2C7"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3D6D56A" w14:textId="77777777" w:rsidR="00296E35" w:rsidRPr="0069162F" w:rsidRDefault="00296E35" w:rsidP="002E3FCC">
            <w:pPr>
              <w:pStyle w:val="TAH"/>
            </w:pPr>
            <w:r w:rsidRPr="0069162F">
              <w:t>Condition</w:t>
            </w:r>
          </w:p>
        </w:tc>
      </w:tr>
      <w:tr w:rsidR="00296E35" w:rsidRPr="0069162F" w14:paraId="7443A835" w14:textId="77777777" w:rsidTr="002E3FCC">
        <w:tc>
          <w:tcPr>
            <w:tcW w:w="2837" w:type="dxa"/>
            <w:tcBorders>
              <w:top w:val="single" w:sz="4" w:space="0" w:color="auto"/>
              <w:left w:val="single" w:sz="4" w:space="0" w:color="auto"/>
              <w:bottom w:val="single" w:sz="4" w:space="0" w:color="auto"/>
              <w:right w:val="single" w:sz="4" w:space="0" w:color="auto"/>
            </w:tcBorders>
          </w:tcPr>
          <w:p w14:paraId="3737996A"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6B0553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65C318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44B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3FAFB0" w14:textId="77777777" w:rsidR="00296E35" w:rsidRPr="0069162F" w:rsidRDefault="00296E35" w:rsidP="002E3FCC">
            <w:pPr>
              <w:pStyle w:val="TAL"/>
            </w:pPr>
          </w:p>
        </w:tc>
      </w:tr>
      <w:tr w:rsidR="00296E35" w:rsidRPr="0069162F" w14:paraId="01EA1B0C" w14:textId="77777777" w:rsidTr="002E3FCC">
        <w:tc>
          <w:tcPr>
            <w:tcW w:w="2837" w:type="dxa"/>
            <w:tcBorders>
              <w:top w:val="single" w:sz="4" w:space="0" w:color="auto"/>
              <w:left w:val="single" w:sz="4" w:space="0" w:color="auto"/>
              <w:bottom w:val="single" w:sz="4" w:space="0" w:color="auto"/>
              <w:right w:val="single" w:sz="4" w:space="0" w:color="auto"/>
            </w:tcBorders>
          </w:tcPr>
          <w:p w14:paraId="6298FF13"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27E65A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0D904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64D5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6DC34D" w14:textId="77777777" w:rsidR="00296E35" w:rsidRPr="0069162F" w:rsidRDefault="00296E35" w:rsidP="002E3FCC">
            <w:pPr>
              <w:pStyle w:val="TAL"/>
            </w:pPr>
          </w:p>
        </w:tc>
      </w:tr>
      <w:tr w:rsidR="00296E35" w:rsidRPr="0069162F" w14:paraId="5110F67E" w14:textId="77777777" w:rsidTr="002E3FCC">
        <w:tc>
          <w:tcPr>
            <w:tcW w:w="2837" w:type="dxa"/>
            <w:tcBorders>
              <w:top w:val="single" w:sz="4" w:space="0" w:color="auto"/>
              <w:left w:val="single" w:sz="4" w:space="0" w:color="auto"/>
              <w:bottom w:val="single" w:sz="4" w:space="0" w:color="auto"/>
              <w:right w:val="single" w:sz="4" w:space="0" w:color="auto"/>
            </w:tcBorders>
          </w:tcPr>
          <w:p w14:paraId="0D1C4612"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0B8E88D" w14:textId="77777777" w:rsidR="00296E35" w:rsidRPr="0069162F" w:rsidRDefault="00296E35" w:rsidP="002E3FCC">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20BE22A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456A6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0EE26B" w14:textId="77777777" w:rsidR="00296E35" w:rsidRPr="0069162F" w:rsidRDefault="00296E35" w:rsidP="002E3FCC">
            <w:pPr>
              <w:pStyle w:val="TAL"/>
            </w:pPr>
          </w:p>
        </w:tc>
      </w:tr>
      <w:tr w:rsidR="00296E35" w:rsidRPr="0069162F" w14:paraId="4EA34933" w14:textId="77777777" w:rsidTr="002E3FCC">
        <w:tc>
          <w:tcPr>
            <w:tcW w:w="2837" w:type="dxa"/>
            <w:tcBorders>
              <w:top w:val="single" w:sz="4" w:space="0" w:color="auto"/>
              <w:left w:val="single" w:sz="4" w:space="0" w:color="auto"/>
              <w:bottom w:val="single" w:sz="4" w:space="0" w:color="auto"/>
              <w:right w:val="single" w:sz="4" w:space="0" w:color="auto"/>
            </w:tcBorders>
          </w:tcPr>
          <w:p w14:paraId="12CD0E8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FB300D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345A5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7A05A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37E043" w14:textId="77777777" w:rsidR="00296E35" w:rsidRPr="0069162F" w:rsidRDefault="00296E35" w:rsidP="002E3FCC">
            <w:pPr>
              <w:pStyle w:val="TAL"/>
            </w:pPr>
          </w:p>
        </w:tc>
      </w:tr>
      <w:tr w:rsidR="00296E35" w:rsidRPr="0069162F" w14:paraId="109C57C6" w14:textId="77777777" w:rsidTr="002E3FCC">
        <w:tc>
          <w:tcPr>
            <w:tcW w:w="2837" w:type="dxa"/>
            <w:tcBorders>
              <w:top w:val="single" w:sz="4" w:space="0" w:color="auto"/>
              <w:left w:val="single" w:sz="4" w:space="0" w:color="auto"/>
              <w:bottom w:val="single" w:sz="4" w:space="0" w:color="auto"/>
              <w:right w:val="single" w:sz="4" w:space="0" w:color="auto"/>
            </w:tcBorders>
          </w:tcPr>
          <w:p w14:paraId="693C0D2E"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FD28DE1" w14:textId="77777777" w:rsidR="00296E35" w:rsidRPr="0069162F" w:rsidRDefault="00296E35" w:rsidP="002E3FCC">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0B99C75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81C700" w14:textId="77777777" w:rsidR="00296E35" w:rsidRPr="0069162F" w:rsidRDefault="00296E35" w:rsidP="002E3FCC">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7EBC15C6" w14:textId="77777777" w:rsidR="00296E35" w:rsidRPr="0069162F" w:rsidRDefault="00296E35" w:rsidP="002E3FCC">
            <w:pPr>
              <w:pStyle w:val="TAL"/>
            </w:pPr>
          </w:p>
        </w:tc>
      </w:tr>
      <w:tr w:rsidR="00296E35" w:rsidRPr="0069162F" w14:paraId="025509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E010BC" w14:textId="77777777" w:rsidR="00296E35" w:rsidRPr="0069162F" w:rsidRDefault="00296E35" w:rsidP="002E3FCC">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EED2EA"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1E33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BBBC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2A4991" w14:textId="77777777" w:rsidR="00296E35" w:rsidRPr="0069162F" w:rsidRDefault="00296E35" w:rsidP="002E3FCC">
            <w:pPr>
              <w:pStyle w:val="TAL"/>
            </w:pPr>
          </w:p>
        </w:tc>
      </w:tr>
      <w:tr w:rsidR="00296E35" w:rsidRPr="0069162F" w14:paraId="1288932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56AA6F"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D51B0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9696" w14:textId="77777777" w:rsidR="00296E35" w:rsidRPr="0069162F" w:rsidRDefault="00296E35" w:rsidP="002E3FCC">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9EFD76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84FC2" w14:textId="77777777" w:rsidR="00296E35" w:rsidRPr="0069162F" w:rsidRDefault="00296E35" w:rsidP="002E3FCC">
            <w:pPr>
              <w:pStyle w:val="TAL"/>
            </w:pPr>
          </w:p>
        </w:tc>
      </w:tr>
      <w:tr w:rsidR="00296E35" w:rsidRPr="0069162F" w14:paraId="6A92AE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C830D0D"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986E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C7DF5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CFAD0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2E9839" w14:textId="77777777" w:rsidR="00296E35" w:rsidRPr="0069162F" w:rsidRDefault="00296E35" w:rsidP="002E3FCC">
            <w:pPr>
              <w:pStyle w:val="TAL"/>
            </w:pPr>
          </w:p>
        </w:tc>
      </w:tr>
      <w:tr w:rsidR="00296E35" w:rsidRPr="0069162F" w14:paraId="1DF4F5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2A3A67" w14:textId="77777777" w:rsidR="00296E35" w:rsidRPr="0069162F" w:rsidRDefault="00296E35" w:rsidP="002E3FCC">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70F3352"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D30A9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E675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4897D1" w14:textId="77777777" w:rsidR="00296E35" w:rsidRPr="0069162F" w:rsidRDefault="00296E35" w:rsidP="002E3FCC">
            <w:pPr>
              <w:pStyle w:val="TAL"/>
            </w:pPr>
          </w:p>
        </w:tc>
      </w:tr>
      <w:tr w:rsidR="00296E35" w:rsidRPr="0069162F" w14:paraId="34D70E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98A9BF9" w14:textId="77777777" w:rsidR="00296E35" w:rsidRPr="0069162F" w:rsidRDefault="00296E35" w:rsidP="002E3FCC">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58E7F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8FFC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3A66B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25A82" w14:textId="77777777" w:rsidR="00296E35" w:rsidRPr="0069162F" w:rsidRDefault="00296E35" w:rsidP="002E3FCC">
            <w:pPr>
              <w:pStyle w:val="TAL"/>
            </w:pPr>
          </w:p>
        </w:tc>
      </w:tr>
      <w:tr w:rsidR="00296E35" w:rsidRPr="0069162F" w14:paraId="4CAA18A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95C1BA8" w14:textId="77777777" w:rsidR="00296E35" w:rsidRPr="0069162F" w:rsidRDefault="00296E35" w:rsidP="002E3FCC">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D9DD712" w14:textId="77777777" w:rsidR="00296E35" w:rsidRPr="0069162F" w:rsidRDefault="00296E35" w:rsidP="002E3FCC">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4B509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EBA36"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8EAA434" w14:textId="77777777" w:rsidR="00296E35" w:rsidRPr="0069162F" w:rsidRDefault="00296E35" w:rsidP="002E3FCC">
            <w:pPr>
              <w:pStyle w:val="TAL"/>
            </w:pPr>
          </w:p>
        </w:tc>
      </w:tr>
      <w:tr w:rsidR="00296E35" w:rsidRPr="0069162F" w14:paraId="2D004067" w14:textId="77777777" w:rsidTr="002E3FCC">
        <w:tc>
          <w:tcPr>
            <w:tcW w:w="2837" w:type="dxa"/>
            <w:tcBorders>
              <w:top w:val="single" w:sz="4" w:space="0" w:color="auto"/>
              <w:left w:val="single" w:sz="4" w:space="0" w:color="auto"/>
              <w:bottom w:val="single" w:sz="4" w:space="0" w:color="auto"/>
              <w:right w:val="single" w:sz="4" w:space="0" w:color="auto"/>
            </w:tcBorders>
          </w:tcPr>
          <w:p w14:paraId="3480E6F5" w14:textId="77777777" w:rsidR="00296E35" w:rsidRPr="0069162F" w:rsidRDefault="00296E35" w:rsidP="002E3FCC">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50291D7E" w14:textId="77777777" w:rsidR="00296E35" w:rsidRPr="0069162F" w:rsidRDefault="00296E35" w:rsidP="002E3FCC">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545D587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17CA70"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7BDF22B" w14:textId="77777777" w:rsidR="00296E35" w:rsidRPr="0069162F" w:rsidRDefault="00296E35" w:rsidP="002E3FCC">
            <w:pPr>
              <w:pStyle w:val="TAL"/>
            </w:pPr>
          </w:p>
        </w:tc>
      </w:tr>
      <w:tr w:rsidR="00296E35" w:rsidRPr="0069162F" w14:paraId="3FB80786" w14:textId="77777777" w:rsidTr="002E3FCC">
        <w:tc>
          <w:tcPr>
            <w:tcW w:w="2837" w:type="dxa"/>
            <w:tcBorders>
              <w:top w:val="single" w:sz="4" w:space="0" w:color="auto"/>
              <w:left w:val="single" w:sz="4" w:space="0" w:color="auto"/>
              <w:bottom w:val="single" w:sz="4" w:space="0" w:color="auto"/>
              <w:right w:val="single" w:sz="4" w:space="0" w:color="auto"/>
            </w:tcBorders>
          </w:tcPr>
          <w:p w14:paraId="7DB36EA7" w14:textId="77777777" w:rsidR="00296E35" w:rsidRPr="0069162F" w:rsidRDefault="00296E35" w:rsidP="002E3FCC">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7A9088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BA34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021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9CAD7B" w14:textId="77777777" w:rsidR="00296E35" w:rsidRPr="0069162F" w:rsidRDefault="00296E35" w:rsidP="002E3FCC">
            <w:pPr>
              <w:pStyle w:val="TAL"/>
            </w:pPr>
          </w:p>
        </w:tc>
      </w:tr>
      <w:tr w:rsidR="00296E35" w:rsidRPr="0069162F" w14:paraId="4BCF22A0" w14:textId="77777777" w:rsidTr="002E3FCC">
        <w:tc>
          <w:tcPr>
            <w:tcW w:w="2837" w:type="dxa"/>
            <w:tcBorders>
              <w:top w:val="single" w:sz="4" w:space="0" w:color="auto"/>
              <w:left w:val="single" w:sz="4" w:space="0" w:color="auto"/>
              <w:bottom w:val="single" w:sz="4" w:space="0" w:color="auto"/>
              <w:right w:val="single" w:sz="4" w:space="0" w:color="auto"/>
            </w:tcBorders>
          </w:tcPr>
          <w:p w14:paraId="1205703B" w14:textId="77777777" w:rsidR="00296E35" w:rsidRPr="0069162F" w:rsidRDefault="00296E35" w:rsidP="002E3FCC">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75AF450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F7DCD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0AA21" w14:textId="77777777" w:rsidR="00296E35" w:rsidRPr="0069162F" w:rsidRDefault="00296E35" w:rsidP="002E3FCC">
            <w:pPr>
              <w:pStyle w:val="TAL"/>
            </w:pPr>
            <w:r w:rsidRPr="0069162F">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FEB9565" w14:textId="77777777" w:rsidR="00296E35" w:rsidRPr="0069162F" w:rsidRDefault="00296E35" w:rsidP="002E3FCC">
            <w:pPr>
              <w:pStyle w:val="TAL"/>
            </w:pPr>
          </w:p>
        </w:tc>
      </w:tr>
      <w:tr w:rsidR="00296E35" w:rsidRPr="0069162F" w14:paraId="78348068" w14:textId="77777777" w:rsidTr="002E3FCC">
        <w:tc>
          <w:tcPr>
            <w:tcW w:w="2837" w:type="dxa"/>
            <w:tcBorders>
              <w:top w:val="single" w:sz="4" w:space="0" w:color="auto"/>
              <w:left w:val="single" w:sz="4" w:space="0" w:color="auto"/>
              <w:bottom w:val="single" w:sz="4" w:space="0" w:color="auto"/>
              <w:right w:val="single" w:sz="4" w:space="0" w:color="auto"/>
            </w:tcBorders>
          </w:tcPr>
          <w:p w14:paraId="64703348" w14:textId="77777777" w:rsidR="00296E35" w:rsidRPr="0069162F" w:rsidRDefault="00296E35" w:rsidP="002E3FCC">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3F6C4538" w14:textId="77777777" w:rsidR="00296E35" w:rsidRPr="0069162F" w:rsidRDefault="00296E35" w:rsidP="002E3FCC">
            <w:pPr>
              <w:pStyle w:val="TAL"/>
            </w:pPr>
            <w:r w:rsidRPr="0069162F">
              <w:t>tsc_MCData_MsgSF_BaseURL &amp; "/folders/folderId0001"</w:t>
            </w:r>
          </w:p>
          <w:p w14:paraId="37A85D0C"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10657D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3F1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67508" w14:textId="77777777" w:rsidR="00296E35" w:rsidRPr="0069162F" w:rsidRDefault="00296E35" w:rsidP="002E3FCC">
            <w:pPr>
              <w:pStyle w:val="TAL"/>
            </w:pPr>
          </w:p>
        </w:tc>
      </w:tr>
      <w:tr w:rsidR="00296E35" w:rsidRPr="0069162F" w14:paraId="339782C3" w14:textId="77777777" w:rsidTr="002E3FCC">
        <w:tc>
          <w:tcPr>
            <w:tcW w:w="2837" w:type="dxa"/>
            <w:tcBorders>
              <w:top w:val="single" w:sz="4" w:space="0" w:color="auto"/>
              <w:left w:val="single" w:sz="4" w:space="0" w:color="auto"/>
              <w:bottom w:val="single" w:sz="4" w:space="0" w:color="auto"/>
              <w:right w:val="single" w:sz="4" w:space="0" w:color="auto"/>
            </w:tcBorders>
          </w:tcPr>
          <w:p w14:paraId="112F0115" w14:textId="77777777" w:rsidR="00296E35" w:rsidRPr="0069162F" w:rsidRDefault="00296E35" w:rsidP="002E3FCC">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3493A4D" w14:textId="77777777" w:rsidR="00296E35" w:rsidRPr="0069162F" w:rsidRDefault="00296E35" w:rsidP="002E3FCC">
            <w:pPr>
              <w:pStyle w:val="TAL"/>
            </w:pPr>
            <w:r w:rsidRPr="0069162F">
              <w:t>"/main/Folder1"</w:t>
            </w:r>
          </w:p>
          <w:p w14:paraId="3B4E743D"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BCE20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2ED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D7467" w14:textId="77777777" w:rsidR="00296E35" w:rsidRPr="0069162F" w:rsidRDefault="00296E35" w:rsidP="002E3FCC">
            <w:pPr>
              <w:pStyle w:val="TAL"/>
            </w:pPr>
          </w:p>
        </w:tc>
      </w:tr>
      <w:tr w:rsidR="00296E35" w:rsidRPr="0069162F" w14:paraId="15F57FC4" w14:textId="77777777" w:rsidTr="002E3FCC">
        <w:tc>
          <w:tcPr>
            <w:tcW w:w="2837" w:type="dxa"/>
            <w:tcBorders>
              <w:top w:val="single" w:sz="4" w:space="0" w:color="auto"/>
              <w:left w:val="single" w:sz="4" w:space="0" w:color="auto"/>
              <w:bottom w:val="single" w:sz="4" w:space="0" w:color="auto"/>
              <w:right w:val="single" w:sz="4" w:space="0" w:color="auto"/>
            </w:tcBorders>
          </w:tcPr>
          <w:p w14:paraId="56804988" w14:textId="77777777" w:rsidR="00296E35" w:rsidRPr="0069162F" w:rsidRDefault="00296E35" w:rsidP="002E3FCC">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1291C651"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7D71D81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B8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99569" w14:textId="77777777" w:rsidR="00296E35" w:rsidRPr="0069162F" w:rsidRDefault="00296E35" w:rsidP="002E3FCC">
            <w:pPr>
              <w:pStyle w:val="TAL"/>
            </w:pPr>
          </w:p>
        </w:tc>
      </w:tr>
      <w:tr w:rsidR="00296E35" w:rsidRPr="0069162F" w14:paraId="6DF3DEE9" w14:textId="77777777" w:rsidTr="002E3FCC">
        <w:tc>
          <w:tcPr>
            <w:tcW w:w="2837" w:type="dxa"/>
            <w:tcBorders>
              <w:top w:val="single" w:sz="4" w:space="0" w:color="auto"/>
              <w:left w:val="single" w:sz="4" w:space="0" w:color="auto"/>
              <w:bottom w:val="single" w:sz="4" w:space="0" w:color="auto"/>
              <w:right w:val="single" w:sz="4" w:space="0" w:color="auto"/>
            </w:tcBorders>
          </w:tcPr>
          <w:p w14:paraId="06333289" w14:textId="77777777" w:rsidR="00296E35" w:rsidRPr="0069162F" w:rsidRDefault="00296E35" w:rsidP="002E3FCC">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75266B50"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DEFC91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020F8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BAE21" w14:textId="77777777" w:rsidR="00296E35" w:rsidRPr="0069162F" w:rsidRDefault="00296E35" w:rsidP="002E3FCC">
            <w:pPr>
              <w:pStyle w:val="TAL"/>
            </w:pPr>
          </w:p>
        </w:tc>
      </w:tr>
      <w:tr w:rsidR="00296E35" w:rsidRPr="0069162F" w14:paraId="0181ADFA" w14:textId="77777777" w:rsidTr="002E3FCC">
        <w:tc>
          <w:tcPr>
            <w:tcW w:w="2837" w:type="dxa"/>
            <w:tcBorders>
              <w:top w:val="single" w:sz="4" w:space="0" w:color="auto"/>
              <w:left w:val="single" w:sz="4" w:space="0" w:color="auto"/>
              <w:bottom w:val="single" w:sz="4" w:space="0" w:color="auto"/>
              <w:right w:val="single" w:sz="4" w:space="0" w:color="auto"/>
            </w:tcBorders>
          </w:tcPr>
          <w:p w14:paraId="3FBB6FF4" w14:textId="77777777" w:rsidR="00296E35" w:rsidRPr="0069162F" w:rsidRDefault="00296E35" w:rsidP="002E3FCC">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14C2BF48"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E30E6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E0ED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B8BDF" w14:textId="77777777" w:rsidR="00296E35" w:rsidRPr="0069162F" w:rsidRDefault="00296E35" w:rsidP="002E3FCC">
            <w:pPr>
              <w:pStyle w:val="TAL"/>
            </w:pPr>
          </w:p>
        </w:tc>
      </w:tr>
      <w:tr w:rsidR="00296E35" w:rsidRPr="0069162F" w14:paraId="3C197459" w14:textId="77777777" w:rsidTr="002E3FCC">
        <w:tc>
          <w:tcPr>
            <w:tcW w:w="2837" w:type="dxa"/>
            <w:tcBorders>
              <w:top w:val="single" w:sz="4" w:space="0" w:color="auto"/>
              <w:left w:val="single" w:sz="4" w:space="0" w:color="auto"/>
              <w:bottom w:val="single" w:sz="4" w:space="0" w:color="auto"/>
              <w:right w:val="single" w:sz="4" w:space="0" w:color="auto"/>
            </w:tcBorders>
          </w:tcPr>
          <w:p w14:paraId="66FBF9A1" w14:textId="77777777" w:rsidR="00296E35" w:rsidRPr="0069162F" w:rsidRDefault="00296E35" w:rsidP="002E3FCC">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BA47CF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05AEF1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40E3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23649" w14:textId="77777777" w:rsidR="00296E35" w:rsidRPr="0069162F" w:rsidRDefault="00296E35" w:rsidP="002E3FCC">
            <w:pPr>
              <w:pStyle w:val="TAL"/>
            </w:pPr>
          </w:p>
        </w:tc>
      </w:tr>
      <w:tr w:rsidR="00296E35" w:rsidRPr="0069162F" w14:paraId="23DD11F2" w14:textId="77777777" w:rsidTr="002E3FCC">
        <w:tc>
          <w:tcPr>
            <w:tcW w:w="2837" w:type="dxa"/>
            <w:tcBorders>
              <w:top w:val="single" w:sz="4" w:space="0" w:color="auto"/>
              <w:left w:val="single" w:sz="4" w:space="0" w:color="auto"/>
              <w:bottom w:val="single" w:sz="4" w:space="0" w:color="auto"/>
              <w:right w:val="single" w:sz="4" w:space="0" w:color="auto"/>
            </w:tcBorders>
          </w:tcPr>
          <w:p w14:paraId="37914E67" w14:textId="77777777" w:rsidR="00296E35" w:rsidRPr="0069162F" w:rsidRDefault="00296E35" w:rsidP="002E3FCC">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5C79979D"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BA45D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1620D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6F335" w14:textId="77777777" w:rsidR="00296E35" w:rsidRPr="0069162F" w:rsidRDefault="00296E35" w:rsidP="002E3FCC">
            <w:pPr>
              <w:pStyle w:val="TAL"/>
            </w:pPr>
          </w:p>
        </w:tc>
      </w:tr>
      <w:tr w:rsidR="00296E35" w:rsidRPr="0069162F" w14:paraId="5EB81C7B" w14:textId="77777777" w:rsidTr="002E3FCC">
        <w:tc>
          <w:tcPr>
            <w:tcW w:w="2837" w:type="dxa"/>
            <w:tcBorders>
              <w:top w:val="single" w:sz="4" w:space="0" w:color="auto"/>
              <w:left w:val="single" w:sz="4" w:space="0" w:color="auto"/>
              <w:bottom w:val="single" w:sz="4" w:space="0" w:color="auto"/>
              <w:right w:val="single" w:sz="4" w:space="0" w:color="auto"/>
            </w:tcBorders>
          </w:tcPr>
          <w:p w14:paraId="730634A5" w14:textId="77777777" w:rsidR="00296E35" w:rsidRPr="0069162F" w:rsidRDefault="00296E35" w:rsidP="002E3FCC">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501EA5F0"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D0B5B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D8ED6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19394D" w14:textId="77777777" w:rsidR="00296E35" w:rsidRPr="0069162F" w:rsidRDefault="00296E35" w:rsidP="002E3FCC">
            <w:pPr>
              <w:pStyle w:val="TAL"/>
            </w:pPr>
          </w:p>
        </w:tc>
      </w:tr>
      <w:tr w:rsidR="00296E35" w:rsidRPr="0069162F" w14:paraId="32FF3C21" w14:textId="77777777" w:rsidTr="002E3FCC">
        <w:tc>
          <w:tcPr>
            <w:tcW w:w="2837" w:type="dxa"/>
            <w:tcBorders>
              <w:top w:val="single" w:sz="4" w:space="0" w:color="auto"/>
              <w:left w:val="single" w:sz="4" w:space="0" w:color="auto"/>
              <w:bottom w:val="single" w:sz="4" w:space="0" w:color="auto"/>
              <w:right w:val="single" w:sz="4" w:space="0" w:color="auto"/>
            </w:tcBorders>
          </w:tcPr>
          <w:p w14:paraId="58298EE5" w14:textId="77777777" w:rsidR="00296E35" w:rsidRPr="0069162F" w:rsidRDefault="00296E35" w:rsidP="002E3FCC">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D5BDCD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33919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65799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67BFC" w14:textId="77777777" w:rsidR="00296E35" w:rsidRPr="0069162F" w:rsidRDefault="00296E35" w:rsidP="002E3FCC">
            <w:pPr>
              <w:pStyle w:val="TAL"/>
            </w:pPr>
          </w:p>
        </w:tc>
      </w:tr>
      <w:tr w:rsidR="00296E35" w:rsidRPr="0069162F" w14:paraId="53AA0C65" w14:textId="77777777" w:rsidTr="002E3FCC">
        <w:tc>
          <w:tcPr>
            <w:tcW w:w="2837" w:type="dxa"/>
            <w:tcBorders>
              <w:top w:val="single" w:sz="4" w:space="0" w:color="auto"/>
              <w:left w:val="single" w:sz="4" w:space="0" w:color="auto"/>
              <w:bottom w:val="single" w:sz="4" w:space="0" w:color="auto"/>
              <w:right w:val="single" w:sz="4" w:space="0" w:color="auto"/>
            </w:tcBorders>
          </w:tcPr>
          <w:p w14:paraId="04B27FB4" w14:textId="77777777" w:rsidR="00296E35" w:rsidRPr="0069162F" w:rsidRDefault="00296E35" w:rsidP="002E3FCC">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4ED9DB5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6C015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06F1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9A9F6" w14:textId="77777777" w:rsidR="00296E35" w:rsidRPr="0069162F" w:rsidRDefault="00296E35" w:rsidP="002E3FCC">
            <w:pPr>
              <w:pStyle w:val="TAL"/>
            </w:pPr>
          </w:p>
        </w:tc>
      </w:tr>
      <w:tr w:rsidR="00296E35" w:rsidRPr="0069162F" w14:paraId="7FC978D4" w14:textId="77777777" w:rsidTr="002E3FCC">
        <w:tc>
          <w:tcPr>
            <w:tcW w:w="2837" w:type="dxa"/>
            <w:tcBorders>
              <w:top w:val="single" w:sz="4" w:space="0" w:color="auto"/>
              <w:left w:val="single" w:sz="4" w:space="0" w:color="auto"/>
              <w:bottom w:val="single" w:sz="4" w:space="0" w:color="auto"/>
              <w:right w:val="single" w:sz="4" w:space="0" w:color="auto"/>
            </w:tcBorders>
          </w:tcPr>
          <w:p w14:paraId="3DAA6A37" w14:textId="77777777" w:rsidR="00296E35" w:rsidRPr="0069162F" w:rsidRDefault="00296E35" w:rsidP="002E3FCC">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4DB98C8F"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25215D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D26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4BD8D0" w14:textId="77777777" w:rsidR="00296E35" w:rsidRPr="0069162F" w:rsidRDefault="00296E35" w:rsidP="002E3FCC">
            <w:pPr>
              <w:pStyle w:val="TAL"/>
            </w:pPr>
          </w:p>
        </w:tc>
      </w:tr>
      <w:tr w:rsidR="00296E35" w:rsidRPr="0069162F" w14:paraId="18E3BA71" w14:textId="77777777" w:rsidTr="002E3FCC">
        <w:tc>
          <w:tcPr>
            <w:tcW w:w="2837" w:type="dxa"/>
            <w:tcBorders>
              <w:top w:val="single" w:sz="4" w:space="0" w:color="auto"/>
              <w:left w:val="single" w:sz="4" w:space="0" w:color="auto"/>
              <w:bottom w:val="single" w:sz="4" w:space="0" w:color="auto"/>
              <w:right w:val="single" w:sz="4" w:space="0" w:color="auto"/>
            </w:tcBorders>
          </w:tcPr>
          <w:p w14:paraId="6F2D68FB" w14:textId="77777777" w:rsidR="00296E35" w:rsidRPr="0069162F" w:rsidRDefault="00296E35" w:rsidP="002E3FCC">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C214AB6"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43C06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DBDD6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9703E" w14:textId="77777777" w:rsidR="00296E35" w:rsidRPr="0069162F" w:rsidRDefault="00296E35" w:rsidP="002E3FCC">
            <w:pPr>
              <w:pStyle w:val="TAL"/>
            </w:pPr>
          </w:p>
        </w:tc>
      </w:tr>
      <w:tr w:rsidR="00296E35" w:rsidRPr="0069162F" w14:paraId="502FF0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743233"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B6D4B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0BA356" w14:textId="77777777" w:rsidR="00296E35" w:rsidRPr="0069162F" w:rsidRDefault="00296E35" w:rsidP="002E3FCC">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985E3D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1D75D" w14:textId="77777777" w:rsidR="00296E35" w:rsidRPr="0069162F" w:rsidRDefault="00296E35" w:rsidP="002E3FCC">
            <w:pPr>
              <w:pStyle w:val="TAL"/>
            </w:pPr>
          </w:p>
        </w:tc>
      </w:tr>
      <w:tr w:rsidR="00296E35" w:rsidRPr="0069162F" w14:paraId="40C933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1A6C02"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E77C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5A1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8B0CC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7619D1" w14:textId="77777777" w:rsidR="00296E35" w:rsidRPr="0069162F" w:rsidRDefault="00296E35" w:rsidP="002E3FCC">
            <w:pPr>
              <w:pStyle w:val="TAL"/>
            </w:pPr>
          </w:p>
        </w:tc>
      </w:tr>
      <w:tr w:rsidR="00296E35" w:rsidRPr="0069162F" w14:paraId="7F05BC7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C9A7C5" w14:textId="77777777" w:rsidR="00296E35" w:rsidRPr="0069162F" w:rsidRDefault="00296E35" w:rsidP="002E3FCC">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3035E41E" w14:textId="77777777" w:rsidR="00296E35" w:rsidRPr="0069162F" w:rsidRDefault="00296E35" w:rsidP="002E3FCC">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1E7D2B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C396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331050" w14:textId="77777777" w:rsidR="00296E35" w:rsidRPr="0069162F" w:rsidRDefault="00296E35" w:rsidP="002E3FCC">
            <w:pPr>
              <w:pStyle w:val="TAL"/>
            </w:pPr>
          </w:p>
        </w:tc>
      </w:tr>
      <w:tr w:rsidR="00296E35" w:rsidRPr="0069162F" w14:paraId="7998E00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A1C9859" w14:textId="77777777" w:rsidR="00296E35" w:rsidRPr="0069162F" w:rsidRDefault="00296E35" w:rsidP="002E3FCC">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60D43E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F2F04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F7A0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F0252" w14:textId="77777777" w:rsidR="00296E35" w:rsidRPr="0069162F" w:rsidRDefault="00296E35" w:rsidP="002E3FCC">
            <w:pPr>
              <w:pStyle w:val="TAL"/>
            </w:pPr>
          </w:p>
        </w:tc>
      </w:tr>
      <w:tr w:rsidR="00296E35" w:rsidRPr="0069162F" w14:paraId="11E4EAB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8D73705" w14:textId="77777777" w:rsidR="00296E35" w:rsidRPr="0069162F" w:rsidRDefault="00296E35" w:rsidP="002E3FCC">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366A9EF" w14:textId="77777777" w:rsidR="00296E35" w:rsidRPr="0069162F" w:rsidRDefault="00296E35" w:rsidP="002E3FCC">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44921E0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97A5A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8BBA63B" w14:textId="77777777" w:rsidR="00296E35" w:rsidRPr="0069162F" w:rsidRDefault="00296E35" w:rsidP="002E3FCC">
            <w:pPr>
              <w:pStyle w:val="TAL"/>
            </w:pPr>
          </w:p>
        </w:tc>
      </w:tr>
      <w:tr w:rsidR="00296E35" w:rsidRPr="0069162F" w14:paraId="25C12BC3" w14:textId="77777777" w:rsidTr="002E3FCC">
        <w:tc>
          <w:tcPr>
            <w:tcW w:w="2837" w:type="dxa"/>
            <w:tcBorders>
              <w:top w:val="single" w:sz="4" w:space="0" w:color="auto"/>
              <w:left w:val="single" w:sz="4" w:space="0" w:color="auto"/>
              <w:bottom w:val="single" w:sz="4" w:space="0" w:color="auto"/>
              <w:right w:val="single" w:sz="4" w:space="0" w:color="auto"/>
            </w:tcBorders>
          </w:tcPr>
          <w:p w14:paraId="160E558A" w14:textId="77777777" w:rsidR="00296E35" w:rsidRPr="0069162F" w:rsidRDefault="00296E35" w:rsidP="002E3FCC">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3EF452CB" w14:textId="77777777" w:rsidR="00296E35" w:rsidRPr="0069162F" w:rsidRDefault="00296E35" w:rsidP="002E3FCC">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3E19106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75DB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3F41471" w14:textId="77777777" w:rsidR="00296E35" w:rsidRPr="0069162F" w:rsidRDefault="00296E35" w:rsidP="002E3FCC">
            <w:pPr>
              <w:pStyle w:val="TAL"/>
            </w:pPr>
          </w:p>
        </w:tc>
      </w:tr>
      <w:tr w:rsidR="00296E35" w:rsidRPr="0069162F" w14:paraId="314C1A5A" w14:textId="77777777" w:rsidTr="002E3FCC">
        <w:tc>
          <w:tcPr>
            <w:tcW w:w="2837" w:type="dxa"/>
            <w:tcBorders>
              <w:top w:val="single" w:sz="4" w:space="0" w:color="auto"/>
              <w:left w:val="single" w:sz="4" w:space="0" w:color="auto"/>
              <w:bottom w:val="single" w:sz="4" w:space="0" w:color="auto"/>
              <w:right w:val="single" w:sz="4" w:space="0" w:color="auto"/>
            </w:tcBorders>
          </w:tcPr>
          <w:p w14:paraId="7EB8A337" w14:textId="77777777" w:rsidR="00296E35" w:rsidRPr="0069162F" w:rsidRDefault="00296E35" w:rsidP="002E3FCC">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C5A6AD9" w14:textId="77777777" w:rsidR="00296E35" w:rsidRPr="0069162F" w:rsidRDefault="00296E35" w:rsidP="002E3FCC">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03C1AFA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7D0CB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5E6B6E" w14:textId="77777777" w:rsidR="00296E35" w:rsidRPr="0069162F" w:rsidRDefault="00296E35" w:rsidP="002E3FCC">
            <w:pPr>
              <w:pStyle w:val="TAL"/>
            </w:pPr>
          </w:p>
        </w:tc>
      </w:tr>
      <w:tr w:rsidR="00296E35" w:rsidRPr="0069162F" w14:paraId="2480576E"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F9BBBCC" w14:textId="77777777" w:rsidR="00296E35" w:rsidRPr="0069162F" w:rsidRDefault="00296E35" w:rsidP="002E3FCC">
            <w:pPr>
              <w:pStyle w:val="TAL"/>
            </w:pPr>
            <w:r w:rsidRPr="0069162F">
              <w:t>NOTE 1:</w:t>
            </w:r>
            <w:r w:rsidRPr="0069162F">
              <w:tab/>
              <w:t>Either parentFolder or parentFolderPath shall be present</w:t>
            </w:r>
          </w:p>
        </w:tc>
      </w:tr>
    </w:tbl>
    <w:p w14:paraId="6AA6D406" w14:textId="77777777" w:rsidR="00296E35" w:rsidRPr="0069162F" w:rsidRDefault="00296E35" w:rsidP="00296E35"/>
    <w:p w14:paraId="1D20EBCF" w14:textId="2B1606C5" w:rsidR="00296E35" w:rsidRPr="0069162F" w:rsidRDefault="00296E35" w:rsidP="00296E35">
      <w:pPr>
        <w:pStyle w:val="TH"/>
      </w:pPr>
      <w:r w:rsidRPr="0069162F">
        <w:t xml:space="preserve">Table 6.8.2.3.3-6: HTTP 201 Created from the SS (step 6,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7A0EC9BD" w14:textId="77777777" w:rsidTr="002E3FCC">
        <w:tc>
          <w:tcPr>
            <w:tcW w:w="9650" w:type="dxa"/>
            <w:gridSpan w:val="5"/>
            <w:hideMark/>
          </w:tcPr>
          <w:p w14:paraId="130320D2" w14:textId="511D8571" w:rsidR="00296E35" w:rsidRPr="0069162F" w:rsidRDefault="00296E35" w:rsidP="002E3FCC">
            <w:pPr>
              <w:pStyle w:val="TAL"/>
            </w:pPr>
            <w:r w:rsidRPr="0069162F">
              <w:t xml:space="preserve">Derivation Path: TS </w:t>
            </w:r>
            <w:r>
              <w:t>37.579</w:t>
            </w:r>
            <w:r w:rsidRPr="0069162F">
              <w:t>-1 [2], Table 5.5.4.7-1</w:t>
            </w:r>
          </w:p>
        </w:tc>
      </w:tr>
      <w:tr w:rsidR="00296E35" w:rsidRPr="0069162F" w14:paraId="3518C196" w14:textId="77777777" w:rsidTr="002E3FCC">
        <w:tblPrEx>
          <w:jc w:val="center"/>
          <w:tblInd w:w="0" w:type="dxa"/>
        </w:tblPrEx>
        <w:trPr>
          <w:cantSplit/>
          <w:jc w:val="center"/>
        </w:trPr>
        <w:tc>
          <w:tcPr>
            <w:tcW w:w="2838" w:type="dxa"/>
          </w:tcPr>
          <w:p w14:paraId="245E535E" w14:textId="77777777" w:rsidR="00296E35" w:rsidRPr="0069162F" w:rsidRDefault="00296E35" w:rsidP="002E3FCC">
            <w:pPr>
              <w:pStyle w:val="TAH"/>
            </w:pPr>
            <w:r w:rsidRPr="0069162F">
              <w:t>Information Element</w:t>
            </w:r>
          </w:p>
        </w:tc>
        <w:tc>
          <w:tcPr>
            <w:tcW w:w="2128" w:type="dxa"/>
          </w:tcPr>
          <w:p w14:paraId="51B112CA" w14:textId="77777777" w:rsidR="00296E35" w:rsidRPr="0069162F" w:rsidRDefault="00296E35" w:rsidP="002E3FCC">
            <w:pPr>
              <w:pStyle w:val="TAH"/>
            </w:pPr>
            <w:r w:rsidRPr="0069162F">
              <w:t>Value/remark</w:t>
            </w:r>
          </w:p>
        </w:tc>
        <w:tc>
          <w:tcPr>
            <w:tcW w:w="2128" w:type="dxa"/>
          </w:tcPr>
          <w:p w14:paraId="112AC0D4" w14:textId="77777777" w:rsidR="00296E35" w:rsidRPr="0069162F" w:rsidRDefault="00296E35" w:rsidP="002E3FCC">
            <w:pPr>
              <w:pStyle w:val="TAH"/>
            </w:pPr>
            <w:r w:rsidRPr="0069162F">
              <w:t>Comment</w:t>
            </w:r>
          </w:p>
        </w:tc>
        <w:tc>
          <w:tcPr>
            <w:tcW w:w="1420" w:type="dxa"/>
          </w:tcPr>
          <w:p w14:paraId="303438A4" w14:textId="77777777" w:rsidR="00296E35" w:rsidRPr="0069162F" w:rsidRDefault="00296E35" w:rsidP="002E3FCC">
            <w:pPr>
              <w:pStyle w:val="TAH"/>
            </w:pPr>
            <w:r w:rsidRPr="0069162F">
              <w:t>Reference</w:t>
            </w:r>
          </w:p>
        </w:tc>
        <w:tc>
          <w:tcPr>
            <w:tcW w:w="1136" w:type="dxa"/>
          </w:tcPr>
          <w:p w14:paraId="5E6DCB2F" w14:textId="77777777" w:rsidR="00296E35" w:rsidRPr="0069162F" w:rsidRDefault="00296E35" w:rsidP="002E3FCC">
            <w:pPr>
              <w:pStyle w:val="TAH"/>
            </w:pPr>
            <w:r w:rsidRPr="0069162F">
              <w:t>Condition</w:t>
            </w:r>
          </w:p>
        </w:tc>
      </w:tr>
      <w:tr w:rsidR="00296E35" w:rsidRPr="0069162F" w14:paraId="65146743" w14:textId="77777777" w:rsidTr="002E3FCC">
        <w:tblPrEx>
          <w:jc w:val="center"/>
          <w:tblInd w:w="0" w:type="dxa"/>
        </w:tblPrEx>
        <w:trPr>
          <w:cantSplit/>
          <w:jc w:val="center"/>
        </w:trPr>
        <w:tc>
          <w:tcPr>
            <w:tcW w:w="2838" w:type="dxa"/>
            <w:hideMark/>
          </w:tcPr>
          <w:p w14:paraId="11C76678" w14:textId="77777777" w:rsidR="00296E35" w:rsidRPr="0069162F" w:rsidRDefault="00296E35" w:rsidP="002E3FCC">
            <w:pPr>
              <w:pStyle w:val="TAL"/>
              <w:rPr>
                <w:b/>
              </w:rPr>
            </w:pPr>
            <w:r w:rsidRPr="0069162F">
              <w:rPr>
                <w:b/>
              </w:rPr>
              <w:t>Location</w:t>
            </w:r>
          </w:p>
        </w:tc>
        <w:tc>
          <w:tcPr>
            <w:tcW w:w="2128" w:type="dxa"/>
          </w:tcPr>
          <w:p w14:paraId="29B2CE4E" w14:textId="77777777" w:rsidR="00296E35" w:rsidRPr="0069162F" w:rsidRDefault="00296E35" w:rsidP="002E3FCC">
            <w:pPr>
              <w:pStyle w:val="TAL"/>
            </w:pPr>
          </w:p>
        </w:tc>
        <w:tc>
          <w:tcPr>
            <w:tcW w:w="2128" w:type="dxa"/>
          </w:tcPr>
          <w:p w14:paraId="4BA14F77" w14:textId="77777777" w:rsidR="00296E35" w:rsidRPr="0069162F" w:rsidRDefault="00296E35" w:rsidP="002E3FCC">
            <w:pPr>
              <w:pStyle w:val="TAL"/>
            </w:pPr>
          </w:p>
        </w:tc>
        <w:tc>
          <w:tcPr>
            <w:tcW w:w="1420" w:type="dxa"/>
          </w:tcPr>
          <w:p w14:paraId="06726CDD" w14:textId="77777777" w:rsidR="00296E35" w:rsidRPr="0069162F" w:rsidRDefault="00296E35" w:rsidP="002E3FCC">
            <w:pPr>
              <w:pStyle w:val="TAL"/>
            </w:pPr>
            <w:r w:rsidRPr="0069162F">
              <w:t>RESTful Network API for NMS [40], clause 6.1</w:t>
            </w:r>
          </w:p>
        </w:tc>
        <w:tc>
          <w:tcPr>
            <w:tcW w:w="1136" w:type="dxa"/>
          </w:tcPr>
          <w:p w14:paraId="6EC70B96" w14:textId="77777777" w:rsidR="00296E35" w:rsidRPr="0069162F" w:rsidRDefault="00296E35" w:rsidP="002E3FCC">
            <w:pPr>
              <w:pStyle w:val="TAL"/>
            </w:pPr>
          </w:p>
        </w:tc>
      </w:tr>
      <w:tr w:rsidR="00296E35" w:rsidRPr="0069162F" w14:paraId="41A3278A" w14:textId="77777777" w:rsidTr="002E3FCC">
        <w:tblPrEx>
          <w:jc w:val="center"/>
          <w:tblInd w:w="0" w:type="dxa"/>
        </w:tblPrEx>
        <w:trPr>
          <w:cantSplit/>
          <w:jc w:val="center"/>
        </w:trPr>
        <w:tc>
          <w:tcPr>
            <w:tcW w:w="2838" w:type="dxa"/>
            <w:hideMark/>
          </w:tcPr>
          <w:p w14:paraId="5ACA5339" w14:textId="77777777" w:rsidR="00296E35" w:rsidRPr="0069162F" w:rsidRDefault="00296E35" w:rsidP="002E3FCC">
            <w:pPr>
              <w:pStyle w:val="TAL"/>
            </w:pPr>
            <w:r w:rsidRPr="0069162F">
              <w:t xml:space="preserve">  uri</w:t>
            </w:r>
          </w:p>
        </w:tc>
        <w:tc>
          <w:tcPr>
            <w:tcW w:w="2128" w:type="dxa"/>
            <w:hideMark/>
          </w:tcPr>
          <w:p w14:paraId="1EE7A267" w14:textId="77777777" w:rsidR="00296E35" w:rsidRPr="0069162F" w:rsidRDefault="00296E35" w:rsidP="002E3FCC">
            <w:pPr>
              <w:pStyle w:val="TAL"/>
            </w:pPr>
            <w:r w:rsidRPr="0069162F">
              <w:t>tsc_MCData_MsgSF_AbsoluteBaseURL &amp; "/objects/objectId0001"</w:t>
            </w:r>
          </w:p>
        </w:tc>
        <w:tc>
          <w:tcPr>
            <w:tcW w:w="2128" w:type="dxa"/>
            <w:hideMark/>
          </w:tcPr>
          <w:p w14:paraId="374E0416" w14:textId="77777777" w:rsidR="00296E35" w:rsidRPr="0069162F" w:rsidRDefault="00296E35" w:rsidP="002E3FCC">
            <w:pPr>
              <w:pStyle w:val="TAL"/>
            </w:pPr>
            <w:r w:rsidRPr="0069162F">
              <w:t>"objectId0001" arbitrarily selected</w:t>
            </w:r>
          </w:p>
        </w:tc>
        <w:tc>
          <w:tcPr>
            <w:tcW w:w="1420" w:type="dxa"/>
          </w:tcPr>
          <w:p w14:paraId="46FFA273" w14:textId="77777777" w:rsidR="00296E35" w:rsidRPr="0069162F" w:rsidRDefault="00296E35" w:rsidP="002E3FCC">
            <w:pPr>
              <w:pStyle w:val="TAL"/>
            </w:pPr>
          </w:p>
        </w:tc>
        <w:tc>
          <w:tcPr>
            <w:tcW w:w="1136" w:type="dxa"/>
          </w:tcPr>
          <w:p w14:paraId="5807E32D" w14:textId="77777777" w:rsidR="00296E35" w:rsidRPr="0069162F" w:rsidRDefault="00296E35" w:rsidP="002E3FCC">
            <w:pPr>
              <w:pStyle w:val="TAL"/>
            </w:pPr>
          </w:p>
        </w:tc>
      </w:tr>
      <w:tr w:rsidR="00296E35" w:rsidRPr="0069162F" w:rsidDel="00537381" w14:paraId="765E762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30AC14" w14:textId="77777777" w:rsidR="00296E35" w:rsidRPr="0069162F" w:rsidDel="00537381" w:rsidRDefault="00296E35" w:rsidP="002E3FCC">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465808"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ABD96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9C16FCF"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CEB3509" w14:textId="77777777" w:rsidR="00296E35" w:rsidRPr="0069162F" w:rsidDel="00537381" w:rsidRDefault="00296E35" w:rsidP="002E3FCC">
            <w:pPr>
              <w:pStyle w:val="TAL"/>
            </w:pPr>
          </w:p>
        </w:tc>
      </w:tr>
      <w:tr w:rsidR="00296E35" w:rsidRPr="0069162F" w:rsidDel="00537381" w14:paraId="1DC03A8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0E6C45B" w14:textId="77777777" w:rsidR="00296E35" w:rsidRPr="0069162F" w:rsidDel="00537381" w:rsidRDefault="00296E35" w:rsidP="002E3FCC">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50078DFB" w14:textId="77777777" w:rsidR="00296E35" w:rsidRPr="0069162F" w:rsidDel="00537381"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4CDEB57E"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E57E6A"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D2F619A" w14:textId="77777777" w:rsidR="00296E35" w:rsidRPr="0069162F" w:rsidDel="00537381" w:rsidRDefault="00296E35" w:rsidP="002E3FCC">
            <w:pPr>
              <w:pStyle w:val="TAL"/>
            </w:pPr>
          </w:p>
        </w:tc>
      </w:tr>
      <w:tr w:rsidR="00296E35" w:rsidRPr="0069162F" w:rsidDel="00537381" w14:paraId="5C33693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91D79B" w14:textId="77777777" w:rsidR="00296E35" w:rsidRPr="0069162F" w:rsidDel="00537381" w:rsidRDefault="00296E35" w:rsidP="002E3FCC">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60094699"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E64DF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44B177D"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FD0E6D0" w14:textId="77777777" w:rsidR="00296E35" w:rsidRPr="0069162F" w:rsidDel="00537381" w:rsidRDefault="00296E35" w:rsidP="002E3FCC">
            <w:pPr>
              <w:pStyle w:val="TAL"/>
            </w:pPr>
          </w:p>
        </w:tc>
      </w:tr>
      <w:tr w:rsidR="00296E35" w:rsidRPr="0069162F" w:rsidDel="00537381" w14:paraId="0E80865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5850E7" w14:textId="77777777" w:rsidR="00296E35" w:rsidRPr="0069162F" w:rsidDel="00537381"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4624734D" w14:textId="77777777" w:rsidR="00296E35" w:rsidRPr="0069162F" w:rsidDel="00537381"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7F683273" w14:textId="77777777" w:rsidR="00296E35" w:rsidRPr="0069162F" w:rsidDel="00537381"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B64720B"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77EB09" w14:textId="77777777" w:rsidR="00296E35" w:rsidRPr="0069162F" w:rsidDel="00537381" w:rsidRDefault="00296E35" w:rsidP="002E3FCC">
            <w:pPr>
              <w:pStyle w:val="TAL"/>
            </w:pPr>
          </w:p>
        </w:tc>
      </w:tr>
      <w:tr w:rsidR="00296E35" w:rsidRPr="0069162F" w:rsidDel="00537381" w14:paraId="49EA34B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AEC225" w14:textId="77777777" w:rsidR="00296E35" w:rsidRPr="0069162F" w:rsidDel="00537381"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25B0007" w14:textId="77777777" w:rsidR="00296E35" w:rsidRPr="0069162F" w:rsidDel="00537381" w:rsidRDefault="00296E35" w:rsidP="002E3FCC">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481CC650" w14:textId="77777777" w:rsidR="00296E35" w:rsidRPr="0069162F" w:rsidDel="00537381" w:rsidRDefault="00296E35" w:rsidP="002E3FCC">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12F0C6A1"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00C09E" w14:textId="77777777" w:rsidR="00296E35" w:rsidRPr="0069162F" w:rsidDel="00537381" w:rsidRDefault="00296E35" w:rsidP="002E3FCC">
            <w:pPr>
              <w:pStyle w:val="TAL"/>
            </w:pPr>
          </w:p>
        </w:tc>
      </w:tr>
    </w:tbl>
    <w:p w14:paraId="38F5C0C7" w14:textId="77777777" w:rsidR="00296E35" w:rsidRPr="0069162F" w:rsidRDefault="00296E35" w:rsidP="00296E35"/>
    <w:p w14:paraId="46F159C6" w14:textId="1565A4A5" w:rsidR="00296E35" w:rsidRPr="0069162F" w:rsidRDefault="00296E35" w:rsidP="00296E35">
      <w:pPr>
        <w:pStyle w:val="TH"/>
      </w:pPr>
      <w:r w:rsidRPr="0069162F">
        <w:t xml:space="preserve">Table 6.8.2.3.3-7: HTTP POST from the UE (Step 8,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43236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0DE5B6" w14:textId="38243EC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406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5C2696"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1270E"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2D84006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C1051B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91C0C09" w14:textId="77777777" w:rsidR="00296E35" w:rsidRPr="0069162F" w:rsidRDefault="00296E35" w:rsidP="002E3FCC">
            <w:pPr>
              <w:pStyle w:val="TAH"/>
            </w:pPr>
            <w:r w:rsidRPr="0069162F">
              <w:t>Condition</w:t>
            </w:r>
          </w:p>
        </w:tc>
      </w:tr>
      <w:tr w:rsidR="00296E35" w:rsidRPr="0069162F" w14:paraId="2911B5D4" w14:textId="77777777" w:rsidTr="002E3FCC">
        <w:tc>
          <w:tcPr>
            <w:tcW w:w="2837" w:type="dxa"/>
            <w:tcBorders>
              <w:top w:val="single" w:sz="4" w:space="0" w:color="auto"/>
              <w:left w:val="single" w:sz="4" w:space="0" w:color="auto"/>
              <w:bottom w:val="single" w:sz="4" w:space="0" w:color="auto"/>
              <w:right w:val="single" w:sz="4" w:space="0" w:color="auto"/>
            </w:tcBorders>
          </w:tcPr>
          <w:p w14:paraId="29CFA0CE"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D58BC4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3BC78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62A1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CE248" w14:textId="77777777" w:rsidR="00296E35" w:rsidRPr="0069162F" w:rsidRDefault="00296E35" w:rsidP="002E3FCC">
            <w:pPr>
              <w:pStyle w:val="TAL"/>
            </w:pPr>
          </w:p>
        </w:tc>
      </w:tr>
      <w:tr w:rsidR="00296E35" w:rsidRPr="0069162F" w14:paraId="08D95F35" w14:textId="77777777" w:rsidTr="002E3FCC">
        <w:tc>
          <w:tcPr>
            <w:tcW w:w="2837" w:type="dxa"/>
            <w:tcBorders>
              <w:top w:val="single" w:sz="4" w:space="0" w:color="auto"/>
              <w:left w:val="single" w:sz="4" w:space="0" w:color="auto"/>
              <w:bottom w:val="single" w:sz="4" w:space="0" w:color="auto"/>
              <w:right w:val="single" w:sz="4" w:space="0" w:color="auto"/>
            </w:tcBorders>
          </w:tcPr>
          <w:p w14:paraId="27795F68"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64DE70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403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2651B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1A8125" w14:textId="77777777" w:rsidR="00296E35" w:rsidRPr="0069162F" w:rsidRDefault="00296E35" w:rsidP="002E3FCC">
            <w:pPr>
              <w:pStyle w:val="TAL"/>
            </w:pPr>
          </w:p>
        </w:tc>
      </w:tr>
      <w:tr w:rsidR="00296E35" w:rsidRPr="0069162F" w14:paraId="3BFCFFE1" w14:textId="77777777" w:rsidTr="002E3FCC">
        <w:tc>
          <w:tcPr>
            <w:tcW w:w="2837" w:type="dxa"/>
            <w:tcBorders>
              <w:top w:val="single" w:sz="4" w:space="0" w:color="auto"/>
              <w:left w:val="single" w:sz="4" w:space="0" w:color="auto"/>
              <w:bottom w:val="single" w:sz="4" w:space="0" w:color="auto"/>
              <w:right w:val="single" w:sz="4" w:space="0" w:color="auto"/>
            </w:tcBorders>
          </w:tcPr>
          <w:p w14:paraId="162623FC"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03F4912"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26E31F2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2F70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ECEAEB" w14:textId="77777777" w:rsidR="00296E35" w:rsidRPr="0069162F" w:rsidRDefault="00296E35" w:rsidP="002E3FCC">
            <w:pPr>
              <w:pStyle w:val="TAL"/>
            </w:pPr>
          </w:p>
        </w:tc>
      </w:tr>
      <w:tr w:rsidR="00296E35" w:rsidRPr="0069162F" w14:paraId="229670E0" w14:textId="77777777" w:rsidTr="002E3FCC">
        <w:tc>
          <w:tcPr>
            <w:tcW w:w="2837" w:type="dxa"/>
            <w:tcBorders>
              <w:top w:val="single" w:sz="4" w:space="0" w:color="auto"/>
              <w:left w:val="single" w:sz="4" w:space="0" w:color="auto"/>
              <w:bottom w:val="single" w:sz="4" w:space="0" w:color="auto"/>
              <w:right w:val="single" w:sz="4" w:space="0" w:color="auto"/>
            </w:tcBorders>
          </w:tcPr>
          <w:p w14:paraId="73F131A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70AC87C"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B9F76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558A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AD6206" w14:textId="77777777" w:rsidR="00296E35" w:rsidRPr="0069162F" w:rsidRDefault="00296E35" w:rsidP="002E3FCC">
            <w:pPr>
              <w:pStyle w:val="TAL"/>
            </w:pPr>
          </w:p>
        </w:tc>
      </w:tr>
      <w:tr w:rsidR="00296E35" w:rsidRPr="0069162F" w14:paraId="392EE046" w14:textId="77777777" w:rsidTr="002E3FCC">
        <w:tc>
          <w:tcPr>
            <w:tcW w:w="2837" w:type="dxa"/>
            <w:tcBorders>
              <w:top w:val="single" w:sz="4" w:space="0" w:color="auto"/>
              <w:left w:val="single" w:sz="4" w:space="0" w:color="auto"/>
              <w:bottom w:val="single" w:sz="4" w:space="0" w:color="auto"/>
              <w:right w:val="single" w:sz="4" w:space="0" w:color="auto"/>
            </w:tcBorders>
          </w:tcPr>
          <w:p w14:paraId="0074FC0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2F61474"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57B73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C72D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9DEA37" w14:textId="77777777" w:rsidR="00296E35" w:rsidRPr="0069162F" w:rsidRDefault="00296E35" w:rsidP="002E3FCC">
            <w:pPr>
              <w:pStyle w:val="TAL"/>
            </w:pPr>
          </w:p>
        </w:tc>
      </w:tr>
      <w:tr w:rsidR="00296E35" w:rsidRPr="0069162F" w14:paraId="0A4397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5EC248"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C5030B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6A30F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5C5C1"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0E05C5A" w14:textId="77777777" w:rsidR="00296E35" w:rsidRPr="0069162F" w:rsidRDefault="00296E35" w:rsidP="002E3FCC">
            <w:pPr>
              <w:pStyle w:val="TAL"/>
            </w:pPr>
          </w:p>
        </w:tc>
      </w:tr>
      <w:tr w:rsidR="00296E35" w:rsidRPr="0069162F" w:rsidDel="00135714" w14:paraId="78C0458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E04BE94" w14:textId="77777777" w:rsidR="00296E35" w:rsidRPr="0069162F" w:rsidDel="00135714"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7101CF6" w14:textId="77777777" w:rsidR="00296E35" w:rsidRPr="0069162F" w:rsidRDefault="00296E35" w:rsidP="002E3FCC">
            <w:pPr>
              <w:pStyle w:val="TAL"/>
            </w:pPr>
            <w:r w:rsidRPr="0069162F">
              <w:t>tsc_MCData_MsgSF_BaseURL &amp; "/folders/folderId0000"</w:t>
            </w:r>
          </w:p>
          <w:p w14:paraId="40340A78"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2782763C" w14:textId="77777777" w:rsidR="00296E35" w:rsidRPr="0069162F" w:rsidDel="00135714"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2FEB110"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DBA7C7" w14:textId="77777777" w:rsidR="00296E35" w:rsidRPr="0069162F" w:rsidDel="00135714" w:rsidRDefault="00296E35" w:rsidP="002E3FCC">
            <w:pPr>
              <w:pStyle w:val="TAL"/>
            </w:pPr>
          </w:p>
        </w:tc>
      </w:tr>
      <w:tr w:rsidR="00296E35" w:rsidRPr="0069162F" w:rsidDel="00135714" w14:paraId="7521856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338036B" w14:textId="77777777" w:rsidR="00296E35" w:rsidRPr="0069162F" w:rsidDel="00135714"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16E7DC57" w14:textId="77777777" w:rsidR="00296E35" w:rsidRPr="0069162F" w:rsidRDefault="00296E35" w:rsidP="002E3FCC">
            <w:pPr>
              <w:pStyle w:val="TAL"/>
            </w:pPr>
            <w:r w:rsidRPr="0069162F">
              <w:t>"/main" if present</w:t>
            </w:r>
          </w:p>
          <w:p w14:paraId="57FCBF7C"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AECA3" w14:textId="77777777" w:rsidR="00296E35" w:rsidRPr="0069162F" w:rsidDel="00135714"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364F4F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169A12" w14:textId="77777777" w:rsidR="00296E35" w:rsidRPr="0069162F" w:rsidDel="00135714" w:rsidRDefault="00296E35" w:rsidP="002E3FCC">
            <w:pPr>
              <w:pStyle w:val="TAL"/>
            </w:pPr>
          </w:p>
        </w:tc>
      </w:tr>
      <w:tr w:rsidR="00296E35" w:rsidRPr="0069162F" w:rsidDel="00135714" w14:paraId="78CABE3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0854C1" w14:textId="77777777" w:rsidR="00296E35" w:rsidRPr="0069162F" w:rsidDel="00135714"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4A845C2" w14:textId="77777777" w:rsidR="00296E35" w:rsidRPr="0069162F" w:rsidDel="00135714"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688EE8E" w14:textId="77777777" w:rsidR="00296E35" w:rsidRPr="0069162F" w:rsidDel="00135714"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3E349793"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A7C204" w14:textId="77777777" w:rsidR="00296E35" w:rsidRPr="0069162F" w:rsidDel="00135714" w:rsidRDefault="00296E35" w:rsidP="002E3FCC">
            <w:pPr>
              <w:pStyle w:val="TAL"/>
            </w:pPr>
          </w:p>
        </w:tc>
      </w:tr>
      <w:tr w:rsidR="00296E35" w:rsidRPr="0069162F" w:rsidDel="00135714" w14:paraId="6F03E1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4F0F924" w14:textId="77777777" w:rsidR="00296E35" w:rsidRPr="0069162F" w:rsidDel="00135714"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B928F80"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0980EE5"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4804886"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6B14A5" w14:textId="77777777" w:rsidR="00296E35" w:rsidRPr="0069162F" w:rsidDel="00135714" w:rsidRDefault="00296E35" w:rsidP="002E3FCC">
            <w:pPr>
              <w:pStyle w:val="TAL"/>
            </w:pPr>
          </w:p>
        </w:tc>
      </w:tr>
      <w:tr w:rsidR="00296E35" w:rsidRPr="0069162F" w:rsidDel="00135714" w14:paraId="69303A1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2E41509" w14:textId="77777777" w:rsidR="00296E35" w:rsidRPr="0069162F" w:rsidDel="00135714"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0307BF22"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B3C2C0E"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E730879"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8D1AB" w14:textId="77777777" w:rsidR="00296E35" w:rsidRPr="0069162F" w:rsidDel="00135714" w:rsidRDefault="00296E35" w:rsidP="002E3FCC">
            <w:pPr>
              <w:pStyle w:val="TAL"/>
            </w:pPr>
          </w:p>
        </w:tc>
      </w:tr>
      <w:tr w:rsidR="00296E35" w:rsidRPr="0069162F" w:rsidDel="00135714" w14:paraId="540DFA2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A30EA81" w14:textId="77777777" w:rsidR="00296E35" w:rsidRPr="0069162F" w:rsidDel="00135714"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41A13D84" w14:textId="77777777" w:rsidR="00296E35" w:rsidRPr="0069162F" w:rsidDel="00135714" w:rsidRDefault="00296E35" w:rsidP="002E3FCC">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61C1C519" w14:textId="77777777" w:rsidR="00296E35" w:rsidRPr="0069162F" w:rsidDel="00135714" w:rsidRDefault="00296E35" w:rsidP="002E3FCC">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61B3293F"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423592" w14:textId="77777777" w:rsidR="00296E35" w:rsidRPr="0069162F" w:rsidDel="00135714" w:rsidRDefault="00296E35" w:rsidP="002E3FCC">
            <w:pPr>
              <w:pStyle w:val="TAL"/>
            </w:pPr>
          </w:p>
        </w:tc>
      </w:tr>
      <w:tr w:rsidR="00296E35" w:rsidRPr="0069162F" w:rsidDel="00135714" w14:paraId="56DF2D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7429B63" w14:textId="77777777" w:rsidR="00296E35" w:rsidRPr="0069162F" w:rsidDel="00135714"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114FEA0D"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1D2BA5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431EE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055D75" w14:textId="77777777" w:rsidR="00296E35" w:rsidRPr="0069162F" w:rsidDel="00135714" w:rsidRDefault="00296E35" w:rsidP="002E3FCC">
            <w:pPr>
              <w:pStyle w:val="TAL"/>
            </w:pPr>
          </w:p>
        </w:tc>
      </w:tr>
      <w:tr w:rsidR="00296E35" w:rsidRPr="0069162F" w:rsidDel="00135714" w14:paraId="071108B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AE7BCA2" w14:textId="77777777" w:rsidR="00296E35" w:rsidRPr="0069162F" w:rsidDel="00135714"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373C5F94"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22B8A9B"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712DFA"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FDCF93" w14:textId="77777777" w:rsidR="00296E35" w:rsidRPr="0069162F" w:rsidDel="00135714" w:rsidRDefault="00296E35" w:rsidP="002E3FCC">
            <w:pPr>
              <w:pStyle w:val="TAL"/>
            </w:pPr>
          </w:p>
        </w:tc>
      </w:tr>
      <w:tr w:rsidR="00296E35" w:rsidRPr="0069162F" w:rsidDel="00135714" w14:paraId="7B3A7E2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387B41D" w14:textId="77777777" w:rsidR="00296E35" w:rsidRPr="0069162F" w:rsidDel="00135714"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8158463"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84D19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6938A4"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AEBAA0" w14:textId="77777777" w:rsidR="00296E35" w:rsidRPr="0069162F" w:rsidDel="00135714" w:rsidRDefault="00296E35" w:rsidP="002E3FCC">
            <w:pPr>
              <w:pStyle w:val="TAL"/>
            </w:pPr>
          </w:p>
        </w:tc>
      </w:tr>
      <w:tr w:rsidR="00296E35" w:rsidRPr="0069162F" w:rsidDel="00135714" w14:paraId="4681F6A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06FCA2" w14:textId="77777777" w:rsidR="00296E35" w:rsidRPr="0069162F" w:rsidDel="00135714"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D169191"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5DB42CA"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E146D"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8279A8" w14:textId="77777777" w:rsidR="00296E35" w:rsidRPr="0069162F" w:rsidDel="00135714" w:rsidRDefault="00296E35" w:rsidP="002E3FCC">
            <w:pPr>
              <w:pStyle w:val="TAL"/>
            </w:pPr>
          </w:p>
        </w:tc>
      </w:tr>
      <w:tr w:rsidR="00296E35" w:rsidRPr="0069162F" w:rsidDel="00135714" w14:paraId="47F6FD9E"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02DF34BE" w14:textId="77777777" w:rsidR="00296E35" w:rsidRPr="0069162F" w:rsidDel="00135714" w:rsidRDefault="00296E35" w:rsidP="002E3FCC">
            <w:pPr>
              <w:pStyle w:val="TAN"/>
            </w:pPr>
            <w:r w:rsidRPr="0069162F">
              <w:t>NOTE 1:</w:t>
            </w:r>
            <w:r w:rsidRPr="0069162F">
              <w:tab/>
              <w:t>Either parentFolder or parentFolderPath shall be present</w:t>
            </w:r>
          </w:p>
        </w:tc>
      </w:tr>
    </w:tbl>
    <w:p w14:paraId="696C70C3" w14:textId="77777777" w:rsidR="00296E35" w:rsidRPr="0069162F" w:rsidRDefault="00296E35" w:rsidP="00296E35"/>
    <w:p w14:paraId="002EDBEF" w14:textId="72E00F13" w:rsidR="00296E35" w:rsidRPr="0069162F" w:rsidRDefault="00296E35" w:rsidP="00296E35">
      <w:pPr>
        <w:pStyle w:val="TH"/>
      </w:pPr>
      <w:r w:rsidRPr="0069162F">
        <w:t xml:space="preserve">Table 6.8.2.3.3-8: HTTP 201 Created from the SS (step 8,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0C942A5" w14:textId="77777777" w:rsidTr="002E3FCC">
        <w:tc>
          <w:tcPr>
            <w:tcW w:w="9650" w:type="dxa"/>
            <w:gridSpan w:val="5"/>
            <w:hideMark/>
          </w:tcPr>
          <w:p w14:paraId="20B8134D" w14:textId="157DD6C9" w:rsidR="00296E35" w:rsidRPr="0069162F" w:rsidRDefault="00296E35" w:rsidP="002E3FCC">
            <w:pPr>
              <w:pStyle w:val="TAL"/>
            </w:pPr>
            <w:r w:rsidRPr="0069162F">
              <w:t xml:space="preserve">Derivation Path: TS </w:t>
            </w:r>
            <w:r>
              <w:t>37.579</w:t>
            </w:r>
            <w:r w:rsidRPr="0069162F">
              <w:t>-1 [2], Table 5.5.4.7-1</w:t>
            </w:r>
          </w:p>
        </w:tc>
      </w:tr>
      <w:tr w:rsidR="00296E35" w:rsidRPr="0069162F" w14:paraId="1F30B3D6" w14:textId="77777777" w:rsidTr="002E3FCC">
        <w:tblPrEx>
          <w:jc w:val="center"/>
          <w:tblInd w:w="0" w:type="dxa"/>
        </w:tblPrEx>
        <w:trPr>
          <w:cantSplit/>
          <w:jc w:val="center"/>
        </w:trPr>
        <w:tc>
          <w:tcPr>
            <w:tcW w:w="2838" w:type="dxa"/>
          </w:tcPr>
          <w:p w14:paraId="540E9BB7" w14:textId="77777777" w:rsidR="00296E35" w:rsidRPr="0069162F" w:rsidRDefault="00296E35" w:rsidP="002E3FCC">
            <w:pPr>
              <w:pStyle w:val="TAH"/>
            </w:pPr>
            <w:r w:rsidRPr="0069162F">
              <w:t>Information Element</w:t>
            </w:r>
          </w:p>
        </w:tc>
        <w:tc>
          <w:tcPr>
            <w:tcW w:w="2128" w:type="dxa"/>
          </w:tcPr>
          <w:p w14:paraId="4F78AB46" w14:textId="77777777" w:rsidR="00296E35" w:rsidRPr="0069162F" w:rsidRDefault="00296E35" w:rsidP="002E3FCC">
            <w:pPr>
              <w:pStyle w:val="TAH"/>
            </w:pPr>
            <w:r w:rsidRPr="0069162F">
              <w:t>Value/remark</w:t>
            </w:r>
          </w:p>
        </w:tc>
        <w:tc>
          <w:tcPr>
            <w:tcW w:w="2128" w:type="dxa"/>
          </w:tcPr>
          <w:p w14:paraId="634F7691" w14:textId="77777777" w:rsidR="00296E35" w:rsidRPr="0069162F" w:rsidRDefault="00296E35" w:rsidP="002E3FCC">
            <w:pPr>
              <w:pStyle w:val="TAH"/>
            </w:pPr>
            <w:r w:rsidRPr="0069162F">
              <w:t>Comment</w:t>
            </w:r>
          </w:p>
        </w:tc>
        <w:tc>
          <w:tcPr>
            <w:tcW w:w="1420" w:type="dxa"/>
          </w:tcPr>
          <w:p w14:paraId="7A848638" w14:textId="77777777" w:rsidR="00296E35" w:rsidRPr="0069162F" w:rsidRDefault="00296E35" w:rsidP="002E3FCC">
            <w:pPr>
              <w:pStyle w:val="TAH"/>
            </w:pPr>
            <w:r w:rsidRPr="0069162F">
              <w:t>Reference</w:t>
            </w:r>
          </w:p>
        </w:tc>
        <w:tc>
          <w:tcPr>
            <w:tcW w:w="1136" w:type="dxa"/>
          </w:tcPr>
          <w:p w14:paraId="491E019D" w14:textId="77777777" w:rsidR="00296E35" w:rsidRPr="0069162F" w:rsidRDefault="00296E35" w:rsidP="002E3FCC">
            <w:pPr>
              <w:pStyle w:val="TAH"/>
            </w:pPr>
            <w:r w:rsidRPr="0069162F">
              <w:t>Condition</w:t>
            </w:r>
          </w:p>
        </w:tc>
      </w:tr>
      <w:tr w:rsidR="00296E35" w:rsidRPr="0069162F" w14:paraId="0A5EFE6D" w14:textId="77777777" w:rsidTr="002E3FCC">
        <w:tblPrEx>
          <w:jc w:val="center"/>
          <w:tblInd w:w="0" w:type="dxa"/>
        </w:tblPrEx>
        <w:trPr>
          <w:cantSplit/>
          <w:jc w:val="center"/>
        </w:trPr>
        <w:tc>
          <w:tcPr>
            <w:tcW w:w="2838" w:type="dxa"/>
          </w:tcPr>
          <w:p w14:paraId="2A6FDD61" w14:textId="77777777" w:rsidR="00296E35" w:rsidRPr="0069162F" w:rsidRDefault="00296E35" w:rsidP="002E3FCC">
            <w:pPr>
              <w:pStyle w:val="TAL"/>
              <w:rPr>
                <w:b/>
              </w:rPr>
            </w:pPr>
            <w:r w:rsidRPr="0069162F">
              <w:rPr>
                <w:b/>
              </w:rPr>
              <w:t>Location</w:t>
            </w:r>
          </w:p>
        </w:tc>
        <w:tc>
          <w:tcPr>
            <w:tcW w:w="2128" w:type="dxa"/>
          </w:tcPr>
          <w:p w14:paraId="208C9467" w14:textId="77777777" w:rsidR="00296E35" w:rsidRPr="0069162F" w:rsidRDefault="00296E35" w:rsidP="002E3FCC">
            <w:pPr>
              <w:pStyle w:val="TAL"/>
            </w:pPr>
          </w:p>
        </w:tc>
        <w:tc>
          <w:tcPr>
            <w:tcW w:w="2128" w:type="dxa"/>
          </w:tcPr>
          <w:p w14:paraId="4C25F5CE" w14:textId="77777777" w:rsidR="00296E35" w:rsidRPr="0069162F" w:rsidRDefault="00296E35" w:rsidP="002E3FCC">
            <w:pPr>
              <w:pStyle w:val="TAL"/>
            </w:pPr>
          </w:p>
        </w:tc>
        <w:tc>
          <w:tcPr>
            <w:tcW w:w="1420" w:type="dxa"/>
          </w:tcPr>
          <w:p w14:paraId="6753B720" w14:textId="77777777" w:rsidR="00296E35" w:rsidRPr="0069162F" w:rsidRDefault="00296E35" w:rsidP="002E3FCC">
            <w:pPr>
              <w:pStyle w:val="TAL"/>
            </w:pPr>
          </w:p>
        </w:tc>
        <w:tc>
          <w:tcPr>
            <w:tcW w:w="1136" w:type="dxa"/>
          </w:tcPr>
          <w:p w14:paraId="11A537EB" w14:textId="77777777" w:rsidR="00296E35" w:rsidRPr="0069162F" w:rsidRDefault="00296E35" w:rsidP="002E3FCC">
            <w:pPr>
              <w:pStyle w:val="TAL"/>
            </w:pPr>
          </w:p>
        </w:tc>
      </w:tr>
      <w:tr w:rsidR="00296E35" w:rsidRPr="0069162F" w14:paraId="55774D4D" w14:textId="77777777" w:rsidTr="002E3FCC">
        <w:tblPrEx>
          <w:jc w:val="center"/>
          <w:tblInd w:w="0" w:type="dxa"/>
        </w:tblPrEx>
        <w:trPr>
          <w:cantSplit/>
          <w:jc w:val="center"/>
        </w:trPr>
        <w:tc>
          <w:tcPr>
            <w:tcW w:w="2838" w:type="dxa"/>
          </w:tcPr>
          <w:p w14:paraId="79535D15" w14:textId="77777777" w:rsidR="00296E35" w:rsidRPr="0069162F" w:rsidRDefault="00296E35" w:rsidP="002E3FCC">
            <w:pPr>
              <w:pStyle w:val="TAL"/>
              <w:rPr>
                <w:b/>
              </w:rPr>
            </w:pPr>
            <w:r w:rsidRPr="0069162F">
              <w:t xml:space="preserve">  uri</w:t>
            </w:r>
          </w:p>
        </w:tc>
        <w:tc>
          <w:tcPr>
            <w:tcW w:w="2128" w:type="dxa"/>
          </w:tcPr>
          <w:p w14:paraId="0E26E565" w14:textId="77777777" w:rsidR="00296E35" w:rsidRPr="0069162F" w:rsidRDefault="00296E35" w:rsidP="002E3FCC">
            <w:pPr>
              <w:pStyle w:val="TAL"/>
            </w:pPr>
            <w:r w:rsidRPr="0069162F">
              <w:t>tsc_MCData_MsgSF_BaseURL &amp; "/folders/folderId0002"</w:t>
            </w:r>
          </w:p>
        </w:tc>
        <w:tc>
          <w:tcPr>
            <w:tcW w:w="2128" w:type="dxa"/>
          </w:tcPr>
          <w:p w14:paraId="053B036D" w14:textId="77777777" w:rsidR="00296E35" w:rsidRPr="0069162F" w:rsidRDefault="00296E35" w:rsidP="002E3FCC">
            <w:pPr>
              <w:pStyle w:val="TAL"/>
            </w:pPr>
            <w:r w:rsidRPr="0069162F">
              <w:t>"folderId0002" arbitrarily selected</w:t>
            </w:r>
          </w:p>
        </w:tc>
        <w:tc>
          <w:tcPr>
            <w:tcW w:w="1420" w:type="dxa"/>
          </w:tcPr>
          <w:p w14:paraId="43FF14C2" w14:textId="77777777" w:rsidR="00296E35" w:rsidRPr="0069162F" w:rsidRDefault="00296E35" w:rsidP="002E3FCC">
            <w:pPr>
              <w:pStyle w:val="TAL"/>
            </w:pPr>
          </w:p>
        </w:tc>
        <w:tc>
          <w:tcPr>
            <w:tcW w:w="1136" w:type="dxa"/>
          </w:tcPr>
          <w:p w14:paraId="2BCC3E1B" w14:textId="77777777" w:rsidR="00296E35" w:rsidRPr="0069162F" w:rsidRDefault="00296E35" w:rsidP="002E3FCC">
            <w:pPr>
              <w:pStyle w:val="TAL"/>
            </w:pPr>
          </w:p>
        </w:tc>
      </w:tr>
      <w:tr w:rsidR="00296E35" w:rsidRPr="0069162F" w14:paraId="095D6CE8" w14:textId="77777777" w:rsidTr="002E3FCC">
        <w:tblPrEx>
          <w:jc w:val="center"/>
          <w:tblInd w:w="0" w:type="dxa"/>
        </w:tblPrEx>
        <w:trPr>
          <w:cantSplit/>
          <w:jc w:val="center"/>
        </w:trPr>
        <w:tc>
          <w:tcPr>
            <w:tcW w:w="2838" w:type="dxa"/>
          </w:tcPr>
          <w:p w14:paraId="5CDD655A" w14:textId="77777777" w:rsidR="00296E35" w:rsidRPr="0069162F" w:rsidRDefault="00296E35" w:rsidP="002E3FCC">
            <w:pPr>
              <w:pStyle w:val="TAL"/>
              <w:rPr>
                <w:b/>
              </w:rPr>
            </w:pPr>
            <w:r w:rsidRPr="0069162F">
              <w:rPr>
                <w:b/>
              </w:rPr>
              <w:t>Content-Type</w:t>
            </w:r>
          </w:p>
        </w:tc>
        <w:tc>
          <w:tcPr>
            <w:tcW w:w="2128" w:type="dxa"/>
          </w:tcPr>
          <w:p w14:paraId="34861A7E" w14:textId="77777777" w:rsidR="00296E35" w:rsidRPr="0069162F" w:rsidRDefault="00296E35" w:rsidP="002E3FCC">
            <w:pPr>
              <w:pStyle w:val="TAL"/>
            </w:pPr>
          </w:p>
        </w:tc>
        <w:tc>
          <w:tcPr>
            <w:tcW w:w="2128" w:type="dxa"/>
          </w:tcPr>
          <w:p w14:paraId="17B323BA" w14:textId="77777777" w:rsidR="00296E35" w:rsidRPr="0069162F" w:rsidRDefault="00296E35" w:rsidP="002E3FCC">
            <w:pPr>
              <w:pStyle w:val="TAL"/>
            </w:pPr>
          </w:p>
        </w:tc>
        <w:tc>
          <w:tcPr>
            <w:tcW w:w="1420" w:type="dxa"/>
          </w:tcPr>
          <w:p w14:paraId="4E6E42C7" w14:textId="77777777" w:rsidR="00296E35" w:rsidRPr="0069162F" w:rsidRDefault="00296E35" w:rsidP="002E3FCC">
            <w:pPr>
              <w:pStyle w:val="TAL"/>
            </w:pPr>
          </w:p>
        </w:tc>
        <w:tc>
          <w:tcPr>
            <w:tcW w:w="1136" w:type="dxa"/>
          </w:tcPr>
          <w:p w14:paraId="7704AC93" w14:textId="77777777" w:rsidR="00296E35" w:rsidRPr="0069162F" w:rsidRDefault="00296E35" w:rsidP="002E3FCC">
            <w:pPr>
              <w:pStyle w:val="TAL"/>
            </w:pPr>
          </w:p>
        </w:tc>
      </w:tr>
      <w:tr w:rsidR="00296E35" w:rsidRPr="0069162F" w14:paraId="3520CD79" w14:textId="77777777" w:rsidTr="002E3FCC">
        <w:tblPrEx>
          <w:jc w:val="center"/>
          <w:tblInd w:w="0" w:type="dxa"/>
        </w:tblPrEx>
        <w:trPr>
          <w:cantSplit/>
          <w:jc w:val="center"/>
        </w:trPr>
        <w:tc>
          <w:tcPr>
            <w:tcW w:w="2838" w:type="dxa"/>
          </w:tcPr>
          <w:p w14:paraId="6027AA2A"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6CB7FBB3" w14:textId="77777777" w:rsidR="00296E35" w:rsidRPr="0069162F" w:rsidRDefault="00296E35" w:rsidP="002E3FCC">
            <w:pPr>
              <w:pStyle w:val="TAL"/>
            </w:pPr>
            <w:r w:rsidRPr="0069162F">
              <w:t>"application/xml"</w:t>
            </w:r>
          </w:p>
        </w:tc>
        <w:tc>
          <w:tcPr>
            <w:tcW w:w="2128" w:type="dxa"/>
          </w:tcPr>
          <w:p w14:paraId="693FF830" w14:textId="77777777" w:rsidR="00296E35" w:rsidRPr="0069162F" w:rsidRDefault="00296E35" w:rsidP="002E3FCC">
            <w:pPr>
              <w:pStyle w:val="TAL"/>
            </w:pPr>
          </w:p>
        </w:tc>
        <w:tc>
          <w:tcPr>
            <w:tcW w:w="1420" w:type="dxa"/>
          </w:tcPr>
          <w:p w14:paraId="56213482" w14:textId="77777777" w:rsidR="00296E35" w:rsidRPr="0069162F" w:rsidRDefault="00296E35" w:rsidP="002E3FCC">
            <w:pPr>
              <w:pStyle w:val="TAL"/>
            </w:pPr>
          </w:p>
        </w:tc>
        <w:tc>
          <w:tcPr>
            <w:tcW w:w="1136" w:type="dxa"/>
          </w:tcPr>
          <w:p w14:paraId="52E84EB8" w14:textId="77777777" w:rsidR="00296E35" w:rsidRPr="0069162F" w:rsidRDefault="00296E35" w:rsidP="002E3FCC">
            <w:pPr>
              <w:pStyle w:val="TAL"/>
            </w:pPr>
          </w:p>
        </w:tc>
      </w:tr>
      <w:tr w:rsidR="00296E35" w:rsidRPr="0069162F" w14:paraId="4ECE3186" w14:textId="77777777" w:rsidTr="002E3FCC">
        <w:tblPrEx>
          <w:jc w:val="center"/>
          <w:tblInd w:w="0" w:type="dxa"/>
        </w:tblPrEx>
        <w:trPr>
          <w:cantSplit/>
          <w:jc w:val="center"/>
        </w:trPr>
        <w:tc>
          <w:tcPr>
            <w:tcW w:w="2838" w:type="dxa"/>
            <w:hideMark/>
          </w:tcPr>
          <w:p w14:paraId="467772A0" w14:textId="77777777" w:rsidR="00296E35" w:rsidRPr="0069162F" w:rsidRDefault="00296E35" w:rsidP="002E3FCC">
            <w:pPr>
              <w:pStyle w:val="TAL"/>
              <w:rPr>
                <w:b/>
              </w:rPr>
            </w:pPr>
            <w:r w:rsidRPr="0069162F">
              <w:rPr>
                <w:b/>
              </w:rPr>
              <w:t>Message-body: NMS Reference</w:t>
            </w:r>
          </w:p>
        </w:tc>
        <w:tc>
          <w:tcPr>
            <w:tcW w:w="2128" w:type="dxa"/>
          </w:tcPr>
          <w:p w14:paraId="6F752B87" w14:textId="77777777" w:rsidR="00296E35" w:rsidRPr="0069162F" w:rsidRDefault="00296E35" w:rsidP="002E3FCC">
            <w:pPr>
              <w:pStyle w:val="TAL"/>
            </w:pPr>
          </w:p>
        </w:tc>
        <w:tc>
          <w:tcPr>
            <w:tcW w:w="2128" w:type="dxa"/>
          </w:tcPr>
          <w:p w14:paraId="7D13DE37" w14:textId="77777777" w:rsidR="00296E35" w:rsidRPr="0069162F" w:rsidRDefault="00296E35" w:rsidP="002E3FCC">
            <w:pPr>
              <w:pStyle w:val="TAL"/>
            </w:pPr>
          </w:p>
        </w:tc>
        <w:tc>
          <w:tcPr>
            <w:tcW w:w="1420" w:type="dxa"/>
          </w:tcPr>
          <w:p w14:paraId="7E40CDB3" w14:textId="77777777" w:rsidR="00296E35" w:rsidRPr="0069162F" w:rsidRDefault="00296E35" w:rsidP="002E3FCC">
            <w:pPr>
              <w:pStyle w:val="TAL"/>
            </w:pPr>
            <w:r w:rsidRPr="0069162F">
              <w:t>RESTful Network API for NMS [40], clause 6.13</w:t>
            </w:r>
          </w:p>
        </w:tc>
        <w:tc>
          <w:tcPr>
            <w:tcW w:w="1136" w:type="dxa"/>
          </w:tcPr>
          <w:p w14:paraId="1720579F" w14:textId="77777777" w:rsidR="00296E35" w:rsidRPr="0069162F" w:rsidRDefault="00296E35" w:rsidP="002E3FCC">
            <w:pPr>
              <w:pStyle w:val="TAL"/>
            </w:pPr>
          </w:p>
        </w:tc>
      </w:tr>
      <w:tr w:rsidR="00296E35" w:rsidRPr="0069162F" w:rsidDel="00135714" w14:paraId="55B94BD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4EB573" w14:textId="77777777" w:rsidR="00296E35" w:rsidRPr="0069162F" w:rsidDel="00135714"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193D978" w14:textId="77777777" w:rsidR="00296E35" w:rsidRPr="009B6B8E" w:rsidDel="00135714"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200A7828" w14:textId="77777777" w:rsidR="00296E35" w:rsidRPr="0069162F" w:rsidDel="00135714"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4CB06CC6"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749CFE5" w14:textId="77777777" w:rsidR="00296E35" w:rsidRPr="0069162F" w:rsidDel="00135714" w:rsidRDefault="00296E35" w:rsidP="002E3FCC">
            <w:pPr>
              <w:pStyle w:val="TAL"/>
            </w:pPr>
          </w:p>
        </w:tc>
      </w:tr>
      <w:tr w:rsidR="00296E35" w:rsidRPr="0069162F" w:rsidDel="00135714" w14:paraId="0CC9519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09EAA01" w14:textId="77777777" w:rsidR="00296E35" w:rsidRPr="0069162F" w:rsidDel="00135714"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ECC5BA" w14:textId="77777777" w:rsidR="00296E35" w:rsidRPr="0069162F" w:rsidDel="00135714" w:rsidRDefault="00296E35" w:rsidP="002E3FCC">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136A307D" w14:textId="77777777" w:rsidR="00296E35" w:rsidRPr="0069162F" w:rsidDel="00135714"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6BD2DC90"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646026" w14:textId="77777777" w:rsidR="00296E35" w:rsidRPr="0069162F" w:rsidDel="00135714" w:rsidRDefault="00296E35" w:rsidP="002E3FCC">
            <w:pPr>
              <w:pStyle w:val="TAL"/>
            </w:pPr>
          </w:p>
        </w:tc>
      </w:tr>
    </w:tbl>
    <w:p w14:paraId="224B179F" w14:textId="77777777" w:rsidR="00296E35" w:rsidRPr="0069162F" w:rsidRDefault="00296E35" w:rsidP="00296E35"/>
    <w:p w14:paraId="35D5F07A" w14:textId="48376C31" w:rsidR="00296E35" w:rsidRPr="0069162F" w:rsidRDefault="00296E35" w:rsidP="00296E35">
      <w:pPr>
        <w:pStyle w:val="TH"/>
      </w:pPr>
      <w:r w:rsidRPr="0069162F">
        <w:t xml:space="preserve">Table 6.8.2.3.3-9: HTTP POST from the UE (Step 10,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78FCEF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B773742" w14:textId="253D0484"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7FF55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04D564"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457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325459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7EB9DC1"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50FBE2B" w14:textId="77777777" w:rsidR="00296E35" w:rsidRPr="0069162F" w:rsidRDefault="00296E35" w:rsidP="002E3FCC">
            <w:pPr>
              <w:pStyle w:val="TAH"/>
            </w:pPr>
            <w:r w:rsidRPr="0069162F">
              <w:t>Condition</w:t>
            </w:r>
          </w:p>
        </w:tc>
      </w:tr>
      <w:tr w:rsidR="00296E35" w:rsidRPr="0069162F" w14:paraId="656224A5" w14:textId="77777777" w:rsidTr="002E3FCC">
        <w:tc>
          <w:tcPr>
            <w:tcW w:w="2837" w:type="dxa"/>
            <w:tcBorders>
              <w:top w:val="single" w:sz="4" w:space="0" w:color="auto"/>
              <w:left w:val="single" w:sz="4" w:space="0" w:color="auto"/>
              <w:bottom w:val="single" w:sz="4" w:space="0" w:color="auto"/>
              <w:right w:val="single" w:sz="4" w:space="0" w:color="auto"/>
            </w:tcBorders>
          </w:tcPr>
          <w:p w14:paraId="097786F2"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980B8F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43FD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5731D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205B7A" w14:textId="77777777" w:rsidR="00296E35" w:rsidRPr="0069162F" w:rsidRDefault="00296E35" w:rsidP="002E3FCC">
            <w:pPr>
              <w:pStyle w:val="TAL"/>
            </w:pPr>
          </w:p>
        </w:tc>
      </w:tr>
      <w:tr w:rsidR="00296E35" w:rsidRPr="0069162F" w14:paraId="0AC0E883" w14:textId="77777777" w:rsidTr="002E3FCC">
        <w:tc>
          <w:tcPr>
            <w:tcW w:w="2837" w:type="dxa"/>
            <w:tcBorders>
              <w:top w:val="single" w:sz="4" w:space="0" w:color="auto"/>
              <w:left w:val="single" w:sz="4" w:space="0" w:color="auto"/>
              <w:bottom w:val="single" w:sz="4" w:space="0" w:color="auto"/>
              <w:right w:val="single" w:sz="4" w:space="0" w:color="auto"/>
            </w:tcBorders>
          </w:tcPr>
          <w:p w14:paraId="0124B92B"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8E0575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82E78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F97D2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437A8A" w14:textId="77777777" w:rsidR="00296E35" w:rsidRPr="0069162F" w:rsidRDefault="00296E35" w:rsidP="002E3FCC">
            <w:pPr>
              <w:pStyle w:val="TAL"/>
            </w:pPr>
          </w:p>
        </w:tc>
      </w:tr>
      <w:tr w:rsidR="00296E35" w:rsidRPr="0069162F" w14:paraId="2245422D" w14:textId="77777777" w:rsidTr="002E3FCC">
        <w:tc>
          <w:tcPr>
            <w:tcW w:w="2837" w:type="dxa"/>
            <w:tcBorders>
              <w:top w:val="single" w:sz="4" w:space="0" w:color="auto"/>
              <w:left w:val="single" w:sz="4" w:space="0" w:color="auto"/>
              <w:bottom w:val="single" w:sz="4" w:space="0" w:color="auto"/>
              <w:right w:val="single" w:sz="4" w:space="0" w:color="auto"/>
            </w:tcBorders>
          </w:tcPr>
          <w:p w14:paraId="25A49E1E"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752A50A" w14:textId="77777777" w:rsidR="00296E35" w:rsidRPr="0069162F" w:rsidRDefault="00296E35" w:rsidP="002E3FCC">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789236B0" w14:textId="77777777" w:rsidR="00296E35" w:rsidRPr="0069162F" w:rsidRDefault="00296E35" w:rsidP="002E3FCC">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1C48F7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5627E5" w14:textId="77777777" w:rsidR="00296E35" w:rsidRPr="0069162F" w:rsidRDefault="00296E35" w:rsidP="002E3FCC">
            <w:pPr>
              <w:pStyle w:val="TAL"/>
            </w:pPr>
          </w:p>
        </w:tc>
      </w:tr>
      <w:tr w:rsidR="00296E35" w:rsidRPr="0069162F" w14:paraId="042C061A" w14:textId="77777777" w:rsidTr="002E3FCC">
        <w:tc>
          <w:tcPr>
            <w:tcW w:w="2837" w:type="dxa"/>
            <w:tcBorders>
              <w:top w:val="single" w:sz="4" w:space="0" w:color="auto"/>
              <w:left w:val="single" w:sz="4" w:space="0" w:color="auto"/>
              <w:bottom w:val="single" w:sz="4" w:space="0" w:color="auto"/>
              <w:right w:val="single" w:sz="4" w:space="0" w:color="auto"/>
            </w:tcBorders>
          </w:tcPr>
          <w:p w14:paraId="560884D9"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FDD642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5724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0DD27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F3835" w14:textId="77777777" w:rsidR="00296E35" w:rsidRPr="0069162F" w:rsidRDefault="00296E35" w:rsidP="002E3FCC">
            <w:pPr>
              <w:pStyle w:val="TAL"/>
            </w:pPr>
          </w:p>
        </w:tc>
      </w:tr>
      <w:tr w:rsidR="00296E35" w:rsidRPr="0069162F" w14:paraId="3BBF79E4" w14:textId="77777777" w:rsidTr="002E3FCC">
        <w:tc>
          <w:tcPr>
            <w:tcW w:w="2837" w:type="dxa"/>
            <w:tcBorders>
              <w:top w:val="single" w:sz="4" w:space="0" w:color="auto"/>
              <w:left w:val="single" w:sz="4" w:space="0" w:color="auto"/>
              <w:bottom w:val="single" w:sz="4" w:space="0" w:color="auto"/>
              <w:right w:val="single" w:sz="4" w:space="0" w:color="auto"/>
            </w:tcBorders>
          </w:tcPr>
          <w:p w14:paraId="27F2B371"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4DABF08"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76DF6C9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6097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B6ED6F" w14:textId="77777777" w:rsidR="00296E35" w:rsidRPr="0069162F" w:rsidRDefault="00296E35" w:rsidP="002E3FCC">
            <w:pPr>
              <w:pStyle w:val="TAL"/>
            </w:pPr>
          </w:p>
        </w:tc>
      </w:tr>
      <w:tr w:rsidR="00296E35" w:rsidRPr="0069162F" w14:paraId="21C34D57" w14:textId="77777777" w:rsidTr="002E3FCC">
        <w:tc>
          <w:tcPr>
            <w:tcW w:w="2837" w:type="dxa"/>
            <w:tcBorders>
              <w:top w:val="single" w:sz="4" w:space="0" w:color="auto"/>
              <w:left w:val="single" w:sz="4" w:space="0" w:color="auto"/>
              <w:bottom w:val="single" w:sz="4" w:space="0" w:color="auto"/>
              <w:right w:val="single" w:sz="4" w:space="0" w:color="auto"/>
            </w:tcBorders>
          </w:tcPr>
          <w:p w14:paraId="3BB3ED01"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00981CA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8FE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4EC1AD" w14:textId="77777777" w:rsidR="00296E35" w:rsidRPr="0069162F" w:rsidRDefault="00296E35" w:rsidP="002E3FCC">
            <w:pPr>
              <w:pStyle w:val="TAL"/>
            </w:pPr>
            <w:r w:rsidRPr="0069162F">
              <w:t>RESTful Network API for NMS [40], clause 6.18</w:t>
            </w:r>
          </w:p>
        </w:tc>
        <w:tc>
          <w:tcPr>
            <w:tcW w:w="1135" w:type="dxa"/>
            <w:tcBorders>
              <w:top w:val="single" w:sz="4" w:space="0" w:color="auto"/>
              <w:left w:val="single" w:sz="4" w:space="0" w:color="auto"/>
              <w:bottom w:val="single" w:sz="4" w:space="0" w:color="auto"/>
              <w:right w:val="single" w:sz="4" w:space="0" w:color="auto"/>
            </w:tcBorders>
          </w:tcPr>
          <w:p w14:paraId="7A68CE67" w14:textId="77777777" w:rsidR="00296E35" w:rsidRPr="0069162F" w:rsidRDefault="00296E35" w:rsidP="002E3FCC">
            <w:pPr>
              <w:pStyle w:val="TAL"/>
            </w:pPr>
          </w:p>
        </w:tc>
      </w:tr>
      <w:tr w:rsidR="00296E35" w:rsidRPr="0069162F" w14:paraId="047D4464" w14:textId="77777777" w:rsidTr="002E3FCC">
        <w:tc>
          <w:tcPr>
            <w:tcW w:w="2837" w:type="dxa"/>
            <w:tcBorders>
              <w:top w:val="single" w:sz="4" w:space="0" w:color="auto"/>
              <w:left w:val="single" w:sz="4" w:space="0" w:color="auto"/>
              <w:bottom w:val="single" w:sz="4" w:space="0" w:color="auto"/>
              <w:right w:val="single" w:sz="4" w:space="0" w:color="auto"/>
            </w:tcBorders>
          </w:tcPr>
          <w:p w14:paraId="5C7AC943"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6D87F4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3AFE86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7265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BFA72D" w14:textId="77777777" w:rsidR="00296E35" w:rsidRPr="0069162F" w:rsidRDefault="00296E35" w:rsidP="002E3FCC">
            <w:pPr>
              <w:pStyle w:val="TAL"/>
            </w:pPr>
          </w:p>
        </w:tc>
      </w:tr>
      <w:tr w:rsidR="00296E35" w:rsidRPr="009B6B8E" w14:paraId="3BE19A68" w14:textId="77777777" w:rsidTr="002E3FCC">
        <w:tc>
          <w:tcPr>
            <w:tcW w:w="2837" w:type="dxa"/>
            <w:tcBorders>
              <w:top w:val="single" w:sz="4" w:space="0" w:color="auto"/>
              <w:left w:val="single" w:sz="4" w:space="0" w:color="auto"/>
              <w:bottom w:val="single" w:sz="4" w:space="0" w:color="auto"/>
              <w:right w:val="single" w:sz="4" w:space="0" w:color="auto"/>
            </w:tcBorders>
          </w:tcPr>
          <w:p w14:paraId="54B5580A"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BFF5BD0"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1E720EC9"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ADEECB"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63AE96F1" w14:textId="77777777" w:rsidR="00296E35" w:rsidRPr="009B6B8E" w:rsidRDefault="00296E35" w:rsidP="002E3FCC">
            <w:pPr>
              <w:pStyle w:val="TAL"/>
              <w:rPr>
                <w:lang w:val="sv-SE"/>
              </w:rPr>
            </w:pPr>
          </w:p>
        </w:tc>
      </w:tr>
      <w:tr w:rsidR="00296E35" w:rsidRPr="0069162F" w14:paraId="633A6B2F" w14:textId="77777777" w:rsidTr="002E3FCC">
        <w:tc>
          <w:tcPr>
            <w:tcW w:w="2837" w:type="dxa"/>
            <w:tcBorders>
              <w:top w:val="single" w:sz="4" w:space="0" w:color="auto"/>
              <w:left w:val="single" w:sz="4" w:space="0" w:color="auto"/>
              <w:bottom w:val="single" w:sz="4" w:space="0" w:color="auto"/>
              <w:right w:val="single" w:sz="4" w:space="0" w:color="auto"/>
            </w:tcBorders>
          </w:tcPr>
          <w:p w14:paraId="58ED4F1D" w14:textId="77777777" w:rsidR="00296E35" w:rsidRPr="0069162F" w:rsidRDefault="00296E35" w:rsidP="002E3FCC">
            <w:pPr>
              <w:pStyle w:val="TAL"/>
              <w:rPr>
                <w:rFonts w:eastAsia="Malgun Gothic"/>
              </w:rPr>
            </w:pPr>
            <w:r w:rsidRPr="009B6B8E">
              <w:rPr>
                <w:rFonts w:eastAsia="Malgun Gothic"/>
                <w:lang w:val="sv-SE"/>
              </w:rPr>
              <w:t xml:space="preserve">    </w:t>
            </w:r>
            <w:r w:rsidRPr="0069162F">
              <w:rPr>
                <w:rFonts w:eastAsia="Malgun Gothic"/>
              </w:rPr>
              <w:t>path</w:t>
            </w:r>
          </w:p>
        </w:tc>
        <w:tc>
          <w:tcPr>
            <w:tcW w:w="2127" w:type="dxa"/>
            <w:tcBorders>
              <w:top w:val="single" w:sz="4" w:space="0" w:color="auto"/>
              <w:left w:val="single" w:sz="4" w:space="0" w:color="auto"/>
              <w:bottom w:val="single" w:sz="4" w:space="0" w:color="auto"/>
              <w:right w:val="single" w:sz="4" w:space="0" w:color="auto"/>
            </w:tcBorders>
          </w:tcPr>
          <w:p w14:paraId="2300E261"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3F96A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FF99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82E71" w14:textId="77777777" w:rsidR="00296E35" w:rsidRPr="0069162F" w:rsidRDefault="00296E35" w:rsidP="002E3FCC">
            <w:pPr>
              <w:pStyle w:val="TAL"/>
            </w:pPr>
          </w:p>
        </w:tc>
      </w:tr>
      <w:tr w:rsidR="00296E35" w:rsidRPr="0069162F" w14:paraId="0DC543E4" w14:textId="77777777" w:rsidTr="002E3FCC">
        <w:tc>
          <w:tcPr>
            <w:tcW w:w="2837" w:type="dxa"/>
            <w:tcBorders>
              <w:top w:val="single" w:sz="4" w:space="0" w:color="auto"/>
              <w:left w:val="single" w:sz="4" w:space="0" w:color="auto"/>
              <w:bottom w:val="single" w:sz="4" w:space="0" w:color="auto"/>
              <w:right w:val="single" w:sz="4" w:space="0" w:color="auto"/>
            </w:tcBorders>
          </w:tcPr>
          <w:p w14:paraId="532EC483"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435B8A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970B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6660C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9C21B0" w14:textId="77777777" w:rsidR="00296E35" w:rsidRPr="0069162F" w:rsidRDefault="00296E35" w:rsidP="002E3FCC">
            <w:pPr>
              <w:pStyle w:val="TAL"/>
            </w:pPr>
          </w:p>
        </w:tc>
      </w:tr>
      <w:tr w:rsidR="00296E35" w:rsidRPr="0069162F" w14:paraId="7DF5F285" w14:textId="77777777" w:rsidTr="002E3FCC">
        <w:tc>
          <w:tcPr>
            <w:tcW w:w="2837" w:type="dxa"/>
            <w:tcBorders>
              <w:top w:val="single" w:sz="4" w:space="0" w:color="auto"/>
              <w:left w:val="single" w:sz="4" w:space="0" w:color="auto"/>
              <w:bottom w:val="single" w:sz="4" w:space="0" w:color="auto"/>
              <w:right w:val="single" w:sz="4" w:space="0" w:color="auto"/>
            </w:tcBorders>
          </w:tcPr>
          <w:p w14:paraId="63CA4B7B" w14:textId="77777777" w:rsidR="00296E35" w:rsidRPr="0069162F" w:rsidRDefault="00296E35" w:rsidP="002E3FCC">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2BE9CBA"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458F6CC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4BF2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953A9A" w14:textId="77777777" w:rsidR="00296E35" w:rsidRPr="0069162F" w:rsidRDefault="00296E35" w:rsidP="002E3FCC">
            <w:pPr>
              <w:pStyle w:val="TAL"/>
            </w:pPr>
          </w:p>
        </w:tc>
      </w:tr>
      <w:tr w:rsidR="00296E35" w:rsidRPr="0069162F" w14:paraId="55642ED9" w14:textId="77777777" w:rsidTr="002E3FCC">
        <w:tc>
          <w:tcPr>
            <w:tcW w:w="2837" w:type="dxa"/>
            <w:tcBorders>
              <w:top w:val="single" w:sz="4" w:space="0" w:color="auto"/>
              <w:left w:val="single" w:sz="4" w:space="0" w:color="auto"/>
              <w:bottom w:val="single" w:sz="4" w:space="0" w:color="auto"/>
              <w:right w:val="single" w:sz="4" w:space="0" w:color="auto"/>
            </w:tcBorders>
          </w:tcPr>
          <w:p w14:paraId="5F65CA95"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5F19901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BAAE8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C582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276BEC" w14:textId="77777777" w:rsidR="00296E35" w:rsidRPr="0069162F" w:rsidRDefault="00296E35" w:rsidP="002E3FCC">
            <w:pPr>
              <w:pStyle w:val="TAL"/>
            </w:pPr>
          </w:p>
        </w:tc>
      </w:tr>
      <w:tr w:rsidR="00296E35" w:rsidRPr="0069162F" w14:paraId="4891C1F5" w14:textId="77777777" w:rsidTr="002E3FCC">
        <w:tc>
          <w:tcPr>
            <w:tcW w:w="2837" w:type="dxa"/>
            <w:tcBorders>
              <w:top w:val="single" w:sz="4" w:space="0" w:color="auto"/>
              <w:left w:val="single" w:sz="4" w:space="0" w:color="auto"/>
              <w:bottom w:val="single" w:sz="4" w:space="0" w:color="auto"/>
              <w:right w:val="single" w:sz="4" w:space="0" w:color="auto"/>
            </w:tcBorders>
          </w:tcPr>
          <w:p w14:paraId="7F662D3E" w14:textId="77777777" w:rsidR="00296E35" w:rsidRPr="0069162F" w:rsidRDefault="00296E35" w:rsidP="002E3FCC">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0DE2B1B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970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2853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1D27EF" w14:textId="77777777" w:rsidR="00296E35" w:rsidRPr="0069162F" w:rsidRDefault="00296E35" w:rsidP="002E3FCC">
            <w:pPr>
              <w:pStyle w:val="TAL"/>
            </w:pPr>
          </w:p>
        </w:tc>
      </w:tr>
      <w:tr w:rsidR="00296E35" w:rsidRPr="0069162F" w14:paraId="34F2071E" w14:textId="77777777" w:rsidTr="002E3FCC">
        <w:tc>
          <w:tcPr>
            <w:tcW w:w="2837" w:type="dxa"/>
            <w:tcBorders>
              <w:top w:val="single" w:sz="4" w:space="0" w:color="auto"/>
              <w:left w:val="single" w:sz="4" w:space="0" w:color="auto"/>
              <w:bottom w:val="single" w:sz="4" w:space="0" w:color="auto"/>
              <w:right w:val="single" w:sz="4" w:space="0" w:color="auto"/>
            </w:tcBorders>
          </w:tcPr>
          <w:p w14:paraId="1ACAAE72"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C93081B" w14:textId="77777777" w:rsidR="00296E35" w:rsidRPr="0069162F" w:rsidRDefault="00296E35" w:rsidP="002E3FCC">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FAAD29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5DE28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C7BEDE" w14:textId="77777777" w:rsidR="00296E35" w:rsidRPr="0069162F" w:rsidRDefault="00296E35" w:rsidP="002E3FCC">
            <w:pPr>
              <w:pStyle w:val="TAL"/>
            </w:pPr>
          </w:p>
        </w:tc>
      </w:tr>
      <w:tr w:rsidR="00296E35" w:rsidRPr="0069162F" w14:paraId="2E4BCBC7" w14:textId="77777777" w:rsidTr="002E3FCC">
        <w:tc>
          <w:tcPr>
            <w:tcW w:w="2837" w:type="dxa"/>
            <w:tcBorders>
              <w:top w:val="single" w:sz="4" w:space="0" w:color="auto"/>
              <w:left w:val="single" w:sz="4" w:space="0" w:color="auto"/>
              <w:bottom w:val="single" w:sz="4" w:space="0" w:color="auto"/>
              <w:right w:val="single" w:sz="4" w:space="0" w:color="auto"/>
            </w:tcBorders>
          </w:tcPr>
          <w:p w14:paraId="4407D3C7"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5456E0" w14:textId="77777777" w:rsidR="00296E35" w:rsidRPr="0069162F" w:rsidRDefault="00296E35" w:rsidP="002E3FCC">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6D95CA8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889B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3157A" w14:textId="77777777" w:rsidR="00296E35" w:rsidRPr="0069162F" w:rsidRDefault="00296E35" w:rsidP="002E3FCC">
            <w:pPr>
              <w:pStyle w:val="TAL"/>
            </w:pPr>
          </w:p>
        </w:tc>
      </w:tr>
    </w:tbl>
    <w:p w14:paraId="2CD55EB2" w14:textId="77777777" w:rsidR="00296E35" w:rsidRPr="0069162F" w:rsidRDefault="00296E35" w:rsidP="00296E35"/>
    <w:p w14:paraId="109E9E7F" w14:textId="108BD828" w:rsidR="00296E35" w:rsidRPr="0069162F" w:rsidRDefault="00296E35" w:rsidP="00296E35">
      <w:pPr>
        <w:pStyle w:val="TH"/>
      </w:pPr>
      <w:r w:rsidRPr="0069162F">
        <w:t xml:space="preserve">Table 6.8.2.3.3-10: HTTP 200 (OK) from the SS (step 10,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3394E19B" w14:textId="77777777" w:rsidTr="002E3FCC">
        <w:tc>
          <w:tcPr>
            <w:tcW w:w="9650" w:type="dxa"/>
            <w:gridSpan w:val="5"/>
            <w:hideMark/>
          </w:tcPr>
          <w:p w14:paraId="30331AB8" w14:textId="1DA1E838" w:rsidR="00296E35" w:rsidRPr="0069162F" w:rsidRDefault="00296E35" w:rsidP="002E3FCC">
            <w:pPr>
              <w:pStyle w:val="TAL"/>
            </w:pPr>
            <w:r w:rsidRPr="0069162F">
              <w:t xml:space="preserve">Derivation Path: TS </w:t>
            </w:r>
            <w:r>
              <w:t>37.579</w:t>
            </w:r>
            <w:r w:rsidRPr="0069162F">
              <w:t>-1 [2], Table 5.5.4.6-1</w:t>
            </w:r>
          </w:p>
        </w:tc>
      </w:tr>
      <w:tr w:rsidR="00296E35" w:rsidRPr="0069162F" w14:paraId="0F5F3D5D" w14:textId="77777777" w:rsidTr="002E3FCC">
        <w:tblPrEx>
          <w:jc w:val="center"/>
          <w:tblInd w:w="0" w:type="dxa"/>
        </w:tblPrEx>
        <w:trPr>
          <w:cantSplit/>
          <w:jc w:val="center"/>
        </w:trPr>
        <w:tc>
          <w:tcPr>
            <w:tcW w:w="2838" w:type="dxa"/>
          </w:tcPr>
          <w:p w14:paraId="719FCC33" w14:textId="77777777" w:rsidR="00296E35" w:rsidRPr="0069162F" w:rsidRDefault="00296E35" w:rsidP="002E3FCC">
            <w:pPr>
              <w:pStyle w:val="TAH"/>
            </w:pPr>
            <w:r w:rsidRPr="0069162F">
              <w:t>Information Element</w:t>
            </w:r>
          </w:p>
        </w:tc>
        <w:tc>
          <w:tcPr>
            <w:tcW w:w="2128" w:type="dxa"/>
          </w:tcPr>
          <w:p w14:paraId="1A69B904" w14:textId="77777777" w:rsidR="00296E35" w:rsidRPr="0069162F" w:rsidRDefault="00296E35" w:rsidP="002E3FCC">
            <w:pPr>
              <w:pStyle w:val="TAH"/>
            </w:pPr>
            <w:r w:rsidRPr="0069162F">
              <w:t>Value/remark</w:t>
            </w:r>
          </w:p>
        </w:tc>
        <w:tc>
          <w:tcPr>
            <w:tcW w:w="2128" w:type="dxa"/>
          </w:tcPr>
          <w:p w14:paraId="64EB84ED" w14:textId="77777777" w:rsidR="00296E35" w:rsidRPr="0069162F" w:rsidRDefault="00296E35" w:rsidP="002E3FCC">
            <w:pPr>
              <w:pStyle w:val="TAH"/>
            </w:pPr>
            <w:r w:rsidRPr="0069162F">
              <w:t>Comment</w:t>
            </w:r>
          </w:p>
        </w:tc>
        <w:tc>
          <w:tcPr>
            <w:tcW w:w="1420" w:type="dxa"/>
          </w:tcPr>
          <w:p w14:paraId="3A5753F6" w14:textId="77777777" w:rsidR="00296E35" w:rsidRPr="0069162F" w:rsidRDefault="00296E35" w:rsidP="002E3FCC">
            <w:pPr>
              <w:pStyle w:val="TAH"/>
            </w:pPr>
            <w:r w:rsidRPr="0069162F">
              <w:t>Reference</w:t>
            </w:r>
          </w:p>
        </w:tc>
        <w:tc>
          <w:tcPr>
            <w:tcW w:w="1136" w:type="dxa"/>
          </w:tcPr>
          <w:p w14:paraId="433CD25E" w14:textId="77777777" w:rsidR="00296E35" w:rsidRPr="0069162F" w:rsidRDefault="00296E35" w:rsidP="002E3FCC">
            <w:pPr>
              <w:pStyle w:val="TAH"/>
            </w:pPr>
            <w:r w:rsidRPr="0069162F">
              <w:t>Condition</w:t>
            </w:r>
          </w:p>
        </w:tc>
      </w:tr>
      <w:tr w:rsidR="00296E35" w:rsidRPr="0069162F" w14:paraId="6A5408E7" w14:textId="77777777" w:rsidTr="002E3FCC">
        <w:tblPrEx>
          <w:jc w:val="center"/>
          <w:tblInd w:w="0" w:type="dxa"/>
        </w:tblPrEx>
        <w:trPr>
          <w:cantSplit/>
          <w:jc w:val="center"/>
        </w:trPr>
        <w:tc>
          <w:tcPr>
            <w:tcW w:w="2838" w:type="dxa"/>
          </w:tcPr>
          <w:p w14:paraId="53C1CAC3" w14:textId="77777777" w:rsidR="00296E35" w:rsidRPr="0069162F" w:rsidRDefault="00296E35" w:rsidP="002E3FCC">
            <w:pPr>
              <w:pStyle w:val="TAL"/>
              <w:rPr>
                <w:b/>
              </w:rPr>
            </w:pPr>
            <w:r w:rsidRPr="0069162F">
              <w:rPr>
                <w:b/>
                <w:bCs/>
              </w:rPr>
              <w:t>Content-Type</w:t>
            </w:r>
          </w:p>
        </w:tc>
        <w:tc>
          <w:tcPr>
            <w:tcW w:w="2128" w:type="dxa"/>
          </w:tcPr>
          <w:p w14:paraId="4C8C7A99" w14:textId="77777777" w:rsidR="00296E35" w:rsidRPr="0069162F" w:rsidRDefault="00296E35" w:rsidP="002E3FCC">
            <w:pPr>
              <w:pStyle w:val="TAL"/>
            </w:pPr>
          </w:p>
        </w:tc>
        <w:tc>
          <w:tcPr>
            <w:tcW w:w="2128" w:type="dxa"/>
          </w:tcPr>
          <w:p w14:paraId="44481EAB" w14:textId="77777777" w:rsidR="00296E35" w:rsidRPr="0069162F" w:rsidRDefault="00296E35" w:rsidP="002E3FCC">
            <w:pPr>
              <w:pStyle w:val="TAL"/>
            </w:pPr>
          </w:p>
        </w:tc>
        <w:tc>
          <w:tcPr>
            <w:tcW w:w="1420" w:type="dxa"/>
          </w:tcPr>
          <w:p w14:paraId="1DCD4CDB" w14:textId="77777777" w:rsidR="00296E35" w:rsidRPr="0069162F" w:rsidRDefault="00296E35" w:rsidP="002E3FCC">
            <w:pPr>
              <w:pStyle w:val="TAL"/>
            </w:pPr>
          </w:p>
        </w:tc>
        <w:tc>
          <w:tcPr>
            <w:tcW w:w="1136" w:type="dxa"/>
          </w:tcPr>
          <w:p w14:paraId="680A3304" w14:textId="77777777" w:rsidR="00296E35" w:rsidRPr="0069162F" w:rsidRDefault="00296E35" w:rsidP="002E3FCC">
            <w:pPr>
              <w:pStyle w:val="TAL"/>
            </w:pPr>
          </w:p>
        </w:tc>
      </w:tr>
      <w:tr w:rsidR="00296E35" w:rsidRPr="0069162F" w14:paraId="5728C7B0" w14:textId="77777777" w:rsidTr="002E3FCC">
        <w:tblPrEx>
          <w:jc w:val="center"/>
          <w:tblInd w:w="0" w:type="dxa"/>
        </w:tblPrEx>
        <w:trPr>
          <w:cantSplit/>
          <w:jc w:val="center"/>
        </w:trPr>
        <w:tc>
          <w:tcPr>
            <w:tcW w:w="2838" w:type="dxa"/>
          </w:tcPr>
          <w:p w14:paraId="34E667B3"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06251972" w14:textId="77777777" w:rsidR="00296E35" w:rsidRPr="0069162F" w:rsidRDefault="00296E35" w:rsidP="002E3FCC">
            <w:pPr>
              <w:pStyle w:val="TAL"/>
            </w:pPr>
            <w:r w:rsidRPr="0069162F">
              <w:t>"application/xml"</w:t>
            </w:r>
          </w:p>
        </w:tc>
        <w:tc>
          <w:tcPr>
            <w:tcW w:w="2128" w:type="dxa"/>
          </w:tcPr>
          <w:p w14:paraId="584DCE9A" w14:textId="77777777" w:rsidR="00296E35" w:rsidRPr="0069162F" w:rsidRDefault="00296E35" w:rsidP="002E3FCC">
            <w:pPr>
              <w:pStyle w:val="TAL"/>
            </w:pPr>
          </w:p>
        </w:tc>
        <w:tc>
          <w:tcPr>
            <w:tcW w:w="1420" w:type="dxa"/>
          </w:tcPr>
          <w:p w14:paraId="3BFBDFE2" w14:textId="77777777" w:rsidR="00296E35" w:rsidRPr="0069162F" w:rsidRDefault="00296E35" w:rsidP="002E3FCC">
            <w:pPr>
              <w:pStyle w:val="TAL"/>
            </w:pPr>
          </w:p>
        </w:tc>
        <w:tc>
          <w:tcPr>
            <w:tcW w:w="1136" w:type="dxa"/>
          </w:tcPr>
          <w:p w14:paraId="48C8B732" w14:textId="77777777" w:rsidR="00296E35" w:rsidRPr="0069162F" w:rsidRDefault="00296E35" w:rsidP="002E3FCC">
            <w:pPr>
              <w:pStyle w:val="TAL"/>
            </w:pPr>
          </w:p>
        </w:tc>
      </w:tr>
      <w:tr w:rsidR="00296E35" w:rsidRPr="0069162F" w14:paraId="2C881C06" w14:textId="77777777" w:rsidTr="002E3FCC">
        <w:tblPrEx>
          <w:jc w:val="center"/>
          <w:tblInd w:w="0" w:type="dxa"/>
        </w:tblPrEx>
        <w:trPr>
          <w:cantSplit/>
          <w:jc w:val="center"/>
        </w:trPr>
        <w:tc>
          <w:tcPr>
            <w:tcW w:w="2838" w:type="dxa"/>
          </w:tcPr>
          <w:p w14:paraId="52819290" w14:textId="77777777" w:rsidR="00296E35" w:rsidRPr="0069162F" w:rsidRDefault="00296E35" w:rsidP="002E3FCC">
            <w:pPr>
              <w:pStyle w:val="TAL"/>
              <w:rPr>
                <w:b/>
                <w:bCs/>
              </w:rPr>
            </w:pPr>
            <w:r w:rsidRPr="0069162F">
              <w:rPr>
                <w:b/>
                <w:bCs/>
              </w:rPr>
              <w:t>Message-body: NMS bulkResponseList</w:t>
            </w:r>
          </w:p>
        </w:tc>
        <w:tc>
          <w:tcPr>
            <w:tcW w:w="2128" w:type="dxa"/>
          </w:tcPr>
          <w:p w14:paraId="4FE0802B" w14:textId="77777777" w:rsidR="00296E35" w:rsidRPr="0069162F" w:rsidRDefault="00296E35" w:rsidP="002E3FCC">
            <w:pPr>
              <w:pStyle w:val="TAL"/>
            </w:pPr>
          </w:p>
        </w:tc>
        <w:tc>
          <w:tcPr>
            <w:tcW w:w="2128" w:type="dxa"/>
          </w:tcPr>
          <w:p w14:paraId="72A1D400" w14:textId="77777777" w:rsidR="00296E35" w:rsidRPr="0069162F" w:rsidRDefault="00296E35" w:rsidP="002E3FCC">
            <w:pPr>
              <w:pStyle w:val="TAL"/>
            </w:pPr>
          </w:p>
        </w:tc>
        <w:tc>
          <w:tcPr>
            <w:tcW w:w="1420" w:type="dxa"/>
          </w:tcPr>
          <w:p w14:paraId="454EF0CC" w14:textId="77777777" w:rsidR="00296E35" w:rsidRPr="0069162F" w:rsidRDefault="00296E35" w:rsidP="002E3FCC">
            <w:pPr>
              <w:pStyle w:val="TAL"/>
            </w:pPr>
            <w:r w:rsidRPr="0069162F">
              <w:t>RESTful Network API for NMS [40], clause 6.18</w:t>
            </w:r>
          </w:p>
        </w:tc>
        <w:tc>
          <w:tcPr>
            <w:tcW w:w="1136" w:type="dxa"/>
          </w:tcPr>
          <w:p w14:paraId="00789210" w14:textId="77777777" w:rsidR="00296E35" w:rsidRPr="0069162F" w:rsidRDefault="00296E35" w:rsidP="002E3FCC">
            <w:pPr>
              <w:pStyle w:val="TAL"/>
            </w:pPr>
          </w:p>
        </w:tc>
      </w:tr>
      <w:tr w:rsidR="00296E35" w:rsidRPr="0069162F" w14:paraId="077716BC" w14:textId="77777777" w:rsidTr="002E3FCC">
        <w:tblPrEx>
          <w:jc w:val="center"/>
          <w:tblInd w:w="0" w:type="dxa"/>
        </w:tblPrEx>
        <w:trPr>
          <w:cantSplit/>
          <w:jc w:val="center"/>
        </w:trPr>
        <w:tc>
          <w:tcPr>
            <w:tcW w:w="2838" w:type="dxa"/>
          </w:tcPr>
          <w:p w14:paraId="7CA7CC19" w14:textId="77777777" w:rsidR="00296E35" w:rsidRPr="0069162F" w:rsidRDefault="00296E35" w:rsidP="002E3FCC">
            <w:pPr>
              <w:pStyle w:val="TAL"/>
            </w:pPr>
            <w:r w:rsidRPr="0069162F">
              <w:t xml:space="preserve">  allSuccess</w:t>
            </w:r>
          </w:p>
        </w:tc>
        <w:tc>
          <w:tcPr>
            <w:tcW w:w="2128" w:type="dxa"/>
          </w:tcPr>
          <w:p w14:paraId="4C4DD015" w14:textId="77777777" w:rsidR="00296E35" w:rsidRPr="0069162F" w:rsidRDefault="00296E35" w:rsidP="002E3FCC">
            <w:pPr>
              <w:pStyle w:val="TAL"/>
            </w:pPr>
            <w:r w:rsidRPr="0069162F">
              <w:t>"true"</w:t>
            </w:r>
          </w:p>
        </w:tc>
        <w:tc>
          <w:tcPr>
            <w:tcW w:w="2128" w:type="dxa"/>
          </w:tcPr>
          <w:p w14:paraId="60349490" w14:textId="77777777" w:rsidR="00296E35" w:rsidRPr="0069162F" w:rsidRDefault="00296E35" w:rsidP="002E3FCC">
            <w:pPr>
              <w:pStyle w:val="TAL"/>
            </w:pPr>
          </w:p>
        </w:tc>
        <w:tc>
          <w:tcPr>
            <w:tcW w:w="1420" w:type="dxa"/>
          </w:tcPr>
          <w:p w14:paraId="5C343778" w14:textId="77777777" w:rsidR="00296E35" w:rsidRPr="0069162F" w:rsidRDefault="00296E35" w:rsidP="002E3FCC">
            <w:pPr>
              <w:pStyle w:val="TAL"/>
            </w:pPr>
          </w:p>
        </w:tc>
        <w:tc>
          <w:tcPr>
            <w:tcW w:w="1136" w:type="dxa"/>
          </w:tcPr>
          <w:p w14:paraId="5A40EAA8" w14:textId="77777777" w:rsidR="00296E35" w:rsidRPr="0069162F" w:rsidRDefault="00296E35" w:rsidP="002E3FCC">
            <w:pPr>
              <w:pStyle w:val="TAL"/>
            </w:pPr>
          </w:p>
        </w:tc>
      </w:tr>
      <w:tr w:rsidR="00296E35" w:rsidRPr="0069162F" w14:paraId="661A9300" w14:textId="77777777" w:rsidTr="002E3FCC">
        <w:tblPrEx>
          <w:jc w:val="center"/>
          <w:tblInd w:w="0" w:type="dxa"/>
        </w:tblPrEx>
        <w:trPr>
          <w:cantSplit/>
          <w:jc w:val="center"/>
        </w:trPr>
        <w:tc>
          <w:tcPr>
            <w:tcW w:w="2838" w:type="dxa"/>
          </w:tcPr>
          <w:p w14:paraId="7EAFECC1" w14:textId="77777777" w:rsidR="00296E35" w:rsidRPr="0069162F" w:rsidRDefault="00296E35" w:rsidP="002E3FCC">
            <w:pPr>
              <w:pStyle w:val="TAL"/>
            </w:pPr>
            <w:r w:rsidRPr="0069162F">
              <w:t xml:space="preserve">  Response [1]</w:t>
            </w:r>
          </w:p>
        </w:tc>
        <w:tc>
          <w:tcPr>
            <w:tcW w:w="2128" w:type="dxa"/>
          </w:tcPr>
          <w:p w14:paraId="3E1AACBD" w14:textId="77777777" w:rsidR="00296E35" w:rsidRPr="0069162F" w:rsidRDefault="00296E35" w:rsidP="002E3FCC">
            <w:pPr>
              <w:pStyle w:val="TAL"/>
            </w:pPr>
          </w:p>
        </w:tc>
        <w:tc>
          <w:tcPr>
            <w:tcW w:w="2128" w:type="dxa"/>
          </w:tcPr>
          <w:p w14:paraId="2061959F" w14:textId="77777777" w:rsidR="00296E35" w:rsidRPr="0069162F" w:rsidRDefault="00296E35" w:rsidP="002E3FCC">
            <w:pPr>
              <w:pStyle w:val="TAL"/>
            </w:pPr>
          </w:p>
        </w:tc>
        <w:tc>
          <w:tcPr>
            <w:tcW w:w="1420" w:type="dxa"/>
          </w:tcPr>
          <w:p w14:paraId="5AB5A8C3" w14:textId="77777777" w:rsidR="00296E35" w:rsidRPr="0069162F" w:rsidRDefault="00296E35" w:rsidP="002E3FCC">
            <w:pPr>
              <w:pStyle w:val="TAL"/>
            </w:pPr>
          </w:p>
        </w:tc>
        <w:tc>
          <w:tcPr>
            <w:tcW w:w="1136" w:type="dxa"/>
          </w:tcPr>
          <w:p w14:paraId="06181CEE" w14:textId="77777777" w:rsidR="00296E35" w:rsidRPr="0069162F" w:rsidRDefault="00296E35" w:rsidP="002E3FCC">
            <w:pPr>
              <w:pStyle w:val="TAL"/>
            </w:pPr>
          </w:p>
        </w:tc>
      </w:tr>
      <w:tr w:rsidR="00296E35" w:rsidRPr="0069162F" w14:paraId="4AFC5360" w14:textId="77777777" w:rsidTr="002E3FCC">
        <w:tblPrEx>
          <w:jc w:val="center"/>
          <w:tblInd w:w="0" w:type="dxa"/>
        </w:tblPrEx>
        <w:trPr>
          <w:cantSplit/>
          <w:jc w:val="center"/>
        </w:trPr>
        <w:tc>
          <w:tcPr>
            <w:tcW w:w="2838" w:type="dxa"/>
          </w:tcPr>
          <w:p w14:paraId="24865E37" w14:textId="77777777" w:rsidR="00296E35" w:rsidRPr="0069162F" w:rsidRDefault="00296E35" w:rsidP="002E3FCC">
            <w:pPr>
              <w:pStyle w:val="TAL"/>
            </w:pPr>
            <w:r w:rsidRPr="0069162F">
              <w:t xml:space="preserve">    code</w:t>
            </w:r>
          </w:p>
        </w:tc>
        <w:tc>
          <w:tcPr>
            <w:tcW w:w="2128" w:type="dxa"/>
          </w:tcPr>
          <w:p w14:paraId="51D91715" w14:textId="77777777" w:rsidR="00296E35" w:rsidRPr="0069162F" w:rsidRDefault="00296E35" w:rsidP="002E3FCC">
            <w:pPr>
              <w:pStyle w:val="TAL"/>
            </w:pPr>
            <w:r w:rsidRPr="0069162F">
              <w:t>"200"</w:t>
            </w:r>
          </w:p>
        </w:tc>
        <w:tc>
          <w:tcPr>
            <w:tcW w:w="2128" w:type="dxa"/>
          </w:tcPr>
          <w:p w14:paraId="105755D3" w14:textId="77777777" w:rsidR="00296E35" w:rsidRPr="0069162F" w:rsidRDefault="00296E35" w:rsidP="002E3FCC">
            <w:pPr>
              <w:pStyle w:val="TAL"/>
            </w:pPr>
          </w:p>
        </w:tc>
        <w:tc>
          <w:tcPr>
            <w:tcW w:w="1420" w:type="dxa"/>
          </w:tcPr>
          <w:p w14:paraId="0184474A" w14:textId="77777777" w:rsidR="00296E35" w:rsidRPr="0069162F" w:rsidRDefault="00296E35" w:rsidP="002E3FCC">
            <w:pPr>
              <w:pStyle w:val="TAL"/>
            </w:pPr>
          </w:p>
        </w:tc>
        <w:tc>
          <w:tcPr>
            <w:tcW w:w="1136" w:type="dxa"/>
          </w:tcPr>
          <w:p w14:paraId="4AAF87DF" w14:textId="77777777" w:rsidR="00296E35" w:rsidRPr="0069162F" w:rsidRDefault="00296E35" w:rsidP="002E3FCC">
            <w:pPr>
              <w:pStyle w:val="TAL"/>
            </w:pPr>
          </w:p>
        </w:tc>
      </w:tr>
      <w:tr w:rsidR="00296E35" w:rsidRPr="0069162F" w14:paraId="118A185A" w14:textId="77777777" w:rsidTr="002E3FCC">
        <w:tblPrEx>
          <w:jc w:val="center"/>
          <w:tblInd w:w="0" w:type="dxa"/>
        </w:tblPrEx>
        <w:trPr>
          <w:cantSplit/>
          <w:jc w:val="center"/>
        </w:trPr>
        <w:tc>
          <w:tcPr>
            <w:tcW w:w="2838" w:type="dxa"/>
          </w:tcPr>
          <w:p w14:paraId="4D175541" w14:textId="77777777" w:rsidR="00296E35" w:rsidRPr="0069162F" w:rsidRDefault="00296E35" w:rsidP="002E3FCC">
            <w:pPr>
              <w:pStyle w:val="TAL"/>
            </w:pPr>
            <w:r w:rsidRPr="0069162F">
              <w:t xml:space="preserve">    reason</w:t>
            </w:r>
          </w:p>
        </w:tc>
        <w:tc>
          <w:tcPr>
            <w:tcW w:w="2128" w:type="dxa"/>
          </w:tcPr>
          <w:p w14:paraId="132E6E1E" w14:textId="77777777" w:rsidR="00296E35" w:rsidRPr="0069162F" w:rsidRDefault="00296E35" w:rsidP="002E3FCC">
            <w:pPr>
              <w:pStyle w:val="TAL"/>
            </w:pPr>
            <w:r w:rsidRPr="0069162F">
              <w:t>"OK"</w:t>
            </w:r>
          </w:p>
        </w:tc>
        <w:tc>
          <w:tcPr>
            <w:tcW w:w="2128" w:type="dxa"/>
          </w:tcPr>
          <w:p w14:paraId="77431DA8" w14:textId="77777777" w:rsidR="00296E35" w:rsidRPr="0069162F" w:rsidRDefault="00296E35" w:rsidP="002E3FCC">
            <w:pPr>
              <w:pStyle w:val="TAL"/>
            </w:pPr>
          </w:p>
        </w:tc>
        <w:tc>
          <w:tcPr>
            <w:tcW w:w="1420" w:type="dxa"/>
          </w:tcPr>
          <w:p w14:paraId="64D5AF0A" w14:textId="77777777" w:rsidR="00296E35" w:rsidRPr="0069162F" w:rsidRDefault="00296E35" w:rsidP="002E3FCC">
            <w:pPr>
              <w:pStyle w:val="TAL"/>
            </w:pPr>
          </w:p>
        </w:tc>
        <w:tc>
          <w:tcPr>
            <w:tcW w:w="1136" w:type="dxa"/>
          </w:tcPr>
          <w:p w14:paraId="74A8F9F5" w14:textId="77777777" w:rsidR="00296E35" w:rsidRPr="0069162F" w:rsidRDefault="00296E35" w:rsidP="002E3FCC">
            <w:pPr>
              <w:pStyle w:val="TAL"/>
            </w:pPr>
          </w:p>
        </w:tc>
      </w:tr>
      <w:tr w:rsidR="00296E35" w:rsidRPr="0069162F" w14:paraId="76F8F078" w14:textId="77777777" w:rsidTr="002E3FCC">
        <w:tblPrEx>
          <w:jc w:val="center"/>
          <w:tblInd w:w="0" w:type="dxa"/>
        </w:tblPrEx>
        <w:trPr>
          <w:cantSplit/>
          <w:jc w:val="center"/>
        </w:trPr>
        <w:tc>
          <w:tcPr>
            <w:tcW w:w="2838" w:type="dxa"/>
          </w:tcPr>
          <w:p w14:paraId="79D50158" w14:textId="77777777" w:rsidR="00296E35" w:rsidRPr="0069162F" w:rsidRDefault="00296E35" w:rsidP="002E3FCC">
            <w:pPr>
              <w:pStyle w:val="TAL"/>
            </w:pPr>
            <w:r w:rsidRPr="0069162F">
              <w:t xml:space="preserve">    success</w:t>
            </w:r>
          </w:p>
        </w:tc>
        <w:tc>
          <w:tcPr>
            <w:tcW w:w="2128" w:type="dxa"/>
          </w:tcPr>
          <w:p w14:paraId="7BA18633" w14:textId="77777777" w:rsidR="00296E35" w:rsidRPr="0069162F" w:rsidRDefault="00296E35" w:rsidP="002E3FCC">
            <w:pPr>
              <w:pStyle w:val="TAL"/>
            </w:pPr>
          </w:p>
        </w:tc>
        <w:tc>
          <w:tcPr>
            <w:tcW w:w="2128" w:type="dxa"/>
          </w:tcPr>
          <w:p w14:paraId="7EA64ED4" w14:textId="77777777" w:rsidR="00296E35" w:rsidRPr="0069162F" w:rsidRDefault="00296E35" w:rsidP="002E3FCC">
            <w:pPr>
              <w:pStyle w:val="TAL"/>
            </w:pPr>
          </w:p>
        </w:tc>
        <w:tc>
          <w:tcPr>
            <w:tcW w:w="1420" w:type="dxa"/>
          </w:tcPr>
          <w:p w14:paraId="4D2B2868" w14:textId="77777777" w:rsidR="00296E35" w:rsidRPr="0069162F" w:rsidRDefault="00296E35" w:rsidP="002E3FCC">
            <w:pPr>
              <w:pStyle w:val="TAL"/>
            </w:pPr>
          </w:p>
        </w:tc>
        <w:tc>
          <w:tcPr>
            <w:tcW w:w="1136" w:type="dxa"/>
          </w:tcPr>
          <w:p w14:paraId="0BB9EE55" w14:textId="77777777" w:rsidR="00296E35" w:rsidRPr="0069162F" w:rsidRDefault="00296E35" w:rsidP="002E3FCC">
            <w:pPr>
              <w:pStyle w:val="TAL"/>
            </w:pPr>
          </w:p>
        </w:tc>
      </w:tr>
      <w:tr w:rsidR="00296E35" w:rsidRPr="0069162F" w14:paraId="2527833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72E1145"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4D5970A3"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B42FE9E" w14:textId="77777777" w:rsidR="00296E35" w:rsidRPr="0069162F" w:rsidRDefault="00296E35" w:rsidP="002E3FCC">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42EF8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07A3E6" w14:textId="77777777" w:rsidR="00296E35" w:rsidRPr="0069162F" w:rsidRDefault="00296E35" w:rsidP="002E3FCC">
            <w:pPr>
              <w:pStyle w:val="TAL"/>
            </w:pPr>
          </w:p>
        </w:tc>
      </w:tr>
      <w:tr w:rsidR="00296E35" w:rsidRPr="0069162F" w14:paraId="17629F7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E2054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34F1AAB8" w14:textId="77777777" w:rsidR="00296E35" w:rsidRPr="0069162F" w:rsidRDefault="00296E35" w:rsidP="002E3FCC">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362F2F9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B413F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1355DF7" w14:textId="77777777" w:rsidR="00296E35" w:rsidRPr="0069162F" w:rsidRDefault="00296E35" w:rsidP="002E3FCC">
            <w:pPr>
              <w:pStyle w:val="TAL"/>
            </w:pPr>
          </w:p>
        </w:tc>
      </w:tr>
      <w:tr w:rsidR="00296E35" w:rsidRPr="0069162F" w14:paraId="50F29DD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8BECFF"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3C0FD3E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640C930"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E731DD7"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14C8E0E" w14:textId="77777777" w:rsidR="00296E35" w:rsidRPr="0069162F" w:rsidRDefault="00296E35" w:rsidP="002E3FCC">
            <w:pPr>
              <w:pStyle w:val="TAL"/>
            </w:pPr>
          </w:p>
        </w:tc>
      </w:tr>
    </w:tbl>
    <w:p w14:paraId="069DB9B1" w14:textId="77777777" w:rsidR="00296E35" w:rsidRPr="0069162F" w:rsidRDefault="00296E35" w:rsidP="00296E35"/>
    <w:p w14:paraId="6BE96F73" w14:textId="7714338E" w:rsidR="00296E35" w:rsidRPr="0069162F" w:rsidRDefault="00296E35" w:rsidP="00296E35">
      <w:pPr>
        <w:pStyle w:val="TH"/>
      </w:pPr>
      <w:r w:rsidRPr="0069162F">
        <w:t xml:space="preserve">Table 6.8.2.3.3-11: HTTP GET from the UE (Step 12, Table 6.8.2.3.2-1; step 2, TS </w:t>
      </w:r>
      <w:r>
        <w:t>37.579</w:t>
      </w:r>
      <w:r w:rsidRPr="0069162F">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0D82B3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56578CC" w14:textId="7F9B3082" w:rsidR="00296E35" w:rsidRPr="0069162F" w:rsidRDefault="00296E35" w:rsidP="002E3FCC">
            <w:pPr>
              <w:pStyle w:val="TAL"/>
            </w:pPr>
            <w:r w:rsidRPr="0069162F">
              <w:t xml:space="preserve">Derivation Path: TS </w:t>
            </w:r>
            <w:r>
              <w:t>37.579</w:t>
            </w:r>
            <w:r w:rsidRPr="0069162F">
              <w:t>-1 [2], Table 5.5.4.2-1, condition MSG_STORE</w:t>
            </w:r>
          </w:p>
        </w:tc>
      </w:tr>
      <w:tr w:rsidR="00296E35" w:rsidRPr="0069162F" w14:paraId="7C3F7A4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FE8F43"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AAC3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13EBB7E"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EAB72A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259DB50" w14:textId="77777777" w:rsidR="00296E35" w:rsidRPr="0069162F" w:rsidRDefault="00296E35" w:rsidP="002E3FCC">
            <w:pPr>
              <w:pStyle w:val="TAH"/>
            </w:pPr>
            <w:r w:rsidRPr="0069162F">
              <w:t>Condition</w:t>
            </w:r>
          </w:p>
        </w:tc>
      </w:tr>
      <w:tr w:rsidR="00296E35" w:rsidRPr="0069162F" w14:paraId="6AE5F017" w14:textId="77777777" w:rsidTr="002E3FCC">
        <w:tc>
          <w:tcPr>
            <w:tcW w:w="2837" w:type="dxa"/>
            <w:tcBorders>
              <w:top w:val="single" w:sz="4" w:space="0" w:color="auto"/>
              <w:left w:val="single" w:sz="4" w:space="0" w:color="auto"/>
              <w:bottom w:val="single" w:sz="4" w:space="0" w:color="auto"/>
              <w:right w:val="single" w:sz="4" w:space="0" w:color="auto"/>
            </w:tcBorders>
          </w:tcPr>
          <w:p w14:paraId="2A42FD7D"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037C73"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CA32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FFB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792DFC" w14:textId="77777777" w:rsidR="00296E35" w:rsidRPr="0069162F" w:rsidRDefault="00296E35" w:rsidP="002E3FCC">
            <w:pPr>
              <w:pStyle w:val="TAL"/>
            </w:pPr>
          </w:p>
        </w:tc>
      </w:tr>
      <w:tr w:rsidR="00296E35" w:rsidRPr="0069162F" w14:paraId="045A29AE" w14:textId="77777777" w:rsidTr="002E3FCC">
        <w:tc>
          <w:tcPr>
            <w:tcW w:w="2837" w:type="dxa"/>
            <w:tcBorders>
              <w:top w:val="single" w:sz="4" w:space="0" w:color="auto"/>
              <w:left w:val="single" w:sz="4" w:space="0" w:color="auto"/>
              <w:bottom w:val="single" w:sz="4" w:space="0" w:color="auto"/>
              <w:right w:val="single" w:sz="4" w:space="0" w:color="auto"/>
            </w:tcBorders>
          </w:tcPr>
          <w:p w14:paraId="12389081"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F0C58F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BCD2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A734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866EED" w14:textId="77777777" w:rsidR="00296E35" w:rsidRPr="0069162F" w:rsidRDefault="00296E35" w:rsidP="002E3FCC">
            <w:pPr>
              <w:pStyle w:val="TAL"/>
            </w:pPr>
          </w:p>
        </w:tc>
      </w:tr>
      <w:tr w:rsidR="00296E35" w:rsidRPr="0069162F" w14:paraId="2ED0E392" w14:textId="77777777" w:rsidTr="002E3FCC">
        <w:tc>
          <w:tcPr>
            <w:tcW w:w="2837" w:type="dxa"/>
            <w:tcBorders>
              <w:top w:val="single" w:sz="4" w:space="0" w:color="auto"/>
              <w:left w:val="single" w:sz="4" w:space="0" w:color="auto"/>
              <w:bottom w:val="single" w:sz="4" w:space="0" w:color="auto"/>
              <w:right w:val="single" w:sz="4" w:space="0" w:color="auto"/>
            </w:tcBorders>
          </w:tcPr>
          <w:p w14:paraId="11FDB8CD" w14:textId="77777777" w:rsidR="00296E35" w:rsidRPr="0069162F" w:rsidRDefault="00296E35" w:rsidP="002E3FCC">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DA759FA" w14:textId="77777777" w:rsidR="00296E35" w:rsidRPr="0069162F" w:rsidRDefault="00296E35" w:rsidP="002E3FCC">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833ACEE" w14:textId="77777777" w:rsidR="00296E35" w:rsidRPr="0069162F" w:rsidRDefault="00296E35" w:rsidP="002E3FCC">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17DE98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482F6" w14:textId="77777777" w:rsidR="00296E35" w:rsidRPr="0069162F" w:rsidRDefault="00296E35" w:rsidP="002E3FCC">
            <w:pPr>
              <w:pStyle w:val="TAL"/>
            </w:pPr>
          </w:p>
        </w:tc>
      </w:tr>
      <w:tr w:rsidR="00296E35" w:rsidRPr="0069162F" w14:paraId="6A8DBE09" w14:textId="77777777" w:rsidTr="002E3FCC">
        <w:tc>
          <w:tcPr>
            <w:tcW w:w="2837" w:type="dxa"/>
            <w:tcBorders>
              <w:top w:val="single" w:sz="4" w:space="0" w:color="auto"/>
              <w:left w:val="single" w:sz="4" w:space="0" w:color="auto"/>
              <w:bottom w:val="single" w:sz="4" w:space="0" w:color="auto"/>
              <w:right w:val="single" w:sz="4" w:space="0" w:color="auto"/>
            </w:tcBorders>
          </w:tcPr>
          <w:p w14:paraId="1EB72777" w14:textId="77777777" w:rsidR="00296E35" w:rsidRPr="0069162F" w:rsidRDefault="00296E35" w:rsidP="002E3FCC">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7371C862" w14:textId="77777777" w:rsidR="00296E35" w:rsidRPr="0069162F" w:rsidRDefault="00296E35" w:rsidP="002E3FCC">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6F2154BB" w14:textId="77777777" w:rsidR="00296E35" w:rsidRPr="0069162F" w:rsidRDefault="00296E35" w:rsidP="002E3FCC">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6CBC70F5" w14:textId="77777777" w:rsidR="00296E35" w:rsidRPr="0069162F" w:rsidRDefault="00296E35" w:rsidP="002E3FCC">
            <w:pPr>
              <w:pStyle w:val="TAL"/>
            </w:pPr>
            <w:r w:rsidRPr="0069162F">
              <w:t>RESTful Network API for NMS [40], clause 6.14.3</w:t>
            </w:r>
          </w:p>
        </w:tc>
        <w:tc>
          <w:tcPr>
            <w:tcW w:w="1135" w:type="dxa"/>
            <w:tcBorders>
              <w:top w:val="single" w:sz="4" w:space="0" w:color="auto"/>
              <w:left w:val="single" w:sz="4" w:space="0" w:color="auto"/>
              <w:bottom w:val="single" w:sz="4" w:space="0" w:color="auto"/>
              <w:right w:val="single" w:sz="4" w:space="0" w:color="auto"/>
            </w:tcBorders>
          </w:tcPr>
          <w:p w14:paraId="14465DEB" w14:textId="77777777" w:rsidR="00296E35" w:rsidRPr="0069162F" w:rsidRDefault="00296E35" w:rsidP="002E3FCC">
            <w:pPr>
              <w:pStyle w:val="TAL"/>
            </w:pPr>
          </w:p>
        </w:tc>
      </w:tr>
    </w:tbl>
    <w:p w14:paraId="5AC04BEA" w14:textId="77777777" w:rsidR="00296E35" w:rsidRPr="0069162F" w:rsidRDefault="00296E35" w:rsidP="00296E35"/>
    <w:p w14:paraId="1E2D3863" w14:textId="599A621F" w:rsidR="00296E35" w:rsidRPr="0069162F" w:rsidRDefault="00296E35" w:rsidP="00296E35">
      <w:pPr>
        <w:pStyle w:val="TH"/>
      </w:pPr>
      <w:r w:rsidRPr="0069162F">
        <w:t xml:space="preserve">Table 6.8.2.3.3-12: HTTP 200 (OK) from the SS (step 12, Table 6.8.2.3.2-1; step 3, TS </w:t>
      </w:r>
      <w:r>
        <w:t>37.579</w:t>
      </w:r>
      <w:r w:rsidRPr="0069162F">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672DC0A" w14:textId="77777777" w:rsidTr="002E3FCC">
        <w:tc>
          <w:tcPr>
            <w:tcW w:w="9650" w:type="dxa"/>
            <w:gridSpan w:val="5"/>
            <w:hideMark/>
          </w:tcPr>
          <w:p w14:paraId="47D8E26A" w14:textId="7C49C6F1" w:rsidR="00296E35" w:rsidRPr="0069162F" w:rsidRDefault="00296E35" w:rsidP="002E3FCC">
            <w:pPr>
              <w:pStyle w:val="TAL"/>
            </w:pPr>
            <w:r w:rsidRPr="0069162F">
              <w:t xml:space="preserve">Derivation Path: TS </w:t>
            </w:r>
            <w:r>
              <w:t>37.579</w:t>
            </w:r>
            <w:r w:rsidRPr="0069162F">
              <w:t>-1 [2], Table 5.5.4.6-1</w:t>
            </w:r>
          </w:p>
        </w:tc>
      </w:tr>
      <w:tr w:rsidR="00296E35" w:rsidRPr="0069162F" w14:paraId="4D9852A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705C2C"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48CFD71"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5FE3C2BF"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3FB30C67"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2EF9E4A" w14:textId="77777777" w:rsidR="00296E35" w:rsidRPr="0069162F" w:rsidRDefault="00296E35" w:rsidP="002E3FCC">
            <w:pPr>
              <w:pStyle w:val="TAH"/>
            </w:pPr>
            <w:r w:rsidRPr="0069162F">
              <w:t>Condition</w:t>
            </w:r>
          </w:p>
        </w:tc>
      </w:tr>
      <w:tr w:rsidR="00296E35" w:rsidRPr="0069162F" w14:paraId="09E647F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7A88FDC" w14:textId="77777777" w:rsidR="00296E35" w:rsidRPr="0069162F" w:rsidRDefault="00296E35" w:rsidP="002E3FCC">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8A3E30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2498A4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4A1CC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83FFD54" w14:textId="77777777" w:rsidR="00296E35" w:rsidRPr="0069162F" w:rsidRDefault="00296E35" w:rsidP="002E3FCC">
            <w:pPr>
              <w:pStyle w:val="TAL"/>
            </w:pPr>
          </w:p>
        </w:tc>
      </w:tr>
      <w:tr w:rsidR="00296E35" w:rsidRPr="0069162F" w14:paraId="31648E4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263E7BB"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2DBDEDB1"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6A54635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73B16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68DFF4" w14:textId="77777777" w:rsidR="00296E35" w:rsidRPr="0069162F" w:rsidRDefault="00296E35" w:rsidP="002E3FCC">
            <w:pPr>
              <w:pStyle w:val="TAL"/>
            </w:pPr>
          </w:p>
        </w:tc>
      </w:tr>
      <w:tr w:rsidR="00296E35" w:rsidRPr="0069162F" w14:paraId="5A63AFD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B3E0C8" w14:textId="77777777" w:rsidR="00296E35" w:rsidRPr="0069162F" w:rsidRDefault="00296E35" w:rsidP="002E3FCC">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04C35D6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5E419B4" w14:textId="77777777" w:rsidR="00296E35" w:rsidRPr="0069162F" w:rsidRDefault="00296E35" w:rsidP="002E3FCC">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ABAF8F1" w14:textId="77777777" w:rsidR="00296E35" w:rsidRPr="0069162F" w:rsidRDefault="00296E35" w:rsidP="002E3FCC">
            <w:pPr>
              <w:pStyle w:val="TAL"/>
            </w:pPr>
            <w:r w:rsidRPr="0069162F">
              <w:t>RESTful Network API for NMS [40], clause 6.14</w:t>
            </w:r>
          </w:p>
        </w:tc>
        <w:tc>
          <w:tcPr>
            <w:tcW w:w="1136" w:type="dxa"/>
            <w:tcBorders>
              <w:top w:val="single" w:sz="4" w:space="0" w:color="auto"/>
              <w:left w:val="single" w:sz="4" w:space="0" w:color="auto"/>
              <w:bottom w:val="single" w:sz="4" w:space="0" w:color="auto"/>
              <w:right w:val="single" w:sz="4" w:space="0" w:color="auto"/>
            </w:tcBorders>
          </w:tcPr>
          <w:p w14:paraId="61ECF444" w14:textId="77777777" w:rsidR="00296E35" w:rsidRPr="0069162F" w:rsidRDefault="00296E35" w:rsidP="002E3FCC">
            <w:pPr>
              <w:pStyle w:val="TAL"/>
            </w:pPr>
          </w:p>
        </w:tc>
      </w:tr>
      <w:tr w:rsidR="00296E35" w:rsidRPr="0069162F" w14:paraId="1BF7C67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5CB9F8"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9573F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1E8FC4"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67E087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171118" w14:textId="77777777" w:rsidR="00296E35" w:rsidRPr="0069162F" w:rsidRDefault="00296E35" w:rsidP="002E3FCC">
            <w:pPr>
              <w:pStyle w:val="TAL"/>
            </w:pPr>
          </w:p>
        </w:tc>
      </w:tr>
      <w:tr w:rsidR="00296E35" w:rsidRPr="0069162F" w14:paraId="09CEE3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B84DFA8"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384D4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9CB7E6A"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EBD5C5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18D0393" w14:textId="77777777" w:rsidR="00296E35" w:rsidRPr="0069162F" w:rsidRDefault="00296E35" w:rsidP="002E3FCC">
            <w:pPr>
              <w:pStyle w:val="TAL"/>
            </w:pPr>
          </w:p>
        </w:tc>
      </w:tr>
      <w:tr w:rsidR="00296E35" w:rsidRPr="0069162F" w14:paraId="112ABA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0EE7889"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37930047"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D7E7BD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6184A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029DDB1" w14:textId="77777777" w:rsidR="00296E35" w:rsidRPr="0069162F" w:rsidRDefault="00296E35" w:rsidP="002E3FCC">
            <w:pPr>
              <w:pStyle w:val="TAL"/>
            </w:pPr>
          </w:p>
        </w:tc>
      </w:tr>
      <w:tr w:rsidR="00296E35" w:rsidRPr="0069162F" w14:paraId="0454B15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50DD1A"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4C3EF63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678E95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79D438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34EC29" w14:textId="77777777" w:rsidR="00296E35" w:rsidRPr="0069162F" w:rsidRDefault="00296E35" w:rsidP="002E3FCC">
            <w:pPr>
              <w:pStyle w:val="TAL"/>
            </w:pPr>
          </w:p>
        </w:tc>
      </w:tr>
      <w:tr w:rsidR="00296E35" w:rsidRPr="0069162F" w14:paraId="18A29B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25402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701A422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3A6897E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993D2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CB199D" w14:textId="77777777" w:rsidR="00296E35" w:rsidRPr="0069162F" w:rsidRDefault="00296E35" w:rsidP="002E3FCC">
            <w:pPr>
              <w:pStyle w:val="TAL"/>
            </w:pPr>
          </w:p>
        </w:tc>
      </w:tr>
      <w:tr w:rsidR="00296E35" w:rsidRPr="0069162F" w14:paraId="1BC12BD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2863A5"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7583774C"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4F848DF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46A07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877C87" w14:textId="77777777" w:rsidR="00296E35" w:rsidRPr="0069162F" w:rsidRDefault="00296E35" w:rsidP="002E3FCC">
            <w:pPr>
              <w:pStyle w:val="TAL"/>
            </w:pPr>
          </w:p>
        </w:tc>
      </w:tr>
      <w:tr w:rsidR="00296E35" w:rsidRPr="009B6B8E" w14:paraId="2BA674D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BAFCE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C849C5C" w14:textId="77777777" w:rsidR="00296E35" w:rsidRPr="009B6B8E"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66F2D9E"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0235E915"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693B8692" w14:textId="77777777" w:rsidR="00296E35" w:rsidRPr="009B6B8E" w:rsidRDefault="00296E35" w:rsidP="002E3FCC">
            <w:pPr>
              <w:pStyle w:val="TAL"/>
              <w:rPr>
                <w:lang w:val="sv-SE"/>
              </w:rPr>
            </w:pPr>
          </w:p>
        </w:tc>
      </w:tr>
      <w:tr w:rsidR="00296E35" w:rsidRPr="0069162F" w14:paraId="2CCF2B0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BDE53B9"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0B3EA95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DF32CDE" w14:textId="77777777" w:rsidR="00296E35" w:rsidRPr="0069162F" w:rsidRDefault="00296E35" w:rsidP="002E3FCC">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750D3EAD"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82A60C5" w14:textId="77777777" w:rsidR="00296E35" w:rsidRPr="0069162F" w:rsidRDefault="00296E35" w:rsidP="002E3FCC">
            <w:pPr>
              <w:pStyle w:val="TAL"/>
            </w:pPr>
          </w:p>
        </w:tc>
      </w:tr>
      <w:tr w:rsidR="00296E35" w:rsidRPr="0069162F" w14:paraId="7A908F8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B26DA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2249B4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16581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E2516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FD2F1BC" w14:textId="77777777" w:rsidR="00296E35" w:rsidRPr="0069162F" w:rsidRDefault="00296E35" w:rsidP="002E3FCC">
            <w:pPr>
              <w:pStyle w:val="TAL"/>
            </w:pPr>
          </w:p>
        </w:tc>
      </w:tr>
      <w:tr w:rsidR="00296E35" w:rsidRPr="0069162F" w14:paraId="6A0D5DD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F7D99"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E20FC1"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7983294A"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7D3F55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977F561" w14:textId="77777777" w:rsidR="00296E35" w:rsidRPr="0069162F" w:rsidRDefault="00296E35" w:rsidP="002E3FCC">
            <w:pPr>
              <w:pStyle w:val="TAL"/>
            </w:pPr>
          </w:p>
        </w:tc>
      </w:tr>
      <w:tr w:rsidR="00296E35" w:rsidRPr="0069162F" w14:paraId="6F1BC16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DD68FAD"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4B528F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95DCF29"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EE13B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B09A4A" w14:textId="77777777" w:rsidR="00296E35" w:rsidRPr="0069162F" w:rsidRDefault="00296E35" w:rsidP="002E3FCC">
            <w:pPr>
              <w:pStyle w:val="TAL"/>
            </w:pPr>
          </w:p>
        </w:tc>
      </w:tr>
      <w:tr w:rsidR="00296E35" w:rsidRPr="0069162F" w14:paraId="63AFBDD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67E6F"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3DBD2AC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1D1F3F48"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2CB73F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2C9728" w14:textId="77777777" w:rsidR="00296E35" w:rsidRPr="0069162F" w:rsidRDefault="00296E35" w:rsidP="002E3FCC">
            <w:pPr>
              <w:pStyle w:val="TAL"/>
            </w:pPr>
          </w:p>
        </w:tc>
      </w:tr>
      <w:tr w:rsidR="00296E35" w:rsidRPr="0069162F" w14:paraId="5D6CD2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8138313" w14:textId="77777777" w:rsidR="00296E35" w:rsidRPr="0069162F" w:rsidRDefault="00296E35" w:rsidP="002E3FCC">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4F986E2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5C6D0D8"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5746BFE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03D5EDB" w14:textId="77777777" w:rsidR="00296E35" w:rsidRPr="0069162F" w:rsidRDefault="00296E35" w:rsidP="002E3FCC">
            <w:pPr>
              <w:pStyle w:val="TAL"/>
            </w:pPr>
          </w:p>
        </w:tc>
      </w:tr>
      <w:tr w:rsidR="00296E35" w:rsidRPr="0069162F" w14:paraId="1663DCC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C6C66F"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EB766DF" w14:textId="77777777" w:rsidR="00296E35" w:rsidRPr="0069162F"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CF2249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073B6A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33557F" w14:textId="77777777" w:rsidR="00296E35" w:rsidRPr="0069162F" w:rsidRDefault="00296E35" w:rsidP="002E3FCC">
            <w:pPr>
              <w:pStyle w:val="TAL"/>
            </w:pPr>
          </w:p>
        </w:tc>
      </w:tr>
      <w:tr w:rsidR="00296E35" w:rsidRPr="0069162F" w14:paraId="51C067C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0189602"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A3F7F8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10D203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F9A79B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3CF645" w14:textId="77777777" w:rsidR="00296E35" w:rsidRPr="0069162F" w:rsidRDefault="00296E35" w:rsidP="002E3FCC">
            <w:pPr>
              <w:pStyle w:val="TAL"/>
            </w:pPr>
          </w:p>
        </w:tc>
      </w:tr>
      <w:tr w:rsidR="00296E35" w:rsidRPr="0069162F" w14:paraId="1E82800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D5AAF76" w14:textId="77777777" w:rsidR="00296E35" w:rsidRPr="0069162F" w:rsidRDefault="00296E35" w:rsidP="002E3FCC">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7B0A1E1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E31BC49"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5112BA3"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EC3F45D" w14:textId="77777777" w:rsidR="00296E35" w:rsidRPr="0069162F" w:rsidRDefault="00296E35" w:rsidP="002E3FCC">
            <w:pPr>
              <w:pStyle w:val="TAL"/>
            </w:pPr>
          </w:p>
        </w:tc>
      </w:tr>
      <w:tr w:rsidR="00296E35" w:rsidRPr="0069162F" w14:paraId="363F36A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7784FC"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7358099"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5A93719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57A233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A6FCDC" w14:textId="77777777" w:rsidR="00296E35" w:rsidRPr="0069162F" w:rsidRDefault="00296E35" w:rsidP="002E3FCC">
            <w:pPr>
              <w:pStyle w:val="TAL"/>
            </w:pPr>
          </w:p>
        </w:tc>
      </w:tr>
      <w:tr w:rsidR="00296E35" w:rsidRPr="0069162F" w14:paraId="1630CFA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205705"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DB7370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8C7DE91"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6B2294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BE6895F" w14:textId="77777777" w:rsidR="00296E35" w:rsidRPr="0069162F" w:rsidRDefault="00296E35" w:rsidP="002E3FCC">
            <w:pPr>
              <w:pStyle w:val="TAL"/>
            </w:pPr>
          </w:p>
        </w:tc>
      </w:tr>
      <w:tr w:rsidR="00296E35" w:rsidRPr="0069162F" w14:paraId="35F15B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99B718A"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0B5FB19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12CF4B9" w14:textId="77777777" w:rsidR="00296E35" w:rsidRPr="0069162F" w:rsidRDefault="00296E35" w:rsidP="002E3FCC">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64B55B9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8859FF" w14:textId="77777777" w:rsidR="00296E35" w:rsidRPr="0069162F" w:rsidRDefault="00296E35" w:rsidP="002E3FCC">
            <w:pPr>
              <w:pStyle w:val="TAL"/>
            </w:pPr>
          </w:p>
        </w:tc>
      </w:tr>
    </w:tbl>
    <w:p w14:paraId="075BFBAE" w14:textId="77777777" w:rsidR="00296E35" w:rsidRPr="0069162F" w:rsidRDefault="00296E35" w:rsidP="00296E35"/>
    <w:p w14:paraId="6ED2EFC4" w14:textId="0BA3914C" w:rsidR="00296E35" w:rsidRPr="0069162F" w:rsidRDefault="00296E35" w:rsidP="00296E35">
      <w:pPr>
        <w:pStyle w:val="TH"/>
      </w:pPr>
      <w:r w:rsidRPr="0069162F">
        <w:t xml:space="preserve">Table 6.8.2.3.3-13: HTTP POST from the UE (Step 14,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F6FB6C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D451CD4" w14:textId="1B86283A"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509D9E3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C3A7E5"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CA71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C745389"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5B5919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19F8AD3" w14:textId="77777777" w:rsidR="00296E35" w:rsidRPr="0069162F" w:rsidRDefault="00296E35" w:rsidP="002E3FCC">
            <w:pPr>
              <w:pStyle w:val="TAH"/>
            </w:pPr>
            <w:r w:rsidRPr="0069162F">
              <w:t>Condition</w:t>
            </w:r>
          </w:p>
        </w:tc>
      </w:tr>
      <w:tr w:rsidR="00296E35" w:rsidRPr="0069162F" w14:paraId="4E43E625" w14:textId="77777777" w:rsidTr="002E3FCC">
        <w:tc>
          <w:tcPr>
            <w:tcW w:w="2837" w:type="dxa"/>
            <w:tcBorders>
              <w:top w:val="single" w:sz="4" w:space="0" w:color="auto"/>
              <w:left w:val="single" w:sz="4" w:space="0" w:color="auto"/>
              <w:bottom w:val="single" w:sz="4" w:space="0" w:color="auto"/>
              <w:right w:val="single" w:sz="4" w:space="0" w:color="auto"/>
            </w:tcBorders>
          </w:tcPr>
          <w:p w14:paraId="49CC5EFB"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0648E5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B55A3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52320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55950C" w14:textId="77777777" w:rsidR="00296E35" w:rsidRPr="0069162F" w:rsidRDefault="00296E35" w:rsidP="002E3FCC">
            <w:pPr>
              <w:pStyle w:val="TAL"/>
            </w:pPr>
          </w:p>
        </w:tc>
      </w:tr>
      <w:tr w:rsidR="00296E35" w:rsidRPr="0069162F" w14:paraId="1443EC05" w14:textId="77777777" w:rsidTr="002E3FCC">
        <w:tc>
          <w:tcPr>
            <w:tcW w:w="2837" w:type="dxa"/>
            <w:tcBorders>
              <w:top w:val="single" w:sz="4" w:space="0" w:color="auto"/>
              <w:left w:val="single" w:sz="4" w:space="0" w:color="auto"/>
              <w:bottom w:val="single" w:sz="4" w:space="0" w:color="auto"/>
              <w:right w:val="single" w:sz="4" w:space="0" w:color="auto"/>
            </w:tcBorders>
          </w:tcPr>
          <w:p w14:paraId="1DE0EBCA"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8C26FC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465B5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2AE7B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08C394" w14:textId="77777777" w:rsidR="00296E35" w:rsidRPr="0069162F" w:rsidRDefault="00296E35" w:rsidP="002E3FCC">
            <w:pPr>
              <w:pStyle w:val="TAL"/>
            </w:pPr>
          </w:p>
        </w:tc>
      </w:tr>
      <w:tr w:rsidR="00296E35" w:rsidRPr="0069162F" w14:paraId="055B1109" w14:textId="77777777" w:rsidTr="002E3FCC">
        <w:tc>
          <w:tcPr>
            <w:tcW w:w="2837" w:type="dxa"/>
            <w:tcBorders>
              <w:top w:val="single" w:sz="4" w:space="0" w:color="auto"/>
              <w:left w:val="single" w:sz="4" w:space="0" w:color="auto"/>
              <w:bottom w:val="single" w:sz="4" w:space="0" w:color="auto"/>
              <w:right w:val="single" w:sz="4" w:space="0" w:color="auto"/>
            </w:tcBorders>
          </w:tcPr>
          <w:p w14:paraId="0CC23AD6"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257CE01" w14:textId="77777777" w:rsidR="00296E35" w:rsidRPr="0069162F" w:rsidRDefault="00296E35" w:rsidP="002E3FCC">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4D86C0EC" w14:textId="77777777" w:rsidR="00296E35" w:rsidRPr="0069162F" w:rsidRDefault="00296E35" w:rsidP="002E3FCC">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45A3FF4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5A6C1" w14:textId="77777777" w:rsidR="00296E35" w:rsidRPr="0069162F" w:rsidRDefault="00296E35" w:rsidP="002E3FCC">
            <w:pPr>
              <w:pStyle w:val="TAL"/>
            </w:pPr>
          </w:p>
        </w:tc>
      </w:tr>
      <w:tr w:rsidR="00296E35" w:rsidRPr="0069162F" w14:paraId="3F88F520" w14:textId="77777777" w:rsidTr="002E3FCC">
        <w:tc>
          <w:tcPr>
            <w:tcW w:w="2837" w:type="dxa"/>
            <w:tcBorders>
              <w:top w:val="single" w:sz="4" w:space="0" w:color="auto"/>
              <w:left w:val="single" w:sz="4" w:space="0" w:color="auto"/>
              <w:bottom w:val="single" w:sz="4" w:space="0" w:color="auto"/>
              <w:right w:val="single" w:sz="4" w:space="0" w:color="auto"/>
            </w:tcBorders>
          </w:tcPr>
          <w:p w14:paraId="11A92E5C"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26439B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0707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5F58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986C8C" w14:textId="77777777" w:rsidR="00296E35" w:rsidRPr="0069162F" w:rsidRDefault="00296E35" w:rsidP="002E3FCC">
            <w:pPr>
              <w:pStyle w:val="TAL"/>
            </w:pPr>
          </w:p>
        </w:tc>
      </w:tr>
      <w:tr w:rsidR="00296E35" w:rsidRPr="0069162F" w14:paraId="20F1E0E3" w14:textId="77777777" w:rsidTr="002E3FCC">
        <w:tc>
          <w:tcPr>
            <w:tcW w:w="2837" w:type="dxa"/>
            <w:tcBorders>
              <w:top w:val="single" w:sz="4" w:space="0" w:color="auto"/>
              <w:left w:val="single" w:sz="4" w:space="0" w:color="auto"/>
              <w:bottom w:val="single" w:sz="4" w:space="0" w:color="auto"/>
              <w:right w:val="single" w:sz="4" w:space="0" w:color="auto"/>
            </w:tcBorders>
          </w:tcPr>
          <w:p w14:paraId="0430A44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91B98A7"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12BC1C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9D5E0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2DB127" w14:textId="77777777" w:rsidR="00296E35" w:rsidRPr="0069162F" w:rsidRDefault="00296E35" w:rsidP="002E3FCC">
            <w:pPr>
              <w:pStyle w:val="TAL"/>
            </w:pPr>
          </w:p>
        </w:tc>
      </w:tr>
      <w:tr w:rsidR="00296E35" w:rsidRPr="0069162F" w14:paraId="41AD8B71" w14:textId="77777777" w:rsidTr="002E3FCC">
        <w:tc>
          <w:tcPr>
            <w:tcW w:w="2837" w:type="dxa"/>
            <w:tcBorders>
              <w:top w:val="single" w:sz="4" w:space="0" w:color="auto"/>
              <w:left w:val="single" w:sz="4" w:space="0" w:color="auto"/>
              <w:bottom w:val="single" w:sz="4" w:space="0" w:color="auto"/>
              <w:right w:val="single" w:sz="4" w:space="0" w:color="auto"/>
            </w:tcBorders>
          </w:tcPr>
          <w:p w14:paraId="7A4D3562"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7F05F76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0D53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2FFAF2" w14:textId="77777777" w:rsidR="00296E35" w:rsidRPr="0069162F" w:rsidRDefault="00296E35" w:rsidP="002E3FCC">
            <w:pPr>
              <w:pStyle w:val="TAL"/>
            </w:pPr>
            <w:r w:rsidRPr="0069162F">
              <w:t>RESTful Network API for NMS [40], clause 6.19</w:t>
            </w:r>
          </w:p>
        </w:tc>
        <w:tc>
          <w:tcPr>
            <w:tcW w:w="1135" w:type="dxa"/>
            <w:tcBorders>
              <w:top w:val="single" w:sz="4" w:space="0" w:color="auto"/>
              <w:left w:val="single" w:sz="4" w:space="0" w:color="auto"/>
              <w:bottom w:val="single" w:sz="4" w:space="0" w:color="auto"/>
              <w:right w:val="single" w:sz="4" w:space="0" w:color="auto"/>
            </w:tcBorders>
          </w:tcPr>
          <w:p w14:paraId="27BABB3B" w14:textId="77777777" w:rsidR="00296E35" w:rsidRPr="0069162F" w:rsidRDefault="00296E35" w:rsidP="002E3FCC">
            <w:pPr>
              <w:pStyle w:val="TAL"/>
            </w:pPr>
          </w:p>
        </w:tc>
      </w:tr>
      <w:tr w:rsidR="00296E35" w:rsidRPr="0069162F" w14:paraId="0BD5E425" w14:textId="77777777" w:rsidTr="002E3FCC">
        <w:tc>
          <w:tcPr>
            <w:tcW w:w="2837" w:type="dxa"/>
            <w:tcBorders>
              <w:top w:val="single" w:sz="4" w:space="0" w:color="auto"/>
              <w:left w:val="single" w:sz="4" w:space="0" w:color="auto"/>
              <w:bottom w:val="single" w:sz="4" w:space="0" w:color="auto"/>
              <w:right w:val="single" w:sz="4" w:space="0" w:color="auto"/>
            </w:tcBorders>
          </w:tcPr>
          <w:p w14:paraId="39CB530E"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483E143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09AF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A6714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415D2" w14:textId="77777777" w:rsidR="00296E35" w:rsidRPr="0069162F" w:rsidRDefault="00296E35" w:rsidP="002E3FCC">
            <w:pPr>
              <w:pStyle w:val="TAL"/>
            </w:pPr>
          </w:p>
        </w:tc>
      </w:tr>
      <w:tr w:rsidR="00296E35" w:rsidRPr="0069162F" w14:paraId="1D317794" w14:textId="77777777" w:rsidTr="002E3FCC">
        <w:tc>
          <w:tcPr>
            <w:tcW w:w="2837" w:type="dxa"/>
            <w:tcBorders>
              <w:top w:val="single" w:sz="4" w:space="0" w:color="auto"/>
              <w:left w:val="single" w:sz="4" w:space="0" w:color="auto"/>
              <w:bottom w:val="single" w:sz="4" w:space="0" w:color="auto"/>
              <w:right w:val="single" w:sz="4" w:space="0" w:color="auto"/>
            </w:tcBorders>
          </w:tcPr>
          <w:p w14:paraId="279E2487"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8EC14A6" w14:textId="77777777" w:rsidR="00296E35" w:rsidRPr="009B6B8E" w:rsidRDefault="00296E35" w:rsidP="002E3FCC">
            <w:pPr>
              <w:pStyle w:val="TAL"/>
              <w:rPr>
                <w:lang w:val="sv-SE"/>
              </w:rPr>
            </w:pPr>
            <w:r w:rsidRPr="009B6B8E">
              <w:rPr>
                <w:lang w:val="sv-SE"/>
              </w:rPr>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13E11AB2" w14:textId="77777777" w:rsidR="00296E35" w:rsidRPr="0069162F" w:rsidRDefault="00296E35" w:rsidP="002E3FCC">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3DC9D1D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840145" w14:textId="77777777" w:rsidR="00296E35" w:rsidRPr="0069162F" w:rsidRDefault="00296E35" w:rsidP="002E3FCC">
            <w:pPr>
              <w:pStyle w:val="TAL"/>
            </w:pPr>
          </w:p>
        </w:tc>
      </w:tr>
      <w:tr w:rsidR="00296E35" w:rsidRPr="0069162F" w14:paraId="0F38FC29" w14:textId="77777777" w:rsidTr="002E3FCC">
        <w:tc>
          <w:tcPr>
            <w:tcW w:w="2837" w:type="dxa"/>
            <w:tcBorders>
              <w:top w:val="single" w:sz="4" w:space="0" w:color="auto"/>
              <w:left w:val="single" w:sz="4" w:space="0" w:color="auto"/>
              <w:bottom w:val="single" w:sz="4" w:space="0" w:color="auto"/>
              <w:right w:val="single" w:sz="4" w:space="0" w:color="auto"/>
            </w:tcBorders>
          </w:tcPr>
          <w:p w14:paraId="0DC5357F"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61A2139D" w14:textId="77777777" w:rsidR="00296E35" w:rsidRPr="0069162F" w:rsidRDefault="00296E35" w:rsidP="002E3FCC">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1D75D0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7C99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D00EA" w14:textId="77777777" w:rsidR="00296E35" w:rsidRPr="0069162F" w:rsidRDefault="00296E35" w:rsidP="002E3FCC">
            <w:pPr>
              <w:pStyle w:val="TAL"/>
            </w:pPr>
          </w:p>
        </w:tc>
      </w:tr>
      <w:tr w:rsidR="00296E35" w:rsidRPr="0069162F" w14:paraId="65A8AB1D" w14:textId="77777777" w:rsidTr="002E3FCC">
        <w:tc>
          <w:tcPr>
            <w:tcW w:w="2837" w:type="dxa"/>
            <w:tcBorders>
              <w:top w:val="single" w:sz="4" w:space="0" w:color="auto"/>
              <w:left w:val="single" w:sz="4" w:space="0" w:color="auto"/>
              <w:bottom w:val="single" w:sz="4" w:space="0" w:color="auto"/>
              <w:right w:val="single" w:sz="4" w:space="0" w:color="auto"/>
            </w:tcBorders>
          </w:tcPr>
          <w:p w14:paraId="182E5AA2"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557B2F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B8A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0BAF1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491B49" w14:textId="77777777" w:rsidR="00296E35" w:rsidRPr="0069162F" w:rsidRDefault="00296E35" w:rsidP="002E3FCC">
            <w:pPr>
              <w:pStyle w:val="TAL"/>
            </w:pPr>
          </w:p>
        </w:tc>
      </w:tr>
      <w:tr w:rsidR="00296E35" w:rsidRPr="0069162F" w14:paraId="732D10B9" w14:textId="77777777" w:rsidTr="002E3FCC">
        <w:tc>
          <w:tcPr>
            <w:tcW w:w="2837" w:type="dxa"/>
            <w:tcBorders>
              <w:top w:val="single" w:sz="4" w:space="0" w:color="auto"/>
              <w:left w:val="single" w:sz="4" w:space="0" w:color="auto"/>
              <w:bottom w:val="single" w:sz="4" w:space="0" w:color="auto"/>
              <w:right w:val="single" w:sz="4" w:space="0" w:color="auto"/>
            </w:tcBorders>
          </w:tcPr>
          <w:p w14:paraId="12B97172" w14:textId="77777777" w:rsidR="00296E35" w:rsidRPr="0069162F" w:rsidRDefault="00296E35" w:rsidP="002E3FCC">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F41EA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C25A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14E9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484FDF" w14:textId="77777777" w:rsidR="00296E35" w:rsidRPr="0069162F" w:rsidRDefault="00296E35" w:rsidP="002E3FCC">
            <w:pPr>
              <w:pStyle w:val="TAL"/>
            </w:pPr>
          </w:p>
        </w:tc>
      </w:tr>
      <w:tr w:rsidR="00296E35" w:rsidRPr="0069162F" w14:paraId="1D081E6D" w14:textId="77777777" w:rsidTr="002E3FCC">
        <w:tc>
          <w:tcPr>
            <w:tcW w:w="2837" w:type="dxa"/>
            <w:tcBorders>
              <w:top w:val="single" w:sz="4" w:space="0" w:color="auto"/>
              <w:left w:val="single" w:sz="4" w:space="0" w:color="auto"/>
              <w:bottom w:val="single" w:sz="4" w:space="0" w:color="auto"/>
              <w:right w:val="single" w:sz="4" w:space="0" w:color="auto"/>
            </w:tcBorders>
          </w:tcPr>
          <w:p w14:paraId="22E78CEF" w14:textId="77777777" w:rsidR="00296E35" w:rsidRPr="0069162F" w:rsidRDefault="00296E35" w:rsidP="002E3FCC">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28166CE4"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C25EA" w14:textId="77777777" w:rsidR="00296E35" w:rsidRPr="0069162F" w:rsidRDefault="00296E35" w:rsidP="002E3FCC">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0D277FF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4E73E" w14:textId="77777777" w:rsidR="00296E35" w:rsidRPr="0069162F" w:rsidRDefault="00296E35" w:rsidP="002E3FCC">
            <w:pPr>
              <w:pStyle w:val="TAL"/>
            </w:pPr>
          </w:p>
        </w:tc>
      </w:tr>
      <w:tr w:rsidR="00296E35" w:rsidRPr="009B6B8E" w14:paraId="36FA6144" w14:textId="77777777" w:rsidTr="002E3FCC">
        <w:tc>
          <w:tcPr>
            <w:tcW w:w="2837" w:type="dxa"/>
            <w:tcBorders>
              <w:top w:val="single" w:sz="4" w:space="0" w:color="auto"/>
              <w:left w:val="single" w:sz="4" w:space="0" w:color="auto"/>
              <w:bottom w:val="single" w:sz="4" w:space="0" w:color="auto"/>
              <w:right w:val="single" w:sz="4" w:space="0" w:color="auto"/>
            </w:tcBorders>
          </w:tcPr>
          <w:p w14:paraId="5B83FA76" w14:textId="77777777" w:rsidR="00296E35" w:rsidRPr="0069162F" w:rsidRDefault="00296E35" w:rsidP="002E3FCC">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12C69EA"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FE8292C"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805DDF"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F9DE22C" w14:textId="77777777" w:rsidR="00296E35" w:rsidRPr="009B6B8E" w:rsidRDefault="00296E35" w:rsidP="002E3FCC">
            <w:pPr>
              <w:pStyle w:val="TAL"/>
              <w:rPr>
                <w:lang w:val="sv-SE"/>
              </w:rPr>
            </w:pPr>
          </w:p>
        </w:tc>
      </w:tr>
      <w:tr w:rsidR="00296E35" w:rsidRPr="0069162F" w14:paraId="4E7DA7FD" w14:textId="77777777" w:rsidTr="002E3FCC">
        <w:tc>
          <w:tcPr>
            <w:tcW w:w="2837" w:type="dxa"/>
            <w:tcBorders>
              <w:top w:val="single" w:sz="4" w:space="0" w:color="auto"/>
              <w:left w:val="single" w:sz="4" w:space="0" w:color="auto"/>
              <w:bottom w:val="single" w:sz="4" w:space="0" w:color="auto"/>
              <w:right w:val="single" w:sz="4" w:space="0" w:color="auto"/>
            </w:tcBorders>
          </w:tcPr>
          <w:p w14:paraId="3E7238C8" w14:textId="77777777" w:rsidR="00296E35" w:rsidRPr="0069162F" w:rsidRDefault="00296E35" w:rsidP="002E3FCC">
            <w:pPr>
              <w:pStyle w:val="TAL"/>
              <w:rPr>
                <w:rFonts w:eastAsia="Malgun Gothic"/>
              </w:rPr>
            </w:pPr>
            <w:r w:rsidRPr="009B6B8E">
              <w:rPr>
                <w:lang w:val="sv-SE"/>
              </w:rPr>
              <w:t xml:space="preserve">        </w:t>
            </w:r>
            <w:r w:rsidRPr="0069162F">
              <w:t>path</w:t>
            </w:r>
          </w:p>
        </w:tc>
        <w:tc>
          <w:tcPr>
            <w:tcW w:w="2127" w:type="dxa"/>
            <w:tcBorders>
              <w:top w:val="single" w:sz="4" w:space="0" w:color="auto"/>
              <w:left w:val="single" w:sz="4" w:space="0" w:color="auto"/>
              <w:bottom w:val="single" w:sz="4" w:space="0" w:color="auto"/>
              <w:right w:val="single" w:sz="4" w:space="0" w:color="auto"/>
            </w:tcBorders>
          </w:tcPr>
          <w:p w14:paraId="3EF92AA5"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7E5DB8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481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83E890" w14:textId="77777777" w:rsidR="00296E35" w:rsidRPr="0069162F" w:rsidRDefault="00296E35" w:rsidP="002E3FCC">
            <w:pPr>
              <w:pStyle w:val="TAL"/>
            </w:pPr>
          </w:p>
        </w:tc>
      </w:tr>
    </w:tbl>
    <w:p w14:paraId="45A28048" w14:textId="77777777" w:rsidR="00296E35" w:rsidRPr="0069162F" w:rsidRDefault="00296E35" w:rsidP="00296E35"/>
    <w:p w14:paraId="06202F2A" w14:textId="1F741ED6" w:rsidR="00296E35" w:rsidRPr="0069162F" w:rsidRDefault="00296E35" w:rsidP="00296E35">
      <w:pPr>
        <w:pStyle w:val="TH"/>
      </w:pPr>
      <w:r w:rsidRPr="0069162F">
        <w:t xml:space="preserve">Table 6.8.2.3.3-14: HTTP 200 (OK) from the SS (step 14,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4E0B4CC" w14:textId="77777777" w:rsidTr="002E3FCC">
        <w:tc>
          <w:tcPr>
            <w:tcW w:w="9650" w:type="dxa"/>
            <w:gridSpan w:val="5"/>
            <w:hideMark/>
          </w:tcPr>
          <w:p w14:paraId="1BBE0C0B" w14:textId="6D83B98A" w:rsidR="00296E35" w:rsidRPr="0069162F" w:rsidRDefault="00296E35" w:rsidP="002E3FCC">
            <w:pPr>
              <w:pStyle w:val="TAL"/>
            </w:pPr>
            <w:r w:rsidRPr="0069162F">
              <w:t xml:space="preserve">Derivation Path: TS </w:t>
            </w:r>
            <w:r>
              <w:t>37.579</w:t>
            </w:r>
            <w:r w:rsidRPr="0069162F">
              <w:t>-1 [2], Table 5.5.4.6-1</w:t>
            </w:r>
          </w:p>
        </w:tc>
      </w:tr>
      <w:tr w:rsidR="00296E35" w:rsidRPr="0069162F" w14:paraId="795F0F7C" w14:textId="77777777" w:rsidTr="002E3FCC">
        <w:tblPrEx>
          <w:jc w:val="center"/>
          <w:tblInd w:w="0" w:type="dxa"/>
        </w:tblPrEx>
        <w:trPr>
          <w:cantSplit/>
          <w:jc w:val="center"/>
        </w:trPr>
        <w:tc>
          <w:tcPr>
            <w:tcW w:w="2838" w:type="dxa"/>
          </w:tcPr>
          <w:p w14:paraId="1B84D5CC" w14:textId="77777777" w:rsidR="00296E35" w:rsidRPr="0069162F" w:rsidRDefault="00296E35" w:rsidP="002E3FCC">
            <w:pPr>
              <w:pStyle w:val="TAH"/>
            </w:pPr>
            <w:r w:rsidRPr="0069162F">
              <w:t>Information Element</w:t>
            </w:r>
          </w:p>
        </w:tc>
        <w:tc>
          <w:tcPr>
            <w:tcW w:w="2128" w:type="dxa"/>
          </w:tcPr>
          <w:p w14:paraId="520AA4DC" w14:textId="77777777" w:rsidR="00296E35" w:rsidRPr="0069162F" w:rsidRDefault="00296E35" w:rsidP="002E3FCC">
            <w:pPr>
              <w:pStyle w:val="TAH"/>
            </w:pPr>
            <w:r w:rsidRPr="0069162F">
              <w:t>Value/remark</w:t>
            </w:r>
          </w:p>
        </w:tc>
        <w:tc>
          <w:tcPr>
            <w:tcW w:w="2128" w:type="dxa"/>
          </w:tcPr>
          <w:p w14:paraId="7D637D23" w14:textId="77777777" w:rsidR="00296E35" w:rsidRPr="0069162F" w:rsidRDefault="00296E35" w:rsidP="002E3FCC">
            <w:pPr>
              <w:pStyle w:val="TAH"/>
            </w:pPr>
            <w:r w:rsidRPr="0069162F">
              <w:t>Comment</w:t>
            </w:r>
          </w:p>
        </w:tc>
        <w:tc>
          <w:tcPr>
            <w:tcW w:w="1420" w:type="dxa"/>
          </w:tcPr>
          <w:p w14:paraId="6CC49329" w14:textId="77777777" w:rsidR="00296E35" w:rsidRPr="0069162F" w:rsidRDefault="00296E35" w:rsidP="002E3FCC">
            <w:pPr>
              <w:pStyle w:val="TAH"/>
            </w:pPr>
            <w:r w:rsidRPr="0069162F">
              <w:t>Reference</w:t>
            </w:r>
          </w:p>
        </w:tc>
        <w:tc>
          <w:tcPr>
            <w:tcW w:w="1136" w:type="dxa"/>
          </w:tcPr>
          <w:p w14:paraId="4C4E7804" w14:textId="77777777" w:rsidR="00296E35" w:rsidRPr="0069162F" w:rsidRDefault="00296E35" w:rsidP="002E3FCC">
            <w:pPr>
              <w:pStyle w:val="TAH"/>
            </w:pPr>
            <w:r w:rsidRPr="0069162F">
              <w:t>Condition</w:t>
            </w:r>
          </w:p>
        </w:tc>
      </w:tr>
      <w:tr w:rsidR="00296E35" w:rsidRPr="0069162F" w14:paraId="5B0AD56C" w14:textId="77777777" w:rsidTr="002E3FCC">
        <w:tblPrEx>
          <w:jc w:val="center"/>
          <w:tblInd w:w="0" w:type="dxa"/>
        </w:tblPrEx>
        <w:trPr>
          <w:cantSplit/>
          <w:jc w:val="center"/>
        </w:trPr>
        <w:tc>
          <w:tcPr>
            <w:tcW w:w="2838" w:type="dxa"/>
          </w:tcPr>
          <w:p w14:paraId="4EE206AD" w14:textId="77777777" w:rsidR="00296E35" w:rsidRPr="0069162F" w:rsidRDefault="00296E35" w:rsidP="002E3FCC">
            <w:pPr>
              <w:pStyle w:val="TAL"/>
              <w:rPr>
                <w:b/>
              </w:rPr>
            </w:pPr>
            <w:r w:rsidRPr="0069162F">
              <w:rPr>
                <w:b/>
                <w:bCs/>
              </w:rPr>
              <w:t>Content-Type</w:t>
            </w:r>
          </w:p>
        </w:tc>
        <w:tc>
          <w:tcPr>
            <w:tcW w:w="2128" w:type="dxa"/>
          </w:tcPr>
          <w:p w14:paraId="5026F3C9" w14:textId="77777777" w:rsidR="00296E35" w:rsidRPr="0069162F" w:rsidRDefault="00296E35" w:rsidP="002E3FCC">
            <w:pPr>
              <w:pStyle w:val="TAL"/>
            </w:pPr>
          </w:p>
        </w:tc>
        <w:tc>
          <w:tcPr>
            <w:tcW w:w="2128" w:type="dxa"/>
          </w:tcPr>
          <w:p w14:paraId="0163572A" w14:textId="77777777" w:rsidR="00296E35" w:rsidRPr="0069162F" w:rsidRDefault="00296E35" w:rsidP="002E3FCC">
            <w:pPr>
              <w:pStyle w:val="TAL"/>
            </w:pPr>
          </w:p>
        </w:tc>
        <w:tc>
          <w:tcPr>
            <w:tcW w:w="1420" w:type="dxa"/>
          </w:tcPr>
          <w:p w14:paraId="5B13A45F" w14:textId="77777777" w:rsidR="00296E35" w:rsidRPr="0069162F" w:rsidRDefault="00296E35" w:rsidP="002E3FCC">
            <w:pPr>
              <w:pStyle w:val="TAL"/>
            </w:pPr>
          </w:p>
        </w:tc>
        <w:tc>
          <w:tcPr>
            <w:tcW w:w="1136" w:type="dxa"/>
          </w:tcPr>
          <w:p w14:paraId="1B95C09C" w14:textId="77777777" w:rsidR="00296E35" w:rsidRPr="0069162F" w:rsidRDefault="00296E35" w:rsidP="002E3FCC">
            <w:pPr>
              <w:pStyle w:val="TAL"/>
            </w:pPr>
          </w:p>
        </w:tc>
      </w:tr>
      <w:tr w:rsidR="00296E35" w:rsidRPr="0069162F" w14:paraId="085F6296" w14:textId="77777777" w:rsidTr="002E3FCC">
        <w:tblPrEx>
          <w:jc w:val="center"/>
          <w:tblInd w:w="0" w:type="dxa"/>
        </w:tblPrEx>
        <w:trPr>
          <w:cantSplit/>
          <w:jc w:val="center"/>
        </w:trPr>
        <w:tc>
          <w:tcPr>
            <w:tcW w:w="2838" w:type="dxa"/>
          </w:tcPr>
          <w:p w14:paraId="49AA6547"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28FC34DA" w14:textId="77777777" w:rsidR="00296E35" w:rsidRPr="0069162F" w:rsidRDefault="00296E35" w:rsidP="002E3FCC">
            <w:pPr>
              <w:pStyle w:val="TAL"/>
            </w:pPr>
            <w:r w:rsidRPr="0069162F">
              <w:t>"application/xml"</w:t>
            </w:r>
          </w:p>
        </w:tc>
        <w:tc>
          <w:tcPr>
            <w:tcW w:w="2128" w:type="dxa"/>
          </w:tcPr>
          <w:p w14:paraId="6E8463C9" w14:textId="77777777" w:rsidR="00296E35" w:rsidRPr="0069162F" w:rsidRDefault="00296E35" w:rsidP="002E3FCC">
            <w:pPr>
              <w:pStyle w:val="TAL"/>
            </w:pPr>
          </w:p>
        </w:tc>
        <w:tc>
          <w:tcPr>
            <w:tcW w:w="1420" w:type="dxa"/>
          </w:tcPr>
          <w:p w14:paraId="67F518FE" w14:textId="77777777" w:rsidR="00296E35" w:rsidRPr="0069162F" w:rsidRDefault="00296E35" w:rsidP="002E3FCC">
            <w:pPr>
              <w:pStyle w:val="TAL"/>
            </w:pPr>
          </w:p>
        </w:tc>
        <w:tc>
          <w:tcPr>
            <w:tcW w:w="1136" w:type="dxa"/>
          </w:tcPr>
          <w:p w14:paraId="40CCB598" w14:textId="77777777" w:rsidR="00296E35" w:rsidRPr="0069162F" w:rsidRDefault="00296E35" w:rsidP="002E3FCC">
            <w:pPr>
              <w:pStyle w:val="TAL"/>
            </w:pPr>
          </w:p>
        </w:tc>
      </w:tr>
      <w:tr w:rsidR="00296E35" w:rsidRPr="0069162F" w14:paraId="402C0CCB" w14:textId="77777777" w:rsidTr="002E3FCC">
        <w:tblPrEx>
          <w:jc w:val="center"/>
          <w:tblInd w:w="0" w:type="dxa"/>
        </w:tblPrEx>
        <w:trPr>
          <w:cantSplit/>
          <w:jc w:val="center"/>
        </w:trPr>
        <w:tc>
          <w:tcPr>
            <w:tcW w:w="2838" w:type="dxa"/>
          </w:tcPr>
          <w:p w14:paraId="4E55CA37" w14:textId="77777777" w:rsidR="00296E35" w:rsidRPr="0069162F" w:rsidRDefault="00296E35" w:rsidP="002E3FCC">
            <w:pPr>
              <w:pStyle w:val="TAL"/>
              <w:rPr>
                <w:b/>
                <w:bCs/>
              </w:rPr>
            </w:pPr>
            <w:r w:rsidRPr="0069162F">
              <w:rPr>
                <w:b/>
                <w:bCs/>
              </w:rPr>
              <w:t>Message-body: NMS bulkResponseList</w:t>
            </w:r>
          </w:p>
        </w:tc>
        <w:tc>
          <w:tcPr>
            <w:tcW w:w="2128" w:type="dxa"/>
          </w:tcPr>
          <w:p w14:paraId="4C3B82E3" w14:textId="77777777" w:rsidR="00296E35" w:rsidRPr="0069162F" w:rsidRDefault="00296E35" w:rsidP="002E3FCC">
            <w:pPr>
              <w:pStyle w:val="TAL"/>
            </w:pPr>
          </w:p>
        </w:tc>
        <w:tc>
          <w:tcPr>
            <w:tcW w:w="2128" w:type="dxa"/>
          </w:tcPr>
          <w:p w14:paraId="22190F51" w14:textId="77777777" w:rsidR="00296E35" w:rsidRPr="0069162F" w:rsidRDefault="00296E35" w:rsidP="002E3FCC">
            <w:pPr>
              <w:pStyle w:val="TAL"/>
            </w:pPr>
          </w:p>
        </w:tc>
        <w:tc>
          <w:tcPr>
            <w:tcW w:w="1420" w:type="dxa"/>
          </w:tcPr>
          <w:p w14:paraId="366D4987" w14:textId="77777777" w:rsidR="00296E35" w:rsidRPr="0069162F" w:rsidRDefault="00296E35" w:rsidP="002E3FCC">
            <w:pPr>
              <w:pStyle w:val="TAL"/>
            </w:pPr>
            <w:r w:rsidRPr="0069162F">
              <w:t>RESTful Network API for NMS [40], clause 6.19</w:t>
            </w:r>
          </w:p>
        </w:tc>
        <w:tc>
          <w:tcPr>
            <w:tcW w:w="1136" w:type="dxa"/>
          </w:tcPr>
          <w:p w14:paraId="19AA953D" w14:textId="77777777" w:rsidR="00296E35" w:rsidRPr="0069162F" w:rsidRDefault="00296E35" w:rsidP="002E3FCC">
            <w:pPr>
              <w:pStyle w:val="TAL"/>
            </w:pPr>
          </w:p>
        </w:tc>
      </w:tr>
      <w:tr w:rsidR="00296E35" w:rsidRPr="0069162F" w14:paraId="163E09DD" w14:textId="77777777" w:rsidTr="002E3FCC">
        <w:tblPrEx>
          <w:jc w:val="center"/>
          <w:tblInd w:w="0" w:type="dxa"/>
        </w:tblPrEx>
        <w:trPr>
          <w:cantSplit/>
          <w:jc w:val="center"/>
        </w:trPr>
        <w:tc>
          <w:tcPr>
            <w:tcW w:w="2838" w:type="dxa"/>
          </w:tcPr>
          <w:p w14:paraId="74F39418" w14:textId="77777777" w:rsidR="00296E35" w:rsidRPr="0069162F" w:rsidRDefault="00296E35" w:rsidP="002E3FCC">
            <w:pPr>
              <w:pStyle w:val="TAL"/>
            </w:pPr>
            <w:r w:rsidRPr="0069162F">
              <w:t xml:space="preserve">  allSuccess</w:t>
            </w:r>
          </w:p>
        </w:tc>
        <w:tc>
          <w:tcPr>
            <w:tcW w:w="2128" w:type="dxa"/>
          </w:tcPr>
          <w:p w14:paraId="3F856071" w14:textId="77777777" w:rsidR="00296E35" w:rsidRPr="0069162F" w:rsidRDefault="00296E35" w:rsidP="002E3FCC">
            <w:pPr>
              <w:pStyle w:val="TAL"/>
            </w:pPr>
            <w:r w:rsidRPr="0069162F">
              <w:t>"true"</w:t>
            </w:r>
          </w:p>
        </w:tc>
        <w:tc>
          <w:tcPr>
            <w:tcW w:w="2128" w:type="dxa"/>
          </w:tcPr>
          <w:p w14:paraId="7AD1B579" w14:textId="77777777" w:rsidR="00296E35" w:rsidRPr="0069162F" w:rsidRDefault="00296E35" w:rsidP="002E3FCC">
            <w:pPr>
              <w:pStyle w:val="TAL"/>
            </w:pPr>
          </w:p>
        </w:tc>
        <w:tc>
          <w:tcPr>
            <w:tcW w:w="1420" w:type="dxa"/>
          </w:tcPr>
          <w:p w14:paraId="5A2BEEC6" w14:textId="77777777" w:rsidR="00296E35" w:rsidRPr="0069162F" w:rsidRDefault="00296E35" w:rsidP="002E3FCC">
            <w:pPr>
              <w:pStyle w:val="TAL"/>
            </w:pPr>
          </w:p>
        </w:tc>
        <w:tc>
          <w:tcPr>
            <w:tcW w:w="1136" w:type="dxa"/>
          </w:tcPr>
          <w:p w14:paraId="6273F9AB" w14:textId="77777777" w:rsidR="00296E35" w:rsidRPr="0069162F" w:rsidRDefault="00296E35" w:rsidP="002E3FCC">
            <w:pPr>
              <w:pStyle w:val="TAL"/>
            </w:pPr>
          </w:p>
        </w:tc>
      </w:tr>
      <w:tr w:rsidR="00296E35" w:rsidRPr="0069162F" w14:paraId="71EEB5B7" w14:textId="77777777" w:rsidTr="002E3FCC">
        <w:tblPrEx>
          <w:jc w:val="center"/>
          <w:tblInd w:w="0" w:type="dxa"/>
        </w:tblPrEx>
        <w:trPr>
          <w:cantSplit/>
          <w:jc w:val="center"/>
        </w:trPr>
        <w:tc>
          <w:tcPr>
            <w:tcW w:w="2838" w:type="dxa"/>
          </w:tcPr>
          <w:p w14:paraId="650D169C" w14:textId="77777777" w:rsidR="00296E35" w:rsidRPr="0069162F" w:rsidRDefault="00296E35" w:rsidP="002E3FCC">
            <w:pPr>
              <w:pStyle w:val="TAL"/>
            </w:pPr>
            <w:r w:rsidRPr="0069162F">
              <w:t xml:space="preserve">  Response [1]</w:t>
            </w:r>
          </w:p>
        </w:tc>
        <w:tc>
          <w:tcPr>
            <w:tcW w:w="2128" w:type="dxa"/>
          </w:tcPr>
          <w:p w14:paraId="422948C5" w14:textId="77777777" w:rsidR="00296E35" w:rsidRPr="0069162F" w:rsidRDefault="00296E35" w:rsidP="002E3FCC">
            <w:pPr>
              <w:pStyle w:val="TAL"/>
            </w:pPr>
          </w:p>
        </w:tc>
        <w:tc>
          <w:tcPr>
            <w:tcW w:w="2128" w:type="dxa"/>
          </w:tcPr>
          <w:p w14:paraId="44D98F33" w14:textId="77777777" w:rsidR="00296E35" w:rsidRPr="0069162F" w:rsidRDefault="00296E35" w:rsidP="002E3FCC">
            <w:pPr>
              <w:pStyle w:val="TAL"/>
            </w:pPr>
          </w:p>
        </w:tc>
        <w:tc>
          <w:tcPr>
            <w:tcW w:w="1420" w:type="dxa"/>
          </w:tcPr>
          <w:p w14:paraId="69576500" w14:textId="77777777" w:rsidR="00296E35" w:rsidRPr="0069162F" w:rsidRDefault="00296E35" w:rsidP="002E3FCC">
            <w:pPr>
              <w:pStyle w:val="TAL"/>
            </w:pPr>
          </w:p>
        </w:tc>
        <w:tc>
          <w:tcPr>
            <w:tcW w:w="1136" w:type="dxa"/>
          </w:tcPr>
          <w:p w14:paraId="58CAAA28" w14:textId="77777777" w:rsidR="00296E35" w:rsidRPr="0069162F" w:rsidRDefault="00296E35" w:rsidP="002E3FCC">
            <w:pPr>
              <w:pStyle w:val="TAL"/>
            </w:pPr>
          </w:p>
        </w:tc>
      </w:tr>
      <w:tr w:rsidR="00296E35" w:rsidRPr="0069162F" w14:paraId="176B6B79" w14:textId="77777777" w:rsidTr="002E3FCC">
        <w:tblPrEx>
          <w:jc w:val="center"/>
          <w:tblInd w:w="0" w:type="dxa"/>
        </w:tblPrEx>
        <w:trPr>
          <w:cantSplit/>
          <w:jc w:val="center"/>
        </w:trPr>
        <w:tc>
          <w:tcPr>
            <w:tcW w:w="2838" w:type="dxa"/>
          </w:tcPr>
          <w:p w14:paraId="6DBE30FA" w14:textId="77777777" w:rsidR="00296E35" w:rsidRPr="0069162F" w:rsidRDefault="00296E35" w:rsidP="002E3FCC">
            <w:pPr>
              <w:pStyle w:val="TAL"/>
            </w:pPr>
            <w:r w:rsidRPr="0069162F">
              <w:t xml:space="preserve">    code</w:t>
            </w:r>
          </w:p>
        </w:tc>
        <w:tc>
          <w:tcPr>
            <w:tcW w:w="2128" w:type="dxa"/>
          </w:tcPr>
          <w:p w14:paraId="3469DEA2" w14:textId="77777777" w:rsidR="00296E35" w:rsidRPr="0069162F" w:rsidRDefault="00296E35" w:rsidP="002E3FCC">
            <w:pPr>
              <w:pStyle w:val="TAL"/>
            </w:pPr>
            <w:r w:rsidRPr="0069162F">
              <w:t>"200"</w:t>
            </w:r>
          </w:p>
        </w:tc>
        <w:tc>
          <w:tcPr>
            <w:tcW w:w="2128" w:type="dxa"/>
          </w:tcPr>
          <w:p w14:paraId="5C8EB169" w14:textId="77777777" w:rsidR="00296E35" w:rsidRPr="0069162F" w:rsidRDefault="00296E35" w:rsidP="002E3FCC">
            <w:pPr>
              <w:pStyle w:val="TAL"/>
            </w:pPr>
          </w:p>
        </w:tc>
        <w:tc>
          <w:tcPr>
            <w:tcW w:w="1420" w:type="dxa"/>
          </w:tcPr>
          <w:p w14:paraId="6938EAB3" w14:textId="77777777" w:rsidR="00296E35" w:rsidRPr="0069162F" w:rsidRDefault="00296E35" w:rsidP="002E3FCC">
            <w:pPr>
              <w:pStyle w:val="TAL"/>
            </w:pPr>
          </w:p>
        </w:tc>
        <w:tc>
          <w:tcPr>
            <w:tcW w:w="1136" w:type="dxa"/>
          </w:tcPr>
          <w:p w14:paraId="4790C1E6" w14:textId="77777777" w:rsidR="00296E35" w:rsidRPr="0069162F" w:rsidRDefault="00296E35" w:rsidP="002E3FCC">
            <w:pPr>
              <w:pStyle w:val="TAL"/>
            </w:pPr>
          </w:p>
        </w:tc>
      </w:tr>
      <w:tr w:rsidR="00296E35" w:rsidRPr="0069162F" w14:paraId="55529A29" w14:textId="77777777" w:rsidTr="002E3FCC">
        <w:tblPrEx>
          <w:jc w:val="center"/>
          <w:tblInd w:w="0" w:type="dxa"/>
        </w:tblPrEx>
        <w:trPr>
          <w:cantSplit/>
          <w:jc w:val="center"/>
        </w:trPr>
        <w:tc>
          <w:tcPr>
            <w:tcW w:w="2838" w:type="dxa"/>
          </w:tcPr>
          <w:p w14:paraId="0F06CF69" w14:textId="77777777" w:rsidR="00296E35" w:rsidRPr="0069162F" w:rsidRDefault="00296E35" w:rsidP="002E3FCC">
            <w:pPr>
              <w:pStyle w:val="TAL"/>
            </w:pPr>
            <w:r w:rsidRPr="0069162F">
              <w:t xml:space="preserve">    reason</w:t>
            </w:r>
          </w:p>
        </w:tc>
        <w:tc>
          <w:tcPr>
            <w:tcW w:w="2128" w:type="dxa"/>
          </w:tcPr>
          <w:p w14:paraId="134FA971" w14:textId="77777777" w:rsidR="00296E35" w:rsidRPr="0069162F" w:rsidRDefault="00296E35" w:rsidP="002E3FCC">
            <w:pPr>
              <w:pStyle w:val="TAL"/>
            </w:pPr>
            <w:r w:rsidRPr="0069162F">
              <w:t>"OK"</w:t>
            </w:r>
          </w:p>
        </w:tc>
        <w:tc>
          <w:tcPr>
            <w:tcW w:w="2128" w:type="dxa"/>
          </w:tcPr>
          <w:p w14:paraId="722413AA" w14:textId="77777777" w:rsidR="00296E35" w:rsidRPr="0069162F" w:rsidRDefault="00296E35" w:rsidP="002E3FCC">
            <w:pPr>
              <w:pStyle w:val="TAL"/>
            </w:pPr>
          </w:p>
        </w:tc>
        <w:tc>
          <w:tcPr>
            <w:tcW w:w="1420" w:type="dxa"/>
          </w:tcPr>
          <w:p w14:paraId="6D1342C3" w14:textId="77777777" w:rsidR="00296E35" w:rsidRPr="0069162F" w:rsidRDefault="00296E35" w:rsidP="002E3FCC">
            <w:pPr>
              <w:pStyle w:val="TAL"/>
            </w:pPr>
          </w:p>
        </w:tc>
        <w:tc>
          <w:tcPr>
            <w:tcW w:w="1136" w:type="dxa"/>
          </w:tcPr>
          <w:p w14:paraId="16F52329" w14:textId="77777777" w:rsidR="00296E35" w:rsidRPr="0069162F" w:rsidRDefault="00296E35" w:rsidP="002E3FCC">
            <w:pPr>
              <w:pStyle w:val="TAL"/>
            </w:pPr>
          </w:p>
        </w:tc>
      </w:tr>
      <w:tr w:rsidR="00296E35" w:rsidRPr="0069162F" w14:paraId="016A2EA4" w14:textId="77777777" w:rsidTr="002E3FCC">
        <w:tblPrEx>
          <w:jc w:val="center"/>
          <w:tblInd w:w="0" w:type="dxa"/>
        </w:tblPrEx>
        <w:trPr>
          <w:cantSplit/>
          <w:jc w:val="center"/>
        </w:trPr>
        <w:tc>
          <w:tcPr>
            <w:tcW w:w="2838" w:type="dxa"/>
          </w:tcPr>
          <w:p w14:paraId="5CF0EE8F" w14:textId="77777777" w:rsidR="00296E35" w:rsidRPr="0069162F" w:rsidRDefault="00296E35" w:rsidP="002E3FCC">
            <w:pPr>
              <w:pStyle w:val="TAL"/>
            </w:pPr>
            <w:r w:rsidRPr="0069162F">
              <w:t xml:space="preserve">    success</w:t>
            </w:r>
          </w:p>
        </w:tc>
        <w:tc>
          <w:tcPr>
            <w:tcW w:w="2128" w:type="dxa"/>
          </w:tcPr>
          <w:p w14:paraId="21FCD1B9" w14:textId="77777777" w:rsidR="00296E35" w:rsidRPr="0069162F" w:rsidRDefault="00296E35" w:rsidP="002E3FCC">
            <w:pPr>
              <w:pStyle w:val="TAL"/>
            </w:pPr>
          </w:p>
        </w:tc>
        <w:tc>
          <w:tcPr>
            <w:tcW w:w="2128" w:type="dxa"/>
          </w:tcPr>
          <w:p w14:paraId="7B065DA7" w14:textId="77777777" w:rsidR="00296E35" w:rsidRPr="0069162F" w:rsidRDefault="00296E35" w:rsidP="002E3FCC">
            <w:pPr>
              <w:pStyle w:val="TAL"/>
            </w:pPr>
          </w:p>
        </w:tc>
        <w:tc>
          <w:tcPr>
            <w:tcW w:w="1420" w:type="dxa"/>
          </w:tcPr>
          <w:p w14:paraId="3E43B964" w14:textId="77777777" w:rsidR="00296E35" w:rsidRPr="0069162F" w:rsidRDefault="00296E35" w:rsidP="002E3FCC">
            <w:pPr>
              <w:pStyle w:val="TAL"/>
            </w:pPr>
          </w:p>
        </w:tc>
        <w:tc>
          <w:tcPr>
            <w:tcW w:w="1136" w:type="dxa"/>
          </w:tcPr>
          <w:p w14:paraId="472C168E" w14:textId="77777777" w:rsidR="00296E35" w:rsidRPr="0069162F" w:rsidRDefault="00296E35" w:rsidP="002E3FCC">
            <w:pPr>
              <w:pStyle w:val="TAL"/>
            </w:pPr>
          </w:p>
        </w:tc>
      </w:tr>
      <w:tr w:rsidR="00296E35" w:rsidRPr="009B6B8E" w14:paraId="5E663B4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8BF00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083AA43" w14:textId="77777777" w:rsidR="00296E35" w:rsidRPr="009B6B8E"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6627A55A" w14:textId="77777777" w:rsidR="00296E35" w:rsidRPr="009B6B8E" w:rsidRDefault="00296E35" w:rsidP="002E3FCC">
            <w:pPr>
              <w:pStyle w:val="TAL"/>
              <w:rPr>
                <w:lang w:val="sv-SE"/>
              </w:rPr>
            </w:pPr>
          </w:p>
          <w:p w14:paraId="19FF65CF"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75F17031"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4A69F845" w14:textId="77777777" w:rsidR="00296E35" w:rsidRPr="009B6B8E" w:rsidRDefault="00296E35" w:rsidP="002E3FCC">
            <w:pPr>
              <w:pStyle w:val="TAL"/>
              <w:rPr>
                <w:lang w:val="sv-SE"/>
              </w:rPr>
            </w:pPr>
          </w:p>
        </w:tc>
      </w:tr>
      <w:tr w:rsidR="00296E35" w:rsidRPr="0069162F" w14:paraId="1B60DEB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2FC957E"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7EFFCAED" w14:textId="77777777" w:rsidR="00296E35" w:rsidRPr="0069162F" w:rsidRDefault="00296E35" w:rsidP="002E3FCC">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3618E33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3D20F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C9A028E" w14:textId="77777777" w:rsidR="00296E35" w:rsidRPr="0069162F" w:rsidRDefault="00296E35" w:rsidP="002E3FCC">
            <w:pPr>
              <w:pStyle w:val="TAL"/>
            </w:pPr>
          </w:p>
        </w:tc>
      </w:tr>
      <w:tr w:rsidR="00296E35" w:rsidRPr="0069162F" w14:paraId="110F5C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4D3094"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24D81A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27375B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27831C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81B0EB1" w14:textId="77777777" w:rsidR="00296E35" w:rsidRPr="0069162F" w:rsidRDefault="00296E35" w:rsidP="002E3FCC">
            <w:pPr>
              <w:pStyle w:val="TAL"/>
            </w:pPr>
          </w:p>
        </w:tc>
      </w:tr>
    </w:tbl>
    <w:p w14:paraId="156E4035" w14:textId="77777777" w:rsidR="00296E35" w:rsidRPr="0069162F" w:rsidRDefault="00296E35" w:rsidP="00296E35"/>
    <w:p w14:paraId="41A1E7E0" w14:textId="37B85CBF" w:rsidR="00296E35" w:rsidRPr="0069162F" w:rsidRDefault="00296E35" w:rsidP="00296E35">
      <w:pPr>
        <w:pStyle w:val="TH"/>
      </w:pPr>
      <w:r w:rsidRPr="0069162F">
        <w:t xml:space="preserve">Table 6.8.2.3.3-15: HTTP DELETE from the UE (Step 16, Table 6.8.2.3.2-1; step 2, TS </w:t>
      </w:r>
      <w:r>
        <w:t>37.579</w:t>
      </w:r>
      <w:r w:rsidRPr="0069162F">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9E1921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49662C" w14:textId="21FF25C7" w:rsidR="00296E35" w:rsidRPr="0069162F" w:rsidRDefault="00296E35" w:rsidP="002E3FCC">
            <w:pPr>
              <w:pStyle w:val="TAL"/>
            </w:pPr>
            <w:r w:rsidRPr="0069162F">
              <w:t xml:space="preserve">Derivation Path: TS </w:t>
            </w:r>
            <w:r>
              <w:t>37.579</w:t>
            </w:r>
            <w:r w:rsidRPr="0069162F">
              <w:t>-1 [2], Table 5.5.4.5-1, condition MSG_STORE</w:t>
            </w:r>
          </w:p>
        </w:tc>
      </w:tr>
      <w:tr w:rsidR="00296E35" w:rsidRPr="0069162F" w14:paraId="345F6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AEF3D7"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CD7DB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55D6E3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C5AE50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6108F8A" w14:textId="77777777" w:rsidR="00296E35" w:rsidRPr="0069162F" w:rsidRDefault="00296E35" w:rsidP="002E3FCC">
            <w:pPr>
              <w:pStyle w:val="TAH"/>
            </w:pPr>
            <w:r w:rsidRPr="0069162F">
              <w:t>Condition</w:t>
            </w:r>
          </w:p>
        </w:tc>
      </w:tr>
      <w:tr w:rsidR="00296E35" w:rsidRPr="0069162F" w14:paraId="5C8ABC5B" w14:textId="77777777" w:rsidTr="002E3FCC">
        <w:tc>
          <w:tcPr>
            <w:tcW w:w="2837" w:type="dxa"/>
            <w:tcBorders>
              <w:top w:val="single" w:sz="4" w:space="0" w:color="auto"/>
              <w:left w:val="single" w:sz="4" w:space="0" w:color="auto"/>
              <w:bottom w:val="single" w:sz="4" w:space="0" w:color="auto"/>
              <w:right w:val="single" w:sz="4" w:space="0" w:color="auto"/>
            </w:tcBorders>
          </w:tcPr>
          <w:p w14:paraId="4AF5570C"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11940E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DB93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EBD5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7318C9" w14:textId="77777777" w:rsidR="00296E35" w:rsidRPr="0069162F" w:rsidRDefault="00296E35" w:rsidP="002E3FCC">
            <w:pPr>
              <w:pStyle w:val="TAL"/>
            </w:pPr>
          </w:p>
        </w:tc>
      </w:tr>
      <w:tr w:rsidR="00296E35" w:rsidRPr="0069162F" w14:paraId="35DF2AB1" w14:textId="77777777" w:rsidTr="002E3FCC">
        <w:tc>
          <w:tcPr>
            <w:tcW w:w="2837" w:type="dxa"/>
            <w:tcBorders>
              <w:top w:val="single" w:sz="4" w:space="0" w:color="auto"/>
              <w:left w:val="single" w:sz="4" w:space="0" w:color="auto"/>
              <w:bottom w:val="single" w:sz="4" w:space="0" w:color="auto"/>
              <w:right w:val="single" w:sz="4" w:space="0" w:color="auto"/>
            </w:tcBorders>
          </w:tcPr>
          <w:p w14:paraId="5168DEC7"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F374B7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56DF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A53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EA8437" w14:textId="77777777" w:rsidR="00296E35" w:rsidRPr="0069162F" w:rsidRDefault="00296E35" w:rsidP="002E3FCC">
            <w:pPr>
              <w:pStyle w:val="TAL"/>
            </w:pPr>
          </w:p>
        </w:tc>
      </w:tr>
      <w:tr w:rsidR="00296E35" w:rsidRPr="0069162F" w14:paraId="021B524D" w14:textId="77777777" w:rsidTr="002E3FCC">
        <w:tc>
          <w:tcPr>
            <w:tcW w:w="2837" w:type="dxa"/>
            <w:tcBorders>
              <w:top w:val="single" w:sz="4" w:space="0" w:color="auto"/>
              <w:left w:val="single" w:sz="4" w:space="0" w:color="auto"/>
              <w:bottom w:val="single" w:sz="4" w:space="0" w:color="auto"/>
              <w:right w:val="single" w:sz="4" w:space="0" w:color="auto"/>
            </w:tcBorders>
          </w:tcPr>
          <w:p w14:paraId="4D7593C1"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2B22995" w14:textId="77777777" w:rsidR="00296E35" w:rsidRPr="0069162F" w:rsidRDefault="00296E35" w:rsidP="002E3FCC">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77F20421" w14:textId="77777777" w:rsidR="00296E35" w:rsidRPr="0069162F" w:rsidRDefault="00296E35" w:rsidP="002E3FCC">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1A955F6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78A33D" w14:textId="77777777" w:rsidR="00296E35" w:rsidRPr="0069162F" w:rsidRDefault="00296E35" w:rsidP="002E3FCC">
            <w:pPr>
              <w:pStyle w:val="TAL"/>
            </w:pPr>
          </w:p>
        </w:tc>
      </w:tr>
    </w:tbl>
    <w:p w14:paraId="6D310041" w14:textId="77777777" w:rsidR="00296E35" w:rsidRPr="0069162F" w:rsidRDefault="00296E35" w:rsidP="00296E35"/>
    <w:p w14:paraId="0BE3A4DF" w14:textId="77777777" w:rsidR="00296E35" w:rsidRPr="00EF2220" w:rsidRDefault="00296E35" w:rsidP="00296E35">
      <w:pPr>
        <w:pStyle w:val="Heading3"/>
      </w:pPr>
      <w:bookmarkStart w:id="1300" w:name="_Toc178186387"/>
      <w:bookmarkStart w:id="1301" w:name="_Toc181109128"/>
      <w:r w:rsidRPr="00EF2220">
        <w:t>6.8.3</w:t>
      </w:r>
      <w:r w:rsidRPr="00EF2220">
        <w:tab/>
        <w:t>On-network / MCData Message Store / Subscription / Create a subscription to notifications / Update a subscription to notifications / Delete a subscription to notifications</w:t>
      </w:r>
      <w:bookmarkEnd w:id="1300"/>
      <w:bookmarkEnd w:id="1301"/>
    </w:p>
    <w:p w14:paraId="3738AEBE" w14:textId="77777777" w:rsidR="00296E35" w:rsidRPr="00EF2220" w:rsidRDefault="00296E35" w:rsidP="00296E35">
      <w:pPr>
        <w:pStyle w:val="H6"/>
      </w:pPr>
      <w:r w:rsidRPr="00EF2220">
        <w:t>6.8.3.1</w:t>
      </w:r>
      <w:r w:rsidRPr="00EF2220">
        <w:tab/>
        <w:t>Test Purpose (TP)</w:t>
      </w:r>
    </w:p>
    <w:p w14:paraId="14947D8D" w14:textId="77777777" w:rsidR="00296E35" w:rsidRPr="00EF2220" w:rsidRDefault="00296E35" w:rsidP="00296E35">
      <w:pPr>
        <w:pStyle w:val="H6"/>
      </w:pPr>
      <w:r w:rsidRPr="00EF2220">
        <w:t>(1)</w:t>
      </w:r>
    </w:p>
    <w:p w14:paraId="1FA14B7D"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09D9B5E8" w14:textId="77777777" w:rsidR="00296E35" w:rsidRPr="00EF2220" w:rsidRDefault="00296E35" w:rsidP="00296E35">
      <w:pPr>
        <w:pStyle w:val="PL"/>
      </w:pPr>
      <w:r w:rsidRPr="00EF2220">
        <w:t>ensure that {</w:t>
      </w:r>
    </w:p>
    <w:p w14:paraId="0024414E"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create a subscription to notifications about changes in the message store using </w:t>
      </w:r>
      <w:r w:rsidRPr="00EF2220">
        <w:t>the Message Store Function }</w:t>
      </w:r>
    </w:p>
    <w:p w14:paraId="09E9ED69" w14:textId="77777777" w:rsidR="00296E35" w:rsidRPr="00EF2220" w:rsidRDefault="00296E35" w:rsidP="00296E35">
      <w:pPr>
        <w:pStyle w:val="PL"/>
      </w:pPr>
      <w:r w:rsidRPr="00EF2220">
        <w:t xml:space="preserve">    </w:t>
      </w:r>
      <w:r w:rsidRPr="00EF2220">
        <w:rPr>
          <w:b/>
        </w:rPr>
        <w:t>then</w:t>
      </w:r>
      <w:r w:rsidRPr="00EF2220">
        <w:t xml:space="preserve"> { UE (MCData Client) requests </w:t>
      </w:r>
      <w:r w:rsidRPr="00EF2220">
        <w:rPr>
          <w:rFonts w:eastAsia="Malgun Gothic"/>
        </w:rPr>
        <w:t xml:space="preserve">create a subscription to notifications about changes in the message store using </w:t>
      </w:r>
      <w:r w:rsidRPr="00EF2220">
        <w:t>the Message Store Function via an HTTP POST message }</w:t>
      </w:r>
    </w:p>
    <w:p w14:paraId="6E457EBB" w14:textId="77777777" w:rsidR="00296E35" w:rsidRPr="00EF2220" w:rsidRDefault="00296E35" w:rsidP="00296E35">
      <w:pPr>
        <w:pStyle w:val="PL"/>
      </w:pPr>
      <w:r w:rsidRPr="00EF2220">
        <w:t xml:space="preserve">            }</w:t>
      </w:r>
    </w:p>
    <w:p w14:paraId="7B1BACE1" w14:textId="77777777" w:rsidR="00296E35" w:rsidRPr="00EF2220" w:rsidRDefault="00296E35" w:rsidP="00296E35">
      <w:pPr>
        <w:pStyle w:val="PL"/>
      </w:pPr>
    </w:p>
    <w:p w14:paraId="6FC42673" w14:textId="77777777" w:rsidR="00296E35" w:rsidRPr="00EF2220" w:rsidRDefault="00296E35" w:rsidP="00296E35">
      <w:pPr>
        <w:pStyle w:val="H6"/>
      </w:pPr>
      <w:r w:rsidRPr="00EF2220">
        <w:t>(2)</w:t>
      </w:r>
    </w:p>
    <w:p w14:paraId="53040D93"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5D89ADB9" w14:textId="77777777" w:rsidR="00296E35" w:rsidRPr="00EF2220" w:rsidRDefault="00296E35" w:rsidP="00296E35">
      <w:pPr>
        <w:pStyle w:val="PL"/>
      </w:pPr>
      <w:r w:rsidRPr="00EF2220">
        <w:t>ensure that {</w:t>
      </w:r>
    </w:p>
    <w:p w14:paraId="05DA6C93"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update a subscription to notifications about changes in the message store using </w:t>
      </w:r>
      <w:r w:rsidRPr="00EF2220">
        <w:t>the Message Store Function }</w:t>
      </w:r>
    </w:p>
    <w:p w14:paraId="2783F921"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update a subscription to notifications about changes in the message store using</w:t>
      </w:r>
      <w:r w:rsidRPr="00EF2220">
        <w:t xml:space="preserve"> the Message Store Function via an HTTP POST message }</w:t>
      </w:r>
    </w:p>
    <w:p w14:paraId="0CF92389" w14:textId="77777777" w:rsidR="00296E35" w:rsidRPr="00EF2220" w:rsidRDefault="00296E35" w:rsidP="00296E35">
      <w:pPr>
        <w:pStyle w:val="PL"/>
      </w:pPr>
      <w:r w:rsidRPr="00EF2220">
        <w:t xml:space="preserve">            }</w:t>
      </w:r>
    </w:p>
    <w:p w14:paraId="4CD4E941" w14:textId="77777777" w:rsidR="00296E35" w:rsidRPr="00EF2220" w:rsidRDefault="00296E35" w:rsidP="00296E35">
      <w:pPr>
        <w:pStyle w:val="PL"/>
      </w:pPr>
    </w:p>
    <w:p w14:paraId="1F053C14" w14:textId="77777777" w:rsidR="00296E35" w:rsidRPr="00EF2220" w:rsidRDefault="00296E35" w:rsidP="00296E35">
      <w:pPr>
        <w:pStyle w:val="H6"/>
      </w:pPr>
      <w:r w:rsidRPr="00EF2220">
        <w:t>(3)</w:t>
      </w:r>
    </w:p>
    <w:p w14:paraId="26DEA076"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45BE9680" w14:textId="77777777" w:rsidR="00296E35" w:rsidRPr="00EF2220" w:rsidRDefault="00296E35" w:rsidP="00296E35">
      <w:pPr>
        <w:pStyle w:val="PL"/>
      </w:pPr>
      <w:r w:rsidRPr="00EF2220">
        <w:t>ensure that {</w:t>
      </w:r>
    </w:p>
    <w:p w14:paraId="3BA078DA"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delete a subscription to notifications about changes in the message store using </w:t>
      </w:r>
      <w:r w:rsidRPr="00EF2220">
        <w:t>to the Message Store Function }</w:t>
      </w:r>
    </w:p>
    <w:p w14:paraId="1649208F"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delete a subscription to notifications about changes in the message store using</w:t>
      </w:r>
      <w:r w:rsidRPr="00EF2220">
        <w:t xml:space="preserve"> the Message Store Function via an HTTP DELETE message }</w:t>
      </w:r>
    </w:p>
    <w:p w14:paraId="0E72CDDE" w14:textId="77777777" w:rsidR="00296E35" w:rsidRPr="00EF2220" w:rsidRDefault="00296E35" w:rsidP="00296E35">
      <w:pPr>
        <w:pStyle w:val="PL"/>
      </w:pPr>
      <w:r w:rsidRPr="00EF2220">
        <w:t xml:space="preserve">            }</w:t>
      </w:r>
    </w:p>
    <w:p w14:paraId="65506ECD" w14:textId="77777777" w:rsidR="00296E35" w:rsidRPr="00EF2220" w:rsidRDefault="00296E35" w:rsidP="00296E35">
      <w:pPr>
        <w:pStyle w:val="PL"/>
      </w:pPr>
    </w:p>
    <w:p w14:paraId="59B78E4E" w14:textId="77777777" w:rsidR="00296E35" w:rsidRPr="00EF2220" w:rsidRDefault="00296E35" w:rsidP="00296E35">
      <w:pPr>
        <w:pStyle w:val="H6"/>
      </w:pPr>
      <w:r w:rsidRPr="00EF2220">
        <w:t>6.8.3.2</w:t>
      </w:r>
      <w:r w:rsidRPr="00EF2220">
        <w:tab/>
        <w:t>Conformance requirements</w:t>
      </w:r>
    </w:p>
    <w:p w14:paraId="71DB2C63" w14:textId="77777777" w:rsidR="00296E35" w:rsidRPr="00EF2220" w:rsidRDefault="00296E35" w:rsidP="00296E35">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042BAF2" w14:textId="77777777" w:rsidR="00296E35" w:rsidRPr="00EF2220" w:rsidRDefault="00296E35" w:rsidP="00296E35">
      <w:pPr>
        <w:pStyle w:val="B1"/>
        <w:ind w:left="0" w:firstLine="0"/>
      </w:pPr>
      <w:r w:rsidRPr="00EF2220">
        <w:t>[TS 24.282 clause 21.2.12A.1]</w:t>
      </w:r>
    </w:p>
    <w:p w14:paraId="1B0A7576" w14:textId="77777777" w:rsidR="00296E35" w:rsidRPr="00EF2220" w:rsidRDefault="00296E35" w:rsidP="00296E35">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7B48F566" w14:textId="77777777" w:rsidR="00296E35" w:rsidRPr="00EF2220" w:rsidRDefault="00296E35" w:rsidP="00296E35">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38FB47DC"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1B009BDD"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01683811"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163BA24B"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08CDE0FB"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5D3CB1F8" w14:textId="77777777" w:rsidR="00296E35" w:rsidRPr="00EF2220" w:rsidRDefault="00296E35" w:rsidP="00296E35">
      <w:pPr>
        <w:pStyle w:val="B1"/>
        <w:ind w:left="0" w:firstLine="0"/>
      </w:pPr>
      <w:r w:rsidRPr="00EF2220">
        <w:t>[TS 24.282 clause 21.2.14A.1]</w:t>
      </w:r>
    </w:p>
    <w:p w14:paraId="7C8462CD" w14:textId="77777777" w:rsidR="00296E35" w:rsidRPr="00EF2220" w:rsidRDefault="00296E35" w:rsidP="00296E35">
      <w:r w:rsidRPr="00EF2220">
        <w:t>A client may update its subscription to notification in order to:</w:t>
      </w:r>
    </w:p>
    <w:p w14:paraId="7DCF439C" w14:textId="77777777" w:rsidR="00296E35" w:rsidRPr="00EF2220" w:rsidRDefault="00296E35" w:rsidP="00296E35">
      <w:pPr>
        <w:pStyle w:val="B1"/>
      </w:pPr>
      <w:r w:rsidRPr="00EF2220">
        <w:t>1)</w:t>
      </w:r>
      <w:r w:rsidRPr="00EF2220">
        <w:tab/>
        <w:t>extend the life of the subscription;</w:t>
      </w:r>
    </w:p>
    <w:p w14:paraId="1361C2AB" w14:textId="77777777" w:rsidR="00296E35" w:rsidRPr="00EF2220" w:rsidRDefault="00296E35" w:rsidP="00296E35">
      <w:pPr>
        <w:pStyle w:val="B1"/>
      </w:pPr>
      <w:r w:rsidRPr="00EF2220">
        <w:t>2)</w:t>
      </w:r>
      <w:r w:rsidRPr="00EF2220">
        <w:tab/>
        <w:t xml:space="preserve">restart the notification stream from where it left off. </w:t>
      </w:r>
    </w:p>
    <w:p w14:paraId="2875CB80" w14:textId="77777777" w:rsidR="00296E35" w:rsidRPr="00EF2220" w:rsidRDefault="00296E35" w:rsidP="00296E35">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A0CBBE0" w14:textId="77777777" w:rsidR="00296E35" w:rsidRPr="00EF2220" w:rsidRDefault="00296E35" w:rsidP="00296E35">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65905A10"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6DDC01E9"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2C422947"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1365659"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1C9B47BC"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0C1BC201" w14:textId="77777777" w:rsidR="00296E35" w:rsidRPr="00EF2220" w:rsidRDefault="00296E35" w:rsidP="00296E35">
      <w:pPr>
        <w:pStyle w:val="B1"/>
        <w:ind w:left="0" w:firstLine="0"/>
      </w:pPr>
      <w:r w:rsidRPr="00EF2220">
        <w:t>[TS 24.282 clause 21.2.13A.1]</w:t>
      </w:r>
    </w:p>
    <w:p w14:paraId="1FEE6304" w14:textId="77777777" w:rsidR="00296E35" w:rsidRPr="00EF2220" w:rsidRDefault="00296E35" w:rsidP="00296E35">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17594697" w14:textId="77777777" w:rsidR="00296E35" w:rsidRPr="00EF2220" w:rsidRDefault="00296E35" w:rsidP="00296E35">
      <w:pPr>
        <w:pStyle w:val="B1"/>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56F5DE8A"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316747DC"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623C9E7C"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4A98D389"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63F81C76" w14:textId="77777777" w:rsidR="00296E35" w:rsidRPr="00EF2220" w:rsidRDefault="00296E35" w:rsidP="00296E35">
      <w:pPr>
        <w:pStyle w:val="H6"/>
      </w:pPr>
      <w:r w:rsidRPr="00EF2220">
        <w:t>6.8.3.3</w:t>
      </w:r>
      <w:r w:rsidRPr="00EF2220">
        <w:tab/>
        <w:t>Test description</w:t>
      </w:r>
    </w:p>
    <w:p w14:paraId="4068D813" w14:textId="77777777" w:rsidR="00296E35" w:rsidRPr="00EF2220" w:rsidRDefault="00296E35" w:rsidP="00296E35">
      <w:pPr>
        <w:pStyle w:val="H6"/>
      </w:pPr>
      <w:r w:rsidRPr="00EF2220">
        <w:t>6.8.3.3.1</w:t>
      </w:r>
      <w:r w:rsidRPr="00EF2220">
        <w:tab/>
        <w:t>Pre-test conditions</w:t>
      </w:r>
    </w:p>
    <w:p w14:paraId="11361863" w14:textId="77777777" w:rsidR="00296E35" w:rsidRPr="00EF2220" w:rsidRDefault="00296E35" w:rsidP="00296E35">
      <w:pPr>
        <w:pStyle w:val="H6"/>
      </w:pPr>
      <w:r w:rsidRPr="00EF2220">
        <w:t>Test configuration:</w:t>
      </w:r>
    </w:p>
    <w:p w14:paraId="63524C61" w14:textId="77777777" w:rsidR="00296E35" w:rsidRPr="00EF2220" w:rsidRDefault="00296E35" w:rsidP="00296E35">
      <w:pPr>
        <w:pStyle w:val="B1"/>
      </w:pPr>
      <w:r w:rsidRPr="00EF2220">
        <w:t>-</w:t>
      </w:r>
      <w:r w:rsidRPr="00EF2220">
        <w:tab/>
        <w:t>Single cell configuration according to TS 36.879-1 [2] clause 5.2.2.2.1.</w:t>
      </w:r>
    </w:p>
    <w:p w14:paraId="67490AD7" w14:textId="77777777" w:rsidR="00296E35" w:rsidRPr="00EF2220" w:rsidRDefault="00296E35" w:rsidP="00296E35">
      <w:pPr>
        <w:pStyle w:val="H6"/>
      </w:pPr>
      <w:r w:rsidRPr="00EF2220">
        <w:t>Preamble:</w:t>
      </w:r>
    </w:p>
    <w:p w14:paraId="7831BFA1" w14:textId="77777777" w:rsidR="00296E35" w:rsidRPr="00EF2220" w:rsidRDefault="00296E35" w:rsidP="00296E35">
      <w:pPr>
        <w:pStyle w:val="B1"/>
      </w:pPr>
      <w:r w:rsidRPr="00EF2220">
        <w:t>-</w:t>
      </w:r>
      <w:r w:rsidRPr="00EF2220">
        <w:tab/>
        <w:t>The UE has performed procedure 'Initial registration' as described in TS 36.879-1 [2] clause 5.4.2.</w:t>
      </w:r>
    </w:p>
    <w:p w14:paraId="2791886A" w14:textId="77777777" w:rsidR="00296E35" w:rsidRPr="00EF2220" w:rsidRDefault="00296E35" w:rsidP="00296E35">
      <w:pPr>
        <w:pStyle w:val="B1"/>
      </w:pPr>
      <w:r w:rsidRPr="00EF2220">
        <w:t>-</w:t>
      </w:r>
      <w:r w:rsidRPr="00EF2220">
        <w:tab/>
        <w:t>UE States at the end of the preamble:</w:t>
      </w:r>
    </w:p>
    <w:p w14:paraId="152B06FA" w14:textId="77777777" w:rsidR="00296E35" w:rsidRPr="00EF2220" w:rsidRDefault="00296E35" w:rsidP="00296E35">
      <w:pPr>
        <w:pStyle w:val="B1"/>
        <w:ind w:left="852"/>
      </w:pPr>
      <w:r w:rsidRPr="00EF2220">
        <w:t>-</w:t>
      </w:r>
      <w:r w:rsidRPr="00EF2220">
        <w:tab/>
        <w:t>The UE is in RRC_IDLE state.</w:t>
      </w:r>
    </w:p>
    <w:p w14:paraId="2EB76EB3" w14:textId="77777777" w:rsidR="00296E35" w:rsidRPr="00EF2220" w:rsidRDefault="00296E35" w:rsidP="00296E35">
      <w:pPr>
        <w:pStyle w:val="B1"/>
        <w:ind w:left="852"/>
      </w:pPr>
      <w:r w:rsidRPr="00EF2220">
        <w:t>-</w:t>
      </w:r>
      <w:r w:rsidRPr="00EF2220">
        <w:tab/>
        <w:t>The client is registered for MCData.</w:t>
      </w:r>
    </w:p>
    <w:p w14:paraId="4E1EA69D" w14:textId="77777777" w:rsidR="00296E35" w:rsidRPr="00EF2220" w:rsidRDefault="00296E35" w:rsidP="00296E35">
      <w:pPr>
        <w:pStyle w:val="H6"/>
      </w:pPr>
      <w:r w:rsidRPr="00EF2220">
        <w:t>6.8.3.3.2</w:t>
      </w:r>
      <w:r w:rsidRPr="00EF2220">
        <w:tab/>
        <w:t>Test procedure sequence</w:t>
      </w:r>
    </w:p>
    <w:p w14:paraId="08EAA9DC" w14:textId="77777777" w:rsidR="00296E35" w:rsidRPr="00EF2220" w:rsidRDefault="00296E35" w:rsidP="00296E35">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EF2220" w14:paraId="5CC5D1C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2D8301B7" w14:textId="77777777" w:rsidR="00296E35" w:rsidRPr="00EF2220" w:rsidRDefault="00296E35" w:rsidP="002E3FCC">
            <w:pPr>
              <w:pStyle w:val="TAH"/>
            </w:pPr>
            <w:r w:rsidRPr="00EF2220">
              <w:t>St</w:t>
            </w:r>
          </w:p>
        </w:tc>
        <w:tc>
          <w:tcPr>
            <w:tcW w:w="3970" w:type="dxa"/>
            <w:tcBorders>
              <w:top w:val="single" w:sz="4" w:space="0" w:color="auto"/>
              <w:left w:val="single" w:sz="4" w:space="0" w:color="auto"/>
              <w:bottom w:val="nil"/>
              <w:right w:val="single" w:sz="4" w:space="0" w:color="auto"/>
            </w:tcBorders>
            <w:shd w:val="clear" w:color="auto" w:fill="auto"/>
            <w:hideMark/>
          </w:tcPr>
          <w:p w14:paraId="15E58414" w14:textId="77777777" w:rsidR="00296E35" w:rsidRPr="00EF2220" w:rsidRDefault="00296E35" w:rsidP="002E3FCC">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08A864" w14:textId="77777777" w:rsidR="00296E35" w:rsidRPr="00EF2220" w:rsidRDefault="00296E35" w:rsidP="002E3FCC">
            <w:pPr>
              <w:pStyle w:val="TAH"/>
            </w:pPr>
            <w:r w:rsidRPr="00EF222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430D5D9" w14:textId="77777777" w:rsidR="00296E35" w:rsidRPr="00EF2220" w:rsidRDefault="00296E35" w:rsidP="002E3FCC">
            <w:pPr>
              <w:pStyle w:val="TAH"/>
            </w:pPr>
            <w:r w:rsidRPr="00EF2220">
              <w:t>TP</w:t>
            </w:r>
          </w:p>
        </w:tc>
        <w:tc>
          <w:tcPr>
            <w:tcW w:w="892" w:type="dxa"/>
            <w:tcBorders>
              <w:top w:val="single" w:sz="4" w:space="0" w:color="auto"/>
              <w:left w:val="single" w:sz="4" w:space="0" w:color="auto"/>
              <w:bottom w:val="nil"/>
              <w:right w:val="single" w:sz="4" w:space="0" w:color="auto"/>
            </w:tcBorders>
            <w:shd w:val="clear" w:color="auto" w:fill="auto"/>
            <w:hideMark/>
          </w:tcPr>
          <w:p w14:paraId="4088D7A6" w14:textId="77777777" w:rsidR="00296E35" w:rsidRPr="00EF2220" w:rsidRDefault="00296E35" w:rsidP="002E3FCC">
            <w:pPr>
              <w:pStyle w:val="TAH"/>
            </w:pPr>
            <w:r w:rsidRPr="00EF2220">
              <w:t>Verdict</w:t>
            </w:r>
          </w:p>
        </w:tc>
      </w:tr>
      <w:tr w:rsidR="00296E35" w:rsidRPr="00EF2220" w14:paraId="50B28EC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C0D63EF" w14:textId="77777777" w:rsidR="00296E35" w:rsidRPr="00EF222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18BF9AD9" w14:textId="77777777" w:rsidR="00296E35" w:rsidRPr="00EF222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A43434" w14:textId="77777777" w:rsidR="00296E35" w:rsidRPr="00EF2220" w:rsidRDefault="00296E35" w:rsidP="002E3FCC">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73594C" w14:textId="77777777" w:rsidR="00296E35" w:rsidRPr="00EF2220" w:rsidRDefault="00296E35" w:rsidP="002E3FCC">
            <w:pPr>
              <w:pStyle w:val="TAH"/>
            </w:pPr>
            <w:r w:rsidRPr="00EF2220">
              <w:t>Message</w:t>
            </w:r>
          </w:p>
        </w:tc>
        <w:tc>
          <w:tcPr>
            <w:tcW w:w="567" w:type="dxa"/>
            <w:tcBorders>
              <w:top w:val="nil"/>
              <w:left w:val="single" w:sz="4" w:space="0" w:color="auto"/>
              <w:bottom w:val="single" w:sz="4" w:space="0" w:color="auto"/>
              <w:right w:val="single" w:sz="4" w:space="0" w:color="auto"/>
            </w:tcBorders>
            <w:shd w:val="clear" w:color="auto" w:fill="auto"/>
          </w:tcPr>
          <w:p w14:paraId="1335B179" w14:textId="77777777" w:rsidR="00296E35" w:rsidRPr="00EF222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DE621FD" w14:textId="77777777" w:rsidR="00296E35" w:rsidRPr="00EF2220" w:rsidRDefault="00296E35" w:rsidP="002E3FCC">
            <w:pPr>
              <w:pStyle w:val="TAH"/>
            </w:pPr>
          </w:p>
        </w:tc>
      </w:tr>
      <w:tr w:rsidR="00296E35" w:rsidRPr="00EF2220" w14:paraId="5A99C7D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D1C0DAE" w14:textId="77777777" w:rsidR="00296E35" w:rsidRPr="00EF2220" w:rsidRDefault="00296E35" w:rsidP="002E3FCC">
            <w:pPr>
              <w:pStyle w:val="TAC"/>
            </w:pPr>
            <w:r w:rsidRPr="00EF2220">
              <w:t>1</w:t>
            </w:r>
          </w:p>
        </w:tc>
        <w:tc>
          <w:tcPr>
            <w:tcW w:w="3970" w:type="dxa"/>
            <w:tcBorders>
              <w:top w:val="nil"/>
              <w:left w:val="single" w:sz="4" w:space="0" w:color="auto"/>
              <w:bottom w:val="single" w:sz="4" w:space="0" w:color="auto"/>
              <w:right w:val="single" w:sz="4" w:space="0" w:color="auto"/>
            </w:tcBorders>
            <w:shd w:val="clear" w:color="auto" w:fill="auto"/>
          </w:tcPr>
          <w:p w14:paraId="6845BE8D" w14:textId="77777777" w:rsidR="00296E35" w:rsidRPr="00EF2220" w:rsidRDefault="00296E35" w:rsidP="002E3FCC">
            <w:pPr>
              <w:pStyle w:val="TAL"/>
            </w:pPr>
            <w:r w:rsidRPr="00EF2220">
              <w:t xml:space="preserve">Make the UE (MCData client) </w:t>
            </w:r>
            <w:r w:rsidRPr="00EF2220">
              <w:rPr>
                <w:rFonts w:eastAsia="Malgun Gothic"/>
              </w:rPr>
              <w:t>create a subscription to notifications about changes in the message store function.</w:t>
            </w:r>
          </w:p>
          <w:p w14:paraId="56AC0841"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58812"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01E7F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52BD461"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D7F602F" w14:textId="77777777" w:rsidR="00296E35" w:rsidRPr="00EF2220" w:rsidRDefault="00296E35" w:rsidP="002E3FCC">
            <w:pPr>
              <w:pStyle w:val="TAC"/>
            </w:pPr>
            <w:r w:rsidRPr="00EF2220">
              <w:t>-</w:t>
            </w:r>
          </w:p>
        </w:tc>
      </w:tr>
      <w:tr w:rsidR="00296E35" w:rsidRPr="00EF2220" w14:paraId="1E275AF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9431A3" w14:textId="77777777" w:rsidR="00296E35" w:rsidRPr="00EF2220" w:rsidRDefault="00296E35" w:rsidP="002E3FCC">
            <w:pPr>
              <w:pStyle w:val="TAC"/>
            </w:pPr>
            <w:r w:rsidRPr="00EF2220">
              <w:t>2</w:t>
            </w:r>
          </w:p>
        </w:tc>
        <w:tc>
          <w:tcPr>
            <w:tcW w:w="3970" w:type="dxa"/>
            <w:tcBorders>
              <w:top w:val="nil"/>
              <w:left w:val="single" w:sz="4" w:space="0" w:color="auto"/>
              <w:bottom w:val="single" w:sz="4" w:space="0" w:color="auto"/>
              <w:right w:val="single" w:sz="4" w:space="0" w:color="auto"/>
            </w:tcBorders>
            <w:shd w:val="clear" w:color="auto" w:fill="auto"/>
          </w:tcPr>
          <w:p w14:paraId="48410C56" w14:textId="7638DBA1" w:rsidR="00296E35" w:rsidRPr="00EF2220" w:rsidRDefault="00296E35" w:rsidP="002E3FCC">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w:t>
            </w:r>
            <w:r>
              <w:rPr>
                <w:bCs/>
              </w:rPr>
              <w:t>37.579</w:t>
            </w:r>
            <w:r w:rsidRPr="00EF2220">
              <w:rPr>
                <w:bCs/>
              </w:rPr>
              <w:t xml:space="preserve">-1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831C15"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AD9072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72F34AFD" w14:textId="77777777" w:rsidR="00296E35" w:rsidRPr="00EF2220" w:rsidRDefault="00296E35" w:rsidP="002E3FCC">
            <w:pPr>
              <w:pStyle w:val="TAC"/>
            </w:pPr>
            <w:r w:rsidRPr="00EF2220">
              <w:t>1</w:t>
            </w:r>
          </w:p>
        </w:tc>
        <w:tc>
          <w:tcPr>
            <w:tcW w:w="892" w:type="dxa"/>
            <w:tcBorders>
              <w:top w:val="nil"/>
              <w:left w:val="single" w:sz="4" w:space="0" w:color="auto"/>
              <w:bottom w:val="single" w:sz="4" w:space="0" w:color="auto"/>
              <w:right w:val="single" w:sz="4" w:space="0" w:color="auto"/>
            </w:tcBorders>
            <w:shd w:val="clear" w:color="auto" w:fill="auto"/>
          </w:tcPr>
          <w:p w14:paraId="7A90C01F" w14:textId="77777777" w:rsidR="00296E35" w:rsidRPr="00EF2220" w:rsidRDefault="00296E35" w:rsidP="002E3FCC">
            <w:pPr>
              <w:pStyle w:val="TAC"/>
            </w:pPr>
            <w:r w:rsidRPr="00EF2220">
              <w:t>P</w:t>
            </w:r>
          </w:p>
        </w:tc>
      </w:tr>
      <w:tr w:rsidR="00296E35" w:rsidRPr="00EF2220" w14:paraId="4A0EFD7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6D9EA15" w14:textId="77777777" w:rsidR="00296E35" w:rsidRPr="00EF2220" w:rsidRDefault="00296E35" w:rsidP="002E3FCC">
            <w:pPr>
              <w:pStyle w:val="TAC"/>
            </w:pPr>
            <w:r w:rsidRPr="00EF2220">
              <w:t>3</w:t>
            </w:r>
          </w:p>
        </w:tc>
        <w:tc>
          <w:tcPr>
            <w:tcW w:w="3970" w:type="dxa"/>
            <w:tcBorders>
              <w:top w:val="nil"/>
              <w:left w:val="single" w:sz="4" w:space="0" w:color="auto"/>
              <w:bottom w:val="single" w:sz="4" w:space="0" w:color="auto"/>
              <w:right w:val="single" w:sz="4" w:space="0" w:color="auto"/>
            </w:tcBorders>
            <w:shd w:val="clear" w:color="auto" w:fill="auto"/>
          </w:tcPr>
          <w:p w14:paraId="50F6097C" w14:textId="77777777" w:rsidR="00296E35" w:rsidRPr="00EF2220" w:rsidRDefault="00296E35" w:rsidP="002E3FCC">
            <w:pPr>
              <w:pStyle w:val="TAL"/>
            </w:pPr>
            <w:r w:rsidRPr="00EF2220">
              <w:t xml:space="preserve">Make the UE (MCData client) </w:t>
            </w:r>
            <w:r w:rsidRPr="00EF2220">
              <w:rPr>
                <w:rFonts w:eastAsia="Malgun Gothic"/>
              </w:rPr>
              <w:t>update the duration of the subscription created at step 2 to 10800 seconds.</w:t>
            </w:r>
          </w:p>
          <w:p w14:paraId="09D6BC6E"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078E66"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2EE88A4"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3FCCE27"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47D6817" w14:textId="77777777" w:rsidR="00296E35" w:rsidRPr="00EF2220" w:rsidRDefault="00296E35" w:rsidP="002E3FCC">
            <w:pPr>
              <w:pStyle w:val="TAC"/>
            </w:pPr>
            <w:r w:rsidRPr="00EF2220">
              <w:t>-</w:t>
            </w:r>
          </w:p>
        </w:tc>
      </w:tr>
      <w:tr w:rsidR="00296E35" w:rsidRPr="00EF2220" w14:paraId="57DA97C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C1F9B06" w14:textId="77777777" w:rsidR="00296E35" w:rsidRPr="00EF2220" w:rsidRDefault="00296E35" w:rsidP="002E3FCC">
            <w:pPr>
              <w:pStyle w:val="TAC"/>
            </w:pPr>
            <w:r w:rsidRPr="00EF2220">
              <w:t>4</w:t>
            </w:r>
          </w:p>
        </w:tc>
        <w:tc>
          <w:tcPr>
            <w:tcW w:w="3970" w:type="dxa"/>
            <w:tcBorders>
              <w:top w:val="nil"/>
              <w:left w:val="single" w:sz="4" w:space="0" w:color="auto"/>
              <w:bottom w:val="single" w:sz="4" w:space="0" w:color="auto"/>
              <w:right w:val="single" w:sz="4" w:space="0" w:color="auto"/>
            </w:tcBorders>
            <w:shd w:val="clear" w:color="auto" w:fill="auto"/>
          </w:tcPr>
          <w:p w14:paraId="238AFD43" w14:textId="2A18FDAC" w:rsidR="00296E35" w:rsidRPr="00EF2220" w:rsidRDefault="00296E35" w:rsidP="002E3FCC">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w:t>
            </w:r>
            <w:r>
              <w:rPr>
                <w:bCs/>
              </w:rPr>
              <w:t>37.579</w:t>
            </w:r>
            <w:r w:rsidRPr="00EF2220">
              <w:rPr>
                <w:bCs/>
              </w:rPr>
              <w:t xml:space="preserve">-1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22C324"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EA500B7"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3B192EA5" w14:textId="77777777" w:rsidR="00296E35" w:rsidRPr="00EF2220" w:rsidRDefault="00296E35" w:rsidP="002E3FCC">
            <w:pPr>
              <w:pStyle w:val="TAC"/>
            </w:pPr>
            <w:r w:rsidRPr="00EF2220">
              <w:t>2</w:t>
            </w:r>
          </w:p>
        </w:tc>
        <w:tc>
          <w:tcPr>
            <w:tcW w:w="892" w:type="dxa"/>
            <w:tcBorders>
              <w:top w:val="nil"/>
              <w:left w:val="single" w:sz="4" w:space="0" w:color="auto"/>
              <w:bottom w:val="single" w:sz="4" w:space="0" w:color="auto"/>
              <w:right w:val="single" w:sz="4" w:space="0" w:color="auto"/>
            </w:tcBorders>
            <w:shd w:val="clear" w:color="auto" w:fill="auto"/>
          </w:tcPr>
          <w:p w14:paraId="501F3254" w14:textId="77777777" w:rsidR="00296E35" w:rsidRPr="00EF2220" w:rsidRDefault="00296E35" w:rsidP="002E3FCC">
            <w:pPr>
              <w:pStyle w:val="TAC"/>
            </w:pPr>
            <w:r w:rsidRPr="00EF2220">
              <w:t>P</w:t>
            </w:r>
          </w:p>
        </w:tc>
      </w:tr>
      <w:tr w:rsidR="00296E35" w:rsidRPr="00EF2220" w14:paraId="3EA3089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FEAB20" w14:textId="77777777" w:rsidR="00296E35" w:rsidRPr="00EF2220" w:rsidRDefault="00296E35" w:rsidP="002E3FCC">
            <w:pPr>
              <w:pStyle w:val="TAC"/>
            </w:pPr>
            <w:r w:rsidRPr="00EF2220">
              <w:t>5</w:t>
            </w:r>
          </w:p>
        </w:tc>
        <w:tc>
          <w:tcPr>
            <w:tcW w:w="3970" w:type="dxa"/>
            <w:tcBorders>
              <w:top w:val="nil"/>
              <w:left w:val="single" w:sz="4" w:space="0" w:color="auto"/>
              <w:bottom w:val="single" w:sz="4" w:space="0" w:color="auto"/>
              <w:right w:val="single" w:sz="4" w:space="0" w:color="auto"/>
            </w:tcBorders>
            <w:shd w:val="clear" w:color="auto" w:fill="auto"/>
          </w:tcPr>
          <w:p w14:paraId="7FF7DD09" w14:textId="77777777" w:rsidR="00296E35" w:rsidRPr="00EF2220" w:rsidRDefault="00296E35" w:rsidP="002E3FCC">
            <w:pPr>
              <w:pStyle w:val="TAL"/>
            </w:pPr>
            <w:r w:rsidRPr="00EF2220">
              <w:t xml:space="preserve">Make the UE (MCData client) </w:t>
            </w:r>
            <w:r w:rsidRPr="00EF2220">
              <w:rPr>
                <w:rFonts w:eastAsia="Malgun Gothic"/>
              </w:rPr>
              <w:t>delete the subscription created at step 2.</w:t>
            </w:r>
          </w:p>
          <w:p w14:paraId="62E7B08E" w14:textId="77777777" w:rsidR="00296E35" w:rsidRPr="00EF2220" w:rsidRDefault="00296E35" w:rsidP="002E3FCC">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6D3563"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A61632"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BAE4020"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56DEDBCC" w14:textId="77777777" w:rsidR="00296E35" w:rsidRPr="00EF2220" w:rsidRDefault="00296E35" w:rsidP="002E3FCC">
            <w:pPr>
              <w:pStyle w:val="TAC"/>
            </w:pPr>
            <w:r w:rsidRPr="00EF2220">
              <w:t>-</w:t>
            </w:r>
          </w:p>
        </w:tc>
      </w:tr>
      <w:tr w:rsidR="00296E35" w:rsidRPr="00EF2220" w14:paraId="78AB1A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F8D366A" w14:textId="77777777" w:rsidR="00296E35" w:rsidRPr="00EF2220" w:rsidRDefault="00296E35" w:rsidP="002E3FCC">
            <w:pPr>
              <w:pStyle w:val="TAC"/>
            </w:pPr>
            <w:r w:rsidRPr="00EF2220">
              <w:t>6</w:t>
            </w:r>
          </w:p>
        </w:tc>
        <w:tc>
          <w:tcPr>
            <w:tcW w:w="3970" w:type="dxa"/>
            <w:tcBorders>
              <w:top w:val="nil"/>
              <w:left w:val="single" w:sz="4" w:space="0" w:color="auto"/>
              <w:bottom w:val="single" w:sz="4" w:space="0" w:color="auto"/>
              <w:right w:val="single" w:sz="4" w:space="0" w:color="auto"/>
            </w:tcBorders>
            <w:shd w:val="clear" w:color="auto" w:fill="auto"/>
          </w:tcPr>
          <w:p w14:paraId="376D44C5" w14:textId="75381E9E" w:rsidR="00296E35" w:rsidRPr="00EF2220" w:rsidRDefault="00296E35" w:rsidP="002E3FCC">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w:t>
            </w:r>
            <w:r>
              <w:rPr>
                <w:bCs/>
              </w:rPr>
              <w:t>37.579</w:t>
            </w:r>
            <w:r w:rsidRPr="00EF2220">
              <w:rPr>
                <w:bCs/>
              </w:rPr>
              <w:t xml:space="preserve">-1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3FF3F"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C94113E"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7664D04" w14:textId="77777777" w:rsidR="00296E35" w:rsidRPr="00EF2220" w:rsidRDefault="00296E35" w:rsidP="002E3FCC">
            <w:pPr>
              <w:pStyle w:val="TAC"/>
            </w:pPr>
            <w:r w:rsidRPr="00EF2220">
              <w:t>3</w:t>
            </w:r>
          </w:p>
        </w:tc>
        <w:tc>
          <w:tcPr>
            <w:tcW w:w="892" w:type="dxa"/>
            <w:tcBorders>
              <w:top w:val="nil"/>
              <w:left w:val="single" w:sz="4" w:space="0" w:color="auto"/>
              <w:bottom w:val="single" w:sz="4" w:space="0" w:color="auto"/>
              <w:right w:val="single" w:sz="4" w:space="0" w:color="auto"/>
            </w:tcBorders>
            <w:shd w:val="clear" w:color="auto" w:fill="auto"/>
          </w:tcPr>
          <w:p w14:paraId="3AA575F5" w14:textId="77777777" w:rsidR="00296E35" w:rsidRPr="00EF2220" w:rsidRDefault="00296E35" w:rsidP="002E3FCC">
            <w:pPr>
              <w:pStyle w:val="TAC"/>
            </w:pPr>
            <w:r w:rsidRPr="00EF2220">
              <w:t>P</w:t>
            </w:r>
          </w:p>
        </w:tc>
      </w:tr>
      <w:tr w:rsidR="00296E35" w:rsidRPr="00EF2220" w14:paraId="27485B60"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571A4EA8" w14:textId="77777777" w:rsidR="00296E35" w:rsidRPr="00EF2220" w:rsidRDefault="00296E35" w:rsidP="002E3FCC">
            <w:pPr>
              <w:pStyle w:val="TAN"/>
            </w:pPr>
            <w:r w:rsidRPr="00EF2220">
              <w:t>NOTE 1: This is expected to be done via a suitable implementation dependent MMI.</w:t>
            </w:r>
          </w:p>
        </w:tc>
      </w:tr>
    </w:tbl>
    <w:p w14:paraId="1DE62B46" w14:textId="77777777" w:rsidR="00296E35" w:rsidRPr="00EF2220" w:rsidRDefault="00296E35" w:rsidP="00296E35"/>
    <w:p w14:paraId="2216D527" w14:textId="77777777" w:rsidR="00296E35" w:rsidRPr="00EF2220" w:rsidRDefault="00296E35" w:rsidP="00296E35">
      <w:pPr>
        <w:pStyle w:val="H6"/>
      </w:pPr>
      <w:r w:rsidRPr="00EF2220">
        <w:t>6.8.3.3.3</w:t>
      </w:r>
      <w:r w:rsidRPr="00EF2220">
        <w:tab/>
        <w:t>Specific message contents</w:t>
      </w:r>
    </w:p>
    <w:p w14:paraId="60FBFFE6" w14:textId="40F01CFD" w:rsidR="00296E35" w:rsidRPr="00EF2220" w:rsidRDefault="00296E35" w:rsidP="00296E35">
      <w:pPr>
        <w:pStyle w:val="TH"/>
      </w:pPr>
      <w:r w:rsidRPr="00EF2220">
        <w:t xml:space="preserve">Table 6.8.3.3.3-1: HTTP POST from the UE (Step 2, Table 6.8.3.3.2-1; step 2, TS </w:t>
      </w:r>
      <w:r>
        <w:t>37.579</w:t>
      </w:r>
      <w:r w:rsidRPr="00EF2220">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7622795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950660" w14:textId="290C5DF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386659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9546F0"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F1A50"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14314096"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408785F2"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A2A6B62" w14:textId="77777777" w:rsidR="00296E35" w:rsidRPr="00EF2220" w:rsidRDefault="00296E35" w:rsidP="002E3FCC">
            <w:pPr>
              <w:pStyle w:val="TAH"/>
            </w:pPr>
            <w:r w:rsidRPr="00EF2220">
              <w:t>Condition</w:t>
            </w:r>
          </w:p>
        </w:tc>
      </w:tr>
      <w:tr w:rsidR="00296E35" w:rsidRPr="00EF2220" w14:paraId="7F576CB2" w14:textId="77777777" w:rsidTr="002E3FCC">
        <w:tc>
          <w:tcPr>
            <w:tcW w:w="2837" w:type="dxa"/>
            <w:tcBorders>
              <w:top w:val="single" w:sz="4" w:space="0" w:color="auto"/>
              <w:left w:val="single" w:sz="4" w:space="0" w:color="auto"/>
              <w:bottom w:val="single" w:sz="4" w:space="0" w:color="auto"/>
              <w:right w:val="single" w:sz="4" w:space="0" w:color="auto"/>
            </w:tcBorders>
          </w:tcPr>
          <w:p w14:paraId="49886254"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10311440"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E285A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2E76E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3E224" w14:textId="77777777" w:rsidR="00296E35" w:rsidRPr="00EF2220" w:rsidRDefault="00296E35" w:rsidP="002E3FCC">
            <w:pPr>
              <w:pStyle w:val="TAL"/>
            </w:pPr>
          </w:p>
        </w:tc>
      </w:tr>
      <w:tr w:rsidR="00296E35" w:rsidRPr="00EF2220" w14:paraId="22AABE08" w14:textId="77777777" w:rsidTr="002E3FCC">
        <w:tc>
          <w:tcPr>
            <w:tcW w:w="2837" w:type="dxa"/>
            <w:tcBorders>
              <w:top w:val="single" w:sz="4" w:space="0" w:color="auto"/>
              <w:left w:val="single" w:sz="4" w:space="0" w:color="auto"/>
              <w:bottom w:val="single" w:sz="4" w:space="0" w:color="auto"/>
              <w:right w:val="single" w:sz="4" w:space="0" w:color="auto"/>
            </w:tcBorders>
          </w:tcPr>
          <w:p w14:paraId="57F1DEFA"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503EF7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068F7C"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BB473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A7C12D" w14:textId="77777777" w:rsidR="00296E35" w:rsidRPr="00EF2220" w:rsidRDefault="00296E35" w:rsidP="002E3FCC">
            <w:pPr>
              <w:pStyle w:val="TAL"/>
            </w:pPr>
          </w:p>
        </w:tc>
      </w:tr>
      <w:tr w:rsidR="00296E35" w:rsidRPr="00EF2220" w14:paraId="5F392C07" w14:textId="77777777" w:rsidTr="002E3FCC">
        <w:tc>
          <w:tcPr>
            <w:tcW w:w="2837" w:type="dxa"/>
            <w:tcBorders>
              <w:top w:val="single" w:sz="4" w:space="0" w:color="auto"/>
              <w:left w:val="single" w:sz="4" w:space="0" w:color="auto"/>
              <w:bottom w:val="single" w:sz="4" w:space="0" w:color="auto"/>
              <w:right w:val="single" w:sz="4" w:space="0" w:color="auto"/>
            </w:tcBorders>
          </w:tcPr>
          <w:p w14:paraId="0B48F4DA"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08E60EAA" w14:textId="77777777" w:rsidR="00296E35" w:rsidRPr="00EF2220" w:rsidRDefault="00296E35" w:rsidP="002E3FCC">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7CCD3D7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BBD06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37C97B" w14:textId="77777777" w:rsidR="00296E35" w:rsidRPr="00EF2220" w:rsidRDefault="00296E35" w:rsidP="002E3FCC">
            <w:pPr>
              <w:pStyle w:val="TAL"/>
            </w:pPr>
          </w:p>
        </w:tc>
      </w:tr>
      <w:tr w:rsidR="00296E35" w:rsidRPr="00EF2220" w14:paraId="2CCAF54A" w14:textId="77777777" w:rsidTr="002E3FCC">
        <w:tc>
          <w:tcPr>
            <w:tcW w:w="2837" w:type="dxa"/>
            <w:tcBorders>
              <w:top w:val="single" w:sz="4" w:space="0" w:color="auto"/>
              <w:left w:val="single" w:sz="4" w:space="0" w:color="auto"/>
              <w:bottom w:val="single" w:sz="4" w:space="0" w:color="auto"/>
              <w:right w:val="single" w:sz="4" w:space="0" w:color="auto"/>
            </w:tcBorders>
          </w:tcPr>
          <w:p w14:paraId="2F5AF929"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01573F5"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0E6494"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35752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DC4EE1" w14:textId="77777777" w:rsidR="00296E35" w:rsidRPr="00EF2220" w:rsidRDefault="00296E35" w:rsidP="002E3FCC">
            <w:pPr>
              <w:pStyle w:val="TAL"/>
            </w:pPr>
          </w:p>
        </w:tc>
      </w:tr>
      <w:tr w:rsidR="00296E35" w:rsidRPr="00EF2220" w14:paraId="0B9A8B3D" w14:textId="77777777" w:rsidTr="002E3FCC">
        <w:tc>
          <w:tcPr>
            <w:tcW w:w="2837" w:type="dxa"/>
            <w:tcBorders>
              <w:top w:val="single" w:sz="4" w:space="0" w:color="auto"/>
              <w:left w:val="single" w:sz="4" w:space="0" w:color="auto"/>
              <w:bottom w:val="single" w:sz="4" w:space="0" w:color="auto"/>
              <w:right w:val="single" w:sz="4" w:space="0" w:color="auto"/>
            </w:tcBorders>
          </w:tcPr>
          <w:p w14:paraId="0130F2C6"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DDE5611"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6598B69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A1EA8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AEA91D" w14:textId="77777777" w:rsidR="00296E35" w:rsidRPr="00EF2220" w:rsidRDefault="00296E35" w:rsidP="002E3FCC">
            <w:pPr>
              <w:pStyle w:val="TAL"/>
            </w:pPr>
          </w:p>
        </w:tc>
      </w:tr>
      <w:tr w:rsidR="00296E35" w:rsidRPr="00EF2220" w14:paraId="2AA8379A" w14:textId="77777777" w:rsidTr="002E3FCC">
        <w:tc>
          <w:tcPr>
            <w:tcW w:w="2837" w:type="dxa"/>
            <w:tcBorders>
              <w:top w:val="single" w:sz="4" w:space="0" w:color="auto"/>
              <w:left w:val="single" w:sz="4" w:space="0" w:color="auto"/>
              <w:bottom w:val="single" w:sz="4" w:space="0" w:color="auto"/>
              <w:right w:val="single" w:sz="4" w:space="0" w:color="auto"/>
            </w:tcBorders>
          </w:tcPr>
          <w:p w14:paraId="42DC647F" w14:textId="77777777" w:rsidR="00296E35" w:rsidRPr="00EF2220" w:rsidRDefault="00296E35" w:rsidP="002E3FCC">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1C0844F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A6FA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A93A4C" w14:textId="77777777" w:rsidR="00296E35" w:rsidRPr="00EF2220" w:rsidRDefault="00296E35" w:rsidP="002E3FCC">
            <w:pPr>
              <w:pStyle w:val="TAL"/>
            </w:pPr>
            <w:r w:rsidRPr="00EF2220">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152E420A" w14:textId="77777777" w:rsidR="00296E35" w:rsidRPr="00EF2220" w:rsidRDefault="00296E35" w:rsidP="002E3FCC">
            <w:pPr>
              <w:pStyle w:val="TAL"/>
            </w:pPr>
          </w:p>
        </w:tc>
      </w:tr>
      <w:tr w:rsidR="00296E35" w:rsidRPr="00EF2220" w:rsidDel="00CA35D9" w14:paraId="09CB459C" w14:textId="77777777" w:rsidTr="002E3FCC">
        <w:tc>
          <w:tcPr>
            <w:tcW w:w="2837" w:type="dxa"/>
            <w:tcBorders>
              <w:top w:val="single" w:sz="4" w:space="0" w:color="auto"/>
              <w:left w:val="single" w:sz="4" w:space="0" w:color="auto"/>
              <w:bottom w:val="single" w:sz="4" w:space="0" w:color="auto"/>
              <w:right w:val="single" w:sz="4" w:space="0" w:color="auto"/>
            </w:tcBorders>
          </w:tcPr>
          <w:p w14:paraId="1269CABE" w14:textId="77777777" w:rsidR="00296E35" w:rsidRPr="00EF2220" w:rsidDel="00CA35D9" w:rsidRDefault="00296E35" w:rsidP="002E3FCC">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7F938C8C" w14:textId="77777777" w:rsidR="00296E35" w:rsidRPr="00EF2220" w:rsidDel="00CA35D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83D988"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D2E3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22DED4" w14:textId="77777777" w:rsidR="00296E35" w:rsidRPr="00EF2220" w:rsidDel="00CA35D9" w:rsidRDefault="00296E35" w:rsidP="002E3FCC">
            <w:pPr>
              <w:pStyle w:val="TAL"/>
            </w:pPr>
          </w:p>
        </w:tc>
      </w:tr>
      <w:tr w:rsidR="00296E35" w:rsidRPr="00EF2220" w:rsidDel="00CA35D9" w14:paraId="050A2457" w14:textId="77777777" w:rsidTr="002E3FCC">
        <w:tc>
          <w:tcPr>
            <w:tcW w:w="2837" w:type="dxa"/>
            <w:tcBorders>
              <w:top w:val="single" w:sz="4" w:space="0" w:color="auto"/>
              <w:left w:val="single" w:sz="4" w:space="0" w:color="auto"/>
              <w:bottom w:val="single" w:sz="4" w:space="0" w:color="auto"/>
              <w:right w:val="single" w:sz="4" w:space="0" w:color="auto"/>
            </w:tcBorders>
          </w:tcPr>
          <w:p w14:paraId="563A15F0" w14:textId="77777777" w:rsidR="00296E35" w:rsidRPr="00EF2220" w:rsidDel="00CA35D9" w:rsidRDefault="00296E35" w:rsidP="002E3FCC">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D686EBC" w14:textId="77777777" w:rsidR="00296E35" w:rsidRPr="00EF2220" w:rsidDel="00CA35D9" w:rsidRDefault="00296E35" w:rsidP="002E3FCC">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6CCDE7" w14:textId="77777777" w:rsidR="00296E35" w:rsidRPr="00EF2220" w:rsidRDefault="00296E35" w:rsidP="002E3FCC">
            <w:pPr>
              <w:pStyle w:val="TAL"/>
            </w:pPr>
            <w:r w:rsidRPr="00EF2220">
              <w:t>URL provided by the client to be used in HTTP POST requests of notifications;</w:t>
            </w:r>
          </w:p>
          <w:p w14:paraId="3B240C2E" w14:textId="77777777" w:rsidR="00296E35" w:rsidRPr="00EF2220" w:rsidRDefault="00296E35" w:rsidP="002E3FCC">
            <w:pPr>
              <w:pStyle w:val="TAL"/>
            </w:pPr>
            <w:r w:rsidRPr="00EF2220">
              <w:t>e.g.</w:t>
            </w:r>
          </w:p>
          <w:p w14:paraId="70F424E3" w14:textId="77777777" w:rsidR="00296E35" w:rsidRPr="00EF2220" w:rsidDel="00CA35D9" w:rsidRDefault="00296E35" w:rsidP="002E3FCC">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138130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3F937E" w14:textId="77777777" w:rsidR="00296E35" w:rsidRPr="00EF2220" w:rsidDel="00CA35D9" w:rsidRDefault="00296E35" w:rsidP="002E3FCC">
            <w:pPr>
              <w:pStyle w:val="TAL"/>
            </w:pPr>
          </w:p>
        </w:tc>
      </w:tr>
      <w:tr w:rsidR="00296E35" w:rsidRPr="00EF2220" w:rsidDel="00CA35D9" w14:paraId="0C5E3D22" w14:textId="77777777" w:rsidTr="002E3FCC">
        <w:tc>
          <w:tcPr>
            <w:tcW w:w="2837" w:type="dxa"/>
            <w:tcBorders>
              <w:top w:val="single" w:sz="4" w:space="0" w:color="auto"/>
              <w:left w:val="single" w:sz="4" w:space="0" w:color="auto"/>
              <w:bottom w:val="single" w:sz="4" w:space="0" w:color="auto"/>
              <w:right w:val="single" w:sz="4" w:space="0" w:color="auto"/>
            </w:tcBorders>
          </w:tcPr>
          <w:p w14:paraId="7120CFBB" w14:textId="77777777" w:rsidR="00296E35" w:rsidRPr="00EF2220" w:rsidDel="00CA35D9" w:rsidRDefault="00296E35" w:rsidP="002E3FCC">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12CE26A2"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9ACC555"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1B155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0F4F33" w14:textId="77777777" w:rsidR="00296E35" w:rsidRPr="00EF2220" w:rsidDel="00CA35D9" w:rsidRDefault="00296E35" w:rsidP="002E3FCC">
            <w:pPr>
              <w:pStyle w:val="TAL"/>
            </w:pPr>
          </w:p>
        </w:tc>
      </w:tr>
      <w:tr w:rsidR="00296E35" w:rsidRPr="00EF2220" w:rsidDel="00CA35D9" w14:paraId="72B212AC" w14:textId="77777777" w:rsidTr="002E3FCC">
        <w:tc>
          <w:tcPr>
            <w:tcW w:w="2837" w:type="dxa"/>
            <w:tcBorders>
              <w:top w:val="single" w:sz="4" w:space="0" w:color="auto"/>
              <w:left w:val="single" w:sz="4" w:space="0" w:color="auto"/>
              <w:bottom w:val="single" w:sz="4" w:space="0" w:color="auto"/>
              <w:right w:val="single" w:sz="4" w:space="0" w:color="auto"/>
            </w:tcBorders>
          </w:tcPr>
          <w:p w14:paraId="165C0085" w14:textId="77777777" w:rsidR="00296E35" w:rsidRPr="00EF2220" w:rsidDel="00CA35D9" w:rsidRDefault="00296E35" w:rsidP="002E3FCC">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628CA683" w14:textId="77777777" w:rsidR="00296E35" w:rsidRPr="00EF2220" w:rsidDel="00CA35D9" w:rsidRDefault="00296E35" w:rsidP="002E3FCC">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48DCD245" w14:textId="77777777" w:rsidR="00296E35" w:rsidRPr="00EF2220" w:rsidDel="00CA35D9" w:rsidRDefault="00296E35" w:rsidP="002E3FCC">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A7B835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6BB957" w14:textId="77777777" w:rsidR="00296E35" w:rsidRPr="00EF2220" w:rsidDel="00CA35D9" w:rsidRDefault="00296E35" w:rsidP="002E3FCC">
            <w:pPr>
              <w:pStyle w:val="TAL"/>
            </w:pPr>
          </w:p>
        </w:tc>
      </w:tr>
      <w:tr w:rsidR="00296E35" w:rsidRPr="00EF2220" w:rsidDel="00CA35D9" w14:paraId="1FB116DB" w14:textId="77777777" w:rsidTr="002E3FCC">
        <w:tc>
          <w:tcPr>
            <w:tcW w:w="2837" w:type="dxa"/>
            <w:tcBorders>
              <w:top w:val="single" w:sz="4" w:space="0" w:color="auto"/>
              <w:left w:val="single" w:sz="4" w:space="0" w:color="auto"/>
              <w:bottom w:val="single" w:sz="4" w:space="0" w:color="auto"/>
              <w:right w:val="single" w:sz="4" w:space="0" w:color="auto"/>
            </w:tcBorders>
          </w:tcPr>
          <w:p w14:paraId="3483490C" w14:textId="77777777" w:rsidR="00296E35" w:rsidRPr="00EF2220" w:rsidDel="00CA35D9" w:rsidRDefault="00296E35" w:rsidP="002E3FCC">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2B960E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36C5861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B5C43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67EF4" w14:textId="77777777" w:rsidR="00296E35" w:rsidRPr="00EF2220" w:rsidDel="00CA35D9" w:rsidRDefault="00296E35" w:rsidP="002E3FCC">
            <w:pPr>
              <w:pStyle w:val="TAL"/>
            </w:pPr>
          </w:p>
        </w:tc>
      </w:tr>
      <w:tr w:rsidR="00296E35" w:rsidRPr="00EF2220" w:rsidDel="00CA35D9" w14:paraId="01B2FF70" w14:textId="77777777" w:rsidTr="002E3FCC">
        <w:tc>
          <w:tcPr>
            <w:tcW w:w="2837" w:type="dxa"/>
            <w:tcBorders>
              <w:top w:val="single" w:sz="4" w:space="0" w:color="auto"/>
              <w:left w:val="single" w:sz="4" w:space="0" w:color="auto"/>
              <w:bottom w:val="single" w:sz="4" w:space="0" w:color="auto"/>
              <w:right w:val="single" w:sz="4" w:space="0" w:color="auto"/>
            </w:tcBorders>
          </w:tcPr>
          <w:p w14:paraId="67C69C95" w14:textId="77777777" w:rsidR="00296E35" w:rsidRPr="00EF2220" w:rsidDel="00CA35D9" w:rsidRDefault="00296E35" w:rsidP="002E3FCC">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4971F5D7"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33F120A8" w14:textId="77777777" w:rsidR="00296E35" w:rsidRPr="00EF2220" w:rsidDel="00CA35D9" w:rsidRDefault="00296E35" w:rsidP="002E3FCC">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447EA7E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FCC8DF" w14:textId="77777777" w:rsidR="00296E35" w:rsidRPr="00EF2220" w:rsidDel="00CA35D9" w:rsidRDefault="00296E35" w:rsidP="002E3FCC">
            <w:pPr>
              <w:pStyle w:val="TAL"/>
            </w:pPr>
          </w:p>
        </w:tc>
      </w:tr>
      <w:tr w:rsidR="00296E35" w:rsidRPr="00EF2220" w:rsidDel="00CA35D9" w14:paraId="2C9D9E17" w14:textId="77777777" w:rsidTr="002E3FCC">
        <w:tc>
          <w:tcPr>
            <w:tcW w:w="2837" w:type="dxa"/>
            <w:tcBorders>
              <w:top w:val="single" w:sz="4" w:space="0" w:color="auto"/>
              <w:left w:val="single" w:sz="4" w:space="0" w:color="auto"/>
              <w:bottom w:val="single" w:sz="4" w:space="0" w:color="auto"/>
              <w:right w:val="single" w:sz="4" w:space="0" w:color="auto"/>
            </w:tcBorders>
          </w:tcPr>
          <w:p w14:paraId="4AFE18CB" w14:textId="77777777" w:rsidR="00296E35" w:rsidRPr="00EF2220" w:rsidDel="00CA35D9" w:rsidRDefault="00296E35" w:rsidP="002E3FCC">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110A0AEE"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4951F52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367E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F200F" w14:textId="77777777" w:rsidR="00296E35" w:rsidRPr="00EF2220" w:rsidDel="00CA35D9" w:rsidRDefault="00296E35" w:rsidP="002E3FCC">
            <w:pPr>
              <w:pStyle w:val="TAL"/>
            </w:pPr>
          </w:p>
        </w:tc>
      </w:tr>
      <w:tr w:rsidR="00296E35" w:rsidRPr="00EF2220" w:rsidDel="00CA35D9" w14:paraId="62CBC867" w14:textId="77777777" w:rsidTr="002E3FCC">
        <w:tc>
          <w:tcPr>
            <w:tcW w:w="2837" w:type="dxa"/>
            <w:tcBorders>
              <w:top w:val="single" w:sz="4" w:space="0" w:color="auto"/>
              <w:left w:val="single" w:sz="4" w:space="0" w:color="auto"/>
              <w:bottom w:val="single" w:sz="4" w:space="0" w:color="auto"/>
              <w:right w:val="single" w:sz="4" w:space="0" w:color="auto"/>
            </w:tcBorders>
          </w:tcPr>
          <w:p w14:paraId="35C6AC80" w14:textId="77777777" w:rsidR="00296E35" w:rsidRPr="00EF2220" w:rsidDel="00CA35D9" w:rsidRDefault="00296E35" w:rsidP="002E3FCC">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D483AB"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70CBF070" w14:textId="77777777" w:rsidR="00296E35" w:rsidRPr="00EF2220" w:rsidDel="00CA35D9" w:rsidRDefault="00296E35" w:rsidP="002E3FCC">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AD3F72A"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DF77A" w14:textId="77777777" w:rsidR="00296E35" w:rsidRPr="00EF2220" w:rsidDel="00CA35D9" w:rsidRDefault="00296E35" w:rsidP="002E3FCC">
            <w:pPr>
              <w:pStyle w:val="TAL"/>
            </w:pPr>
          </w:p>
        </w:tc>
      </w:tr>
      <w:tr w:rsidR="00296E35" w:rsidRPr="00EF2220" w:rsidDel="00CA35D9" w14:paraId="5A460677" w14:textId="77777777" w:rsidTr="002E3FCC">
        <w:tc>
          <w:tcPr>
            <w:tcW w:w="2837" w:type="dxa"/>
            <w:tcBorders>
              <w:top w:val="single" w:sz="4" w:space="0" w:color="auto"/>
              <w:left w:val="single" w:sz="4" w:space="0" w:color="auto"/>
              <w:bottom w:val="single" w:sz="4" w:space="0" w:color="auto"/>
              <w:right w:val="single" w:sz="4" w:space="0" w:color="auto"/>
            </w:tcBorders>
          </w:tcPr>
          <w:p w14:paraId="3ED40364" w14:textId="77777777" w:rsidR="00296E35" w:rsidRPr="00EF2220" w:rsidDel="00CA35D9" w:rsidRDefault="00296E35" w:rsidP="002E3FCC">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6692E359"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C28CD3C" w14:textId="77777777" w:rsidR="00296E35" w:rsidRPr="00EF2220" w:rsidDel="00CA35D9" w:rsidRDefault="00296E35" w:rsidP="002E3FCC">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345652F6"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96AE0" w14:textId="77777777" w:rsidR="00296E35" w:rsidRPr="00EF2220" w:rsidDel="00CA35D9" w:rsidRDefault="00296E35" w:rsidP="002E3FCC">
            <w:pPr>
              <w:pStyle w:val="TAL"/>
            </w:pPr>
          </w:p>
        </w:tc>
      </w:tr>
      <w:tr w:rsidR="00296E35" w:rsidRPr="00EF2220" w:rsidDel="00CA35D9" w14:paraId="6547D6AB" w14:textId="77777777" w:rsidTr="002E3FCC">
        <w:tc>
          <w:tcPr>
            <w:tcW w:w="2837" w:type="dxa"/>
            <w:tcBorders>
              <w:top w:val="single" w:sz="4" w:space="0" w:color="auto"/>
              <w:left w:val="single" w:sz="4" w:space="0" w:color="auto"/>
              <w:bottom w:val="single" w:sz="4" w:space="0" w:color="auto"/>
              <w:right w:val="single" w:sz="4" w:space="0" w:color="auto"/>
            </w:tcBorders>
          </w:tcPr>
          <w:p w14:paraId="4B72DD12" w14:textId="77777777" w:rsidR="00296E35" w:rsidRPr="00EF2220" w:rsidDel="00CA35D9" w:rsidRDefault="00296E35" w:rsidP="002E3FCC">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097CD37"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AA86A02"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79CF4"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4D0865" w14:textId="77777777" w:rsidR="00296E35" w:rsidRPr="00EF2220" w:rsidDel="00CA35D9" w:rsidRDefault="00296E35" w:rsidP="002E3FCC">
            <w:pPr>
              <w:pStyle w:val="TAL"/>
            </w:pPr>
          </w:p>
        </w:tc>
      </w:tr>
      <w:tr w:rsidR="00296E35" w:rsidRPr="00EF2220" w:rsidDel="00CA35D9" w14:paraId="222FFCF4" w14:textId="77777777" w:rsidTr="002E3FCC">
        <w:tc>
          <w:tcPr>
            <w:tcW w:w="2837" w:type="dxa"/>
            <w:tcBorders>
              <w:top w:val="single" w:sz="4" w:space="0" w:color="auto"/>
              <w:left w:val="single" w:sz="4" w:space="0" w:color="auto"/>
              <w:bottom w:val="single" w:sz="4" w:space="0" w:color="auto"/>
              <w:right w:val="single" w:sz="4" w:space="0" w:color="auto"/>
            </w:tcBorders>
          </w:tcPr>
          <w:p w14:paraId="10033F02" w14:textId="77777777" w:rsidR="00296E35" w:rsidRPr="00EF2220" w:rsidDel="00CA35D9" w:rsidRDefault="00296E35" w:rsidP="002E3FCC">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794DD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5510FCBE"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BCF67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0D37" w14:textId="77777777" w:rsidR="00296E35" w:rsidRPr="00EF2220" w:rsidDel="00CA35D9" w:rsidRDefault="00296E35" w:rsidP="002E3FCC">
            <w:pPr>
              <w:pStyle w:val="TAL"/>
            </w:pPr>
          </w:p>
        </w:tc>
      </w:tr>
      <w:tr w:rsidR="00296E35" w:rsidRPr="00EF2220" w:rsidDel="00CA35D9" w14:paraId="600127BA" w14:textId="77777777" w:rsidTr="002E3FCC">
        <w:tc>
          <w:tcPr>
            <w:tcW w:w="2837" w:type="dxa"/>
            <w:tcBorders>
              <w:top w:val="single" w:sz="4" w:space="0" w:color="auto"/>
              <w:left w:val="single" w:sz="4" w:space="0" w:color="auto"/>
              <w:bottom w:val="single" w:sz="4" w:space="0" w:color="auto"/>
              <w:right w:val="single" w:sz="4" w:space="0" w:color="auto"/>
            </w:tcBorders>
          </w:tcPr>
          <w:p w14:paraId="2607EDCA" w14:textId="77777777" w:rsidR="00296E35" w:rsidRPr="00EF2220" w:rsidDel="00CA35D9" w:rsidRDefault="00296E35" w:rsidP="002E3FCC">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93A2D5C"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7EAE721"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B1CC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FE6F4F" w14:textId="77777777" w:rsidR="00296E35" w:rsidRPr="00EF2220" w:rsidDel="00CA35D9" w:rsidRDefault="00296E35" w:rsidP="002E3FCC">
            <w:pPr>
              <w:pStyle w:val="TAL"/>
            </w:pPr>
          </w:p>
        </w:tc>
      </w:tr>
      <w:tr w:rsidR="00296E35" w:rsidRPr="00EF2220" w:rsidDel="00CA35D9" w14:paraId="76719123" w14:textId="77777777" w:rsidTr="002E3FCC">
        <w:tc>
          <w:tcPr>
            <w:tcW w:w="2837" w:type="dxa"/>
            <w:tcBorders>
              <w:top w:val="single" w:sz="4" w:space="0" w:color="auto"/>
              <w:left w:val="single" w:sz="4" w:space="0" w:color="auto"/>
              <w:bottom w:val="single" w:sz="4" w:space="0" w:color="auto"/>
              <w:right w:val="single" w:sz="4" w:space="0" w:color="auto"/>
            </w:tcBorders>
          </w:tcPr>
          <w:p w14:paraId="275DF87E" w14:textId="77777777" w:rsidR="00296E35" w:rsidRPr="00EF2220" w:rsidDel="00CA35D9" w:rsidRDefault="00296E35" w:rsidP="002E3FCC">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B12BF28" w14:textId="77777777" w:rsidR="00296E35" w:rsidRPr="00EF2220" w:rsidDel="00CA35D9" w:rsidRDefault="00296E35" w:rsidP="002E3FCC">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793C4303"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E3AFF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E37E50" w14:textId="77777777" w:rsidR="00296E35" w:rsidRPr="00EF2220" w:rsidDel="00CA35D9" w:rsidRDefault="00296E35" w:rsidP="002E3FCC">
            <w:pPr>
              <w:pStyle w:val="TAL"/>
            </w:pPr>
          </w:p>
        </w:tc>
      </w:tr>
      <w:tr w:rsidR="00296E35" w:rsidRPr="00EF2220" w:rsidDel="00CA35D9" w14:paraId="2809587D"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7DD9CFE4" w14:textId="77777777" w:rsidR="00296E35" w:rsidRPr="00EF2220" w:rsidDel="00CA35D9" w:rsidRDefault="00296E35" w:rsidP="002E3FCC">
            <w:pPr>
              <w:pStyle w:val="TAN"/>
            </w:pPr>
            <w:r w:rsidRPr="00EF2220">
              <w:t>NOTE 1</w:t>
            </w:r>
            <w:r w:rsidRPr="00EF2220">
              <w:tab/>
              <w:t>It is assumed that the MMI at step 1 does not require/provide any filter</w:t>
            </w:r>
          </w:p>
        </w:tc>
      </w:tr>
    </w:tbl>
    <w:p w14:paraId="0994743A" w14:textId="77777777" w:rsidR="00296E35" w:rsidRPr="00EF2220" w:rsidRDefault="00296E35" w:rsidP="00296E35"/>
    <w:p w14:paraId="1F3B8D1E" w14:textId="0BA09BBC" w:rsidR="00296E35" w:rsidRPr="00EF2220" w:rsidRDefault="00296E35" w:rsidP="00296E35">
      <w:pPr>
        <w:pStyle w:val="TH"/>
      </w:pPr>
      <w:r w:rsidRPr="00EF2220">
        <w:t xml:space="preserve">Table 6.8.3.3.3-2: HTTP 201 Created from the SS (step 2, Table 6.8.3.3.2-1; step 3, TS </w:t>
      </w:r>
      <w:r>
        <w:t>37.579</w:t>
      </w:r>
      <w:r w:rsidRPr="00EF2220">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329D5A21" w14:textId="77777777" w:rsidTr="002E3FCC">
        <w:tc>
          <w:tcPr>
            <w:tcW w:w="9650" w:type="dxa"/>
            <w:gridSpan w:val="5"/>
            <w:hideMark/>
          </w:tcPr>
          <w:p w14:paraId="4AA18CA4" w14:textId="657D72E1" w:rsidR="00296E35" w:rsidRPr="00EF2220" w:rsidRDefault="00296E35" w:rsidP="002E3FCC">
            <w:pPr>
              <w:pStyle w:val="TAL"/>
            </w:pPr>
            <w:r w:rsidRPr="00EF2220">
              <w:t xml:space="preserve">Derivation Path: TS </w:t>
            </w:r>
            <w:r>
              <w:t>37.579</w:t>
            </w:r>
            <w:r w:rsidRPr="00EF2220">
              <w:t>-1 [2], Table 5.5.4.7-1</w:t>
            </w:r>
          </w:p>
        </w:tc>
      </w:tr>
      <w:tr w:rsidR="00296E35" w:rsidRPr="00EF2220" w14:paraId="08808638" w14:textId="77777777" w:rsidTr="002E3FCC">
        <w:tblPrEx>
          <w:jc w:val="center"/>
          <w:tblInd w:w="0" w:type="dxa"/>
        </w:tblPrEx>
        <w:trPr>
          <w:cantSplit/>
          <w:jc w:val="center"/>
        </w:trPr>
        <w:tc>
          <w:tcPr>
            <w:tcW w:w="2838" w:type="dxa"/>
          </w:tcPr>
          <w:p w14:paraId="599762B4" w14:textId="77777777" w:rsidR="00296E35" w:rsidRPr="00EF2220" w:rsidRDefault="00296E35" w:rsidP="002E3FCC">
            <w:pPr>
              <w:pStyle w:val="TAH"/>
            </w:pPr>
            <w:r w:rsidRPr="00EF2220">
              <w:t>Information Element</w:t>
            </w:r>
          </w:p>
        </w:tc>
        <w:tc>
          <w:tcPr>
            <w:tcW w:w="2128" w:type="dxa"/>
          </w:tcPr>
          <w:p w14:paraId="1FB26E81" w14:textId="77777777" w:rsidR="00296E35" w:rsidRPr="00EF2220" w:rsidRDefault="00296E35" w:rsidP="002E3FCC">
            <w:pPr>
              <w:pStyle w:val="TAH"/>
            </w:pPr>
            <w:r w:rsidRPr="00EF2220">
              <w:t>Value/remark</w:t>
            </w:r>
          </w:p>
        </w:tc>
        <w:tc>
          <w:tcPr>
            <w:tcW w:w="2128" w:type="dxa"/>
          </w:tcPr>
          <w:p w14:paraId="1B461FE9" w14:textId="77777777" w:rsidR="00296E35" w:rsidRPr="00EF2220" w:rsidRDefault="00296E35" w:rsidP="002E3FCC">
            <w:pPr>
              <w:pStyle w:val="TAH"/>
            </w:pPr>
            <w:r w:rsidRPr="00EF2220">
              <w:t>Comment</w:t>
            </w:r>
          </w:p>
        </w:tc>
        <w:tc>
          <w:tcPr>
            <w:tcW w:w="1420" w:type="dxa"/>
          </w:tcPr>
          <w:p w14:paraId="6C42E756" w14:textId="77777777" w:rsidR="00296E35" w:rsidRPr="00EF2220" w:rsidRDefault="00296E35" w:rsidP="002E3FCC">
            <w:pPr>
              <w:pStyle w:val="TAH"/>
            </w:pPr>
            <w:r w:rsidRPr="00EF2220">
              <w:t>Reference</w:t>
            </w:r>
          </w:p>
        </w:tc>
        <w:tc>
          <w:tcPr>
            <w:tcW w:w="1136" w:type="dxa"/>
          </w:tcPr>
          <w:p w14:paraId="5DB1C933" w14:textId="77777777" w:rsidR="00296E35" w:rsidRPr="00EF2220" w:rsidRDefault="00296E35" w:rsidP="002E3FCC">
            <w:pPr>
              <w:pStyle w:val="TAH"/>
            </w:pPr>
            <w:r w:rsidRPr="00EF2220">
              <w:t>Condition</w:t>
            </w:r>
          </w:p>
        </w:tc>
      </w:tr>
      <w:tr w:rsidR="00296E35" w:rsidRPr="00EF2220" w14:paraId="5806C24B" w14:textId="77777777" w:rsidTr="002E3FCC">
        <w:tblPrEx>
          <w:jc w:val="center"/>
          <w:tblInd w:w="0" w:type="dxa"/>
        </w:tblPrEx>
        <w:trPr>
          <w:cantSplit/>
          <w:jc w:val="center"/>
        </w:trPr>
        <w:tc>
          <w:tcPr>
            <w:tcW w:w="2838" w:type="dxa"/>
          </w:tcPr>
          <w:p w14:paraId="45A9B9E8" w14:textId="77777777" w:rsidR="00296E35" w:rsidRPr="00EF2220" w:rsidRDefault="00296E35" w:rsidP="002E3FCC">
            <w:pPr>
              <w:pStyle w:val="TAL"/>
              <w:rPr>
                <w:b/>
              </w:rPr>
            </w:pPr>
            <w:r w:rsidRPr="00EF2220">
              <w:rPr>
                <w:b/>
              </w:rPr>
              <w:t>Location</w:t>
            </w:r>
          </w:p>
        </w:tc>
        <w:tc>
          <w:tcPr>
            <w:tcW w:w="2128" w:type="dxa"/>
          </w:tcPr>
          <w:p w14:paraId="1B4DCF87" w14:textId="77777777" w:rsidR="00296E35" w:rsidRPr="00EF2220" w:rsidRDefault="00296E35" w:rsidP="002E3FCC">
            <w:pPr>
              <w:pStyle w:val="TAL"/>
            </w:pPr>
          </w:p>
        </w:tc>
        <w:tc>
          <w:tcPr>
            <w:tcW w:w="2128" w:type="dxa"/>
          </w:tcPr>
          <w:p w14:paraId="131F2425" w14:textId="77777777" w:rsidR="00296E35" w:rsidRPr="00EF2220" w:rsidRDefault="00296E35" w:rsidP="002E3FCC">
            <w:pPr>
              <w:pStyle w:val="TAL"/>
            </w:pPr>
          </w:p>
        </w:tc>
        <w:tc>
          <w:tcPr>
            <w:tcW w:w="1420" w:type="dxa"/>
          </w:tcPr>
          <w:p w14:paraId="2CBA5877" w14:textId="77777777" w:rsidR="00296E35" w:rsidRPr="00EF2220" w:rsidRDefault="00296E35" w:rsidP="002E3FCC">
            <w:pPr>
              <w:pStyle w:val="TAL"/>
            </w:pPr>
          </w:p>
        </w:tc>
        <w:tc>
          <w:tcPr>
            <w:tcW w:w="1136" w:type="dxa"/>
          </w:tcPr>
          <w:p w14:paraId="03E0897A" w14:textId="77777777" w:rsidR="00296E35" w:rsidRPr="00EF2220" w:rsidRDefault="00296E35" w:rsidP="002E3FCC">
            <w:pPr>
              <w:pStyle w:val="TAL"/>
            </w:pPr>
          </w:p>
        </w:tc>
      </w:tr>
      <w:tr w:rsidR="00296E35" w:rsidRPr="00EF2220" w14:paraId="18BC9F42" w14:textId="77777777" w:rsidTr="002E3FCC">
        <w:tblPrEx>
          <w:jc w:val="center"/>
          <w:tblInd w:w="0" w:type="dxa"/>
        </w:tblPrEx>
        <w:trPr>
          <w:cantSplit/>
          <w:jc w:val="center"/>
        </w:trPr>
        <w:tc>
          <w:tcPr>
            <w:tcW w:w="2838" w:type="dxa"/>
          </w:tcPr>
          <w:p w14:paraId="1658A133" w14:textId="77777777" w:rsidR="00296E35" w:rsidRPr="00EF2220" w:rsidRDefault="00296E35" w:rsidP="002E3FCC">
            <w:pPr>
              <w:pStyle w:val="TAL"/>
              <w:rPr>
                <w:b/>
              </w:rPr>
            </w:pPr>
            <w:r w:rsidRPr="00EF2220">
              <w:t xml:space="preserve">  uri</w:t>
            </w:r>
          </w:p>
        </w:tc>
        <w:tc>
          <w:tcPr>
            <w:tcW w:w="2128" w:type="dxa"/>
          </w:tcPr>
          <w:p w14:paraId="612CCEDB" w14:textId="77777777" w:rsidR="00296E35" w:rsidRPr="00EF2220" w:rsidRDefault="00296E35" w:rsidP="002E3FCC">
            <w:pPr>
              <w:pStyle w:val="TAL"/>
            </w:pPr>
            <w:r w:rsidRPr="00EF2220">
              <w:t>tsc_MCData_MsgSF_AbsoluteBaseURL &amp; "/subscriptions/subscriptId0001"</w:t>
            </w:r>
          </w:p>
        </w:tc>
        <w:tc>
          <w:tcPr>
            <w:tcW w:w="2128" w:type="dxa"/>
          </w:tcPr>
          <w:p w14:paraId="0F08A3A5" w14:textId="77777777" w:rsidR="00296E35" w:rsidRPr="00EF2220" w:rsidRDefault="00296E35" w:rsidP="002E3FCC">
            <w:pPr>
              <w:pStyle w:val="TAL"/>
            </w:pPr>
            <w:r w:rsidRPr="00EF2220">
              <w:t>"subscriptId0001" arbitrarily selected</w:t>
            </w:r>
          </w:p>
        </w:tc>
        <w:tc>
          <w:tcPr>
            <w:tcW w:w="1420" w:type="dxa"/>
          </w:tcPr>
          <w:p w14:paraId="597A9CA0" w14:textId="77777777" w:rsidR="00296E35" w:rsidRPr="00EF2220" w:rsidRDefault="00296E35" w:rsidP="002E3FCC">
            <w:pPr>
              <w:pStyle w:val="TAL"/>
            </w:pPr>
          </w:p>
        </w:tc>
        <w:tc>
          <w:tcPr>
            <w:tcW w:w="1136" w:type="dxa"/>
          </w:tcPr>
          <w:p w14:paraId="4FD77BFE" w14:textId="77777777" w:rsidR="00296E35" w:rsidRPr="00EF2220" w:rsidRDefault="00296E35" w:rsidP="002E3FCC">
            <w:pPr>
              <w:pStyle w:val="TAL"/>
            </w:pPr>
          </w:p>
        </w:tc>
      </w:tr>
      <w:tr w:rsidR="00296E35" w:rsidRPr="00EF2220" w14:paraId="675C18BE" w14:textId="77777777" w:rsidTr="002E3FCC">
        <w:tblPrEx>
          <w:jc w:val="center"/>
          <w:tblInd w:w="0" w:type="dxa"/>
        </w:tblPrEx>
        <w:trPr>
          <w:cantSplit/>
          <w:jc w:val="center"/>
        </w:trPr>
        <w:tc>
          <w:tcPr>
            <w:tcW w:w="2838" w:type="dxa"/>
          </w:tcPr>
          <w:p w14:paraId="1736749B" w14:textId="77777777" w:rsidR="00296E35" w:rsidRPr="00EF2220" w:rsidRDefault="00296E35" w:rsidP="002E3FCC">
            <w:pPr>
              <w:pStyle w:val="TAL"/>
              <w:rPr>
                <w:b/>
              </w:rPr>
            </w:pPr>
            <w:r w:rsidRPr="00EF2220">
              <w:rPr>
                <w:b/>
              </w:rPr>
              <w:t>Content-Type</w:t>
            </w:r>
          </w:p>
        </w:tc>
        <w:tc>
          <w:tcPr>
            <w:tcW w:w="2128" w:type="dxa"/>
          </w:tcPr>
          <w:p w14:paraId="1F2418AE" w14:textId="77777777" w:rsidR="00296E35" w:rsidRPr="00EF2220" w:rsidRDefault="00296E35" w:rsidP="002E3FCC">
            <w:pPr>
              <w:pStyle w:val="TAL"/>
            </w:pPr>
          </w:p>
        </w:tc>
        <w:tc>
          <w:tcPr>
            <w:tcW w:w="2128" w:type="dxa"/>
          </w:tcPr>
          <w:p w14:paraId="46D391CB" w14:textId="77777777" w:rsidR="00296E35" w:rsidRPr="00EF2220" w:rsidRDefault="00296E35" w:rsidP="002E3FCC">
            <w:pPr>
              <w:pStyle w:val="TAL"/>
            </w:pPr>
          </w:p>
        </w:tc>
        <w:tc>
          <w:tcPr>
            <w:tcW w:w="1420" w:type="dxa"/>
          </w:tcPr>
          <w:p w14:paraId="3D8CF6A2" w14:textId="77777777" w:rsidR="00296E35" w:rsidRPr="00EF2220" w:rsidRDefault="00296E35" w:rsidP="002E3FCC">
            <w:pPr>
              <w:pStyle w:val="TAL"/>
            </w:pPr>
          </w:p>
        </w:tc>
        <w:tc>
          <w:tcPr>
            <w:tcW w:w="1136" w:type="dxa"/>
          </w:tcPr>
          <w:p w14:paraId="63DE6F2E" w14:textId="77777777" w:rsidR="00296E35" w:rsidRPr="00EF2220" w:rsidRDefault="00296E35" w:rsidP="002E3FCC">
            <w:pPr>
              <w:pStyle w:val="TAL"/>
            </w:pPr>
          </w:p>
        </w:tc>
      </w:tr>
      <w:tr w:rsidR="00296E35" w:rsidRPr="00EF2220" w14:paraId="341C5DD8" w14:textId="77777777" w:rsidTr="002E3FCC">
        <w:tblPrEx>
          <w:jc w:val="center"/>
          <w:tblInd w:w="0" w:type="dxa"/>
        </w:tblPrEx>
        <w:trPr>
          <w:cantSplit/>
          <w:jc w:val="center"/>
        </w:trPr>
        <w:tc>
          <w:tcPr>
            <w:tcW w:w="2838" w:type="dxa"/>
          </w:tcPr>
          <w:p w14:paraId="532E137A"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29AE2316" w14:textId="77777777" w:rsidR="00296E35" w:rsidRPr="00EF2220" w:rsidRDefault="00296E35" w:rsidP="002E3FCC">
            <w:pPr>
              <w:pStyle w:val="TAL"/>
            </w:pPr>
            <w:r w:rsidRPr="00EF2220">
              <w:t>"application/xml"</w:t>
            </w:r>
          </w:p>
        </w:tc>
        <w:tc>
          <w:tcPr>
            <w:tcW w:w="2128" w:type="dxa"/>
          </w:tcPr>
          <w:p w14:paraId="1884CED3" w14:textId="77777777" w:rsidR="00296E35" w:rsidRPr="00EF2220" w:rsidRDefault="00296E35" w:rsidP="002E3FCC">
            <w:pPr>
              <w:pStyle w:val="TAL"/>
            </w:pPr>
          </w:p>
        </w:tc>
        <w:tc>
          <w:tcPr>
            <w:tcW w:w="1420" w:type="dxa"/>
          </w:tcPr>
          <w:p w14:paraId="39FF213C" w14:textId="77777777" w:rsidR="00296E35" w:rsidRPr="00EF2220" w:rsidRDefault="00296E35" w:rsidP="002E3FCC">
            <w:pPr>
              <w:pStyle w:val="TAL"/>
            </w:pPr>
          </w:p>
        </w:tc>
        <w:tc>
          <w:tcPr>
            <w:tcW w:w="1136" w:type="dxa"/>
          </w:tcPr>
          <w:p w14:paraId="0BAAD790" w14:textId="77777777" w:rsidR="00296E35" w:rsidRPr="00EF2220" w:rsidRDefault="00296E35" w:rsidP="002E3FCC">
            <w:pPr>
              <w:pStyle w:val="TAL"/>
            </w:pPr>
          </w:p>
        </w:tc>
      </w:tr>
      <w:tr w:rsidR="00296E35" w:rsidRPr="00EF2220" w14:paraId="3F02178F" w14:textId="77777777" w:rsidTr="002E3FCC">
        <w:tblPrEx>
          <w:jc w:val="center"/>
          <w:tblInd w:w="0" w:type="dxa"/>
        </w:tblPrEx>
        <w:trPr>
          <w:cantSplit/>
          <w:jc w:val="center"/>
        </w:trPr>
        <w:tc>
          <w:tcPr>
            <w:tcW w:w="2838" w:type="dxa"/>
          </w:tcPr>
          <w:p w14:paraId="3F48F997" w14:textId="77777777" w:rsidR="00296E35" w:rsidRPr="00EF2220" w:rsidRDefault="00296E35" w:rsidP="002E3FCC">
            <w:pPr>
              <w:pStyle w:val="TAL"/>
              <w:rPr>
                <w:b/>
              </w:rPr>
            </w:pPr>
            <w:r w:rsidRPr="00EF2220">
              <w:rPr>
                <w:b/>
              </w:rPr>
              <w:t xml:space="preserve">Message-body: NMS </w:t>
            </w:r>
            <w:r w:rsidRPr="00EF2220">
              <w:rPr>
                <w:rFonts w:eastAsia="Malgun Gothic"/>
                <w:b/>
                <w:bCs/>
              </w:rPr>
              <w:t>Subscription</w:t>
            </w:r>
          </w:p>
        </w:tc>
        <w:tc>
          <w:tcPr>
            <w:tcW w:w="2128" w:type="dxa"/>
          </w:tcPr>
          <w:p w14:paraId="6D9BF2B0" w14:textId="77777777" w:rsidR="00296E35" w:rsidRPr="00EF2220" w:rsidRDefault="00296E35" w:rsidP="002E3FCC">
            <w:pPr>
              <w:pStyle w:val="TAL"/>
            </w:pPr>
          </w:p>
        </w:tc>
        <w:tc>
          <w:tcPr>
            <w:tcW w:w="2128" w:type="dxa"/>
          </w:tcPr>
          <w:p w14:paraId="12BA4C2A" w14:textId="77777777" w:rsidR="00296E35" w:rsidRPr="00EF2220" w:rsidRDefault="00296E35" w:rsidP="002E3FCC">
            <w:pPr>
              <w:pStyle w:val="TAL"/>
            </w:pPr>
          </w:p>
        </w:tc>
        <w:tc>
          <w:tcPr>
            <w:tcW w:w="1420" w:type="dxa"/>
          </w:tcPr>
          <w:p w14:paraId="1008B569" w14:textId="77777777" w:rsidR="00296E35" w:rsidRPr="00EF2220" w:rsidRDefault="00296E35" w:rsidP="002E3FCC">
            <w:pPr>
              <w:pStyle w:val="TAL"/>
            </w:pPr>
            <w:r w:rsidRPr="00EF2220">
              <w:t>RESTful Network API for NMS [40], clauses 6.20</w:t>
            </w:r>
          </w:p>
        </w:tc>
        <w:tc>
          <w:tcPr>
            <w:tcW w:w="1136" w:type="dxa"/>
          </w:tcPr>
          <w:p w14:paraId="392441EE" w14:textId="77777777" w:rsidR="00296E35" w:rsidRPr="00EF2220" w:rsidRDefault="00296E35" w:rsidP="002E3FCC">
            <w:pPr>
              <w:pStyle w:val="TAL"/>
            </w:pPr>
          </w:p>
        </w:tc>
      </w:tr>
      <w:tr w:rsidR="00296E35" w:rsidRPr="00EF2220" w:rsidDel="00EF3155" w14:paraId="368E44B0" w14:textId="77777777" w:rsidTr="002E3FCC">
        <w:tblPrEx>
          <w:jc w:val="center"/>
          <w:tblInd w:w="0" w:type="dxa"/>
        </w:tblPrEx>
        <w:trPr>
          <w:cantSplit/>
          <w:jc w:val="center"/>
        </w:trPr>
        <w:tc>
          <w:tcPr>
            <w:tcW w:w="2838" w:type="dxa"/>
          </w:tcPr>
          <w:p w14:paraId="4E4EA975" w14:textId="77777777" w:rsidR="00296E35" w:rsidRPr="00EF2220" w:rsidDel="00EF3155" w:rsidRDefault="00296E35" w:rsidP="002E3FCC">
            <w:pPr>
              <w:pStyle w:val="TAL"/>
            </w:pPr>
            <w:r w:rsidRPr="00EF2220">
              <w:t xml:space="preserve">  callbackReference</w:t>
            </w:r>
          </w:p>
        </w:tc>
        <w:tc>
          <w:tcPr>
            <w:tcW w:w="2128" w:type="dxa"/>
          </w:tcPr>
          <w:p w14:paraId="3AC7C58C" w14:textId="77777777" w:rsidR="00296E35" w:rsidRPr="00EF2220" w:rsidDel="00EF3155" w:rsidRDefault="00296E35" w:rsidP="002E3FCC">
            <w:pPr>
              <w:pStyle w:val="TAL"/>
            </w:pPr>
          </w:p>
        </w:tc>
        <w:tc>
          <w:tcPr>
            <w:tcW w:w="2128" w:type="dxa"/>
          </w:tcPr>
          <w:p w14:paraId="1CF24FBF" w14:textId="77777777" w:rsidR="00296E35" w:rsidRPr="00EF2220" w:rsidDel="00EF3155" w:rsidRDefault="00296E35" w:rsidP="002E3FCC">
            <w:pPr>
              <w:pStyle w:val="TAL"/>
            </w:pPr>
          </w:p>
        </w:tc>
        <w:tc>
          <w:tcPr>
            <w:tcW w:w="1420" w:type="dxa"/>
          </w:tcPr>
          <w:p w14:paraId="16EA1B98" w14:textId="77777777" w:rsidR="00296E35" w:rsidRPr="00EF2220" w:rsidDel="00EF3155" w:rsidRDefault="00296E35" w:rsidP="002E3FCC">
            <w:pPr>
              <w:pStyle w:val="TAL"/>
            </w:pPr>
          </w:p>
        </w:tc>
        <w:tc>
          <w:tcPr>
            <w:tcW w:w="1136" w:type="dxa"/>
          </w:tcPr>
          <w:p w14:paraId="2E315B74" w14:textId="77777777" w:rsidR="00296E35" w:rsidRPr="00EF2220" w:rsidDel="00EF3155" w:rsidRDefault="00296E35" w:rsidP="002E3FCC">
            <w:pPr>
              <w:pStyle w:val="TAL"/>
            </w:pPr>
          </w:p>
        </w:tc>
      </w:tr>
      <w:tr w:rsidR="00296E35" w:rsidRPr="00EF2220" w:rsidDel="00EF3155" w14:paraId="323C3DC9" w14:textId="77777777" w:rsidTr="002E3FCC">
        <w:tblPrEx>
          <w:jc w:val="center"/>
          <w:tblInd w:w="0" w:type="dxa"/>
        </w:tblPrEx>
        <w:trPr>
          <w:cantSplit/>
          <w:jc w:val="center"/>
        </w:trPr>
        <w:tc>
          <w:tcPr>
            <w:tcW w:w="2838" w:type="dxa"/>
          </w:tcPr>
          <w:p w14:paraId="0AEDDBB9" w14:textId="77777777" w:rsidR="00296E35" w:rsidRPr="00EF2220" w:rsidDel="00EF3155" w:rsidRDefault="00296E35" w:rsidP="002E3FCC">
            <w:pPr>
              <w:pStyle w:val="TAL"/>
            </w:pPr>
            <w:r w:rsidRPr="00EF2220">
              <w:t xml:space="preserve">    notifyURL</w:t>
            </w:r>
          </w:p>
        </w:tc>
        <w:tc>
          <w:tcPr>
            <w:tcW w:w="2128" w:type="dxa"/>
          </w:tcPr>
          <w:p w14:paraId="6212FC21" w14:textId="77777777" w:rsidR="00296E35" w:rsidRPr="00EF2220" w:rsidDel="00EF3155" w:rsidRDefault="00296E35" w:rsidP="002E3FCC">
            <w:pPr>
              <w:pStyle w:val="TAL"/>
            </w:pPr>
            <w:r w:rsidRPr="00EF2220">
              <w:t>same value as provided by the client in the POST request</w:t>
            </w:r>
          </w:p>
        </w:tc>
        <w:tc>
          <w:tcPr>
            <w:tcW w:w="2128" w:type="dxa"/>
          </w:tcPr>
          <w:p w14:paraId="0D5F7979" w14:textId="77777777" w:rsidR="00296E35" w:rsidRPr="00EF2220" w:rsidDel="00EF3155" w:rsidRDefault="00296E35" w:rsidP="002E3FCC">
            <w:pPr>
              <w:pStyle w:val="TAL"/>
            </w:pPr>
          </w:p>
        </w:tc>
        <w:tc>
          <w:tcPr>
            <w:tcW w:w="1420" w:type="dxa"/>
          </w:tcPr>
          <w:p w14:paraId="22C3D79F" w14:textId="77777777" w:rsidR="00296E35" w:rsidRPr="00EF2220" w:rsidDel="00EF3155" w:rsidRDefault="00296E35" w:rsidP="002E3FCC">
            <w:pPr>
              <w:pStyle w:val="TAL"/>
            </w:pPr>
          </w:p>
        </w:tc>
        <w:tc>
          <w:tcPr>
            <w:tcW w:w="1136" w:type="dxa"/>
          </w:tcPr>
          <w:p w14:paraId="4E33BF3C" w14:textId="77777777" w:rsidR="00296E35" w:rsidRPr="00EF2220" w:rsidDel="00EF3155" w:rsidRDefault="00296E35" w:rsidP="002E3FCC">
            <w:pPr>
              <w:pStyle w:val="TAL"/>
            </w:pPr>
          </w:p>
        </w:tc>
      </w:tr>
      <w:tr w:rsidR="00296E35" w:rsidRPr="00EF2220" w:rsidDel="00EF3155" w14:paraId="0F6FB8A7" w14:textId="77777777" w:rsidTr="002E3FCC">
        <w:tblPrEx>
          <w:jc w:val="center"/>
          <w:tblInd w:w="0" w:type="dxa"/>
        </w:tblPrEx>
        <w:trPr>
          <w:cantSplit/>
          <w:jc w:val="center"/>
        </w:trPr>
        <w:tc>
          <w:tcPr>
            <w:tcW w:w="2838" w:type="dxa"/>
          </w:tcPr>
          <w:p w14:paraId="4C1B0B74" w14:textId="77777777" w:rsidR="00296E35" w:rsidRPr="00EF2220" w:rsidDel="00EF3155" w:rsidRDefault="00296E35" w:rsidP="002E3FCC">
            <w:pPr>
              <w:pStyle w:val="TAL"/>
            </w:pPr>
            <w:r w:rsidRPr="00EF2220">
              <w:t xml:space="preserve">    callbackData</w:t>
            </w:r>
          </w:p>
        </w:tc>
        <w:tc>
          <w:tcPr>
            <w:tcW w:w="2128" w:type="dxa"/>
          </w:tcPr>
          <w:p w14:paraId="44934D43"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207E14C" w14:textId="77777777" w:rsidR="00296E35" w:rsidRPr="00EF2220" w:rsidDel="00EF3155" w:rsidRDefault="00296E35" w:rsidP="002E3FCC">
            <w:pPr>
              <w:pStyle w:val="TAL"/>
            </w:pPr>
          </w:p>
        </w:tc>
        <w:tc>
          <w:tcPr>
            <w:tcW w:w="1420" w:type="dxa"/>
          </w:tcPr>
          <w:p w14:paraId="635B1845" w14:textId="77777777" w:rsidR="00296E35" w:rsidRPr="00EF2220" w:rsidDel="00EF3155" w:rsidRDefault="00296E35" w:rsidP="002E3FCC">
            <w:pPr>
              <w:pStyle w:val="TAL"/>
            </w:pPr>
          </w:p>
        </w:tc>
        <w:tc>
          <w:tcPr>
            <w:tcW w:w="1136" w:type="dxa"/>
          </w:tcPr>
          <w:p w14:paraId="38BEEBFA" w14:textId="77777777" w:rsidR="00296E35" w:rsidRPr="00EF2220" w:rsidDel="00EF3155" w:rsidRDefault="00296E35" w:rsidP="002E3FCC">
            <w:pPr>
              <w:pStyle w:val="TAL"/>
            </w:pPr>
          </w:p>
        </w:tc>
      </w:tr>
      <w:tr w:rsidR="00296E35" w:rsidRPr="00EF2220" w:rsidDel="00EF3155" w14:paraId="0CFB924A" w14:textId="77777777" w:rsidTr="002E3FCC">
        <w:tblPrEx>
          <w:jc w:val="center"/>
          <w:tblInd w:w="0" w:type="dxa"/>
        </w:tblPrEx>
        <w:trPr>
          <w:cantSplit/>
          <w:jc w:val="center"/>
        </w:trPr>
        <w:tc>
          <w:tcPr>
            <w:tcW w:w="2838" w:type="dxa"/>
          </w:tcPr>
          <w:p w14:paraId="4C0BA88C" w14:textId="77777777" w:rsidR="00296E35" w:rsidRPr="00EF2220" w:rsidDel="00EF3155" w:rsidRDefault="00296E35" w:rsidP="002E3FCC">
            <w:pPr>
              <w:pStyle w:val="TAL"/>
            </w:pPr>
            <w:r w:rsidRPr="00EF2220">
              <w:t xml:space="preserve">    notificationFormat</w:t>
            </w:r>
          </w:p>
        </w:tc>
        <w:tc>
          <w:tcPr>
            <w:tcW w:w="2128" w:type="dxa"/>
          </w:tcPr>
          <w:p w14:paraId="764DE071"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24A84A3C" w14:textId="77777777" w:rsidR="00296E35" w:rsidRPr="00EF2220" w:rsidDel="00EF3155" w:rsidRDefault="00296E35" w:rsidP="002E3FCC">
            <w:pPr>
              <w:pStyle w:val="TAL"/>
            </w:pPr>
            <w:r w:rsidRPr="00EF2220">
              <w:t>Either "XML" or not present</w:t>
            </w:r>
          </w:p>
        </w:tc>
        <w:tc>
          <w:tcPr>
            <w:tcW w:w="1420" w:type="dxa"/>
          </w:tcPr>
          <w:p w14:paraId="6734AAF3" w14:textId="77777777" w:rsidR="00296E35" w:rsidRPr="00EF2220" w:rsidDel="00EF3155" w:rsidRDefault="00296E35" w:rsidP="002E3FCC">
            <w:pPr>
              <w:pStyle w:val="TAL"/>
            </w:pPr>
          </w:p>
        </w:tc>
        <w:tc>
          <w:tcPr>
            <w:tcW w:w="1136" w:type="dxa"/>
          </w:tcPr>
          <w:p w14:paraId="6A8F0D3B" w14:textId="77777777" w:rsidR="00296E35" w:rsidRPr="00EF2220" w:rsidDel="00EF3155" w:rsidRDefault="00296E35" w:rsidP="002E3FCC">
            <w:pPr>
              <w:pStyle w:val="TAL"/>
            </w:pPr>
          </w:p>
        </w:tc>
      </w:tr>
      <w:tr w:rsidR="00296E35" w:rsidRPr="00EF2220" w:rsidDel="00EF3155" w14:paraId="72601B8F" w14:textId="77777777" w:rsidTr="002E3FCC">
        <w:tblPrEx>
          <w:jc w:val="center"/>
          <w:tblInd w:w="0" w:type="dxa"/>
        </w:tblPrEx>
        <w:trPr>
          <w:cantSplit/>
          <w:jc w:val="center"/>
        </w:trPr>
        <w:tc>
          <w:tcPr>
            <w:tcW w:w="2838" w:type="dxa"/>
          </w:tcPr>
          <w:p w14:paraId="2A27CC0B" w14:textId="77777777" w:rsidR="00296E35" w:rsidRPr="00EF2220" w:rsidDel="00EF3155" w:rsidRDefault="00296E35" w:rsidP="002E3FCC">
            <w:pPr>
              <w:pStyle w:val="TAL"/>
            </w:pPr>
            <w:r w:rsidRPr="00EF2220">
              <w:t xml:space="preserve">  duration</w:t>
            </w:r>
          </w:p>
        </w:tc>
        <w:tc>
          <w:tcPr>
            <w:tcW w:w="2128" w:type="dxa"/>
          </w:tcPr>
          <w:p w14:paraId="53CB8D73" w14:textId="77777777" w:rsidR="00296E35" w:rsidRPr="00EF2220" w:rsidDel="00EF3155" w:rsidRDefault="00296E35" w:rsidP="002E3FCC">
            <w:pPr>
              <w:pStyle w:val="TAL"/>
            </w:pPr>
            <w:r w:rsidRPr="00EF2220">
              <w:t>Same value as provided by the client if present in the POST request otherwise "7200"</w:t>
            </w:r>
          </w:p>
        </w:tc>
        <w:tc>
          <w:tcPr>
            <w:tcW w:w="2128" w:type="dxa"/>
          </w:tcPr>
          <w:p w14:paraId="42FE4B3F" w14:textId="77777777" w:rsidR="00296E35" w:rsidRPr="00EF2220" w:rsidDel="00EF3155" w:rsidRDefault="00296E35" w:rsidP="002E3FCC">
            <w:pPr>
              <w:pStyle w:val="TAL"/>
            </w:pPr>
            <w:r w:rsidRPr="00EF2220">
              <w:t>7200 seconds if no other value has been provided by the client</w:t>
            </w:r>
          </w:p>
        </w:tc>
        <w:tc>
          <w:tcPr>
            <w:tcW w:w="1420" w:type="dxa"/>
          </w:tcPr>
          <w:p w14:paraId="30997AE4" w14:textId="77777777" w:rsidR="00296E35" w:rsidRPr="00EF2220" w:rsidDel="00EF3155" w:rsidRDefault="00296E35" w:rsidP="002E3FCC">
            <w:pPr>
              <w:pStyle w:val="TAL"/>
            </w:pPr>
          </w:p>
        </w:tc>
        <w:tc>
          <w:tcPr>
            <w:tcW w:w="1136" w:type="dxa"/>
          </w:tcPr>
          <w:p w14:paraId="0B0C4FDA" w14:textId="77777777" w:rsidR="00296E35" w:rsidRPr="00EF2220" w:rsidDel="00EF3155" w:rsidRDefault="00296E35" w:rsidP="002E3FCC">
            <w:pPr>
              <w:pStyle w:val="TAL"/>
            </w:pPr>
          </w:p>
        </w:tc>
      </w:tr>
      <w:tr w:rsidR="00296E35" w:rsidRPr="00EF2220" w:rsidDel="00EF3155" w14:paraId="1976DF23" w14:textId="77777777" w:rsidTr="002E3FCC">
        <w:tblPrEx>
          <w:jc w:val="center"/>
          <w:tblInd w:w="0" w:type="dxa"/>
        </w:tblPrEx>
        <w:trPr>
          <w:cantSplit/>
          <w:jc w:val="center"/>
        </w:trPr>
        <w:tc>
          <w:tcPr>
            <w:tcW w:w="2838" w:type="dxa"/>
          </w:tcPr>
          <w:p w14:paraId="6C0E3415" w14:textId="77777777" w:rsidR="00296E35" w:rsidRPr="00EF2220" w:rsidDel="00EF3155" w:rsidRDefault="00296E35" w:rsidP="002E3FCC">
            <w:pPr>
              <w:pStyle w:val="TAL"/>
            </w:pPr>
            <w:r w:rsidRPr="00EF2220">
              <w:t xml:space="preserve">  filter</w:t>
            </w:r>
          </w:p>
        </w:tc>
        <w:tc>
          <w:tcPr>
            <w:tcW w:w="2128" w:type="dxa"/>
          </w:tcPr>
          <w:p w14:paraId="77F102A3" w14:textId="77777777" w:rsidR="00296E35" w:rsidRPr="00EF2220" w:rsidDel="00EF3155" w:rsidRDefault="00296E35" w:rsidP="002E3FCC">
            <w:pPr>
              <w:pStyle w:val="TAL"/>
            </w:pPr>
            <w:r w:rsidRPr="00EF2220">
              <w:t>Not present</w:t>
            </w:r>
          </w:p>
        </w:tc>
        <w:tc>
          <w:tcPr>
            <w:tcW w:w="2128" w:type="dxa"/>
          </w:tcPr>
          <w:p w14:paraId="73FF0E8A" w14:textId="77777777" w:rsidR="00296E35" w:rsidRPr="00EF2220" w:rsidDel="00EF3155" w:rsidRDefault="00296E35" w:rsidP="002E3FCC">
            <w:pPr>
              <w:pStyle w:val="TAL"/>
            </w:pPr>
          </w:p>
        </w:tc>
        <w:tc>
          <w:tcPr>
            <w:tcW w:w="1420" w:type="dxa"/>
          </w:tcPr>
          <w:p w14:paraId="1ADDB08F" w14:textId="77777777" w:rsidR="00296E35" w:rsidRPr="00EF2220" w:rsidDel="00EF3155" w:rsidRDefault="00296E35" w:rsidP="002E3FCC">
            <w:pPr>
              <w:pStyle w:val="TAL"/>
            </w:pPr>
          </w:p>
        </w:tc>
        <w:tc>
          <w:tcPr>
            <w:tcW w:w="1136" w:type="dxa"/>
          </w:tcPr>
          <w:p w14:paraId="45CB0B22" w14:textId="77777777" w:rsidR="00296E35" w:rsidRPr="00EF2220" w:rsidDel="00EF3155" w:rsidRDefault="00296E35" w:rsidP="002E3FCC">
            <w:pPr>
              <w:pStyle w:val="TAL"/>
            </w:pPr>
          </w:p>
        </w:tc>
      </w:tr>
      <w:tr w:rsidR="00296E35" w:rsidRPr="00EF2220" w:rsidDel="00EF3155" w14:paraId="7D23EBCF" w14:textId="77777777" w:rsidTr="002E3FCC">
        <w:tblPrEx>
          <w:jc w:val="center"/>
          <w:tblInd w:w="0" w:type="dxa"/>
        </w:tblPrEx>
        <w:trPr>
          <w:cantSplit/>
          <w:jc w:val="center"/>
        </w:trPr>
        <w:tc>
          <w:tcPr>
            <w:tcW w:w="2838" w:type="dxa"/>
          </w:tcPr>
          <w:p w14:paraId="005AF5A5" w14:textId="77777777" w:rsidR="00296E35" w:rsidRPr="00EF2220" w:rsidDel="00EF3155" w:rsidRDefault="00296E35" w:rsidP="002E3FCC">
            <w:pPr>
              <w:pStyle w:val="TAL"/>
            </w:pPr>
            <w:r w:rsidRPr="00EF2220">
              <w:t xml:space="preserve">  clientCorrelator</w:t>
            </w:r>
          </w:p>
        </w:tc>
        <w:tc>
          <w:tcPr>
            <w:tcW w:w="2128" w:type="dxa"/>
          </w:tcPr>
          <w:p w14:paraId="3C8E69B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3E79B8B1" w14:textId="77777777" w:rsidR="00296E35" w:rsidRPr="00EF2220" w:rsidDel="00EF3155" w:rsidRDefault="00296E35" w:rsidP="002E3FCC">
            <w:pPr>
              <w:pStyle w:val="TAL"/>
            </w:pPr>
          </w:p>
        </w:tc>
        <w:tc>
          <w:tcPr>
            <w:tcW w:w="1420" w:type="dxa"/>
          </w:tcPr>
          <w:p w14:paraId="5EAF3D29" w14:textId="77777777" w:rsidR="00296E35" w:rsidRPr="00EF2220" w:rsidDel="00EF3155" w:rsidRDefault="00296E35" w:rsidP="002E3FCC">
            <w:pPr>
              <w:pStyle w:val="TAL"/>
            </w:pPr>
          </w:p>
        </w:tc>
        <w:tc>
          <w:tcPr>
            <w:tcW w:w="1136" w:type="dxa"/>
          </w:tcPr>
          <w:p w14:paraId="03CA2617" w14:textId="77777777" w:rsidR="00296E35" w:rsidRPr="00EF2220" w:rsidDel="00EF3155" w:rsidRDefault="00296E35" w:rsidP="002E3FCC">
            <w:pPr>
              <w:pStyle w:val="TAL"/>
            </w:pPr>
          </w:p>
        </w:tc>
      </w:tr>
      <w:tr w:rsidR="00296E35" w:rsidRPr="00EF2220" w:rsidDel="00EF3155" w14:paraId="19134EC3" w14:textId="77777777" w:rsidTr="002E3FCC">
        <w:tblPrEx>
          <w:jc w:val="center"/>
          <w:tblInd w:w="0" w:type="dxa"/>
        </w:tblPrEx>
        <w:trPr>
          <w:cantSplit/>
          <w:jc w:val="center"/>
        </w:trPr>
        <w:tc>
          <w:tcPr>
            <w:tcW w:w="2838" w:type="dxa"/>
          </w:tcPr>
          <w:p w14:paraId="661A71E3" w14:textId="77777777" w:rsidR="00296E35" w:rsidRPr="00EF2220" w:rsidDel="00EF3155" w:rsidRDefault="00296E35" w:rsidP="002E3FCC">
            <w:pPr>
              <w:pStyle w:val="TAL"/>
            </w:pPr>
            <w:r w:rsidRPr="00EF2220">
              <w:t xml:space="preserve">  resourceURL</w:t>
            </w:r>
          </w:p>
        </w:tc>
        <w:tc>
          <w:tcPr>
            <w:tcW w:w="2128" w:type="dxa"/>
          </w:tcPr>
          <w:p w14:paraId="1F8FFDE3" w14:textId="77777777" w:rsidR="00296E35" w:rsidRPr="00EF2220" w:rsidDel="00EF3155" w:rsidRDefault="00296E35" w:rsidP="002E3FCC">
            <w:pPr>
              <w:pStyle w:val="TAL"/>
            </w:pPr>
            <w:r w:rsidRPr="00EF2220">
              <w:t>tsc_MCData_MsgSF_AbsoluteBaseURL &amp; "/subscriptions/subscriptId0001"</w:t>
            </w:r>
          </w:p>
        </w:tc>
        <w:tc>
          <w:tcPr>
            <w:tcW w:w="2128" w:type="dxa"/>
          </w:tcPr>
          <w:p w14:paraId="720BC0EF" w14:textId="77777777" w:rsidR="00296E35" w:rsidRPr="00EF2220" w:rsidDel="00EF3155" w:rsidRDefault="00296E35" w:rsidP="002E3FCC">
            <w:pPr>
              <w:pStyle w:val="TAL"/>
            </w:pPr>
            <w:r w:rsidRPr="00EF2220">
              <w:t>same as in Location</w:t>
            </w:r>
          </w:p>
        </w:tc>
        <w:tc>
          <w:tcPr>
            <w:tcW w:w="1420" w:type="dxa"/>
          </w:tcPr>
          <w:p w14:paraId="47F57800" w14:textId="77777777" w:rsidR="00296E35" w:rsidRPr="00EF2220" w:rsidDel="00EF3155" w:rsidRDefault="00296E35" w:rsidP="002E3FCC">
            <w:pPr>
              <w:pStyle w:val="TAL"/>
            </w:pPr>
          </w:p>
        </w:tc>
        <w:tc>
          <w:tcPr>
            <w:tcW w:w="1136" w:type="dxa"/>
          </w:tcPr>
          <w:p w14:paraId="2F09767C" w14:textId="77777777" w:rsidR="00296E35" w:rsidRPr="00EF2220" w:rsidDel="00EF3155" w:rsidRDefault="00296E35" w:rsidP="002E3FCC">
            <w:pPr>
              <w:pStyle w:val="TAL"/>
            </w:pPr>
          </w:p>
        </w:tc>
      </w:tr>
      <w:tr w:rsidR="00296E35" w:rsidRPr="00EF2220" w:rsidDel="00EF3155" w14:paraId="2823BE47" w14:textId="77777777" w:rsidTr="002E3FCC">
        <w:tblPrEx>
          <w:jc w:val="center"/>
          <w:tblInd w:w="0" w:type="dxa"/>
        </w:tblPrEx>
        <w:trPr>
          <w:cantSplit/>
          <w:jc w:val="center"/>
        </w:trPr>
        <w:tc>
          <w:tcPr>
            <w:tcW w:w="2838" w:type="dxa"/>
          </w:tcPr>
          <w:p w14:paraId="14C14EE8" w14:textId="77777777" w:rsidR="00296E35" w:rsidRPr="00EF2220" w:rsidDel="00EF3155" w:rsidRDefault="00296E35" w:rsidP="002E3FCC">
            <w:pPr>
              <w:pStyle w:val="TAL"/>
            </w:pPr>
            <w:r w:rsidRPr="00EF2220">
              <w:t xml:space="preserve">  index</w:t>
            </w:r>
          </w:p>
        </w:tc>
        <w:tc>
          <w:tcPr>
            <w:tcW w:w="2128" w:type="dxa"/>
          </w:tcPr>
          <w:p w14:paraId="56FCD95F" w14:textId="77777777" w:rsidR="00296E35" w:rsidRPr="00EF2220" w:rsidDel="00EF3155" w:rsidRDefault="00296E35" w:rsidP="002E3FCC">
            <w:pPr>
              <w:pStyle w:val="TAL"/>
            </w:pPr>
            <w:r w:rsidRPr="00EF2220">
              <w:t>1</w:t>
            </w:r>
          </w:p>
        </w:tc>
        <w:tc>
          <w:tcPr>
            <w:tcW w:w="2128" w:type="dxa"/>
          </w:tcPr>
          <w:p w14:paraId="3D2BE91A" w14:textId="77777777" w:rsidR="00296E35" w:rsidRPr="00EF2220" w:rsidDel="00EF3155" w:rsidRDefault="00296E35" w:rsidP="002E3FCC">
            <w:pPr>
              <w:pStyle w:val="TAL"/>
            </w:pPr>
          </w:p>
        </w:tc>
        <w:tc>
          <w:tcPr>
            <w:tcW w:w="1420" w:type="dxa"/>
          </w:tcPr>
          <w:p w14:paraId="589A713F" w14:textId="77777777" w:rsidR="00296E35" w:rsidRPr="00EF2220" w:rsidDel="00EF3155" w:rsidRDefault="00296E35" w:rsidP="002E3FCC">
            <w:pPr>
              <w:pStyle w:val="TAL"/>
            </w:pPr>
          </w:p>
        </w:tc>
        <w:tc>
          <w:tcPr>
            <w:tcW w:w="1136" w:type="dxa"/>
          </w:tcPr>
          <w:p w14:paraId="37F75FD2" w14:textId="77777777" w:rsidR="00296E35" w:rsidRPr="00EF2220" w:rsidDel="00EF3155" w:rsidRDefault="00296E35" w:rsidP="002E3FCC">
            <w:pPr>
              <w:pStyle w:val="TAL"/>
            </w:pPr>
          </w:p>
        </w:tc>
      </w:tr>
      <w:tr w:rsidR="00296E35" w:rsidRPr="00EF2220" w:rsidDel="00EF3155" w14:paraId="16E9B95D" w14:textId="77777777" w:rsidTr="002E3FCC">
        <w:tblPrEx>
          <w:jc w:val="center"/>
          <w:tblInd w:w="0" w:type="dxa"/>
        </w:tblPrEx>
        <w:trPr>
          <w:cantSplit/>
          <w:jc w:val="center"/>
        </w:trPr>
        <w:tc>
          <w:tcPr>
            <w:tcW w:w="2838" w:type="dxa"/>
          </w:tcPr>
          <w:p w14:paraId="7E476C1A" w14:textId="77777777" w:rsidR="00296E35" w:rsidRPr="00EF2220" w:rsidDel="00EF3155" w:rsidRDefault="00296E35" w:rsidP="002E3FCC">
            <w:pPr>
              <w:pStyle w:val="TAL"/>
            </w:pPr>
            <w:r w:rsidRPr="00EF2220">
              <w:t xml:space="preserve">  restartToken</w:t>
            </w:r>
          </w:p>
        </w:tc>
        <w:tc>
          <w:tcPr>
            <w:tcW w:w="2128" w:type="dxa"/>
          </w:tcPr>
          <w:p w14:paraId="150B182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5A99F66" w14:textId="77777777" w:rsidR="00296E35" w:rsidRPr="00EF2220" w:rsidDel="00EF3155" w:rsidRDefault="00296E35" w:rsidP="002E3FCC">
            <w:pPr>
              <w:pStyle w:val="TAL"/>
            </w:pPr>
          </w:p>
        </w:tc>
        <w:tc>
          <w:tcPr>
            <w:tcW w:w="1420" w:type="dxa"/>
          </w:tcPr>
          <w:p w14:paraId="3754FE19" w14:textId="77777777" w:rsidR="00296E35" w:rsidRPr="00EF2220" w:rsidDel="00EF3155" w:rsidRDefault="00296E35" w:rsidP="002E3FCC">
            <w:pPr>
              <w:pStyle w:val="TAL"/>
            </w:pPr>
          </w:p>
        </w:tc>
        <w:tc>
          <w:tcPr>
            <w:tcW w:w="1136" w:type="dxa"/>
          </w:tcPr>
          <w:p w14:paraId="52A4CA17" w14:textId="77777777" w:rsidR="00296E35" w:rsidRPr="00EF2220" w:rsidDel="00EF3155" w:rsidRDefault="00296E35" w:rsidP="002E3FCC">
            <w:pPr>
              <w:pStyle w:val="TAL"/>
            </w:pPr>
          </w:p>
        </w:tc>
      </w:tr>
      <w:tr w:rsidR="00296E35" w:rsidRPr="00EF2220" w:rsidDel="00EF3155" w14:paraId="2F81EC09" w14:textId="77777777" w:rsidTr="002E3FCC">
        <w:tblPrEx>
          <w:jc w:val="center"/>
          <w:tblInd w:w="0" w:type="dxa"/>
        </w:tblPrEx>
        <w:trPr>
          <w:cantSplit/>
          <w:jc w:val="center"/>
        </w:trPr>
        <w:tc>
          <w:tcPr>
            <w:tcW w:w="2838" w:type="dxa"/>
          </w:tcPr>
          <w:p w14:paraId="1F78D292" w14:textId="77777777" w:rsidR="00296E35" w:rsidRPr="00EF2220" w:rsidDel="00EF3155" w:rsidRDefault="00296E35" w:rsidP="002E3FCC">
            <w:pPr>
              <w:pStyle w:val="TAL"/>
            </w:pPr>
            <w:r w:rsidRPr="00EF2220">
              <w:t xml:space="preserve">  maxEvents</w:t>
            </w:r>
          </w:p>
        </w:tc>
        <w:tc>
          <w:tcPr>
            <w:tcW w:w="2128" w:type="dxa"/>
          </w:tcPr>
          <w:p w14:paraId="7932DDD6" w14:textId="77777777" w:rsidR="00296E35" w:rsidRPr="00EF2220" w:rsidDel="00EF3155" w:rsidRDefault="00296E35" w:rsidP="002E3FCC">
            <w:pPr>
              <w:pStyle w:val="TAL"/>
            </w:pPr>
            <w:r w:rsidRPr="00EF2220">
              <w:t>Same value as provided by the client if present in the POST request otherwise "5"</w:t>
            </w:r>
          </w:p>
        </w:tc>
        <w:tc>
          <w:tcPr>
            <w:tcW w:w="2128" w:type="dxa"/>
          </w:tcPr>
          <w:p w14:paraId="2F7560CA" w14:textId="77777777" w:rsidR="00296E35" w:rsidRPr="00EF2220" w:rsidDel="00EF3155" w:rsidRDefault="00296E35" w:rsidP="002E3FCC">
            <w:pPr>
              <w:pStyle w:val="TAL"/>
            </w:pPr>
            <w:r w:rsidRPr="00EF2220">
              <w:t>"5" arbitrarily selected</w:t>
            </w:r>
          </w:p>
        </w:tc>
        <w:tc>
          <w:tcPr>
            <w:tcW w:w="1420" w:type="dxa"/>
          </w:tcPr>
          <w:p w14:paraId="450EFD93" w14:textId="77777777" w:rsidR="00296E35" w:rsidRPr="00EF2220" w:rsidDel="00EF3155" w:rsidRDefault="00296E35" w:rsidP="002E3FCC">
            <w:pPr>
              <w:pStyle w:val="TAL"/>
            </w:pPr>
          </w:p>
        </w:tc>
        <w:tc>
          <w:tcPr>
            <w:tcW w:w="1136" w:type="dxa"/>
          </w:tcPr>
          <w:p w14:paraId="6B22C239" w14:textId="77777777" w:rsidR="00296E35" w:rsidRPr="00EF2220" w:rsidDel="00EF3155" w:rsidRDefault="00296E35" w:rsidP="002E3FCC">
            <w:pPr>
              <w:pStyle w:val="TAL"/>
            </w:pPr>
          </w:p>
        </w:tc>
      </w:tr>
      <w:tr w:rsidR="00296E35" w:rsidRPr="00EF2220" w:rsidDel="00EF3155" w14:paraId="560CE2A0" w14:textId="77777777" w:rsidTr="002E3FCC">
        <w:tblPrEx>
          <w:jc w:val="center"/>
          <w:tblInd w:w="0" w:type="dxa"/>
        </w:tblPrEx>
        <w:trPr>
          <w:cantSplit/>
          <w:jc w:val="center"/>
        </w:trPr>
        <w:tc>
          <w:tcPr>
            <w:tcW w:w="2838" w:type="dxa"/>
          </w:tcPr>
          <w:p w14:paraId="2648DB54" w14:textId="77777777" w:rsidR="00296E35" w:rsidRPr="00EF2220" w:rsidRDefault="00296E35" w:rsidP="002E3FCC">
            <w:pPr>
              <w:pStyle w:val="TAL"/>
            </w:pPr>
            <w:r w:rsidRPr="00EF2220">
              <w:t xml:space="preserve">  objectAttributeNames</w:t>
            </w:r>
          </w:p>
        </w:tc>
        <w:tc>
          <w:tcPr>
            <w:tcW w:w="2128" w:type="dxa"/>
          </w:tcPr>
          <w:p w14:paraId="5412F8FC" w14:textId="77777777" w:rsidR="00296E35" w:rsidRPr="00EF2220" w:rsidRDefault="00296E35" w:rsidP="002E3FCC">
            <w:pPr>
              <w:pStyle w:val="TAL"/>
            </w:pPr>
            <w:r w:rsidRPr="00EF2220">
              <w:t>Not present</w:t>
            </w:r>
          </w:p>
        </w:tc>
        <w:tc>
          <w:tcPr>
            <w:tcW w:w="2128" w:type="dxa"/>
          </w:tcPr>
          <w:p w14:paraId="76E6C2B8" w14:textId="77777777" w:rsidR="00296E35" w:rsidRPr="00EF2220" w:rsidRDefault="00296E35" w:rsidP="002E3FCC">
            <w:pPr>
              <w:pStyle w:val="TAL"/>
            </w:pPr>
          </w:p>
        </w:tc>
        <w:tc>
          <w:tcPr>
            <w:tcW w:w="1420" w:type="dxa"/>
          </w:tcPr>
          <w:p w14:paraId="0DC9119F" w14:textId="77777777" w:rsidR="00296E35" w:rsidRPr="00EF2220" w:rsidDel="00EF3155" w:rsidRDefault="00296E35" w:rsidP="002E3FCC">
            <w:pPr>
              <w:pStyle w:val="TAL"/>
            </w:pPr>
          </w:p>
        </w:tc>
        <w:tc>
          <w:tcPr>
            <w:tcW w:w="1136" w:type="dxa"/>
          </w:tcPr>
          <w:p w14:paraId="75B5AF24" w14:textId="77777777" w:rsidR="00296E35" w:rsidRPr="00EF2220" w:rsidDel="00EF3155" w:rsidRDefault="00296E35" w:rsidP="002E3FCC">
            <w:pPr>
              <w:pStyle w:val="TAL"/>
            </w:pPr>
          </w:p>
        </w:tc>
      </w:tr>
      <w:tr w:rsidR="00296E35" w:rsidRPr="00EF2220" w:rsidDel="00EF3155" w14:paraId="18996074" w14:textId="77777777" w:rsidTr="002E3FCC">
        <w:tblPrEx>
          <w:jc w:val="center"/>
          <w:tblInd w:w="0" w:type="dxa"/>
        </w:tblPrEx>
        <w:trPr>
          <w:cantSplit/>
          <w:jc w:val="center"/>
        </w:trPr>
        <w:tc>
          <w:tcPr>
            <w:tcW w:w="2838" w:type="dxa"/>
          </w:tcPr>
          <w:p w14:paraId="475EF95A" w14:textId="77777777" w:rsidR="00296E35" w:rsidRPr="00EF2220" w:rsidRDefault="00296E35" w:rsidP="002E3FCC">
            <w:pPr>
              <w:pStyle w:val="TAL"/>
            </w:pPr>
            <w:r w:rsidRPr="00EF2220">
              <w:t xml:space="preserve">  inlineImdn</w:t>
            </w:r>
          </w:p>
        </w:tc>
        <w:tc>
          <w:tcPr>
            <w:tcW w:w="2128" w:type="dxa"/>
          </w:tcPr>
          <w:p w14:paraId="2190DABF" w14:textId="77777777" w:rsidR="00296E35" w:rsidRPr="00EF2220" w:rsidRDefault="00296E35" w:rsidP="002E3FCC">
            <w:pPr>
              <w:pStyle w:val="TAL"/>
            </w:pPr>
            <w:r w:rsidRPr="00EF2220">
              <w:t>Same value as provided by the client if present in the POST request otherwise not present</w:t>
            </w:r>
          </w:p>
        </w:tc>
        <w:tc>
          <w:tcPr>
            <w:tcW w:w="2128" w:type="dxa"/>
          </w:tcPr>
          <w:p w14:paraId="4D249E30" w14:textId="77777777" w:rsidR="00296E35" w:rsidRPr="00EF2220" w:rsidRDefault="00296E35" w:rsidP="002E3FCC">
            <w:pPr>
              <w:pStyle w:val="TAL"/>
            </w:pPr>
            <w:r w:rsidRPr="00EF2220">
              <w:t>Either "false" or not present</w:t>
            </w:r>
          </w:p>
        </w:tc>
        <w:tc>
          <w:tcPr>
            <w:tcW w:w="1420" w:type="dxa"/>
          </w:tcPr>
          <w:p w14:paraId="10D57840" w14:textId="77777777" w:rsidR="00296E35" w:rsidRPr="00EF2220" w:rsidDel="00EF3155" w:rsidRDefault="00296E35" w:rsidP="002E3FCC">
            <w:pPr>
              <w:pStyle w:val="TAL"/>
            </w:pPr>
          </w:p>
        </w:tc>
        <w:tc>
          <w:tcPr>
            <w:tcW w:w="1136" w:type="dxa"/>
          </w:tcPr>
          <w:p w14:paraId="6872D66F" w14:textId="77777777" w:rsidR="00296E35" w:rsidRPr="00EF2220" w:rsidDel="00EF3155" w:rsidRDefault="00296E35" w:rsidP="002E3FCC">
            <w:pPr>
              <w:pStyle w:val="TAL"/>
            </w:pPr>
          </w:p>
        </w:tc>
      </w:tr>
    </w:tbl>
    <w:p w14:paraId="4F160CD8" w14:textId="77777777" w:rsidR="00296E35" w:rsidRPr="00EF2220" w:rsidRDefault="00296E35" w:rsidP="00296E35"/>
    <w:p w14:paraId="1BF797FB" w14:textId="43E518C4" w:rsidR="00296E35" w:rsidRPr="00EF2220" w:rsidRDefault="00296E35" w:rsidP="00296E35">
      <w:pPr>
        <w:pStyle w:val="TH"/>
      </w:pPr>
      <w:r w:rsidRPr="00EF2220">
        <w:t xml:space="preserve">Table 6.8.3.3.3-3: HTTP POST from the UE (Step 4, Table 6.8.3.3.2-1; step 2, TS </w:t>
      </w:r>
      <w:r>
        <w:t>37.579</w:t>
      </w:r>
      <w:r w:rsidRPr="00EF2220">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6121968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48E460A" w14:textId="19CBC9A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226718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3314"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496546"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4ABF148E"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1F847B9B"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3886B1FD" w14:textId="77777777" w:rsidR="00296E35" w:rsidRPr="00EF2220" w:rsidRDefault="00296E35" w:rsidP="002E3FCC">
            <w:pPr>
              <w:pStyle w:val="TAH"/>
            </w:pPr>
            <w:r w:rsidRPr="00EF2220">
              <w:t>Condition</w:t>
            </w:r>
          </w:p>
        </w:tc>
      </w:tr>
      <w:tr w:rsidR="00296E35" w:rsidRPr="00EF2220" w14:paraId="17313A23" w14:textId="77777777" w:rsidTr="002E3FCC">
        <w:tc>
          <w:tcPr>
            <w:tcW w:w="2837" w:type="dxa"/>
            <w:tcBorders>
              <w:top w:val="single" w:sz="4" w:space="0" w:color="auto"/>
              <w:left w:val="single" w:sz="4" w:space="0" w:color="auto"/>
              <w:bottom w:val="single" w:sz="4" w:space="0" w:color="auto"/>
              <w:right w:val="single" w:sz="4" w:space="0" w:color="auto"/>
            </w:tcBorders>
          </w:tcPr>
          <w:p w14:paraId="68141ABF"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6652FC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BD433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C8AD9C"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B91396" w14:textId="77777777" w:rsidR="00296E35" w:rsidRPr="00EF2220" w:rsidRDefault="00296E35" w:rsidP="002E3FCC">
            <w:pPr>
              <w:pStyle w:val="TAL"/>
            </w:pPr>
          </w:p>
        </w:tc>
      </w:tr>
      <w:tr w:rsidR="00296E35" w:rsidRPr="00EF2220" w14:paraId="4DB6C0F2" w14:textId="77777777" w:rsidTr="002E3FCC">
        <w:tc>
          <w:tcPr>
            <w:tcW w:w="2837" w:type="dxa"/>
            <w:tcBorders>
              <w:top w:val="single" w:sz="4" w:space="0" w:color="auto"/>
              <w:left w:val="single" w:sz="4" w:space="0" w:color="auto"/>
              <w:bottom w:val="single" w:sz="4" w:space="0" w:color="auto"/>
              <w:right w:val="single" w:sz="4" w:space="0" w:color="auto"/>
            </w:tcBorders>
          </w:tcPr>
          <w:p w14:paraId="568FFF9E"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D4E455C"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7C903"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777C31"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42044" w14:textId="77777777" w:rsidR="00296E35" w:rsidRPr="00EF2220" w:rsidRDefault="00296E35" w:rsidP="002E3FCC">
            <w:pPr>
              <w:pStyle w:val="TAL"/>
            </w:pPr>
          </w:p>
        </w:tc>
      </w:tr>
      <w:tr w:rsidR="00296E35" w:rsidRPr="00EF2220" w14:paraId="035EC4C9" w14:textId="77777777" w:rsidTr="002E3FCC">
        <w:tc>
          <w:tcPr>
            <w:tcW w:w="2837" w:type="dxa"/>
            <w:tcBorders>
              <w:top w:val="single" w:sz="4" w:space="0" w:color="auto"/>
              <w:left w:val="single" w:sz="4" w:space="0" w:color="auto"/>
              <w:bottom w:val="single" w:sz="4" w:space="0" w:color="auto"/>
              <w:right w:val="single" w:sz="4" w:space="0" w:color="auto"/>
            </w:tcBorders>
          </w:tcPr>
          <w:p w14:paraId="7714ECF6"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78D38C87"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66C31E4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DD17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0A11EF" w14:textId="77777777" w:rsidR="00296E35" w:rsidRPr="00EF2220" w:rsidRDefault="00296E35" w:rsidP="002E3FCC">
            <w:pPr>
              <w:pStyle w:val="TAL"/>
            </w:pPr>
          </w:p>
        </w:tc>
      </w:tr>
      <w:tr w:rsidR="00296E35" w:rsidRPr="00EF2220" w14:paraId="6A37F0CB" w14:textId="77777777" w:rsidTr="002E3FCC">
        <w:tc>
          <w:tcPr>
            <w:tcW w:w="2837" w:type="dxa"/>
            <w:tcBorders>
              <w:top w:val="single" w:sz="4" w:space="0" w:color="auto"/>
              <w:left w:val="single" w:sz="4" w:space="0" w:color="auto"/>
              <w:bottom w:val="single" w:sz="4" w:space="0" w:color="auto"/>
              <w:right w:val="single" w:sz="4" w:space="0" w:color="auto"/>
            </w:tcBorders>
          </w:tcPr>
          <w:p w14:paraId="65B00705"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2D0A26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9834ED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3C58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6C990B" w14:textId="77777777" w:rsidR="00296E35" w:rsidRPr="00EF2220" w:rsidRDefault="00296E35" w:rsidP="002E3FCC">
            <w:pPr>
              <w:pStyle w:val="TAL"/>
            </w:pPr>
          </w:p>
        </w:tc>
      </w:tr>
      <w:tr w:rsidR="00296E35" w:rsidRPr="00EF2220" w14:paraId="356BE6DA" w14:textId="77777777" w:rsidTr="002E3FCC">
        <w:tc>
          <w:tcPr>
            <w:tcW w:w="2837" w:type="dxa"/>
            <w:tcBorders>
              <w:top w:val="single" w:sz="4" w:space="0" w:color="auto"/>
              <w:left w:val="single" w:sz="4" w:space="0" w:color="auto"/>
              <w:bottom w:val="single" w:sz="4" w:space="0" w:color="auto"/>
              <w:right w:val="single" w:sz="4" w:space="0" w:color="auto"/>
            </w:tcBorders>
          </w:tcPr>
          <w:p w14:paraId="7F1D859E"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A9BF17D"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3B8C224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0AC2E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E4B11F" w14:textId="77777777" w:rsidR="00296E35" w:rsidRPr="00EF2220" w:rsidRDefault="00296E35" w:rsidP="002E3FCC">
            <w:pPr>
              <w:pStyle w:val="TAL"/>
            </w:pPr>
          </w:p>
        </w:tc>
      </w:tr>
      <w:tr w:rsidR="00296E35" w:rsidRPr="00EF2220" w14:paraId="4CE777D1" w14:textId="77777777" w:rsidTr="002E3FCC">
        <w:tc>
          <w:tcPr>
            <w:tcW w:w="2837" w:type="dxa"/>
            <w:tcBorders>
              <w:top w:val="single" w:sz="4" w:space="0" w:color="auto"/>
              <w:left w:val="single" w:sz="4" w:space="0" w:color="auto"/>
              <w:bottom w:val="single" w:sz="4" w:space="0" w:color="auto"/>
              <w:right w:val="single" w:sz="4" w:space="0" w:color="auto"/>
            </w:tcBorders>
          </w:tcPr>
          <w:p w14:paraId="078404F4" w14:textId="77777777" w:rsidR="00296E35" w:rsidRPr="00EF2220" w:rsidRDefault="00296E35" w:rsidP="002E3FCC">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6EBEAA41"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6607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00BCBB" w14:textId="77777777" w:rsidR="00296E35" w:rsidRPr="00EF2220" w:rsidRDefault="00296E35" w:rsidP="002E3FCC">
            <w:pPr>
              <w:pStyle w:val="TAL"/>
            </w:pPr>
            <w:r w:rsidRPr="00EF2220">
              <w:t>RESTful Network API for NMS [40], clauses 6.21</w:t>
            </w:r>
          </w:p>
        </w:tc>
        <w:tc>
          <w:tcPr>
            <w:tcW w:w="1135" w:type="dxa"/>
            <w:tcBorders>
              <w:top w:val="single" w:sz="4" w:space="0" w:color="auto"/>
              <w:left w:val="single" w:sz="4" w:space="0" w:color="auto"/>
              <w:bottom w:val="single" w:sz="4" w:space="0" w:color="auto"/>
              <w:right w:val="single" w:sz="4" w:space="0" w:color="auto"/>
            </w:tcBorders>
          </w:tcPr>
          <w:p w14:paraId="46552E8B" w14:textId="77777777" w:rsidR="00296E35" w:rsidRPr="00EF2220" w:rsidRDefault="00296E35" w:rsidP="002E3FCC">
            <w:pPr>
              <w:pStyle w:val="TAL"/>
            </w:pPr>
          </w:p>
        </w:tc>
      </w:tr>
      <w:tr w:rsidR="00296E35" w:rsidRPr="00EF2220" w14:paraId="59B2DCCD" w14:textId="77777777" w:rsidTr="002E3FCC">
        <w:tc>
          <w:tcPr>
            <w:tcW w:w="2837" w:type="dxa"/>
            <w:tcBorders>
              <w:top w:val="single" w:sz="4" w:space="0" w:color="auto"/>
              <w:left w:val="single" w:sz="4" w:space="0" w:color="auto"/>
              <w:bottom w:val="single" w:sz="4" w:space="0" w:color="auto"/>
              <w:right w:val="single" w:sz="4" w:space="0" w:color="auto"/>
            </w:tcBorders>
          </w:tcPr>
          <w:p w14:paraId="66EC674A" w14:textId="77777777" w:rsidR="00296E35" w:rsidRPr="00EF2220" w:rsidRDefault="00296E35" w:rsidP="002E3FCC">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6435DF9" w14:textId="77777777" w:rsidR="00296E35" w:rsidRPr="00EF2220" w:rsidRDefault="00296E35" w:rsidP="002E3FCC">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3178D60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B68ED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2F44D" w14:textId="77777777" w:rsidR="00296E35" w:rsidRPr="00EF2220" w:rsidRDefault="00296E35" w:rsidP="002E3FCC">
            <w:pPr>
              <w:pStyle w:val="TAL"/>
            </w:pPr>
          </w:p>
        </w:tc>
      </w:tr>
      <w:tr w:rsidR="00296E35" w:rsidRPr="00EF2220" w14:paraId="3B30F2E6" w14:textId="77777777" w:rsidTr="002E3FCC">
        <w:tc>
          <w:tcPr>
            <w:tcW w:w="2837" w:type="dxa"/>
            <w:tcBorders>
              <w:top w:val="single" w:sz="4" w:space="0" w:color="auto"/>
              <w:left w:val="single" w:sz="4" w:space="0" w:color="auto"/>
              <w:bottom w:val="single" w:sz="4" w:space="0" w:color="auto"/>
              <w:right w:val="single" w:sz="4" w:space="0" w:color="auto"/>
            </w:tcBorders>
          </w:tcPr>
          <w:p w14:paraId="3DCD9278" w14:textId="77777777" w:rsidR="00296E35" w:rsidRPr="00EF2220" w:rsidRDefault="00296E35" w:rsidP="002E3FCC">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278D1F3" w14:textId="77777777" w:rsidR="00296E35" w:rsidRPr="00EF2220"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401B0E4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F79B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CEC46" w14:textId="77777777" w:rsidR="00296E35" w:rsidRPr="00EF2220" w:rsidRDefault="00296E35" w:rsidP="002E3FCC">
            <w:pPr>
              <w:pStyle w:val="TAL"/>
            </w:pPr>
          </w:p>
        </w:tc>
      </w:tr>
    </w:tbl>
    <w:p w14:paraId="5FE3479B" w14:textId="77777777" w:rsidR="00296E35" w:rsidRPr="00EF2220" w:rsidRDefault="00296E35" w:rsidP="00296E35"/>
    <w:p w14:paraId="2D3EEE49" w14:textId="2EA00332" w:rsidR="00296E35" w:rsidRPr="00EF2220" w:rsidRDefault="00296E35" w:rsidP="00296E35">
      <w:pPr>
        <w:pStyle w:val="TH"/>
      </w:pPr>
      <w:r w:rsidRPr="00EF2220">
        <w:t xml:space="preserve">Table 6.8.3.3.3-4: HTTP 200 (OK) from the SS (step 4, Table 6.8.3.3.2-1; step 3, TS </w:t>
      </w:r>
      <w:r>
        <w:t>37.579</w:t>
      </w:r>
      <w:r w:rsidRPr="00EF2220">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05DA5DA1" w14:textId="77777777" w:rsidTr="002E3FCC">
        <w:tc>
          <w:tcPr>
            <w:tcW w:w="9650" w:type="dxa"/>
            <w:gridSpan w:val="5"/>
            <w:hideMark/>
          </w:tcPr>
          <w:p w14:paraId="62482C5A" w14:textId="6E2CCFA2" w:rsidR="00296E35" w:rsidRPr="00EF2220" w:rsidRDefault="00296E35" w:rsidP="002E3FCC">
            <w:pPr>
              <w:pStyle w:val="TAL"/>
            </w:pPr>
            <w:r w:rsidRPr="00EF2220">
              <w:t xml:space="preserve">Derivation Path: TS </w:t>
            </w:r>
            <w:r>
              <w:t>37.579</w:t>
            </w:r>
            <w:r w:rsidRPr="00EF2220">
              <w:t>-1 [2], Table 5.5.4.6-1</w:t>
            </w:r>
          </w:p>
        </w:tc>
      </w:tr>
      <w:tr w:rsidR="00296E35" w:rsidRPr="00EF2220" w14:paraId="56607E7C" w14:textId="77777777" w:rsidTr="002E3FCC">
        <w:tblPrEx>
          <w:jc w:val="center"/>
          <w:tblInd w:w="0" w:type="dxa"/>
        </w:tblPrEx>
        <w:trPr>
          <w:cantSplit/>
          <w:jc w:val="center"/>
        </w:trPr>
        <w:tc>
          <w:tcPr>
            <w:tcW w:w="2838" w:type="dxa"/>
          </w:tcPr>
          <w:p w14:paraId="2546904E" w14:textId="77777777" w:rsidR="00296E35" w:rsidRPr="00EF2220" w:rsidRDefault="00296E35" w:rsidP="002E3FCC">
            <w:pPr>
              <w:pStyle w:val="TAH"/>
            </w:pPr>
            <w:r w:rsidRPr="00EF2220">
              <w:t>Information Element</w:t>
            </w:r>
          </w:p>
        </w:tc>
        <w:tc>
          <w:tcPr>
            <w:tcW w:w="2128" w:type="dxa"/>
          </w:tcPr>
          <w:p w14:paraId="1F1AB743" w14:textId="77777777" w:rsidR="00296E35" w:rsidRPr="00EF2220" w:rsidRDefault="00296E35" w:rsidP="002E3FCC">
            <w:pPr>
              <w:pStyle w:val="TAH"/>
            </w:pPr>
            <w:r w:rsidRPr="00EF2220">
              <w:t>Value/remark</w:t>
            </w:r>
          </w:p>
        </w:tc>
        <w:tc>
          <w:tcPr>
            <w:tcW w:w="2128" w:type="dxa"/>
          </w:tcPr>
          <w:p w14:paraId="5EF53E49" w14:textId="77777777" w:rsidR="00296E35" w:rsidRPr="00EF2220" w:rsidRDefault="00296E35" w:rsidP="002E3FCC">
            <w:pPr>
              <w:pStyle w:val="TAH"/>
            </w:pPr>
            <w:r w:rsidRPr="00EF2220">
              <w:t>Comment</w:t>
            </w:r>
          </w:p>
        </w:tc>
        <w:tc>
          <w:tcPr>
            <w:tcW w:w="1420" w:type="dxa"/>
          </w:tcPr>
          <w:p w14:paraId="01635229" w14:textId="77777777" w:rsidR="00296E35" w:rsidRPr="00EF2220" w:rsidRDefault="00296E35" w:rsidP="002E3FCC">
            <w:pPr>
              <w:pStyle w:val="TAH"/>
            </w:pPr>
            <w:r w:rsidRPr="00EF2220">
              <w:t>Reference</w:t>
            </w:r>
          </w:p>
        </w:tc>
        <w:tc>
          <w:tcPr>
            <w:tcW w:w="1136" w:type="dxa"/>
          </w:tcPr>
          <w:p w14:paraId="5A53A7FD" w14:textId="77777777" w:rsidR="00296E35" w:rsidRPr="00EF2220" w:rsidRDefault="00296E35" w:rsidP="002E3FCC">
            <w:pPr>
              <w:pStyle w:val="TAH"/>
            </w:pPr>
            <w:r w:rsidRPr="00EF2220">
              <w:t>Condition</w:t>
            </w:r>
          </w:p>
        </w:tc>
      </w:tr>
      <w:tr w:rsidR="00296E35" w:rsidRPr="00EF2220" w14:paraId="3B1D761E" w14:textId="77777777" w:rsidTr="002E3FCC">
        <w:tblPrEx>
          <w:jc w:val="center"/>
          <w:tblInd w:w="0" w:type="dxa"/>
        </w:tblPrEx>
        <w:trPr>
          <w:cantSplit/>
          <w:jc w:val="center"/>
        </w:trPr>
        <w:tc>
          <w:tcPr>
            <w:tcW w:w="2838" w:type="dxa"/>
          </w:tcPr>
          <w:p w14:paraId="4EE13DBA" w14:textId="77777777" w:rsidR="00296E35" w:rsidRPr="00EF2220" w:rsidRDefault="00296E35" w:rsidP="002E3FCC">
            <w:pPr>
              <w:pStyle w:val="TAL"/>
              <w:rPr>
                <w:b/>
              </w:rPr>
            </w:pPr>
            <w:r w:rsidRPr="00EF2220">
              <w:rPr>
                <w:b/>
                <w:bCs/>
              </w:rPr>
              <w:t>Content-Type</w:t>
            </w:r>
          </w:p>
        </w:tc>
        <w:tc>
          <w:tcPr>
            <w:tcW w:w="2128" w:type="dxa"/>
          </w:tcPr>
          <w:p w14:paraId="3209EAE1" w14:textId="77777777" w:rsidR="00296E35" w:rsidRPr="00EF2220" w:rsidRDefault="00296E35" w:rsidP="002E3FCC">
            <w:pPr>
              <w:pStyle w:val="TAL"/>
            </w:pPr>
          </w:p>
        </w:tc>
        <w:tc>
          <w:tcPr>
            <w:tcW w:w="2128" w:type="dxa"/>
          </w:tcPr>
          <w:p w14:paraId="41847934" w14:textId="77777777" w:rsidR="00296E35" w:rsidRPr="00EF2220" w:rsidRDefault="00296E35" w:rsidP="002E3FCC">
            <w:pPr>
              <w:pStyle w:val="TAL"/>
            </w:pPr>
          </w:p>
        </w:tc>
        <w:tc>
          <w:tcPr>
            <w:tcW w:w="1420" w:type="dxa"/>
          </w:tcPr>
          <w:p w14:paraId="122A93F7" w14:textId="77777777" w:rsidR="00296E35" w:rsidRPr="00EF2220" w:rsidRDefault="00296E35" w:rsidP="002E3FCC">
            <w:pPr>
              <w:pStyle w:val="TAL"/>
            </w:pPr>
          </w:p>
        </w:tc>
        <w:tc>
          <w:tcPr>
            <w:tcW w:w="1136" w:type="dxa"/>
          </w:tcPr>
          <w:p w14:paraId="067B1691" w14:textId="77777777" w:rsidR="00296E35" w:rsidRPr="00EF2220" w:rsidRDefault="00296E35" w:rsidP="002E3FCC">
            <w:pPr>
              <w:pStyle w:val="TAL"/>
            </w:pPr>
          </w:p>
        </w:tc>
      </w:tr>
      <w:tr w:rsidR="00296E35" w:rsidRPr="00EF2220" w14:paraId="1635BD15" w14:textId="77777777" w:rsidTr="002E3FCC">
        <w:tblPrEx>
          <w:jc w:val="center"/>
          <w:tblInd w:w="0" w:type="dxa"/>
        </w:tblPrEx>
        <w:trPr>
          <w:cantSplit/>
          <w:jc w:val="center"/>
        </w:trPr>
        <w:tc>
          <w:tcPr>
            <w:tcW w:w="2838" w:type="dxa"/>
          </w:tcPr>
          <w:p w14:paraId="744934A3"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377545F4" w14:textId="77777777" w:rsidR="00296E35" w:rsidRPr="00EF2220" w:rsidRDefault="00296E35" w:rsidP="002E3FCC">
            <w:pPr>
              <w:pStyle w:val="TAL"/>
            </w:pPr>
            <w:r w:rsidRPr="00EF2220">
              <w:t>"application/xml"</w:t>
            </w:r>
          </w:p>
        </w:tc>
        <w:tc>
          <w:tcPr>
            <w:tcW w:w="2128" w:type="dxa"/>
          </w:tcPr>
          <w:p w14:paraId="29097B7B" w14:textId="77777777" w:rsidR="00296E35" w:rsidRPr="00EF2220" w:rsidRDefault="00296E35" w:rsidP="002E3FCC">
            <w:pPr>
              <w:pStyle w:val="TAL"/>
            </w:pPr>
          </w:p>
        </w:tc>
        <w:tc>
          <w:tcPr>
            <w:tcW w:w="1420" w:type="dxa"/>
          </w:tcPr>
          <w:p w14:paraId="6BD2EF5A" w14:textId="77777777" w:rsidR="00296E35" w:rsidRPr="00EF2220" w:rsidRDefault="00296E35" w:rsidP="002E3FCC">
            <w:pPr>
              <w:pStyle w:val="TAL"/>
            </w:pPr>
          </w:p>
        </w:tc>
        <w:tc>
          <w:tcPr>
            <w:tcW w:w="1136" w:type="dxa"/>
          </w:tcPr>
          <w:p w14:paraId="16354F73" w14:textId="77777777" w:rsidR="00296E35" w:rsidRPr="00EF2220" w:rsidRDefault="00296E35" w:rsidP="002E3FCC">
            <w:pPr>
              <w:pStyle w:val="TAL"/>
            </w:pPr>
          </w:p>
        </w:tc>
      </w:tr>
      <w:tr w:rsidR="00296E35" w:rsidRPr="00EF2220" w14:paraId="21AE67E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A37AFD" w14:textId="77777777" w:rsidR="00296E35" w:rsidRPr="00EF2220" w:rsidRDefault="00296E35" w:rsidP="002E3FCC">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68B203C4" w14:textId="77777777" w:rsidR="00296E35" w:rsidRPr="00EF2220" w:rsidRDefault="00296E35" w:rsidP="002E3FCC">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10475777"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BF31ADE" w14:textId="77777777" w:rsidR="00296E35" w:rsidRPr="00EF2220" w:rsidRDefault="00296E35" w:rsidP="002E3FCC">
            <w:pPr>
              <w:pStyle w:val="TAL"/>
            </w:pPr>
            <w:r w:rsidRPr="00EF2220">
              <w:t>RESTful Network API for NMS [40], clauses 6.21</w:t>
            </w:r>
          </w:p>
        </w:tc>
        <w:tc>
          <w:tcPr>
            <w:tcW w:w="1136" w:type="dxa"/>
            <w:tcBorders>
              <w:top w:val="single" w:sz="4" w:space="0" w:color="auto"/>
              <w:left w:val="single" w:sz="4" w:space="0" w:color="auto"/>
              <w:bottom w:val="single" w:sz="4" w:space="0" w:color="auto"/>
              <w:right w:val="single" w:sz="4" w:space="0" w:color="auto"/>
            </w:tcBorders>
          </w:tcPr>
          <w:p w14:paraId="585A77AF" w14:textId="77777777" w:rsidR="00296E35" w:rsidRPr="00EF2220" w:rsidRDefault="00296E35" w:rsidP="002E3FCC">
            <w:pPr>
              <w:pStyle w:val="TAL"/>
            </w:pPr>
          </w:p>
        </w:tc>
      </w:tr>
      <w:tr w:rsidR="00296E35" w:rsidRPr="00EF2220" w14:paraId="4457EC4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AD45E36" w14:textId="77777777" w:rsidR="00296E35" w:rsidRPr="00EF2220" w:rsidRDefault="00296E35" w:rsidP="002E3FCC">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002F02EE" w14:textId="77777777" w:rsidR="00296E35" w:rsidRPr="00EF2220" w:rsidRDefault="00296E35" w:rsidP="002E3FCC">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2690189D"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10D02B3" w14:textId="77777777" w:rsidR="00296E35" w:rsidRPr="00EF2220"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2D4FB6" w14:textId="77777777" w:rsidR="00296E35" w:rsidRPr="00EF2220" w:rsidRDefault="00296E35" w:rsidP="002E3FCC">
            <w:pPr>
              <w:pStyle w:val="TAL"/>
            </w:pPr>
          </w:p>
        </w:tc>
      </w:tr>
    </w:tbl>
    <w:p w14:paraId="7C107293" w14:textId="77777777" w:rsidR="00296E35" w:rsidRPr="00EF2220" w:rsidRDefault="00296E35" w:rsidP="00296E35"/>
    <w:p w14:paraId="1E086B3D" w14:textId="03A18564" w:rsidR="00296E35" w:rsidRPr="00EF2220" w:rsidRDefault="00296E35" w:rsidP="00296E35">
      <w:pPr>
        <w:pStyle w:val="TH"/>
      </w:pPr>
      <w:r w:rsidRPr="00EF2220">
        <w:t xml:space="preserve">Table 6.8.3.3.3-5: HTTP DELETE from the UE (Step 6, Table 6.8.3.3.2-1; step 2, TS </w:t>
      </w:r>
      <w:r>
        <w:t>37.579</w:t>
      </w:r>
      <w:r w:rsidRPr="00EF2220">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529EC59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06C420" w14:textId="64115230" w:rsidR="00296E35" w:rsidRPr="00EF2220" w:rsidRDefault="00296E35" w:rsidP="002E3FCC">
            <w:pPr>
              <w:pStyle w:val="TAL"/>
            </w:pPr>
            <w:r w:rsidRPr="00EF2220">
              <w:t xml:space="preserve">Derivation Path: TS </w:t>
            </w:r>
            <w:r>
              <w:t>37.579</w:t>
            </w:r>
            <w:r w:rsidRPr="00EF2220">
              <w:t>-1 [2], Table 5.5.4.5-1, condition MSG_STORE</w:t>
            </w:r>
          </w:p>
        </w:tc>
      </w:tr>
      <w:tr w:rsidR="00296E35" w:rsidRPr="00EF2220" w14:paraId="3464CBA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0FBE2D"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FF8948"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74426D30"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3363C911"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16256A1E" w14:textId="77777777" w:rsidR="00296E35" w:rsidRPr="00EF2220" w:rsidRDefault="00296E35" w:rsidP="002E3FCC">
            <w:pPr>
              <w:pStyle w:val="TAH"/>
            </w:pPr>
            <w:r w:rsidRPr="00EF2220">
              <w:t>Condition</w:t>
            </w:r>
          </w:p>
        </w:tc>
      </w:tr>
      <w:tr w:rsidR="00296E35" w:rsidRPr="00EF2220" w14:paraId="584C15A8" w14:textId="77777777" w:rsidTr="002E3FCC">
        <w:tc>
          <w:tcPr>
            <w:tcW w:w="2837" w:type="dxa"/>
            <w:tcBorders>
              <w:top w:val="single" w:sz="4" w:space="0" w:color="auto"/>
              <w:left w:val="single" w:sz="4" w:space="0" w:color="auto"/>
              <w:bottom w:val="single" w:sz="4" w:space="0" w:color="auto"/>
              <w:right w:val="single" w:sz="4" w:space="0" w:color="auto"/>
            </w:tcBorders>
          </w:tcPr>
          <w:p w14:paraId="19E69054" w14:textId="77777777" w:rsidR="00296E35" w:rsidRPr="00EF2220" w:rsidRDefault="00296E35" w:rsidP="002E3FCC">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D3BB03F"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E5308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3D4D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8B9C8" w14:textId="77777777" w:rsidR="00296E35" w:rsidRPr="00EF2220" w:rsidRDefault="00296E35" w:rsidP="002E3FCC">
            <w:pPr>
              <w:pStyle w:val="TAL"/>
            </w:pPr>
          </w:p>
        </w:tc>
      </w:tr>
      <w:tr w:rsidR="00296E35" w:rsidRPr="00EF2220" w14:paraId="0F3C7140" w14:textId="77777777" w:rsidTr="002E3FCC">
        <w:tc>
          <w:tcPr>
            <w:tcW w:w="2837" w:type="dxa"/>
            <w:tcBorders>
              <w:top w:val="single" w:sz="4" w:space="0" w:color="auto"/>
              <w:left w:val="single" w:sz="4" w:space="0" w:color="auto"/>
              <w:bottom w:val="single" w:sz="4" w:space="0" w:color="auto"/>
              <w:right w:val="single" w:sz="4" w:space="0" w:color="auto"/>
            </w:tcBorders>
          </w:tcPr>
          <w:p w14:paraId="79E7AC5D" w14:textId="77777777" w:rsidR="00296E35" w:rsidRPr="00EF2220" w:rsidRDefault="00296E35" w:rsidP="002E3FCC">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47CC5FED"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88CF8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8F46D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9E62AE" w14:textId="77777777" w:rsidR="00296E35" w:rsidRPr="00EF2220" w:rsidRDefault="00296E35" w:rsidP="002E3FCC">
            <w:pPr>
              <w:pStyle w:val="TAL"/>
            </w:pPr>
          </w:p>
        </w:tc>
      </w:tr>
      <w:tr w:rsidR="00296E35" w:rsidRPr="00EF2220" w14:paraId="73A15B91" w14:textId="77777777" w:rsidTr="002E3FCC">
        <w:tc>
          <w:tcPr>
            <w:tcW w:w="2837" w:type="dxa"/>
            <w:tcBorders>
              <w:top w:val="single" w:sz="4" w:space="0" w:color="auto"/>
              <w:left w:val="single" w:sz="4" w:space="0" w:color="auto"/>
              <w:bottom w:val="single" w:sz="4" w:space="0" w:color="auto"/>
              <w:right w:val="single" w:sz="4" w:space="0" w:color="auto"/>
            </w:tcBorders>
          </w:tcPr>
          <w:p w14:paraId="1CD15508" w14:textId="77777777" w:rsidR="00296E35" w:rsidRPr="00EF2220" w:rsidRDefault="00296E35" w:rsidP="002E3FCC">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25B7D0E6"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7D5DBDA" w14:textId="77777777" w:rsidR="00296E35" w:rsidRPr="00EF2220" w:rsidRDefault="00296E35" w:rsidP="002E3FCC">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25FFAF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2A7A44" w14:textId="77777777" w:rsidR="00296E35" w:rsidRPr="00EF2220" w:rsidRDefault="00296E35" w:rsidP="002E3FCC">
            <w:pPr>
              <w:pStyle w:val="TAL"/>
            </w:pPr>
          </w:p>
        </w:tc>
      </w:tr>
    </w:tbl>
    <w:p w14:paraId="1042CADB" w14:textId="77777777" w:rsidR="00296E35" w:rsidRPr="00EF2220" w:rsidRDefault="00296E35" w:rsidP="00296E35"/>
    <w:p w14:paraId="6D6CECBA" w14:textId="77777777" w:rsidR="00296E35" w:rsidRPr="00C26BBB" w:rsidRDefault="00296E35" w:rsidP="00296E35">
      <w:pPr>
        <w:pStyle w:val="Heading3"/>
      </w:pPr>
      <w:bookmarkStart w:id="1302" w:name="_Toc178186388"/>
      <w:bookmarkStart w:id="1303" w:name="_Toc181109129"/>
      <w:r w:rsidRPr="00C26BBB">
        <w:t>6.8.4</w:t>
      </w:r>
      <w:r w:rsidRPr="00C26BBB">
        <w:tab/>
        <w:t>On-network / MCData Message Store / Synchronization / Synchronization notifications / Search-based synchronization</w:t>
      </w:r>
      <w:bookmarkEnd w:id="1302"/>
      <w:bookmarkEnd w:id="1303"/>
    </w:p>
    <w:p w14:paraId="06C28C1E" w14:textId="77777777" w:rsidR="00296E35" w:rsidRPr="00C26BBB" w:rsidRDefault="00296E35" w:rsidP="00296E35">
      <w:pPr>
        <w:pStyle w:val="H6"/>
      </w:pPr>
      <w:r w:rsidRPr="00C26BBB">
        <w:t>6.8.4.1</w:t>
      </w:r>
      <w:r w:rsidRPr="00C26BBB">
        <w:tab/>
        <w:t>Test Purpose (TP)</w:t>
      </w:r>
    </w:p>
    <w:p w14:paraId="708607C7" w14:textId="77777777" w:rsidR="00296E35" w:rsidRPr="00C26BBB" w:rsidRDefault="00296E35" w:rsidP="00296E35">
      <w:pPr>
        <w:pStyle w:val="H6"/>
      </w:pPr>
      <w:r w:rsidRPr="00C26BBB">
        <w:t>(1)</w:t>
      </w:r>
    </w:p>
    <w:p w14:paraId="60E555E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591E5005" w14:textId="77777777" w:rsidR="00296E35" w:rsidRPr="00C26BBB" w:rsidRDefault="00296E35" w:rsidP="00296E35">
      <w:pPr>
        <w:pStyle w:val="PL"/>
      </w:pPr>
      <w:r w:rsidRPr="00C26BBB">
        <w:t>ensure that {</w:t>
      </w:r>
    </w:p>
    <w:p w14:paraId="7AF0B15F" w14:textId="77777777" w:rsidR="00296E35" w:rsidRPr="00C26BBB" w:rsidRDefault="00296E35" w:rsidP="00296E35">
      <w:pPr>
        <w:pStyle w:val="PL"/>
      </w:pPr>
      <w:r w:rsidRPr="00C26BBB">
        <w:t xml:space="preserve">  </w:t>
      </w:r>
      <w:r w:rsidRPr="00C26BBB">
        <w:rPr>
          <w:b/>
        </w:rPr>
        <w:t>when</w:t>
      </w:r>
      <w:r w:rsidRPr="00C26BBB">
        <w:t xml:space="preserve"> { UE (MCData Client) receives a notification </w:t>
      </w:r>
      <w:r w:rsidRPr="00C26BBB">
        <w:rPr>
          <w:rFonts w:eastAsia="Malgun Gothic"/>
        </w:rPr>
        <w:t xml:space="preserve">about changes in the message store using using </w:t>
      </w:r>
      <w:r w:rsidRPr="00C26BBB">
        <w:t>the Message Store Function via an HTTP POST message }</w:t>
      </w:r>
    </w:p>
    <w:p w14:paraId="7ED17661" w14:textId="77777777" w:rsidR="00296E35" w:rsidRPr="00C26BBB" w:rsidRDefault="00296E35" w:rsidP="00296E35">
      <w:pPr>
        <w:pStyle w:val="PL"/>
      </w:pPr>
      <w:r w:rsidRPr="00C26BBB">
        <w:t xml:space="preserve">    </w:t>
      </w:r>
      <w:r w:rsidRPr="00C26BBB">
        <w:rPr>
          <w:b/>
        </w:rPr>
        <w:t>then</w:t>
      </w:r>
      <w:r w:rsidRPr="00C26BBB">
        <w:t xml:space="preserve"> { UE (MCData Client) responds with a HTTP 204 (No Content) message }</w:t>
      </w:r>
    </w:p>
    <w:p w14:paraId="44B76498" w14:textId="77777777" w:rsidR="00296E35" w:rsidRPr="00C26BBB" w:rsidRDefault="00296E35" w:rsidP="00296E35">
      <w:pPr>
        <w:pStyle w:val="PL"/>
      </w:pPr>
      <w:r w:rsidRPr="00C26BBB">
        <w:t xml:space="preserve">            }</w:t>
      </w:r>
    </w:p>
    <w:p w14:paraId="4A9AF0B6" w14:textId="77777777" w:rsidR="00296E35" w:rsidRPr="00C26BBB" w:rsidRDefault="00296E35" w:rsidP="00296E35">
      <w:pPr>
        <w:pStyle w:val="PL"/>
      </w:pPr>
    </w:p>
    <w:p w14:paraId="3511599F" w14:textId="77777777" w:rsidR="00296E35" w:rsidRPr="00C26BBB" w:rsidRDefault="00296E35" w:rsidP="00296E35">
      <w:pPr>
        <w:pStyle w:val="H6"/>
      </w:pPr>
      <w:r w:rsidRPr="00C26BBB">
        <w:t>(2)</w:t>
      </w:r>
    </w:p>
    <w:p w14:paraId="75A80AF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4ABA9122" w14:textId="77777777" w:rsidR="00296E35" w:rsidRPr="00C26BBB" w:rsidRDefault="00296E35" w:rsidP="00296E35">
      <w:pPr>
        <w:pStyle w:val="PL"/>
      </w:pPr>
      <w:r w:rsidRPr="00C26BBB">
        <w:t>ensure that {</w:t>
      </w:r>
    </w:p>
    <w:p w14:paraId="725E9DB0" w14:textId="77777777" w:rsidR="00296E35" w:rsidRPr="00C26BBB" w:rsidRDefault="00296E35" w:rsidP="00296E35">
      <w:pPr>
        <w:pStyle w:val="PL"/>
      </w:pPr>
      <w:r w:rsidRPr="00C26BBB">
        <w:t xml:space="preserve">  </w:t>
      </w:r>
      <w:r w:rsidRPr="00C26BBB">
        <w:rPr>
          <w:b/>
        </w:rPr>
        <w:t>when</w:t>
      </w:r>
      <w:r w:rsidRPr="00C26BBB">
        <w:t xml:space="preserve"> { the MCDATA User requests to </w:t>
      </w:r>
      <w:r w:rsidRPr="00C26BBB">
        <w:rPr>
          <w:rFonts w:eastAsia="Malgun Gothic"/>
        </w:rPr>
        <w:t xml:space="preserve">search for changes in the message store using </w:t>
      </w:r>
      <w:r w:rsidRPr="00C26BBB">
        <w:t>the Message Store Function }</w:t>
      </w:r>
    </w:p>
    <w:p w14:paraId="32D46F0F" w14:textId="77777777" w:rsidR="00296E35" w:rsidRPr="00C26BBB" w:rsidRDefault="00296E35" w:rsidP="00296E35">
      <w:pPr>
        <w:pStyle w:val="PL"/>
      </w:pPr>
      <w:r w:rsidRPr="00C26BBB">
        <w:t xml:space="preserve">    </w:t>
      </w:r>
      <w:r w:rsidRPr="00C26BBB">
        <w:rPr>
          <w:b/>
        </w:rPr>
        <w:t>then</w:t>
      </w:r>
      <w:r w:rsidRPr="00C26BBB">
        <w:t xml:space="preserve"> { UE (MCData Client) requests to </w:t>
      </w:r>
      <w:r w:rsidRPr="00C26BBB">
        <w:rPr>
          <w:rFonts w:eastAsia="Malgun Gothic"/>
        </w:rPr>
        <w:t xml:space="preserve">search for changes in the message store using </w:t>
      </w:r>
      <w:r w:rsidRPr="00C26BBB">
        <w:t>the Message Store Function via an HTTP POST message }</w:t>
      </w:r>
    </w:p>
    <w:p w14:paraId="1AB571B0" w14:textId="77777777" w:rsidR="00296E35" w:rsidRPr="00C26BBB" w:rsidRDefault="00296E35" w:rsidP="00296E35">
      <w:pPr>
        <w:pStyle w:val="PL"/>
      </w:pPr>
      <w:r w:rsidRPr="00C26BBB">
        <w:t xml:space="preserve">            }</w:t>
      </w:r>
    </w:p>
    <w:p w14:paraId="3DD71B3E" w14:textId="77777777" w:rsidR="00296E35" w:rsidRPr="00C26BBB" w:rsidRDefault="00296E35" w:rsidP="00296E35">
      <w:pPr>
        <w:pStyle w:val="PL"/>
      </w:pPr>
    </w:p>
    <w:p w14:paraId="003CFD1B" w14:textId="77777777" w:rsidR="00296E35" w:rsidRPr="00C26BBB" w:rsidRDefault="00296E35" w:rsidP="00296E35">
      <w:pPr>
        <w:pStyle w:val="H6"/>
      </w:pPr>
      <w:r w:rsidRPr="00C26BBB">
        <w:t>6.8.4.2</w:t>
      </w:r>
      <w:r w:rsidRPr="00C26BBB">
        <w:tab/>
        <w:t>Conformance requirements</w:t>
      </w:r>
    </w:p>
    <w:p w14:paraId="3EC6B7A5" w14:textId="77777777" w:rsidR="00296E35" w:rsidRPr="00C26BBB" w:rsidRDefault="00296E35" w:rsidP="00296E35">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68800FAE" w14:textId="77777777" w:rsidR="00296E35" w:rsidRPr="00C26BBB" w:rsidRDefault="00296E35" w:rsidP="00296E35">
      <w:pPr>
        <w:pStyle w:val="B1"/>
        <w:ind w:left="0" w:firstLine="0"/>
      </w:pPr>
      <w:r w:rsidRPr="00C26BBB">
        <w:t>[TS 24.282 clause 21.2.16.2]</w:t>
      </w:r>
    </w:p>
    <w:p w14:paraId="13E66D2A" w14:textId="77777777" w:rsidR="00296E35" w:rsidRPr="00C26BBB" w:rsidRDefault="00296E35" w:rsidP="00296E35">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09F6ADC4" w14:textId="77777777" w:rsidR="00296E35" w:rsidRPr="00C26BBB" w:rsidRDefault="00296E35" w:rsidP="00296E35">
      <w:pPr>
        <w:pStyle w:val="B1"/>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774F2F2" w14:textId="77777777" w:rsidR="00296E35" w:rsidRPr="00C26BBB" w:rsidRDefault="00296E35" w:rsidP="00296E35">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C991757" w14:textId="77777777" w:rsidR="00296E35" w:rsidRPr="00C26BBB" w:rsidRDefault="00296E35" w:rsidP="00296E35">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58212DE2" w14:textId="77777777" w:rsidR="00296E35" w:rsidRPr="00C26BBB" w:rsidRDefault="00296E35" w:rsidP="00296E35">
      <w:pPr>
        <w:pStyle w:val="B1"/>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0BEA29AC" w14:textId="77777777" w:rsidR="00296E35" w:rsidRPr="00C26BBB" w:rsidRDefault="00296E35" w:rsidP="00296E35">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314D548C" w14:textId="77777777" w:rsidR="00296E35" w:rsidRPr="00C26BBB" w:rsidRDefault="00296E35" w:rsidP="00296E35">
      <w:pPr>
        <w:pStyle w:val="B1"/>
        <w:ind w:left="0" w:firstLine="0"/>
      </w:pPr>
      <w:r w:rsidRPr="00C26BBB">
        <w:t>[TS 24.282 clause 21.2.17.1]</w:t>
      </w:r>
    </w:p>
    <w:p w14:paraId="7EB14703" w14:textId="77777777" w:rsidR="00296E35" w:rsidRPr="00C26BBB" w:rsidRDefault="00296E35" w:rsidP="00296E35">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71FE3B38" w14:textId="77777777" w:rsidR="00296E35" w:rsidRPr="00C26BBB" w:rsidRDefault="00296E35" w:rsidP="00296E35">
      <w:pPr>
        <w:pStyle w:val="B1"/>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4132BA5F" w14:textId="77777777" w:rsidR="00296E35" w:rsidRPr="00C26BBB" w:rsidRDefault="00296E35" w:rsidP="00296E35">
      <w:pPr>
        <w:pStyle w:val="H6"/>
      </w:pPr>
      <w:r w:rsidRPr="00C26BBB">
        <w:t>6.8.4.3</w:t>
      </w:r>
      <w:r w:rsidRPr="00C26BBB">
        <w:tab/>
        <w:t>Test description</w:t>
      </w:r>
    </w:p>
    <w:p w14:paraId="52249F0F" w14:textId="77777777" w:rsidR="00296E35" w:rsidRPr="00C26BBB" w:rsidRDefault="00296E35" w:rsidP="00296E35">
      <w:pPr>
        <w:pStyle w:val="H6"/>
      </w:pPr>
      <w:r w:rsidRPr="00C26BBB">
        <w:t>6.8.4.3.1</w:t>
      </w:r>
      <w:r w:rsidRPr="00C26BBB">
        <w:tab/>
        <w:t>Pre-test conditions</w:t>
      </w:r>
    </w:p>
    <w:p w14:paraId="61F6E667" w14:textId="77777777" w:rsidR="00296E35" w:rsidRPr="00C26BBB" w:rsidRDefault="00296E35" w:rsidP="00296E35">
      <w:pPr>
        <w:pStyle w:val="H6"/>
      </w:pPr>
      <w:r w:rsidRPr="00C26BBB">
        <w:t>Test configuration:</w:t>
      </w:r>
    </w:p>
    <w:p w14:paraId="57F1E318" w14:textId="77777777" w:rsidR="00296E35" w:rsidRPr="00C26BBB" w:rsidRDefault="00296E35" w:rsidP="00296E35">
      <w:pPr>
        <w:pStyle w:val="B1"/>
      </w:pPr>
      <w:r w:rsidRPr="00C26BBB">
        <w:t>-</w:t>
      </w:r>
      <w:r w:rsidRPr="00C26BBB">
        <w:tab/>
        <w:t>Single cell configuration according to TS 36.879-1 [2] clause 5.2.2.2.1.</w:t>
      </w:r>
    </w:p>
    <w:p w14:paraId="75A1FC36" w14:textId="77777777" w:rsidR="00296E35" w:rsidRPr="00C26BBB" w:rsidRDefault="00296E35" w:rsidP="00296E35">
      <w:pPr>
        <w:pStyle w:val="H6"/>
      </w:pPr>
      <w:r w:rsidRPr="00C26BBB">
        <w:t>Preamble:</w:t>
      </w:r>
    </w:p>
    <w:p w14:paraId="6255A46B" w14:textId="77777777" w:rsidR="00296E35" w:rsidRPr="00C26BBB" w:rsidRDefault="00296E35" w:rsidP="00296E35">
      <w:pPr>
        <w:pStyle w:val="B1"/>
      </w:pPr>
      <w:r w:rsidRPr="00C26BBB">
        <w:t>-</w:t>
      </w:r>
      <w:r w:rsidRPr="00C26BBB">
        <w:tab/>
        <w:t>The UE has performed procedure 'Initial registration' as described in TS 36.879-1 [2] clause 5.4.2.</w:t>
      </w:r>
    </w:p>
    <w:p w14:paraId="0A918001" w14:textId="77777777" w:rsidR="00296E35" w:rsidRPr="00C26BBB" w:rsidRDefault="00296E35" w:rsidP="00296E35">
      <w:pPr>
        <w:pStyle w:val="B1"/>
      </w:pPr>
      <w:r w:rsidRPr="00C26BBB">
        <w:t>-</w:t>
      </w:r>
      <w:r w:rsidRPr="00C26BBB">
        <w:tab/>
        <w:t>UE States at the end of the preamble:</w:t>
      </w:r>
    </w:p>
    <w:p w14:paraId="0AE865C2" w14:textId="77777777" w:rsidR="00296E35" w:rsidRPr="00C26BBB" w:rsidRDefault="00296E35" w:rsidP="00296E35">
      <w:pPr>
        <w:pStyle w:val="B1"/>
        <w:ind w:left="852"/>
      </w:pPr>
      <w:r w:rsidRPr="00C26BBB">
        <w:t>-</w:t>
      </w:r>
      <w:r w:rsidRPr="00C26BBB">
        <w:tab/>
        <w:t>The UE is in RRC_IDLE state.</w:t>
      </w:r>
    </w:p>
    <w:p w14:paraId="10946A38" w14:textId="77777777" w:rsidR="00296E35" w:rsidRPr="00C26BBB" w:rsidRDefault="00296E35" w:rsidP="00296E35">
      <w:pPr>
        <w:pStyle w:val="B1"/>
        <w:ind w:left="852"/>
      </w:pPr>
      <w:r w:rsidRPr="00C26BBB">
        <w:t>-</w:t>
      </w:r>
      <w:r w:rsidRPr="00C26BBB">
        <w:tab/>
        <w:t>The client is registered for MCData.</w:t>
      </w:r>
    </w:p>
    <w:p w14:paraId="28BB964D" w14:textId="77777777" w:rsidR="00296E35" w:rsidRPr="00C26BBB" w:rsidRDefault="00296E35" w:rsidP="00296E35">
      <w:pPr>
        <w:pStyle w:val="H6"/>
      </w:pPr>
      <w:r w:rsidRPr="00C26BBB">
        <w:t>6.8.4.3.2</w:t>
      </w:r>
      <w:r w:rsidRPr="00C26BBB">
        <w:tab/>
        <w:t>Test procedure sequence</w:t>
      </w:r>
    </w:p>
    <w:p w14:paraId="3F81C50A" w14:textId="77777777" w:rsidR="00296E35" w:rsidRPr="00C26BBB" w:rsidRDefault="00296E35" w:rsidP="00296E35">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26BBB" w14:paraId="5C372A86"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7070EBE5" w14:textId="77777777" w:rsidR="00296E35" w:rsidRPr="00C26BBB" w:rsidRDefault="00296E35" w:rsidP="002E3FCC">
            <w:pPr>
              <w:pStyle w:val="TAH"/>
            </w:pPr>
            <w:r w:rsidRPr="00C26BBB">
              <w:t>St</w:t>
            </w:r>
          </w:p>
        </w:tc>
        <w:tc>
          <w:tcPr>
            <w:tcW w:w="3970" w:type="dxa"/>
            <w:tcBorders>
              <w:top w:val="single" w:sz="4" w:space="0" w:color="auto"/>
              <w:left w:val="single" w:sz="4" w:space="0" w:color="auto"/>
              <w:bottom w:val="nil"/>
              <w:right w:val="single" w:sz="4" w:space="0" w:color="auto"/>
            </w:tcBorders>
            <w:shd w:val="clear" w:color="auto" w:fill="auto"/>
            <w:hideMark/>
          </w:tcPr>
          <w:p w14:paraId="3716932C" w14:textId="77777777" w:rsidR="00296E35" w:rsidRPr="00C26BBB" w:rsidRDefault="00296E35" w:rsidP="002E3FCC">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8D6DF" w14:textId="77777777" w:rsidR="00296E35" w:rsidRPr="00C26BBB" w:rsidRDefault="00296E35" w:rsidP="002E3FCC">
            <w:pPr>
              <w:pStyle w:val="TAH"/>
            </w:pPr>
            <w:r w:rsidRPr="00C26BBB">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BF82BAF" w14:textId="77777777" w:rsidR="00296E35" w:rsidRPr="00C26BBB" w:rsidRDefault="00296E35" w:rsidP="002E3FCC">
            <w:pPr>
              <w:pStyle w:val="TAH"/>
            </w:pPr>
            <w:r w:rsidRPr="00C26BBB">
              <w:t>TP</w:t>
            </w:r>
          </w:p>
        </w:tc>
        <w:tc>
          <w:tcPr>
            <w:tcW w:w="892" w:type="dxa"/>
            <w:tcBorders>
              <w:top w:val="single" w:sz="4" w:space="0" w:color="auto"/>
              <w:left w:val="single" w:sz="4" w:space="0" w:color="auto"/>
              <w:bottom w:val="nil"/>
              <w:right w:val="single" w:sz="4" w:space="0" w:color="auto"/>
            </w:tcBorders>
            <w:shd w:val="clear" w:color="auto" w:fill="auto"/>
            <w:hideMark/>
          </w:tcPr>
          <w:p w14:paraId="2AB0D063" w14:textId="77777777" w:rsidR="00296E35" w:rsidRPr="00C26BBB" w:rsidRDefault="00296E35" w:rsidP="002E3FCC">
            <w:pPr>
              <w:pStyle w:val="TAH"/>
            </w:pPr>
            <w:r w:rsidRPr="00C26BBB">
              <w:t>Verdict</w:t>
            </w:r>
          </w:p>
        </w:tc>
      </w:tr>
      <w:tr w:rsidR="00296E35" w:rsidRPr="00C26BBB" w14:paraId="16CAE4E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B67383C" w14:textId="77777777" w:rsidR="00296E35" w:rsidRPr="00C26BBB"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1E542AB" w14:textId="77777777" w:rsidR="00296E35" w:rsidRPr="00C26BBB"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3B7109" w14:textId="77777777" w:rsidR="00296E35" w:rsidRPr="00C26BBB" w:rsidRDefault="00296E35" w:rsidP="002E3FCC">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A6C5B14" w14:textId="77777777" w:rsidR="00296E35" w:rsidRPr="00C26BBB" w:rsidRDefault="00296E35" w:rsidP="002E3FCC">
            <w:pPr>
              <w:pStyle w:val="TAH"/>
            </w:pPr>
            <w:r w:rsidRPr="00C26BBB">
              <w:t>Message</w:t>
            </w:r>
          </w:p>
        </w:tc>
        <w:tc>
          <w:tcPr>
            <w:tcW w:w="567" w:type="dxa"/>
            <w:tcBorders>
              <w:top w:val="nil"/>
              <w:left w:val="single" w:sz="4" w:space="0" w:color="auto"/>
              <w:bottom w:val="single" w:sz="4" w:space="0" w:color="auto"/>
              <w:right w:val="single" w:sz="4" w:space="0" w:color="auto"/>
            </w:tcBorders>
            <w:shd w:val="clear" w:color="auto" w:fill="auto"/>
          </w:tcPr>
          <w:p w14:paraId="29EF154A" w14:textId="77777777" w:rsidR="00296E35" w:rsidRPr="00C26BBB"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541077A5" w14:textId="77777777" w:rsidR="00296E35" w:rsidRPr="00C26BBB" w:rsidRDefault="00296E35" w:rsidP="002E3FCC">
            <w:pPr>
              <w:pStyle w:val="TAH"/>
            </w:pPr>
          </w:p>
        </w:tc>
      </w:tr>
      <w:tr w:rsidR="00296E35" w:rsidRPr="00C26BBB" w14:paraId="6351E9C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0BB9A2E" w14:textId="77777777" w:rsidR="00296E35" w:rsidRPr="00C26BBB" w:rsidRDefault="00296E35" w:rsidP="002E3FCC">
            <w:pPr>
              <w:pStyle w:val="TAC"/>
            </w:pPr>
            <w:r w:rsidRPr="00C26BBB">
              <w:t>1</w:t>
            </w:r>
          </w:p>
        </w:tc>
        <w:tc>
          <w:tcPr>
            <w:tcW w:w="3970" w:type="dxa"/>
            <w:tcBorders>
              <w:top w:val="nil"/>
              <w:left w:val="single" w:sz="4" w:space="0" w:color="auto"/>
              <w:bottom w:val="single" w:sz="4" w:space="0" w:color="auto"/>
              <w:right w:val="single" w:sz="4" w:space="0" w:color="auto"/>
            </w:tcBorders>
            <w:shd w:val="clear" w:color="auto" w:fill="auto"/>
          </w:tcPr>
          <w:p w14:paraId="381695A7" w14:textId="77777777" w:rsidR="00296E35" w:rsidRPr="00C26BBB" w:rsidRDefault="00296E35" w:rsidP="002E3FCC">
            <w:pPr>
              <w:pStyle w:val="TAL"/>
            </w:pPr>
            <w:r w:rsidRPr="00C26BBB">
              <w:t xml:space="preserve">Make the UE (MCData client) </w:t>
            </w:r>
            <w:r w:rsidRPr="00C26BBB">
              <w:rPr>
                <w:rFonts w:eastAsia="Malgun Gothic"/>
              </w:rPr>
              <w:t>create a subscription to notifications about changes in the message store function.</w:t>
            </w:r>
          </w:p>
          <w:p w14:paraId="5577F153" w14:textId="77777777" w:rsidR="00296E35" w:rsidRPr="00C26BBB" w:rsidRDefault="00296E35" w:rsidP="002E3FCC">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1D14B"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7729C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388A70C4"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3214CEE5" w14:textId="77777777" w:rsidR="00296E35" w:rsidRPr="00C26BBB" w:rsidRDefault="00296E35" w:rsidP="002E3FCC">
            <w:pPr>
              <w:pStyle w:val="TAC"/>
            </w:pPr>
            <w:r w:rsidRPr="00C26BBB">
              <w:t>-</w:t>
            </w:r>
          </w:p>
        </w:tc>
      </w:tr>
      <w:tr w:rsidR="00296E35" w:rsidRPr="00C26BBB" w14:paraId="350054E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8349AB" w14:textId="77777777" w:rsidR="00296E35" w:rsidRPr="00C26BBB" w:rsidRDefault="00296E35" w:rsidP="002E3FCC">
            <w:pPr>
              <w:pStyle w:val="TAC"/>
            </w:pPr>
            <w:r w:rsidRPr="00C26BBB">
              <w:t>2</w:t>
            </w:r>
          </w:p>
        </w:tc>
        <w:tc>
          <w:tcPr>
            <w:tcW w:w="3970" w:type="dxa"/>
            <w:tcBorders>
              <w:top w:val="nil"/>
              <w:left w:val="single" w:sz="4" w:space="0" w:color="auto"/>
              <w:bottom w:val="single" w:sz="4" w:space="0" w:color="auto"/>
              <w:right w:val="single" w:sz="4" w:space="0" w:color="auto"/>
            </w:tcBorders>
            <w:shd w:val="clear" w:color="auto" w:fill="auto"/>
          </w:tcPr>
          <w:p w14:paraId="3FAE0A0D" w14:textId="765B1CFC" w:rsidR="00296E35" w:rsidRPr="00C26BBB" w:rsidRDefault="00296E35" w:rsidP="002E3FCC">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w:t>
            </w:r>
            <w:r>
              <w:rPr>
                <w:bCs/>
              </w:rPr>
              <w:t>37.579</w:t>
            </w:r>
            <w:r w:rsidRPr="00C26BBB">
              <w:rPr>
                <w:bCs/>
              </w:rPr>
              <w:t xml:space="preserve">-1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C461E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C91D8"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8A3C46B"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5DB2F225" w14:textId="77777777" w:rsidR="00296E35" w:rsidRPr="00C26BBB" w:rsidRDefault="00296E35" w:rsidP="002E3FCC">
            <w:pPr>
              <w:pStyle w:val="TAC"/>
            </w:pPr>
            <w:r w:rsidRPr="00C26BBB">
              <w:t>-</w:t>
            </w:r>
          </w:p>
        </w:tc>
      </w:tr>
      <w:tr w:rsidR="00296E35" w:rsidRPr="00C26BBB" w14:paraId="75058F8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8C5E520" w14:textId="77777777" w:rsidR="00296E35" w:rsidRPr="00C26BBB" w:rsidRDefault="00296E35" w:rsidP="002E3FCC">
            <w:pPr>
              <w:pStyle w:val="TAC"/>
            </w:pPr>
            <w:r w:rsidRPr="00C26BBB">
              <w:t>3</w:t>
            </w:r>
          </w:p>
        </w:tc>
        <w:tc>
          <w:tcPr>
            <w:tcW w:w="3970" w:type="dxa"/>
            <w:tcBorders>
              <w:top w:val="nil"/>
              <w:left w:val="single" w:sz="4" w:space="0" w:color="auto"/>
              <w:bottom w:val="single" w:sz="4" w:space="0" w:color="auto"/>
              <w:right w:val="single" w:sz="4" w:space="0" w:color="auto"/>
            </w:tcBorders>
            <w:shd w:val="clear" w:color="auto" w:fill="auto"/>
          </w:tcPr>
          <w:p w14:paraId="0AF3FA35" w14:textId="19C19616" w:rsidR="00296E35" w:rsidRPr="00C26BBB" w:rsidRDefault="00296E35" w:rsidP="002E3FCC">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w:t>
            </w:r>
            <w:r>
              <w:rPr>
                <w:bCs/>
              </w:rPr>
              <w:t>37.579</w:t>
            </w:r>
            <w:r w:rsidRPr="00C26BBB">
              <w:rPr>
                <w:bCs/>
              </w:rPr>
              <w:t xml:space="preserve">-1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D2873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9A192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09C3D4A6" w14:textId="77777777" w:rsidR="00296E35" w:rsidRPr="00C26BBB" w:rsidRDefault="00296E35" w:rsidP="002E3FCC">
            <w:pPr>
              <w:pStyle w:val="TAC"/>
            </w:pPr>
            <w:r w:rsidRPr="00C26BBB">
              <w:t>1</w:t>
            </w:r>
          </w:p>
        </w:tc>
        <w:tc>
          <w:tcPr>
            <w:tcW w:w="892" w:type="dxa"/>
            <w:tcBorders>
              <w:top w:val="nil"/>
              <w:left w:val="single" w:sz="4" w:space="0" w:color="auto"/>
              <w:bottom w:val="single" w:sz="4" w:space="0" w:color="auto"/>
              <w:right w:val="single" w:sz="4" w:space="0" w:color="auto"/>
            </w:tcBorders>
            <w:shd w:val="clear" w:color="auto" w:fill="auto"/>
          </w:tcPr>
          <w:p w14:paraId="38C191DD" w14:textId="77777777" w:rsidR="00296E35" w:rsidRPr="00C26BBB" w:rsidRDefault="00296E35" w:rsidP="002E3FCC">
            <w:pPr>
              <w:pStyle w:val="TAC"/>
            </w:pPr>
            <w:r w:rsidRPr="00C26BBB">
              <w:t>P</w:t>
            </w:r>
          </w:p>
        </w:tc>
      </w:tr>
      <w:tr w:rsidR="00296E35" w:rsidRPr="00C26BBB" w14:paraId="6EB07B6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160B38A" w14:textId="77777777" w:rsidR="00296E35" w:rsidRPr="00C26BBB" w:rsidRDefault="00296E35" w:rsidP="002E3FCC">
            <w:pPr>
              <w:pStyle w:val="TAC"/>
            </w:pPr>
            <w:r w:rsidRPr="00C26BBB">
              <w:t>4</w:t>
            </w:r>
          </w:p>
        </w:tc>
        <w:tc>
          <w:tcPr>
            <w:tcW w:w="3970" w:type="dxa"/>
            <w:tcBorders>
              <w:top w:val="nil"/>
              <w:left w:val="single" w:sz="4" w:space="0" w:color="auto"/>
              <w:bottom w:val="single" w:sz="4" w:space="0" w:color="auto"/>
              <w:right w:val="single" w:sz="4" w:space="0" w:color="auto"/>
            </w:tcBorders>
            <w:shd w:val="clear" w:color="auto" w:fill="auto"/>
          </w:tcPr>
          <w:p w14:paraId="25D4B2A4" w14:textId="77777777" w:rsidR="00296E35" w:rsidRPr="00C26BBB" w:rsidRDefault="00296E35" w:rsidP="002E3FCC">
            <w:pPr>
              <w:pStyle w:val="TAL"/>
            </w:pPr>
            <w:r w:rsidRPr="00C26BBB">
              <w:t xml:space="preserve">Make the UE (MCData client) </w:t>
            </w:r>
            <w:r w:rsidRPr="00C26BBB">
              <w:rPr>
                <w:rFonts w:eastAsia="Malgun Gothic"/>
              </w:rPr>
              <w:t>search for recently created objects.</w:t>
            </w:r>
          </w:p>
          <w:p w14:paraId="6BD5FAA4"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D6735"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66D1906"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265BA9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63B34023" w14:textId="77777777" w:rsidR="00296E35" w:rsidRPr="00C26BBB" w:rsidRDefault="00296E35" w:rsidP="002E3FCC">
            <w:pPr>
              <w:pStyle w:val="TAC"/>
            </w:pPr>
            <w:r w:rsidRPr="00C26BBB">
              <w:t>-</w:t>
            </w:r>
          </w:p>
        </w:tc>
      </w:tr>
      <w:tr w:rsidR="00296E35" w:rsidRPr="00C26BBB" w14:paraId="7E9A9F3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7AB520" w14:textId="77777777" w:rsidR="00296E35" w:rsidRPr="00C26BBB" w:rsidRDefault="00296E35" w:rsidP="002E3FCC">
            <w:pPr>
              <w:pStyle w:val="TAC"/>
            </w:pPr>
            <w:r w:rsidRPr="00C26BBB">
              <w:t>5</w:t>
            </w:r>
          </w:p>
        </w:tc>
        <w:tc>
          <w:tcPr>
            <w:tcW w:w="3970" w:type="dxa"/>
            <w:tcBorders>
              <w:top w:val="nil"/>
              <w:left w:val="single" w:sz="4" w:space="0" w:color="auto"/>
              <w:bottom w:val="single" w:sz="4" w:space="0" w:color="auto"/>
              <w:right w:val="single" w:sz="4" w:space="0" w:color="auto"/>
            </w:tcBorders>
            <w:shd w:val="clear" w:color="auto" w:fill="auto"/>
          </w:tcPr>
          <w:p w14:paraId="1583419A" w14:textId="5E03DC15" w:rsidR="00296E35" w:rsidRPr="00C26BBB" w:rsidRDefault="00296E35" w:rsidP="002E3FCC">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w:t>
            </w:r>
            <w:r>
              <w:rPr>
                <w:bCs/>
              </w:rPr>
              <w:t>37.579</w:t>
            </w:r>
            <w:r w:rsidRPr="00C26BBB">
              <w:rPr>
                <w:bCs/>
              </w:rPr>
              <w:t xml:space="preserve">-1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78748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1B591B"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B36102A" w14:textId="77777777" w:rsidR="00296E35" w:rsidRPr="00C26BBB" w:rsidRDefault="00296E35" w:rsidP="002E3FCC">
            <w:pPr>
              <w:pStyle w:val="TAC"/>
            </w:pPr>
            <w:r w:rsidRPr="00C26BBB">
              <w:t>2</w:t>
            </w:r>
          </w:p>
        </w:tc>
        <w:tc>
          <w:tcPr>
            <w:tcW w:w="892" w:type="dxa"/>
            <w:tcBorders>
              <w:top w:val="nil"/>
              <w:left w:val="single" w:sz="4" w:space="0" w:color="auto"/>
              <w:bottom w:val="single" w:sz="4" w:space="0" w:color="auto"/>
              <w:right w:val="single" w:sz="4" w:space="0" w:color="auto"/>
            </w:tcBorders>
            <w:shd w:val="clear" w:color="auto" w:fill="auto"/>
          </w:tcPr>
          <w:p w14:paraId="0416ED4F" w14:textId="77777777" w:rsidR="00296E35" w:rsidRPr="00C26BBB" w:rsidRDefault="00296E35" w:rsidP="002E3FCC">
            <w:pPr>
              <w:pStyle w:val="TAC"/>
            </w:pPr>
            <w:r w:rsidRPr="00C26BBB">
              <w:t>P</w:t>
            </w:r>
          </w:p>
        </w:tc>
      </w:tr>
      <w:tr w:rsidR="00296E35" w:rsidRPr="00C26BBB" w14:paraId="01073C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CDA6DE1" w14:textId="77777777" w:rsidR="00296E35" w:rsidRPr="00C26BBB" w:rsidRDefault="00296E35" w:rsidP="002E3FCC">
            <w:pPr>
              <w:pStyle w:val="TAC"/>
            </w:pPr>
            <w:r w:rsidRPr="00C26BBB">
              <w:t>6</w:t>
            </w:r>
          </w:p>
        </w:tc>
        <w:tc>
          <w:tcPr>
            <w:tcW w:w="3970" w:type="dxa"/>
            <w:tcBorders>
              <w:top w:val="nil"/>
              <w:left w:val="single" w:sz="4" w:space="0" w:color="auto"/>
              <w:bottom w:val="single" w:sz="4" w:space="0" w:color="auto"/>
              <w:right w:val="single" w:sz="4" w:space="0" w:color="auto"/>
            </w:tcBorders>
            <w:shd w:val="clear" w:color="auto" w:fill="auto"/>
          </w:tcPr>
          <w:p w14:paraId="32B5F814" w14:textId="77777777" w:rsidR="00296E35" w:rsidRPr="00C26BBB" w:rsidRDefault="00296E35" w:rsidP="002E3FCC">
            <w:pPr>
              <w:pStyle w:val="TAL"/>
            </w:pPr>
            <w:r w:rsidRPr="00C26BBB">
              <w:t xml:space="preserve">Make the UE (MCData client) </w:t>
            </w:r>
            <w:r w:rsidRPr="00C26BBB">
              <w:rPr>
                <w:rFonts w:eastAsia="Malgun Gothic"/>
              </w:rPr>
              <w:t>delete the subscription created at step 2.</w:t>
            </w:r>
          </w:p>
          <w:p w14:paraId="09FAD89B"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474C4"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1087D3"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5B3796F9"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EA7A8E4" w14:textId="77777777" w:rsidR="00296E35" w:rsidRPr="00C26BBB" w:rsidRDefault="00296E35" w:rsidP="002E3FCC">
            <w:pPr>
              <w:pStyle w:val="TAC"/>
            </w:pPr>
            <w:r w:rsidRPr="00C26BBB">
              <w:t>-</w:t>
            </w:r>
          </w:p>
        </w:tc>
      </w:tr>
      <w:tr w:rsidR="00296E35" w:rsidRPr="00C26BBB" w14:paraId="3D46591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D9F1BD3" w14:textId="77777777" w:rsidR="00296E35" w:rsidRPr="00C26BBB" w:rsidRDefault="00296E35" w:rsidP="002E3FCC">
            <w:pPr>
              <w:pStyle w:val="TAC"/>
            </w:pPr>
            <w:r w:rsidRPr="00C26BBB">
              <w:t>7</w:t>
            </w:r>
          </w:p>
        </w:tc>
        <w:tc>
          <w:tcPr>
            <w:tcW w:w="3970" w:type="dxa"/>
            <w:tcBorders>
              <w:top w:val="nil"/>
              <w:left w:val="single" w:sz="4" w:space="0" w:color="auto"/>
              <w:bottom w:val="single" w:sz="4" w:space="0" w:color="auto"/>
              <w:right w:val="single" w:sz="4" w:space="0" w:color="auto"/>
            </w:tcBorders>
            <w:shd w:val="clear" w:color="auto" w:fill="auto"/>
          </w:tcPr>
          <w:p w14:paraId="2BFB2673" w14:textId="22F655D2" w:rsidR="00296E35" w:rsidRPr="00C26BBB" w:rsidRDefault="00296E35" w:rsidP="002E3FCC">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w:t>
            </w:r>
            <w:r>
              <w:rPr>
                <w:bCs/>
              </w:rPr>
              <w:t>37.579</w:t>
            </w:r>
            <w:r w:rsidRPr="00C26BBB">
              <w:rPr>
                <w:bCs/>
              </w:rPr>
              <w:t xml:space="preserve">-1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FEE2FA"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56872C"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478C65D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02B0406" w14:textId="77777777" w:rsidR="00296E35" w:rsidRPr="00C26BBB" w:rsidRDefault="00296E35" w:rsidP="002E3FCC">
            <w:pPr>
              <w:pStyle w:val="TAC"/>
            </w:pPr>
            <w:r w:rsidRPr="00C26BBB">
              <w:t>-</w:t>
            </w:r>
          </w:p>
        </w:tc>
      </w:tr>
      <w:tr w:rsidR="00296E35" w:rsidRPr="00C26BBB" w14:paraId="6942956B"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ED5559F" w14:textId="77777777" w:rsidR="00296E35" w:rsidRPr="00C26BBB" w:rsidRDefault="00296E35" w:rsidP="002E3FCC">
            <w:pPr>
              <w:pStyle w:val="TAN"/>
            </w:pPr>
            <w:r w:rsidRPr="00C26BBB">
              <w:t>NOTE 1: This is expected to be done via a suitable implementation dependent MMI.</w:t>
            </w:r>
          </w:p>
        </w:tc>
      </w:tr>
    </w:tbl>
    <w:p w14:paraId="3A6B0FD9" w14:textId="77777777" w:rsidR="00296E35" w:rsidRPr="00C26BBB" w:rsidRDefault="00296E35" w:rsidP="00296E35"/>
    <w:p w14:paraId="384BD9D7" w14:textId="77777777" w:rsidR="00296E35" w:rsidRPr="00C26BBB" w:rsidRDefault="00296E35" w:rsidP="00296E35">
      <w:pPr>
        <w:pStyle w:val="H6"/>
      </w:pPr>
      <w:r w:rsidRPr="00C26BBB">
        <w:t>6.8.4.3.3</w:t>
      </w:r>
      <w:r w:rsidRPr="00C26BBB">
        <w:tab/>
        <w:t>Specific message contents</w:t>
      </w:r>
    </w:p>
    <w:p w14:paraId="50F0D70F" w14:textId="48257A4F" w:rsidR="00296E35" w:rsidRPr="00C26BBB" w:rsidRDefault="00296E35" w:rsidP="00296E35">
      <w:pPr>
        <w:pStyle w:val="TH"/>
      </w:pPr>
      <w:r w:rsidRPr="00C26BBB">
        <w:t xml:space="preserve">Table 6.8.4.3.3-1: HTTP POST from the UE (Step 2, Table 6.8.4.3.2-1; step 2, TS </w:t>
      </w:r>
      <w:r>
        <w:t>37.579</w:t>
      </w:r>
      <w:r w:rsidRPr="00C26BBB">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3B8DA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2773F01" w14:textId="73A41AB5"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039BE57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926358"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F9DE0B"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BC812E1"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5891522"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6FC998F" w14:textId="77777777" w:rsidR="00296E35" w:rsidRPr="00C26BBB" w:rsidRDefault="00296E35" w:rsidP="002E3FCC">
            <w:pPr>
              <w:pStyle w:val="TAH"/>
            </w:pPr>
            <w:r w:rsidRPr="00C26BBB">
              <w:t>Condition</w:t>
            </w:r>
          </w:p>
        </w:tc>
      </w:tr>
      <w:tr w:rsidR="00296E35" w:rsidRPr="00C26BBB" w14:paraId="1BC8C9E4" w14:textId="77777777" w:rsidTr="002E3FCC">
        <w:tc>
          <w:tcPr>
            <w:tcW w:w="2837" w:type="dxa"/>
            <w:tcBorders>
              <w:top w:val="single" w:sz="4" w:space="0" w:color="auto"/>
              <w:left w:val="single" w:sz="4" w:space="0" w:color="auto"/>
              <w:bottom w:val="single" w:sz="4" w:space="0" w:color="auto"/>
              <w:right w:val="single" w:sz="4" w:space="0" w:color="auto"/>
            </w:tcBorders>
          </w:tcPr>
          <w:p w14:paraId="0EBF740E"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1D404CA"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8B3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8A6C6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6E0529" w14:textId="77777777" w:rsidR="00296E35" w:rsidRPr="00C26BBB" w:rsidRDefault="00296E35" w:rsidP="002E3FCC">
            <w:pPr>
              <w:pStyle w:val="TAL"/>
            </w:pPr>
          </w:p>
        </w:tc>
      </w:tr>
      <w:tr w:rsidR="00296E35" w:rsidRPr="00C26BBB" w14:paraId="1DED38B9" w14:textId="77777777" w:rsidTr="002E3FCC">
        <w:tc>
          <w:tcPr>
            <w:tcW w:w="2837" w:type="dxa"/>
            <w:tcBorders>
              <w:top w:val="single" w:sz="4" w:space="0" w:color="auto"/>
              <w:left w:val="single" w:sz="4" w:space="0" w:color="auto"/>
              <w:bottom w:val="single" w:sz="4" w:space="0" w:color="auto"/>
              <w:right w:val="single" w:sz="4" w:space="0" w:color="auto"/>
            </w:tcBorders>
          </w:tcPr>
          <w:p w14:paraId="00F5FB0F"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7AD3002"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17BA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58F7F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2C9F6E" w14:textId="77777777" w:rsidR="00296E35" w:rsidRPr="00C26BBB" w:rsidRDefault="00296E35" w:rsidP="002E3FCC">
            <w:pPr>
              <w:pStyle w:val="TAL"/>
            </w:pPr>
          </w:p>
        </w:tc>
      </w:tr>
      <w:tr w:rsidR="00296E35" w:rsidRPr="00C26BBB" w14:paraId="139008F9" w14:textId="77777777" w:rsidTr="002E3FCC">
        <w:tc>
          <w:tcPr>
            <w:tcW w:w="2837" w:type="dxa"/>
            <w:tcBorders>
              <w:top w:val="single" w:sz="4" w:space="0" w:color="auto"/>
              <w:left w:val="single" w:sz="4" w:space="0" w:color="auto"/>
              <w:bottom w:val="single" w:sz="4" w:space="0" w:color="auto"/>
              <w:right w:val="single" w:sz="4" w:space="0" w:color="auto"/>
            </w:tcBorders>
          </w:tcPr>
          <w:p w14:paraId="30A5CB21"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6E741F" w14:textId="77777777" w:rsidR="00296E35" w:rsidRPr="00C26BBB" w:rsidRDefault="00296E35" w:rsidP="002E3FCC">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F69BFE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2BC7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4A44E" w14:textId="77777777" w:rsidR="00296E35" w:rsidRPr="00C26BBB" w:rsidRDefault="00296E35" w:rsidP="002E3FCC">
            <w:pPr>
              <w:pStyle w:val="TAL"/>
            </w:pPr>
          </w:p>
        </w:tc>
      </w:tr>
      <w:tr w:rsidR="00296E35" w:rsidRPr="00C26BBB" w14:paraId="26DB1EEE" w14:textId="77777777" w:rsidTr="002E3FCC">
        <w:tc>
          <w:tcPr>
            <w:tcW w:w="2837" w:type="dxa"/>
            <w:tcBorders>
              <w:top w:val="single" w:sz="4" w:space="0" w:color="auto"/>
              <w:left w:val="single" w:sz="4" w:space="0" w:color="auto"/>
              <w:bottom w:val="single" w:sz="4" w:space="0" w:color="auto"/>
              <w:right w:val="single" w:sz="4" w:space="0" w:color="auto"/>
            </w:tcBorders>
          </w:tcPr>
          <w:p w14:paraId="17B4FA9F"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14FF68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4B511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72F70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AFA25" w14:textId="77777777" w:rsidR="00296E35" w:rsidRPr="00C26BBB" w:rsidRDefault="00296E35" w:rsidP="002E3FCC">
            <w:pPr>
              <w:pStyle w:val="TAL"/>
            </w:pPr>
          </w:p>
        </w:tc>
      </w:tr>
      <w:tr w:rsidR="00296E35" w:rsidRPr="00C26BBB" w14:paraId="6B35FC27" w14:textId="77777777" w:rsidTr="002E3FCC">
        <w:tc>
          <w:tcPr>
            <w:tcW w:w="2837" w:type="dxa"/>
            <w:tcBorders>
              <w:top w:val="single" w:sz="4" w:space="0" w:color="auto"/>
              <w:left w:val="single" w:sz="4" w:space="0" w:color="auto"/>
              <w:bottom w:val="single" w:sz="4" w:space="0" w:color="auto"/>
              <w:right w:val="single" w:sz="4" w:space="0" w:color="auto"/>
            </w:tcBorders>
          </w:tcPr>
          <w:p w14:paraId="3F3E60DC"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716ADF0"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C1BBE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8FD8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041211" w14:textId="77777777" w:rsidR="00296E35" w:rsidRPr="00C26BBB" w:rsidRDefault="00296E35" w:rsidP="002E3FCC">
            <w:pPr>
              <w:pStyle w:val="TAL"/>
            </w:pPr>
          </w:p>
        </w:tc>
      </w:tr>
      <w:tr w:rsidR="00296E35" w:rsidRPr="00C26BBB" w14:paraId="3C5051A9" w14:textId="77777777" w:rsidTr="002E3FCC">
        <w:tc>
          <w:tcPr>
            <w:tcW w:w="2837" w:type="dxa"/>
            <w:tcBorders>
              <w:top w:val="single" w:sz="4" w:space="0" w:color="auto"/>
              <w:left w:val="single" w:sz="4" w:space="0" w:color="auto"/>
              <w:bottom w:val="single" w:sz="4" w:space="0" w:color="auto"/>
              <w:right w:val="single" w:sz="4" w:space="0" w:color="auto"/>
            </w:tcBorders>
          </w:tcPr>
          <w:p w14:paraId="1117462D" w14:textId="77777777" w:rsidR="00296E35" w:rsidRPr="00C26BBB" w:rsidRDefault="00296E35" w:rsidP="002E3FCC">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44EBF64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54CC8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3727BD" w14:textId="77777777" w:rsidR="00296E35" w:rsidRPr="00C26BBB" w:rsidRDefault="00296E35" w:rsidP="002E3FCC">
            <w:pPr>
              <w:pStyle w:val="TAL"/>
            </w:pPr>
            <w:r w:rsidRPr="00C26BBB">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31FC6F8D" w14:textId="77777777" w:rsidR="00296E35" w:rsidRPr="00C26BBB" w:rsidRDefault="00296E35" w:rsidP="002E3FCC">
            <w:pPr>
              <w:pStyle w:val="TAL"/>
            </w:pPr>
          </w:p>
        </w:tc>
      </w:tr>
      <w:tr w:rsidR="00296E35" w:rsidRPr="00C26BBB" w14:paraId="3497FF6D" w14:textId="77777777" w:rsidTr="002E3FCC">
        <w:tc>
          <w:tcPr>
            <w:tcW w:w="2837" w:type="dxa"/>
            <w:tcBorders>
              <w:top w:val="single" w:sz="4" w:space="0" w:color="auto"/>
              <w:left w:val="single" w:sz="4" w:space="0" w:color="auto"/>
              <w:bottom w:val="single" w:sz="4" w:space="0" w:color="auto"/>
              <w:right w:val="single" w:sz="4" w:space="0" w:color="auto"/>
            </w:tcBorders>
          </w:tcPr>
          <w:p w14:paraId="70598746" w14:textId="77777777" w:rsidR="00296E35" w:rsidRPr="00C26BBB" w:rsidRDefault="00296E35" w:rsidP="002E3FCC">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35A78230"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3A4BB8"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7BB5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AEF37" w14:textId="77777777" w:rsidR="00296E35" w:rsidRPr="00C26BBB" w:rsidRDefault="00296E35" w:rsidP="002E3FCC">
            <w:pPr>
              <w:pStyle w:val="TAL"/>
            </w:pPr>
          </w:p>
        </w:tc>
      </w:tr>
      <w:tr w:rsidR="00296E35" w:rsidRPr="00C26BBB" w14:paraId="731C1D4D" w14:textId="77777777" w:rsidTr="002E3FCC">
        <w:tc>
          <w:tcPr>
            <w:tcW w:w="2837" w:type="dxa"/>
            <w:tcBorders>
              <w:top w:val="single" w:sz="4" w:space="0" w:color="auto"/>
              <w:left w:val="single" w:sz="4" w:space="0" w:color="auto"/>
              <w:bottom w:val="single" w:sz="4" w:space="0" w:color="auto"/>
              <w:right w:val="single" w:sz="4" w:space="0" w:color="auto"/>
            </w:tcBorders>
          </w:tcPr>
          <w:p w14:paraId="462EC865" w14:textId="77777777" w:rsidR="00296E35" w:rsidRPr="00C26BBB" w:rsidRDefault="00296E35" w:rsidP="002E3FCC">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BCAB5B1" w14:textId="77777777" w:rsidR="00296E35" w:rsidRPr="00C26BBB" w:rsidRDefault="00296E35" w:rsidP="002E3FCC">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A90976" w14:textId="77777777" w:rsidR="00296E35" w:rsidRPr="00C26BBB" w:rsidRDefault="00296E35" w:rsidP="002E3FCC">
            <w:pPr>
              <w:pStyle w:val="TAL"/>
            </w:pPr>
            <w:r w:rsidRPr="00C26BBB">
              <w:t>URL provided by the client to be used in HTTP POST requests of notifications;</w:t>
            </w:r>
          </w:p>
          <w:p w14:paraId="41DCDC9E" w14:textId="77777777" w:rsidR="00296E35" w:rsidRPr="00C26BBB" w:rsidRDefault="00296E35" w:rsidP="002E3FCC">
            <w:pPr>
              <w:pStyle w:val="TAL"/>
            </w:pPr>
            <w:r w:rsidRPr="00C26BBB">
              <w:t>e.g.</w:t>
            </w:r>
          </w:p>
          <w:p w14:paraId="510870D7" w14:textId="77777777" w:rsidR="00296E35" w:rsidRPr="00C26BBB" w:rsidRDefault="00296E35" w:rsidP="002E3FCC">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4BDDC0F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40D445" w14:textId="77777777" w:rsidR="00296E35" w:rsidRPr="00C26BBB" w:rsidRDefault="00296E35" w:rsidP="002E3FCC">
            <w:pPr>
              <w:pStyle w:val="TAL"/>
            </w:pPr>
          </w:p>
        </w:tc>
      </w:tr>
      <w:tr w:rsidR="00296E35" w:rsidRPr="00C26BBB" w14:paraId="4531199E" w14:textId="77777777" w:rsidTr="002E3FCC">
        <w:tc>
          <w:tcPr>
            <w:tcW w:w="2837" w:type="dxa"/>
            <w:tcBorders>
              <w:top w:val="single" w:sz="4" w:space="0" w:color="auto"/>
              <w:left w:val="single" w:sz="4" w:space="0" w:color="auto"/>
              <w:bottom w:val="single" w:sz="4" w:space="0" w:color="auto"/>
              <w:right w:val="single" w:sz="4" w:space="0" w:color="auto"/>
            </w:tcBorders>
          </w:tcPr>
          <w:p w14:paraId="189D02B2" w14:textId="77777777" w:rsidR="00296E35" w:rsidRPr="00C26BBB" w:rsidRDefault="00296E35" w:rsidP="002E3FCC">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A7D138B"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B63B42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0240C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7B4C75" w14:textId="77777777" w:rsidR="00296E35" w:rsidRPr="00C26BBB" w:rsidRDefault="00296E35" w:rsidP="002E3FCC">
            <w:pPr>
              <w:pStyle w:val="TAL"/>
            </w:pPr>
          </w:p>
        </w:tc>
      </w:tr>
      <w:tr w:rsidR="00296E35" w:rsidRPr="00C26BBB" w14:paraId="49E2DA0B" w14:textId="77777777" w:rsidTr="002E3FCC">
        <w:tc>
          <w:tcPr>
            <w:tcW w:w="2837" w:type="dxa"/>
            <w:tcBorders>
              <w:top w:val="single" w:sz="4" w:space="0" w:color="auto"/>
              <w:left w:val="single" w:sz="4" w:space="0" w:color="auto"/>
              <w:bottom w:val="single" w:sz="4" w:space="0" w:color="auto"/>
              <w:right w:val="single" w:sz="4" w:space="0" w:color="auto"/>
            </w:tcBorders>
          </w:tcPr>
          <w:p w14:paraId="07B098A5" w14:textId="77777777" w:rsidR="00296E35" w:rsidRPr="00C26BBB" w:rsidRDefault="00296E35" w:rsidP="002E3FCC">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1CDCA80B" w14:textId="77777777" w:rsidR="00296E35" w:rsidRPr="00C26BBB" w:rsidRDefault="00296E35" w:rsidP="002E3FCC">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8276704" w14:textId="77777777" w:rsidR="00296E35" w:rsidRPr="00C26BBB" w:rsidRDefault="00296E35" w:rsidP="002E3FCC">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7AA7E70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5805CA" w14:textId="77777777" w:rsidR="00296E35" w:rsidRPr="00C26BBB" w:rsidRDefault="00296E35" w:rsidP="002E3FCC">
            <w:pPr>
              <w:pStyle w:val="TAL"/>
            </w:pPr>
          </w:p>
        </w:tc>
      </w:tr>
      <w:tr w:rsidR="00296E35" w:rsidRPr="00C26BBB" w14:paraId="2FCC7FF7" w14:textId="77777777" w:rsidTr="002E3FCC">
        <w:tc>
          <w:tcPr>
            <w:tcW w:w="2837" w:type="dxa"/>
            <w:tcBorders>
              <w:top w:val="single" w:sz="4" w:space="0" w:color="auto"/>
              <w:left w:val="single" w:sz="4" w:space="0" w:color="auto"/>
              <w:bottom w:val="single" w:sz="4" w:space="0" w:color="auto"/>
              <w:right w:val="single" w:sz="4" w:space="0" w:color="auto"/>
            </w:tcBorders>
          </w:tcPr>
          <w:p w14:paraId="1ED3B2A9" w14:textId="77777777" w:rsidR="00296E35" w:rsidRPr="00C26BBB" w:rsidRDefault="00296E35" w:rsidP="002E3FCC">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3A79CEFE"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6E06B8B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E8570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5ED98A" w14:textId="77777777" w:rsidR="00296E35" w:rsidRPr="00C26BBB" w:rsidRDefault="00296E35" w:rsidP="002E3FCC">
            <w:pPr>
              <w:pStyle w:val="TAL"/>
            </w:pPr>
          </w:p>
        </w:tc>
      </w:tr>
      <w:tr w:rsidR="00296E35" w:rsidRPr="00C26BBB" w14:paraId="33567A95" w14:textId="77777777" w:rsidTr="002E3FCC">
        <w:tc>
          <w:tcPr>
            <w:tcW w:w="2837" w:type="dxa"/>
            <w:tcBorders>
              <w:top w:val="single" w:sz="4" w:space="0" w:color="auto"/>
              <w:left w:val="single" w:sz="4" w:space="0" w:color="auto"/>
              <w:bottom w:val="single" w:sz="4" w:space="0" w:color="auto"/>
              <w:right w:val="single" w:sz="4" w:space="0" w:color="auto"/>
            </w:tcBorders>
          </w:tcPr>
          <w:p w14:paraId="5355F1E2" w14:textId="77777777" w:rsidR="00296E35" w:rsidRPr="00C26BBB" w:rsidRDefault="00296E35" w:rsidP="002E3FCC">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232D4C10"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CBB6F0" w14:textId="77777777" w:rsidR="00296E35" w:rsidRPr="00C26BBB" w:rsidRDefault="00296E35" w:rsidP="002E3FCC">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135E6B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E09F92" w14:textId="77777777" w:rsidR="00296E35" w:rsidRPr="00C26BBB" w:rsidRDefault="00296E35" w:rsidP="002E3FCC">
            <w:pPr>
              <w:pStyle w:val="TAL"/>
            </w:pPr>
          </w:p>
        </w:tc>
      </w:tr>
      <w:tr w:rsidR="00296E35" w:rsidRPr="00C26BBB" w14:paraId="7FE01C92" w14:textId="77777777" w:rsidTr="002E3FCC">
        <w:tc>
          <w:tcPr>
            <w:tcW w:w="2837" w:type="dxa"/>
            <w:tcBorders>
              <w:top w:val="single" w:sz="4" w:space="0" w:color="auto"/>
              <w:left w:val="single" w:sz="4" w:space="0" w:color="auto"/>
              <w:bottom w:val="single" w:sz="4" w:space="0" w:color="auto"/>
              <w:right w:val="single" w:sz="4" w:space="0" w:color="auto"/>
            </w:tcBorders>
          </w:tcPr>
          <w:p w14:paraId="17A9781A" w14:textId="77777777" w:rsidR="00296E35" w:rsidRPr="00C26BBB" w:rsidRDefault="00296E35" w:rsidP="002E3FCC">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5B714C5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248AB01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91962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3A3A6D" w14:textId="77777777" w:rsidR="00296E35" w:rsidRPr="00C26BBB" w:rsidRDefault="00296E35" w:rsidP="002E3FCC">
            <w:pPr>
              <w:pStyle w:val="TAL"/>
            </w:pPr>
          </w:p>
        </w:tc>
      </w:tr>
      <w:tr w:rsidR="00296E35" w:rsidRPr="00C26BBB" w14:paraId="1E74CEEE" w14:textId="77777777" w:rsidTr="002E3FCC">
        <w:tc>
          <w:tcPr>
            <w:tcW w:w="2837" w:type="dxa"/>
            <w:tcBorders>
              <w:top w:val="single" w:sz="4" w:space="0" w:color="auto"/>
              <w:left w:val="single" w:sz="4" w:space="0" w:color="auto"/>
              <w:bottom w:val="single" w:sz="4" w:space="0" w:color="auto"/>
              <w:right w:val="single" w:sz="4" w:space="0" w:color="auto"/>
            </w:tcBorders>
          </w:tcPr>
          <w:p w14:paraId="53B4F6FD" w14:textId="77777777" w:rsidR="00296E35" w:rsidRPr="00C26BBB" w:rsidRDefault="00296E35" w:rsidP="002E3FCC">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741BC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1599EC4" w14:textId="77777777" w:rsidR="00296E35" w:rsidRPr="00C26BBB" w:rsidRDefault="00296E35" w:rsidP="002E3FCC">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62CB55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36D421" w14:textId="77777777" w:rsidR="00296E35" w:rsidRPr="00C26BBB" w:rsidRDefault="00296E35" w:rsidP="002E3FCC">
            <w:pPr>
              <w:pStyle w:val="TAL"/>
            </w:pPr>
          </w:p>
        </w:tc>
      </w:tr>
      <w:tr w:rsidR="00296E35" w:rsidRPr="00C26BBB" w14:paraId="62E9AD6A" w14:textId="77777777" w:rsidTr="002E3FCC">
        <w:tc>
          <w:tcPr>
            <w:tcW w:w="2837" w:type="dxa"/>
            <w:tcBorders>
              <w:top w:val="single" w:sz="4" w:space="0" w:color="auto"/>
              <w:left w:val="single" w:sz="4" w:space="0" w:color="auto"/>
              <w:bottom w:val="single" w:sz="4" w:space="0" w:color="auto"/>
              <w:right w:val="single" w:sz="4" w:space="0" w:color="auto"/>
            </w:tcBorders>
          </w:tcPr>
          <w:p w14:paraId="02334B3E" w14:textId="77777777" w:rsidR="00296E35" w:rsidRPr="00C26BBB" w:rsidRDefault="00296E35" w:rsidP="002E3FCC">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04DA47A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4FB284F" w14:textId="77777777" w:rsidR="00296E35" w:rsidRPr="00C26BBB" w:rsidRDefault="00296E35" w:rsidP="002E3FCC">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246455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F05AE" w14:textId="77777777" w:rsidR="00296E35" w:rsidRPr="00C26BBB" w:rsidRDefault="00296E35" w:rsidP="002E3FCC">
            <w:pPr>
              <w:pStyle w:val="TAL"/>
            </w:pPr>
          </w:p>
        </w:tc>
      </w:tr>
      <w:tr w:rsidR="00296E35" w:rsidRPr="00C26BBB" w14:paraId="78605901" w14:textId="77777777" w:rsidTr="002E3FCC">
        <w:tc>
          <w:tcPr>
            <w:tcW w:w="2837" w:type="dxa"/>
            <w:tcBorders>
              <w:top w:val="single" w:sz="4" w:space="0" w:color="auto"/>
              <w:left w:val="single" w:sz="4" w:space="0" w:color="auto"/>
              <w:bottom w:val="single" w:sz="4" w:space="0" w:color="auto"/>
              <w:right w:val="single" w:sz="4" w:space="0" w:color="auto"/>
            </w:tcBorders>
          </w:tcPr>
          <w:p w14:paraId="39AEA71B" w14:textId="77777777" w:rsidR="00296E35" w:rsidRPr="00C26BBB" w:rsidRDefault="00296E35" w:rsidP="002E3FCC">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C4D8A5A"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5C18CD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44EE8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802D8D" w14:textId="77777777" w:rsidR="00296E35" w:rsidRPr="00C26BBB" w:rsidRDefault="00296E35" w:rsidP="002E3FCC">
            <w:pPr>
              <w:pStyle w:val="TAL"/>
            </w:pPr>
          </w:p>
        </w:tc>
      </w:tr>
      <w:tr w:rsidR="00296E35" w:rsidRPr="00C26BBB" w14:paraId="35BE9BC9" w14:textId="77777777" w:rsidTr="002E3FCC">
        <w:tc>
          <w:tcPr>
            <w:tcW w:w="2837" w:type="dxa"/>
            <w:tcBorders>
              <w:top w:val="single" w:sz="4" w:space="0" w:color="auto"/>
              <w:left w:val="single" w:sz="4" w:space="0" w:color="auto"/>
              <w:bottom w:val="single" w:sz="4" w:space="0" w:color="auto"/>
              <w:right w:val="single" w:sz="4" w:space="0" w:color="auto"/>
            </w:tcBorders>
          </w:tcPr>
          <w:p w14:paraId="234372F3" w14:textId="77777777" w:rsidR="00296E35" w:rsidRPr="00C26BBB" w:rsidRDefault="00296E35" w:rsidP="002E3FCC">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D9DAA3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4980D4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2E64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88762" w14:textId="77777777" w:rsidR="00296E35" w:rsidRPr="00C26BBB" w:rsidRDefault="00296E35" w:rsidP="002E3FCC">
            <w:pPr>
              <w:pStyle w:val="TAL"/>
            </w:pPr>
          </w:p>
        </w:tc>
      </w:tr>
      <w:tr w:rsidR="00296E35" w:rsidRPr="00C26BBB" w14:paraId="0FFE36A0" w14:textId="77777777" w:rsidTr="002E3FCC">
        <w:tc>
          <w:tcPr>
            <w:tcW w:w="2837" w:type="dxa"/>
            <w:tcBorders>
              <w:top w:val="single" w:sz="4" w:space="0" w:color="auto"/>
              <w:left w:val="single" w:sz="4" w:space="0" w:color="auto"/>
              <w:bottom w:val="single" w:sz="4" w:space="0" w:color="auto"/>
              <w:right w:val="single" w:sz="4" w:space="0" w:color="auto"/>
            </w:tcBorders>
          </w:tcPr>
          <w:p w14:paraId="6C6B380C" w14:textId="77777777" w:rsidR="00296E35" w:rsidRPr="00C26BBB" w:rsidRDefault="00296E35" w:rsidP="002E3FCC">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68520FE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F381DC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DA47F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86457" w14:textId="77777777" w:rsidR="00296E35" w:rsidRPr="00C26BBB" w:rsidRDefault="00296E35" w:rsidP="002E3FCC">
            <w:pPr>
              <w:pStyle w:val="TAL"/>
            </w:pPr>
          </w:p>
        </w:tc>
      </w:tr>
      <w:tr w:rsidR="00296E35" w:rsidRPr="00C26BBB" w14:paraId="134F3A93" w14:textId="77777777" w:rsidTr="002E3FCC">
        <w:tc>
          <w:tcPr>
            <w:tcW w:w="2837" w:type="dxa"/>
            <w:tcBorders>
              <w:top w:val="single" w:sz="4" w:space="0" w:color="auto"/>
              <w:left w:val="single" w:sz="4" w:space="0" w:color="auto"/>
              <w:bottom w:val="single" w:sz="4" w:space="0" w:color="auto"/>
              <w:right w:val="single" w:sz="4" w:space="0" w:color="auto"/>
            </w:tcBorders>
          </w:tcPr>
          <w:p w14:paraId="26824383" w14:textId="77777777" w:rsidR="00296E35" w:rsidRPr="00C26BBB" w:rsidRDefault="00296E35" w:rsidP="002E3FCC">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6E64B295" w14:textId="77777777" w:rsidR="00296E35" w:rsidRPr="00C26BBB" w:rsidRDefault="00296E35" w:rsidP="002E3FCC">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2823EE9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852FC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870171" w14:textId="77777777" w:rsidR="00296E35" w:rsidRPr="00C26BBB" w:rsidRDefault="00296E35" w:rsidP="002E3FCC">
            <w:pPr>
              <w:pStyle w:val="TAL"/>
            </w:pPr>
          </w:p>
        </w:tc>
      </w:tr>
      <w:tr w:rsidR="00296E35" w:rsidRPr="00C26BBB" w:rsidDel="00EF0F29" w14:paraId="0AF8CAB7"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186C9CE" w14:textId="77777777" w:rsidR="00296E35" w:rsidRPr="00C26BBB" w:rsidDel="00EF0F29" w:rsidRDefault="00296E35" w:rsidP="002E3FCC">
            <w:pPr>
              <w:pStyle w:val="TAN"/>
            </w:pPr>
            <w:r w:rsidRPr="00C26BBB">
              <w:t>NOTE 1</w:t>
            </w:r>
            <w:r w:rsidRPr="00C26BBB">
              <w:tab/>
              <w:t>It is assumed that the MMI at step 1 does not require/provide any filter</w:t>
            </w:r>
          </w:p>
        </w:tc>
      </w:tr>
    </w:tbl>
    <w:p w14:paraId="05859105" w14:textId="77777777" w:rsidR="00296E35" w:rsidRPr="00C26BBB" w:rsidRDefault="00296E35" w:rsidP="00296E35"/>
    <w:p w14:paraId="70192BAE" w14:textId="44EAE707" w:rsidR="00296E35" w:rsidRPr="00C26BBB" w:rsidRDefault="00296E35" w:rsidP="00296E35">
      <w:pPr>
        <w:pStyle w:val="TH"/>
      </w:pPr>
      <w:r w:rsidRPr="00C26BBB">
        <w:t xml:space="preserve">Table 6.8.4.3.3-2: HTTP 201 Created from the SS (step 2, Table 6.8.4.3.2-1; step 3, TS </w:t>
      </w:r>
      <w:r>
        <w:t>37.579</w:t>
      </w:r>
      <w:r w:rsidRPr="00C26BBB">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F2A264A" w14:textId="77777777" w:rsidTr="002E3FCC">
        <w:tc>
          <w:tcPr>
            <w:tcW w:w="9650" w:type="dxa"/>
            <w:gridSpan w:val="5"/>
            <w:hideMark/>
          </w:tcPr>
          <w:p w14:paraId="10AD9B43" w14:textId="5F358611" w:rsidR="00296E35" w:rsidRPr="00C26BBB" w:rsidRDefault="00296E35" w:rsidP="002E3FCC">
            <w:pPr>
              <w:pStyle w:val="TAL"/>
            </w:pPr>
            <w:r w:rsidRPr="00C26BBB">
              <w:t xml:space="preserve">Derivation Path: TS </w:t>
            </w:r>
            <w:r>
              <w:t>37.579</w:t>
            </w:r>
            <w:r w:rsidRPr="00C26BBB">
              <w:t>-1 [2], Table 5.5.4.7-1</w:t>
            </w:r>
          </w:p>
        </w:tc>
      </w:tr>
      <w:tr w:rsidR="00296E35" w:rsidRPr="00C26BBB" w14:paraId="6ABDFBE8" w14:textId="77777777" w:rsidTr="002E3FCC">
        <w:tblPrEx>
          <w:jc w:val="center"/>
          <w:tblInd w:w="0" w:type="dxa"/>
        </w:tblPrEx>
        <w:trPr>
          <w:cantSplit/>
          <w:jc w:val="center"/>
        </w:trPr>
        <w:tc>
          <w:tcPr>
            <w:tcW w:w="2838" w:type="dxa"/>
          </w:tcPr>
          <w:p w14:paraId="3F0BD3A1" w14:textId="77777777" w:rsidR="00296E35" w:rsidRPr="00C26BBB" w:rsidRDefault="00296E35" w:rsidP="002E3FCC">
            <w:pPr>
              <w:pStyle w:val="TAH"/>
            </w:pPr>
            <w:r w:rsidRPr="00C26BBB">
              <w:t>Information Element</w:t>
            </w:r>
          </w:p>
        </w:tc>
        <w:tc>
          <w:tcPr>
            <w:tcW w:w="2128" w:type="dxa"/>
          </w:tcPr>
          <w:p w14:paraId="43C28CF2" w14:textId="77777777" w:rsidR="00296E35" w:rsidRPr="00C26BBB" w:rsidRDefault="00296E35" w:rsidP="002E3FCC">
            <w:pPr>
              <w:pStyle w:val="TAH"/>
            </w:pPr>
            <w:r w:rsidRPr="00C26BBB">
              <w:t>Value/remark</w:t>
            </w:r>
          </w:p>
        </w:tc>
        <w:tc>
          <w:tcPr>
            <w:tcW w:w="2128" w:type="dxa"/>
          </w:tcPr>
          <w:p w14:paraId="19A6085E" w14:textId="77777777" w:rsidR="00296E35" w:rsidRPr="00C26BBB" w:rsidRDefault="00296E35" w:rsidP="002E3FCC">
            <w:pPr>
              <w:pStyle w:val="TAH"/>
            </w:pPr>
            <w:r w:rsidRPr="00C26BBB">
              <w:t>Comment</w:t>
            </w:r>
          </w:p>
        </w:tc>
        <w:tc>
          <w:tcPr>
            <w:tcW w:w="1420" w:type="dxa"/>
          </w:tcPr>
          <w:p w14:paraId="119BB992" w14:textId="77777777" w:rsidR="00296E35" w:rsidRPr="00C26BBB" w:rsidRDefault="00296E35" w:rsidP="002E3FCC">
            <w:pPr>
              <w:pStyle w:val="TAH"/>
            </w:pPr>
            <w:r w:rsidRPr="00C26BBB">
              <w:t>Reference</w:t>
            </w:r>
          </w:p>
        </w:tc>
        <w:tc>
          <w:tcPr>
            <w:tcW w:w="1136" w:type="dxa"/>
          </w:tcPr>
          <w:p w14:paraId="1E2ACB17" w14:textId="77777777" w:rsidR="00296E35" w:rsidRPr="00C26BBB" w:rsidRDefault="00296E35" w:rsidP="002E3FCC">
            <w:pPr>
              <w:pStyle w:val="TAH"/>
            </w:pPr>
            <w:r w:rsidRPr="00C26BBB">
              <w:t>Condition</w:t>
            </w:r>
          </w:p>
        </w:tc>
      </w:tr>
      <w:tr w:rsidR="00296E35" w:rsidRPr="00C26BBB" w14:paraId="15EBA09F" w14:textId="77777777" w:rsidTr="002E3FCC">
        <w:tblPrEx>
          <w:jc w:val="center"/>
          <w:tblInd w:w="0" w:type="dxa"/>
        </w:tblPrEx>
        <w:trPr>
          <w:cantSplit/>
          <w:jc w:val="center"/>
        </w:trPr>
        <w:tc>
          <w:tcPr>
            <w:tcW w:w="2838" w:type="dxa"/>
          </w:tcPr>
          <w:p w14:paraId="1575E939" w14:textId="77777777" w:rsidR="00296E35" w:rsidRPr="00C26BBB" w:rsidRDefault="00296E35" w:rsidP="002E3FCC">
            <w:pPr>
              <w:pStyle w:val="TAL"/>
              <w:rPr>
                <w:b/>
              </w:rPr>
            </w:pPr>
            <w:r w:rsidRPr="00C26BBB">
              <w:rPr>
                <w:b/>
              </w:rPr>
              <w:t>Location</w:t>
            </w:r>
          </w:p>
        </w:tc>
        <w:tc>
          <w:tcPr>
            <w:tcW w:w="2128" w:type="dxa"/>
          </w:tcPr>
          <w:p w14:paraId="6780DF6F" w14:textId="77777777" w:rsidR="00296E35" w:rsidRPr="00C26BBB" w:rsidRDefault="00296E35" w:rsidP="002E3FCC">
            <w:pPr>
              <w:pStyle w:val="TAL"/>
            </w:pPr>
          </w:p>
        </w:tc>
        <w:tc>
          <w:tcPr>
            <w:tcW w:w="2128" w:type="dxa"/>
          </w:tcPr>
          <w:p w14:paraId="56089A36" w14:textId="77777777" w:rsidR="00296E35" w:rsidRPr="00C26BBB" w:rsidRDefault="00296E35" w:rsidP="002E3FCC">
            <w:pPr>
              <w:pStyle w:val="TAL"/>
            </w:pPr>
          </w:p>
        </w:tc>
        <w:tc>
          <w:tcPr>
            <w:tcW w:w="1420" w:type="dxa"/>
          </w:tcPr>
          <w:p w14:paraId="2310F13F" w14:textId="77777777" w:rsidR="00296E35" w:rsidRPr="00C26BBB" w:rsidRDefault="00296E35" w:rsidP="002E3FCC">
            <w:pPr>
              <w:pStyle w:val="TAL"/>
            </w:pPr>
          </w:p>
        </w:tc>
        <w:tc>
          <w:tcPr>
            <w:tcW w:w="1136" w:type="dxa"/>
          </w:tcPr>
          <w:p w14:paraId="5C03B961" w14:textId="77777777" w:rsidR="00296E35" w:rsidRPr="00C26BBB" w:rsidRDefault="00296E35" w:rsidP="002E3FCC">
            <w:pPr>
              <w:pStyle w:val="TAL"/>
            </w:pPr>
          </w:p>
        </w:tc>
      </w:tr>
      <w:tr w:rsidR="00296E35" w:rsidRPr="00C26BBB" w14:paraId="59938796" w14:textId="77777777" w:rsidTr="002E3FCC">
        <w:tblPrEx>
          <w:jc w:val="center"/>
          <w:tblInd w:w="0" w:type="dxa"/>
        </w:tblPrEx>
        <w:trPr>
          <w:cantSplit/>
          <w:jc w:val="center"/>
        </w:trPr>
        <w:tc>
          <w:tcPr>
            <w:tcW w:w="2838" w:type="dxa"/>
          </w:tcPr>
          <w:p w14:paraId="0B7DBA33" w14:textId="77777777" w:rsidR="00296E35" w:rsidRPr="00C26BBB" w:rsidRDefault="00296E35" w:rsidP="002E3FCC">
            <w:pPr>
              <w:pStyle w:val="TAL"/>
              <w:rPr>
                <w:b/>
              </w:rPr>
            </w:pPr>
            <w:r w:rsidRPr="00C26BBB">
              <w:t xml:space="preserve">  uri</w:t>
            </w:r>
          </w:p>
        </w:tc>
        <w:tc>
          <w:tcPr>
            <w:tcW w:w="2128" w:type="dxa"/>
          </w:tcPr>
          <w:p w14:paraId="715CE01C" w14:textId="77777777" w:rsidR="00296E35" w:rsidRPr="00C26BBB" w:rsidRDefault="00296E35" w:rsidP="002E3FCC">
            <w:pPr>
              <w:pStyle w:val="TAL"/>
            </w:pPr>
            <w:r w:rsidRPr="00C26BBB">
              <w:t>tsc_MCData_MsgSF_AbsoluteBaseURL &amp; "/subscriptions/subscriptId0001"</w:t>
            </w:r>
          </w:p>
        </w:tc>
        <w:tc>
          <w:tcPr>
            <w:tcW w:w="2128" w:type="dxa"/>
          </w:tcPr>
          <w:p w14:paraId="130E8B1C" w14:textId="77777777" w:rsidR="00296E35" w:rsidRPr="00C26BBB" w:rsidRDefault="00296E35" w:rsidP="002E3FCC">
            <w:pPr>
              <w:pStyle w:val="TAL"/>
            </w:pPr>
            <w:r w:rsidRPr="00C26BBB">
              <w:t>"subscriptId0001" arbitrarily selected</w:t>
            </w:r>
          </w:p>
        </w:tc>
        <w:tc>
          <w:tcPr>
            <w:tcW w:w="1420" w:type="dxa"/>
          </w:tcPr>
          <w:p w14:paraId="2FFB6B3E" w14:textId="77777777" w:rsidR="00296E35" w:rsidRPr="00C26BBB" w:rsidRDefault="00296E35" w:rsidP="002E3FCC">
            <w:pPr>
              <w:pStyle w:val="TAL"/>
            </w:pPr>
          </w:p>
        </w:tc>
        <w:tc>
          <w:tcPr>
            <w:tcW w:w="1136" w:type="dxa"/>
          </w:tcPr>
          <w:p w14:paraId="5B4DFA98" w14:textId="77777777" w:rsidR="00296E35" w:rsidRPr="00C26BBB" w:rsidRDefault="00296E35" w:rsidP="002E3FCC">
            <w:pPr>
              <w:pStyle w:val="TAL"/>
            </w:pPr>
          </w:p>
        </w:tc>
      </w:tr>
      <w:tr w:rsidR="00296E35" w:rsidRPr="00C26BBB" w14:paraId="2FB61F08" w14:textId="77777777" w:rsidTr="002E3FCC">
        <w:tblPrEx>
          <w:jc w:val="center"/>
          <w:tblInd w:w="0" w:type="dxa"/>
        </w:tblPrEx>
        <w:trPr>
          <w:cantSplit/>
          <w:jc w:val="center"/>
        </w:trPr>
        <w:tc>
          <w:tcPr>
            <w:tcW w:w="2838" w:type="dxa"/>
          </w:tcPr>
          <w:p w14:paraId="0BC574B0" w14:textId="77777777" w:rsidR="00296E35" w:rsidRPr="00C26BBB" w:rsidRDefault="00296E35" w:rsidP="002E3FCC">
            <w:pPr>
              <w:pStyle w:val="TAL"/>
              <w:rPr>
                <w:b/>
              </w:rPr>
            </w:pPr>
            <w:r w:rsidRPr="00C26BBB">
              <w:rPr>
                <w:b/>
              </w:rPr>
              <w:t>Content-Type</w:t>
            </w:r>
          </w:p>
        </w:tc>
        <w:tc>
          <w:tcPr>
            <w:tcW w:w="2128" w:type="dxa"/>
          </w:tcPr>
          <w:p w14:paraId="311A4CB2" w14:textId="77777777" w:rsidR="00296E35" w:rsidRPr="00C26BBB" w:rsidRDefault="00296E35" w:rsidP="002E3FCC">
            <w:pPr>
              <w:pStyle w:val="TAL"/>
            </w:pPr>
          </w:p>
        </w:tc>
        <w:tc>
          <w:tcPr>
            <w:tcW w:w="2128" w:type="dxa"/>
          </w:tcPr>
          <w:p w14:paraId="58FD0A73" w14:textId="77777777" w:rsidR="00296E35" w:rsidRPr="00C26BBB" w:rsidRDefault="00296E35" w:rsidP="002E3FCC">
            <w:pPr>
              <w:pStyle w:val="TAL"/>
            </w:pPr>
          </w:p>
        </w:tc>
        <w:tc>
          <w:tcPr>
            <w:tcW w:w="1420" w:type="dxa"/>
          </w:tcPr>
          <w:p w14:paraId="7E86CA0C" w14:textId="77777777" w:rsidR="00296E35" w:rsidRPr="00C26BBB" w:rsidRDefault="00296E35" w:rsidP="002E3FCC">
            <w:pPr>
              <w:pStyle w:val="TAL"/>
            </w:pPr>
          </w:p>
        </w:tc>
        <w:tc>
          <w:tcPr>
            <w:tcW w:w="1136" w:type="dxa"/>
          </w:tcPr>
          <w:p w14:paraId="14021A42" w14:textId="77777777" w:rsidR="00296E35" w:rsidRPr="00C26BBB" w:rsidRDefault="00296E35" w:rsidP="002E3FCC">
            <w:pPr>
              <w:pStyle w:val="TAL"/>
            </w:pPr>
          </w:p>
        </w:tc>
      </w:tr>
      <w:tr w:rsidR="00296E35" w:rsidRPr="00C26BBB" w14:paraId="1030B143" w14:textId="77777777" w:rsidTr="002E3FCC">
        <w:tblPrEx>
          <w:jc w:val="center"/>
          <w:tblInd w:w="0" w:type="dxa"/>
        </w:tblPrEx>
        <w:trPr>
          <w:cantSplit/>
          <w:jc w:val="center"/>
        </w:trPr>
        <w:tc>
          <w:tcPr>
            <w:tcW w:w="2838" w:type="dxa"/>
          </w:tcPr>
          <w:p w14:paraId="78D15390"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17FBD77" w14:textId="77777777" w:rsidR="00296E35" w:rsidRPr="00C26BBB" w:rsidRDefault="00296E35" w:rsidP="002E3FCC">
            <w:pPr>
              <w:pStyle w:val="TAL"/>
            </w:pPr>
            <w:r w:rsidRPr="00C26BBB">
              <w:t>"application/xml"</w:t>
            </w:r>
          </w:p>
        </w:tc>
        <w:tc>
          <w:tcPr>
            <w:tcW w:w="2128" w:type="dxa"/>
          </w:tcPr>
          <w:p w14:paraId="6C944556" w14:textId="77777777" w:rsidR="00296E35" w:rsidRPr="00C26BBB" w:rsidRDefault="00296E35" w:rsidP="002E3FCC">
            <w:pPr>
              <w:pStyle w:val="TAL"/>
            </w:pPr>
          </w:p>
        </w:tc>
        <w:tc>
          <w:tcPr>
            <w:tcW w:w="1420" w:type="dxa"/>
          </w:tcPr>
          <w:p w14:paraId="0F34DC8C" w14:textId="77777777" w:rsidR="00296E35" w:rsidRPr="00C26BBB" w:rsidRDefault="00296E35" w:rsidP="002E3FCC">
            <w:pPr>
              <w:pStyle w:val="TAL"/>
            </w:pPr>
          </w:p>
        </w:tc>
        <w:tc>
          <w:tcPr>
            <w:tcW w:w="1136" w:type="dxa"/>
          </w:tcPr>
          <w:p w14:paraId="79FD9456" w14:textId="77777777" w:rsidR="00296E35" w:rsidRPr="00C26BBB" w:rsidRDefault="00296E35" w:rsidP="002E3FCC">
            <w:pPr>
              <w:pStyle w:val="TAL"/>
            </w:pPr>
          </w:p>
        </w:tc>
      </w:tr>
      <w:tr w:rsidR="00296E35" w:rsidRPr="00C26BBB" w14:paraId="2B44DC6D" w14:textId="77777777" w:rsidTr="002E3FCC">
        <w:tblPrEx>
          <w:jc w:val="center"/>
          <w:tblInd w:w="0" w:type="dxa"/>
        </w:tblPrEx>
        <w:trPr>
          <w:cantSplit/>
          <w:jc w:val="center"/>
        </w:trPr>
        <w:tc>
          <w:tcPr>
            <w:tcW w:w="2838" w:type="dxa"/>
          </w:tcPr>
          <w:p w14:paraId="370D214C" w14:textId="77777777" w:rsidR="00296E35" w:rsidRPr="00C26BBB" w:rsidRDefault="00296E35" w:rsidP="002E3FCC">
            <w:pPr>
              <w:pStyle w:val="TAL"/>
              <w:rPr>
                <w:b/>
              </w:rPr>
            </w:pPr>
            <w:r w:rsidRPr="00C26BBB">
              <w:rPr>
                <w:b/>
              </w:rPr>
              <w:t>Message-body: NMS nms</w:t>
            </w:r>
            <w:r w:rsidRPr="00C26BBB">
              <w:rPr>
                <w:rFonts w:eastAsia="Malgun Gothic"/>
                <w:b/>
                <w:bCs/>
              </w:rPr>
              <w:t>Subscription</w:t>
            </w:r>
          </w:p>
        </w:tc>
        <w:tc>
          <w:tcPr>
            <w:tcW w:w="2128" w:type="dxa"/>
          </w:tcPr>
          <w:p w14:paraId="0DC31ECE" w14:textId="77777777" w:rsidR="00296E35" w:rsidRPr="00C26BBB" w:rsidRDefault="00296E35" w:rsidP="002E3FCC">
            <w:pPr>
              <w:pStyle w:val="TAL"/>
            </w:pPr>
          </w:p>
        </w:tc>
        <w:tc>
          <w:tcPr>
            <w:tcW w:w="2128" w:type="dxa"/>
          </w:tcPr>
          <w:p w14:paraId="11816F2C" w14:textId="77777777" w:rsidR="00296E35" w:rsidRPr="00C26BBB" w:rsidRDefault="00296E35" w:rsidP="002E3FCC">
            <w:pPr>
              <w:pStyle w:val="TAL"/>
            </w:pPr>
          </w:p>
        </w:tc>
        <w:tc>
          <w:tcPr>
            <w:tcW w:w="1420" w:type="dxa"/>
          </w:tcPr>
          <w:p w14:paraId="2D92B683" w14:textId="77777777" w:rsidR="00296E35" w:rsidRPr="00C26BBB" w:rsidRDefault="00296E35" w:rsidP="002E3FCC">
            <w:pPr>
              <w:pStyle w:val="TAL"/>
            </w:pPr>
            <w:r w:rsidRPr="00C26BBB">
              <w:t>RESTful Network API for NMS [40], clauses 6.20</w:t>
            </w:r>
          </w:p>
        </w:tc>
        <w:tc>
          <w:tcPr>
            <w:tcW w:w="1136" w:type="dxa"/>
          </w:tcPr>
          <w:p w14:paraId="70709D06" w14:textId="77777777" w:rsidR="00296E35" w:rsidRPr="00C26BBB" w:rsidRDefault="00296E35" w:rsidP="002E3FCC">
            <w:pPr>
              <w:pStyle w:val="TAL"/>
            </w:pPr>
          </w:p>
        </w:tc>
      </w:tr>
      <w:tr w:rsidR="00296E35" w:rsidRPr="00C26BBB" w14:paraId="4B42A7A0" w14:textId="77777777" w:rsidTr="002E3FCC">
        <w:tblPrEx>
          <w:jc w:val="center"/>
          <w:tblInd w:w="0" w:type="dxa"/>
        </w:tblPrEx>
        <w:trPr>
          <w:cantSplit/>
          <w:jc w:val="center"/>
        </w:trPr>
        <w:tc>
          <w:tcPr>
            <w:tcW w:w="2838" w:type="dxa"/>
          </w:tcPr>
          <w:p w14:paraId="0BC91525" w14:textId="77777777" w:rsidR="00296E35" w:rsidRPr="00C26BBB" w:rsidRDefault="00296E35" w:rsidP="002E3FCC">
            <w:pPr>
              <w:pStyle w:val="TAL"/>
            </w:pPr>
            <w:r w:rsidRPr="00C26BBB">
              <w:t xml:space="preserve">  callbackReference</w:t>
            </w:r>
          </w:p>
        </w:tc>
        <w:tc>
          <w:tcPr>
            <w:tcW w:w="2128" w:type="dxa"/>
          </w:tcPr>
          <w:p w14:paraId="3C3CF439" w14:textId="77777777" w:rsidR="00296E35" w:rsidRPr="00C26BBB" w:rsidRDefault="00296E35" w:rsidP="002E3FCC">
            <w:pPr>
              <w:pStyle w:val="TAL"/>
            </w:pPr>
          </w:p>
        </w:tc>
        <w:tc>
          <w:tcPr>
            <w:tcW w:w="2128" w:type="dxa"/>
          </w:tcPr>
          <w:p w14:paraId="09720900" w14:textId="77777777" w:rsidR="00296E35" w:rsidRPr="00C26BBB" w:rsidRDefault="00296E35" w:rsidP="002E3FCC">
            <w:pPr>
              <w:pStyle w:val="TAL"/>
            </w:pPr>
          </w:p>
        </w:tc>
        <w:tc>
          <w:tcPr>
            <w:tcW w:w="1420" w:type="dxa"/>
          </w:tcPr>
          <w:p w14:paraId="76CFF3C1" w14:textId="77777777" w:rsidR="00296E35" w:rsidRPr="00C26BBB" w:rsidRDefault="00296E35" w:rsidP="002E3FCC">
            <w:pPr>
              <w:pStyle w:val="TAL"/>
            </w:pPr>
          </w:p>
        </w:tc>
        <w:tc>
          <w:tcPr>
            <w:tcW w:w="1136" w:type="dxa"/>
          </w:tcPr>
          <w:p w14:paraId="22C71A24" w14:textId="77777777" w:rsidR="00296E35" w:rsidRPr="00C26BBB" w:rsidRDefault="00296E35" w:rsidP="002E3FCC">
            <w:pPr>
              <w:pStyle w:val="TAL"/>
            </w:pPr>
          </w:p>
        </w:tc>
      </w:tr>
      <w:tr w:rsidR="00296E35" w:rsidRPr="00C26BBB" w14:paraId="451F2C0B" w14:textId="77777777" w:rsidTr="002E3FCC">
        <w:tblPrEx>
          <w:jc w:val="center"/>
          <w:tblInd w:w="0" w:type="dxa"/>
        </w:tblPrEx>
        <w:trPr>
          <w:cantSplit/>
          <w:jc w:val="center"/>
        </w:trPr>
        <w:tc>
          <w:tcPr>
            <w:tcW w:w="2838" w:type="dxa"/>
          </w:tcPr>
          <w:p w14:paraId="57258914" w14:textId="77777777" w:rsidR="00296E35" w:rsidRPr="00C26BBB" w:rsidRDefault="00296E35" w:rsidP="002E3FCC">
            <w:pPr>
              <w:pStyle w:val="TAL"/>
            </w:pPr>
            <w:r w:rsidRPr="00C26BBB">
              <w:t xml:space="preserve">    notifyURL</w:t>
            </w:r>
          </w:p>
        </w:tc>
        <w:tc>
          <w:tcPr>
            <w:tcW w:w="2128" w:type="dxa"/>
          </w:tcPr>
          <w:p w14:paraId="5608A9F1" w14:textId="77777777" w:rsidR="00296E35" w:rsidRPr="00C26BBB" w:rsidRDefault="00296E35" w:rsidP="002E3FCC">
            <w:pPr>
              <w:pStyle w:val="TAL"/>
            </w:pPr>
            <w:r w:rsidRPr="00C26BBB">
              <w:t>same value as provided by the client in the POST request</w:t>
            </w:r>
          </w:p>
        </w:tc>
        <w:tc>
          <w:tcPr>
            <w:tcW w:w="2128" w:type="dxa"/>
          </w:tcPr>
          <w:p w14:paraId="256C6F0D" w14:textId="77777777" w:rsidR="00296E35" w:rsidRPr="00C26BBB" w:rsidRDefault="00296E35" w:rsidP="002E3FCC">
            <w:pPr>
              <w:pStyle w:val="TAL"/>
            </w:pPr>
          </w:p>
        </w:tc>
        <w:tc>
          <w:tcPr>
            <w:tcW w:w="1420" w:type="dxa"/>
          </w:tcPr>
          <w:p w14:paraId="4BECF9CC" w14:textId="77777777" w:rsidR="00296E35" w:rsidRPr="00C26BBB" w:rsidRDefault="00296E35" w:rsidP="002E3FCC">
            <w:pPr>
              <w:pStyle w:val="TAL"/>
            </w:pPr>
          </w:p>
        </w:tc>
        <w:tc>
          <w:tcPr>
            <w:tcW w:w="1136" w:type="dxa"/>
          </w:tcPr>
          <w:p w14:paraId="5D37EA2A" w14:textId="77777777" w:rsidR="00296E35" w:rsidRPr="00C26BBB" w:rsidRDefault="00296E35" w:rsidP="002E3FCC">
            <w:pPr>
              <w:pStyle w:val="TAL"/>
            </w:pPr>
          </w:p>
        </w:tc>
      </w:tr>
      <w:tr w:rsidR="00296E35" w:rsidRPr="00C26BBB" w14:paraId="32F8B3E2" w14:textId="77777777" w:rsidTr="002E3FCC">
        <w:tblPrEx>
          <w:jc w:val="center"/>
          <w:tblInd w:w="0" w:type="dxa"/>
        </w:tblPrEx>
        <w:trPr>
          <w:cantSplit/>
          <w:jc w:val="center"/>
        </w:trPr>
        <w:tc>
          <w:tcPr>
            <w:tcW w:w="2838" w:type="dxa"/>
          </w:tcPr>
          <w:p w14:paraId="57E97338" w14:textId="77777777" w:rsidR="00296E35" w:rsidRPr="00C26BBB" w:rsidRDefault="00296E35" w:rsidP="002E3FCC">
            <w:pPr>
              <w:pStyle w:val="TAL"/>
            </w:pPr>
            <w:r w:rsidRPr="00C26BBB">
              <w:t xml:space="preserve">    callbackData</w:t>
            </w:r>
          </w:p>
        </w:tc>
        <w:tc>
          <w:tcPr>
            <w:tcW w:w="2128" w:type="dxa"/>
          </w:tcPr>
          <w:p w14:paraId="31F6014A"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459C3479" w14:textId="77777777" w:rsidR="00296E35" w:rsidRPr="00C26BBB" w:rsidRDefault="00296E35" w:rsidP="002E3FCC">
            <w:pPr>
              <w:pStyle w:val="TAL"/>
            </w:pPr>
          </w:p>
        </w:tc>
        <w:tc>
          <w:tcPr>
            <w:tcW w:w="1420" w:type="dxa"/>
          </w:tcPr>
          <w:p w14:paraId="1495CF77" w14:textId="77777777" w:rsidR="00296E35" w:rsidRPr="00C26BBB" w:rsidRDefault="00296E35" w:rsidP="002E3FCC">
            <w:pPr>
              <w:pStyle w:val="TAL"/>
            </w:pPr>
          </w:p>
        </w:tc>
        <w:tc>
          <w:tcPr>
            <w:tcW w:w="1136" w:type="dxa"/>
          </w:tcPr>
          <w:p w14:paraId="5244C2F9" w14:textId="77777777" w:rsidR="00296E35" w:rsidRPr="00C26BBB" w:rsidRDefault="00296E35" w:rsidP="002E3FCC">
            <w:pPr>
              <w:pStyle w:val="TAL"/>
            </w:pPr>
          </w:p>
        </w:tc>
      </w:tr>
      <w:tr w:rsidR="00296E35" w:rsidRPr="00C26BBB" w14:paraId="17F0F3F2" w14:textId="77777777" w:rsidTr="002E3FCC">
        <w:tblPrEx>
          <w:jc w:val="center"/>
          <w:tblInd w:w="0" w:type="dxa"/>
        </w:tblPrEx>
        <w:trPr>
          <w:cantSplit/>
          <w:jc w:val="center"/>
        </w:trPr>
        <w:tc>
          <w:tcPr>
            <w:tcW w:w="2838" w:type="dxa"/>
          </w:tcPr>
          <w:p w14:paraId="0A19AE63" w14:textId="77777777" w:rsidR="00296E35" w:rsidRPr="00C26BBB" w:rsidRDefault="00296E35" w:rsidP="002E3FCC">
            <w:pPr>
              <w:pStyle w:val="TAL"/>
            </w:pPr>
            <w:r w:rsidRPr="00C26BBB">
              <w:t xml:space="preserve">    notificationFormat</w:t>
            </w:r>
          </w:p>
        </w:tc>
        <w:tc>
          <w:tcPr>
            <w:tcW w:w="2128" w:type="dxa"/>
          </w:tcPr>
          <w:p w14:paraId="1643B1CE"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3E08FB43" w14:textId="77777777" w:rsidR="00296E35" w:rsidRPr="00C26BBB" w:rsidRDefault="00296E35" w:rsidP="002E3FCC">
            <w:pPr>
              <w:pStyle w:val="TAL"/>
            </w:pPr>
            <w:r w:rsidRPr="00C26BBB">
              <w:t>Either "XML" or not present</w:t>
            </w:r>
          </w:p>
        </w:tc>
        <w:tc>
          <w:tcPr>
            <w:tcW w:w="1420" w:type="dxa"/>
          </w:tcPr>
          <w:p w14:paraId="799C017E" w14:textId="77777777" w:rsidR="00296E35" w:rsidRPr="00C26BBB" w:rsidRDefault="00296E35" w:rsidP="002E3FCC">
            <w:pPr>
              <w:pStyle w:val="TAL"/>
            </w:pPr>
          </w:p>
        </w:tc>
        <w:tc>
          <w:tcPr>
            <w:tcW w:w="1136" w:type="dxa"/>
          </w:tcPr>
          <w:p w14:paraId="70F23BE7" w14:textId="77777777" w:rsidR="00296E35" w:rsidRPr="00C26BBB" w:rsidRDefault="00296E35" w:rsidP="002E3FCC">
            <w:pPr>
              <w:pStyle w:val="TAL"/>
            </w:pPr>
          </w:p>
        </w:tc>
      </w:tr>
      <w:tr w:rsidR="00296E35" w:rsidRPr="00C26BBB" w14:paraId="1F4B8F49" w14:textId="77777777" w:rsidTr="002E3FCC">
        <w:tblPrEx>
          <w:jc w:val="center"/>
          <w:tblInd w:w="0" w:type="dxa"/>
        </w:tblPrEx>
        <w:trPr>
          <w:cantSplit/>
          <w:jc w:val="center"/>
        </w:trPr>
        <w:tc>
          <w:tcPr>
            <w:tcW w:w="2838" w:type="dxa"/>
          </w:tcPr>
          <w:p w14:paraId="11CB5B77" w14:textId="77777777" w:rsidR="00296E35" w:rsidRPr="00C26BBB" w:rsidRDefault="00296E35" w:rsidP="002E3FCC">
            <w:pPr>
              <w:pStyle w:val="TAL"/>
            </w:pPr>
            <w:r w:rsidRPr="00C26BBB">
              <w:t xml:space="preserve">  duration</w:t>
            </w:r>
          </w:p>
        </w:tc>
        <w:tc>
          <w:tcPr>
            <w:tcW w:w="2128" w:type="dxa"/>
          </w:tcPr>
          <w:p w14:paraId="4180A1D2" w14:textId="77777777" w:rsidR="00296E35" w:rsidRPr="00C26BBB" w:rsidRDefault="00296E35" w:rsidP="002E3FCC">
            <w:pPr>
              <w:pStyle w:val="TAL"/>
            </w:pPr>
            <w:r w:rsidRPr="00C26BBB">
              <w:t>Same value as provided by the client if present in the POST request otherwise "7200"</w:t>
            </w:r>
          </w:p>
        </w:tc>
        <w:tc>
          <w:tcPr>
            <w:tcW w:w="2128" w:type="dxa"/>
          </w:tcPr>
          <w:p w14:paraId="7ECCDAF7" w14:textId="77777777" w:rsidR="00296E35" w:rsidRPr="00C26BBB" w:rsidRDefault="00296E35" w:rsidP="002E3FCC">
            <w:pPr>
              <w:pStyle w:val="TAL"/>
            </w:pPr>
            <w:r w:rsidRPr="00C26BBB">
              <w:t>7200 seconds if no other value has been provided by the client</w:t>
            </w:r>
          </w:p>
        </w:tc>
        <w:tc>
          <w:tcPr>
            <w:tcW w:w="1420" w:type="dxa"/>
          </w:tcPr>
          <w:p w14:paraId="13F9223B" w14:textId="77777777" w:rsidR="00296E35" w:rsidRPr="00C26BBB" w:rsidRDefault="00296E35" w:rsidP="002E3FCC">
            <w:pPr>
              <w:pStyle w:val="TAL"/>
            </w:pPr>
          </w:p>
        </w:tc>
        <w:tc>
          <w:tcPr>
            <w:tcW w:w="1136" w:type="dxa"/>
          </w:tcPr>
          <w:p w14:paraId="57A2E582" w14:textId="77777777" w:rsidR="00296E35" w:rsidRPr="00C26BBB" w:rsidRDefault="00296E35" w:rsidP="002E3FCC">
            <w:pPr>
              <w:pStyle w:val="TAL"/>
            </w:pPr>
          </w:p>
        </w:tc>
      </w:tr>
      <w:tr w:rsidR="00296E35" w:rsidRPr="00C26BBB" w14:paraId="6EA60F1D" w14:textId="77777777" w:rsidTr="002E3FCC">
        <w:tblPrEx>
          <w:jc w:val="center"/>
          <w:tblInd w:w="0" w:type="dxa"/>
        </w:tblPrEx>
        <w:trPr>
          <w:cantSplit/>
          <w:jc w:val="center"/>
        </w:trPr>
        <w:tc>
          <w:tcPr>
            <w:tcW w:w="2838" w:type="dxa"/>
          </w:tcPr>
          <w:p w14:paraId="30C49BF1" w14:textId="77777777" w:rsidR="00296E35" w:rsidRPr="00C26BBB" w:rsidRDefault="00296E35" w:rsidP="002E3FCC">
            <w:pPr>
              <w:pStyle w:val="TAL"/>
            </w:pPr>
            <w:r w:rsidRPr="00C26BBB">
              <w:t xml:space="preserve">  filter</w:t>
            </w:r>
          </w:p>
        </w:tc>
        <w:tc>
          <w:tcPr>
            <w:tcW w:w="2128" w:type="dxa"/>
          </w:tcPr>
          <w:p w14:paraId="019F3DC7" w14:textId="77777777" w:rsidR="00296E35" w:rsidRPr="00C26BBB" w:rsidRDefault="00296E35" w:rsidP="002E3FCC">
            <w:pPr>
              <w:pStyle w:val="TAL"/>
            </w:pPr>
            <w:r w:rsidRPr="00C26BBB">
              <w:t>Not present</w:t>
            </w:r>
          </w:p>
        </w:tc>
        <w:tc>
          <w:tcPr>
            <w:tcW w:w="2128" w:type="dxa"/>
          </w:tcPr>
          <w:p w14:paraId="5511AADF" w14:textId="77777777" w:rsidR="00296E35" w:rsidRPr="00C26BBB" w:rsidRDefault="00296E35" w:rsidP="002E3FCC">
            <w:pPr>
              <w:pStyle w:val="TAL"/>
            </w:pPr>
          </w:p>
        </w:tc>
        <w:tc>
          <w:tcPr>
            <w:tcW w:w="1420" w:type="dxa"/>
          </w:tcPr>
          <w:p w14:paraId="21D513F7" w14:textId="77777777" w:rsidR="00296E35" w:rsidRPr="00C26BBB" w:rsidRDefault="00296E35" w:rsidP="002E3FCC">
            <w:pPr>
              <w:pStyle w:val="TAL"/>
            </w:pPr>
          </w:p>
        </w:tc>
        <w:tc>
          <w:tcPr>
            <w:tcW w:w="1136" w:type="dxa"/>
          </w:tcPr>
          <w:p w14:paraId="066BBFB4" w14:textId="77777777" w:rsidR="00296E35" w:rsidRPr="00C26BBB" w:rsidRDefault="00296E35" w:rsidP="002E3FCC">
            <w:pPr>
              <w:pStyle w:val="TAL"/>
            </w:pPr>
          </w:p>
        </w:tc>
      </w:tr>
      <w:tr w:rsidR="00296E35" w:rsidRPr="00C26BBB" w14:paraId="41C1C395" w14:textId="77777777" w:rsidTr="002E3FCC">
        <w:tblPrEx>
          <w:jc w:val="center"/>
          <w:tblInd w:w="0" w:type="dxa"/>
        </w:tblPrEx>
        <w:trPr>
          <w:cantSplit/>
          <w:jc w:val="center"/>
        </w:trPr>
        <w:tc>
          <w:tcPr>
            <w:tcW w:w="2838" w:type="dxa"/>
          </w:tcPr>
          <w:p w14:paraId="739ECA9C" w14:textId="77777777" w:rsidR="00296E35" w:rsidRPr="00C26BBB" w:rsidRDefault="00296E35" w:rsidP="002E3FCC">
            <w:pPr>
              <w:pStyle w:val="TAL"/>
            </w:pPr>
            <w:r w:rsidRPr="00C26BBB">
              <w:t xml:space="preserve">  clientCorrelator</w:t>
            </w:r>
          </w:p>
        </w:tc>
        <w:tc>
          <w:tcPr>
            <w:tcW w:w="2128" w:type="dxa"/>
          </w:tcPr>
          <w:p w14:paraId="2DCFC54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16CFD8FC" w14:textId="77777777" w:rsidR="00296E35" w:rsidRPr="00C26BBB" w:rsidRDefault="00296E35" w:rsidP="002E3FCC">
            <w:pPr>
              <w:pStyle w:val="TAL"/>
            </w:pPr>
          </w:p>
        </w:tc>
        <w:tc>
          <w:tcPr>
            <w:tcW w:w="1420" w:type="dxa"/>
          </w:tcPr>
          <w:p w14:paraId="3EC40B1F" w14:textId="77777777" w:rsidR="00296E35" w:rsidRPr="00C26BBB" w:rsidRDefault="00296E35" w:rsidP="002E3FCC">
            <w:pPr>
              <w:pStyle w:val="TAL"/>
            </w:pPr>
          </w:p>
        </w:tc>
        <w:tc>
          <w:tcPr>
            <w:tcW w:w="1136" w:type="dxa"/>
          </w:tcPr>
          <w:p w14:paraId="01EB7A5C" w14:textId="77777777" w:rsidR="00296E35" w:rsidRPr="00C26BBB" w:rsidRDefault="00296E35" w:rsidP="002E3FCC">
            <w:pPr>
              <w:pStyle w:val="TAL"/>
            </w:pPr>
          </w:p>
        </w:tc>
      </w:tr>
      <w:tr w:rsidR="00296E35" w:rsidRPr="00C26BBB" w14:paraId="2EFE0BD1" w14:textId="77777777" w:rsidTr="002E3FCC">
        <w:tblPrEx>
          <w:jc w:val="center"/>
          <w:tblInd w:w="0" w:type="dxa"/>
        </w:tblPrEx>
        <w:trPr>
          <w:cantSplit/>
          <w:jc w:val="center"/>
        </w:trPr>
        <w:tc>
          <w:tcPr>
            <w:tcW w:w="2838" w:type="dxa"/>
          </w:tcPr>
          <w:p w14:paraId="417912C2" w14:textId="77777777" w:rsidR="00296E35" w:rsidRPr="00C26BBB" w:rsidRDefault="00296E35" w:rsidP="002E3FCC">
            <w:pPr>
              <w:pStyle w:val="TAL"/>
            </w:pPr>
            <w:r w:rsidRPr="00C26BBB">
              <w:t xml:space="preserve">  resourceURL</w:t>
            </w:r>
          </w:p>
        </w:tc>
        <w:tc>
          <w:tcPr>
            <w:tcW w:w="2128" w:type="dxa"/>
          </w:tcPr>
          <w:p w14:paraId="5CD16EF9" w14:textId="77777777" w:rsidR="00296E35" w:rsidRPr="00C26BBB" w:rsidRDefault="00296E35" w:rsidP="002E3FCC">
            <w:pPr>
              <w:pStyle w:val="TAL"/>
            </w:pPr>
            <w:r w:rsidRPr="00C26BBB">
              <w:t>tsc_MCData_MsgSF_AbsoluteBaseURL &amp; "/subscriptions/subscriptId0001"</w:t>
            </w:r>
          </w:p>
        </w:tc>
        <w:tc>
          <w:tcPr>
            <w:tcW w:w="2128" w:type="dxa"/>
          </w:tcPr>
          <w:p w14:paraId="699B1FC5" w14:textId="77777777" w:rsidR="00296E35" w:rsidRPr="00C26BBB" w:rsidRDefault="00296E35" w:rsidP="002E3FCC">
            <w:pPr>
              <w:pStyle w:val="TAL"/>
            </w:pPr>
            <w:r w:rsidRPr="00C26BBB">
              <w:t>same as in Location</w:t>
            </w:r>
          </w:p>
        </w:tc>
        <w:tc>
          <w:tcPr>
            <w:tcW w:w="1420" w:type="dxa"/>
          </w:tcPr>
          <w:p w14:paraId="7F1EB62F" w14:textId="77777777" w:rsidR="00296E35" w:rsidRPr="00C26BBB" w:rsidRDefault="00296E35" w:rsidP="002E3FCC">
            <w:pPr>
              <w:pStyle w:val="TAL"/>
            </w:pPr>
          </w:p>
        </w:tc>
        <w:tc>
          <w:tcPr>
            <w:tcW w:w="1136" w:type="dxa"/>
          </w:tcPr>
          <w:p w14:paraId="58401F4F" w14:textId="77777777" w:rsidR="00296E35" w:rsidRPr="00C26BBB" w:rsidRDefault="00296E35" w:rsidP="002E3FCC">
            <w:pPr>
              <w:pStyle w:val="TAL"/>
            </w:pPr>
          </w:p>
        </w:tc>
      </w:tr>
      <w:tr w:rsidR="00296E35" w:rsidRPr="00C26BBB" w14:paraId="5D7522C4" w14:textId="77777777" w:rsidTr="002E3FCC">
        <w:tblPrEx>
          <w:jc w:val="center"/>
          <w:tblInd w:w="0" w:type="dxa"/>
        </w:tblPrEx>
        <w:trPr>
          <w:cantSplit/>
          <w:jc w:val="center"/>
        </w:trPr>
        <w:tc>
          <w:tcPr>
            <w:tcW w:w="2838" w:type="dxa"/>
          </w:tcPr>
          <w:p w14:paraId="63181CE7" w14:textId="77777777" w:rsidR="00296E35" w:rsidRPr="00C26BBB" w:rsidRDefault="00296E35" w:rsidP="002E3FCC">
            <w:pPr>
              <w:pStyle w:val="TAL"/>
            </w:pPr>
            <w:r w:rsidRPr="00C26BBB">
              <w:t xml:space="preserve">  index</w:t>
            </w:r>
          </w:p>
        </w:tc>
        <w:tc>
          <w:tcPr>
            <w:tcW w:w="2128" w:type="dxa"/>
          </w:tcPr>
          <w:p w14:paraId="2F19AACD" w14:textId="77777777" w:rsidR="00296E35" w:rsidRPr="00C26BBB" w:rsidRDefault="00296E35" w:rsidP="002E3FCC">
            <w:pPr>
              <w:pStyle w:val="TAL"/>
            </w:pPr>
            <w:r w:rsidRPr="00C26BBB">
              <w:t>1</w:t>
            </w:r>
          </w:p>
        </w:tc>
        <w:tc>
          <w:tcPr>
            <w:tcW w:w="2128" w:type="dxa"/>
          </w:tcPr>
          <w:p w14:paraId="06BA4EFF" w14:textId="77777777" w:rsidR="00296E35" w:rsidRPr="00C26BBB" w:rsidRDefault="00296E35" w:rsidP="002E3FCC">
            <w:pPr>
              <w:pStyle w:val="TAL"/>
            </w:pPr>
          </w:p>
        </w:tc>
        <w:tc>
          <w:tcPr>
            <w:tcW w:w="1420" w:type="dxa"/>
          </w:tcPr>
          <w:p w14:paraId="34753BEB" w14:textId="77777777" w:rsidR="00296E35" w:rsidRPr="00C26BBB" w:rsidRDefault="00296E35" w:rsidP="002E3FCC">
            <w:pPr>
              <w:pStyle w:val="TAL"/>
            </w:pPr>
          </w:p>
        </w:tc>
        <w:tc>
          <w:tcPr>
            <w:tcW w:w="1136" w:type="dxa"/>
          </w:tcPr>
          <w:p w14:paraId="10887174" w14:textId="77777777" w:rsidR="00296E35" w:rsidRPr="00C26BBB" w:rsidRDefault="00296E35" w:rsidP="002E3FCC">
            <w:pPr>
              <w:pStyle w:val="TAL"/>
            </w:pPr>
          </w:p>
        </w:tc>
      </w:tr>
      <w:tr w:rsidR="00296E35" w:rsidRPr="00C26BBB" w14:paraId="44360414" w14:textId="77777777" w:rsidTr="002E3FCC">
        <w:tblPrEx>
          <w:jc w:val="center"/>
          <w:tblInd w:w="0" w:type="dxa"/>
        </w:tblPrEx>
        <w:trPr>
          <w:cantSplit/>
          <w:jc w:val="center"/>
        </w:trPr>
        <w:tc>
          <w:tcPr>
            <w:tcW w:w="2838" w:type="dxa"/>
          </w:tcPr>
          <w:p w14:paraId="71C398CF" w14:textId="77777777" w:rsidR="00296E35" w:rsidRPr="00C26BBB" w:rsidRDefault="00296E35" w:rsidP="002E3FCC">
            <w:pPr>
              <w:pStyle w:val="TAL"/>
            </w:pPr>
            <w:r w:rsidRPr="00C26BBB">
              <w:t xml:space="preserve">  restartToken</w:t>
            </w:r>
          </w:p>
        </w:tc>
        <w:tc>
          <w:tcPr>
            <w:tcW w:w="2128" w:type="dxa"/>
          </w:tcPr>
          <w:p w14:paraId="77CA34B5"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2354F92B" w14:textId="77777777" w:rsidR="00296E35" w:rsidRPr="00C26BBB" w:rsidRDefault="00296E35" w:rsidP="002E3FCC">
            <w:pPr>
              <w:pStyle w:val="TAL"/>
            </w:pPr>
          </w:p>
        </w:tc>
        <w:tc>
          <w:tcPr>
            <w:tcW w:w="1420" w:type="dxa"/>
          </w:tcPr>
          <w:p w14:paraId="0DE7B261" w14:textId="77777777" w:rsidR="00296E35" w:rsidRPr="00C26BBB" w:rsidRDefault="00296E35" w:rsidP="002E3FCC">
            <w:pPr>
              <w:pStyle w:val="TAL"/>
            </w:pPr>
          </w:p>
        </w:tc>
        <w:tc>
          <w:tcPr>
            <w:tcW w:w="1136" w:type="dxa"/>
          </w:tcPr>
          <w:p w14:paraId="0CB2D8DB" w14:textId="77777777" w:rsidR="00296E35" w:rsidRPr="00C26BBB" w:rsidRDefault="00296E35" w:rsidP="002E3FCC">
            <w:pPr>
              <w:pStyle w:val="TAL"/>
            </w:pPr>
          </w:p>
        </w:tc>
      </w:tr>
      <w:tr w:rsidR="00296E35" w:rsidRPr="00C26BBB" w14:paraId="05FB9CA6" w14:textId="77777777" w:rsidTr="002E3FCC">
        <w:tblPrEx>
          <w:jc w:val="center"/>
          <w:tblInd w:w="0" w:type="dxa"/>
        </w:tblPrEx>
        <w:trPr>
          <w:cantSplit/>
          <w:jc w:val="center"/>
        </w:trPr>
        <w:tc>
          <w:tcPr>
            <w:tcW w:w="2838" w:type="dxa"/>
          </w:tcPr>
          <w:p w14:paraId="674747C8" w14:textId="77777777" w:rsidR="00296E35" w:rsidRPr="00C26BBB" w:rsidRDefault="00296E35" w:rsidP="002E3FCC">
            <w:pPr>
              <w:pStyle w:val="TAL"/>
            </w:pPr>
            <w:r w:rsidRPr="00C26BBB">
              <w:t xml:space="preserve">  maxEvents</w:t>
            </w:r>
          </w:p>
        </w:tc>
        <w:tc>
          <w:tcPr>
            <w:tcW w:w="2128" w:type="dxa"/>
          </w:tcPr>
          <w:p w14:paraId="3499BFAA" w14:textId="77777777" w:rsidR="00296E35" w:rsidRPr="00C26BBB" w:rsidRDefault="00296E35" w:rsidP="002E3FCC">
            <w:pPr>
              <w:pStyle w:val="TAL"/>
            </w:pPr>
            <w:r w:rsidRPr="00C26BBB">
              <w:t>Same value as provided by the client if present in the POST request otherwise "5"</w:t>
            </w:r>
          </w:p>
        </w:tc>
        <w:tc>
          <w:tcPr>
            <w:tcW w:w="2128" w:type="dxa"/>
          </w:tcPr>
          <w:p w14:paraId="095AA7D7" w14:textId="77777777" w:rsidR="00296E35" w:rsidRPr="00C26BBB" w:rsidRDefault="00296E35" w:rsidP="002E3FCC">
            <w:pPr>
              <w:pStyle w:val="TAL"/>
            </w:pPr>
            <w:r w:rsidRPr="00C26BBB">
              <w:t>"5" arbitrarily selected</w:t>
            </w:r>
          </w:p>
        </w:tc>
        <w:tc>
          <w:tcPr>
            <w:tcW w:w="1420" w:type="dxa"/>
          </w:tcPr>
          <w:p w14:paraId="75E596BA" w14:textId="77777777" w:rsidR="00296E35" w:rsidRPr="00C26BBB" w:rsidRDefault="00296E35" w:rsidP="002E3FCC">
            <w:pPr>
              <w:pStyle w:val="TAL"/>
            </w:pPr>
          </w:p>
        </w:tc>
        <w:tc>
          <w:tcPr>
            <w:tcW w:w="1136" w:type="dxa"/>
          </w:tcPr>
          <w:p w14:paraId="03D4638C" w14:textId="77777777" w:rsidR="00296E35" w:rsidRPr="00C26BBB" w:rsidRDefault="00296E35" w:rsidP="002E3FCC">
            <w:pPr>
              <w:pStyle w:val="TAL"/>
            </w:pPr>
          </w:p>
        </w:tc>
      </w:tr>
      <w:tr w:rsidR="00296E35" w:rsidRPr="00C26BBB" w14:paraId="6002FBBA" w14:textId="77777777" w:rsidTr="002E3FCC">
        <w:tblPrEx>
          <w:jc w:val="center"/>
          <w:tblInd w:w="0" w:type="dxa"/>
        </w:tblPrEx>
        <w:trPr>
          <w:cantSplit/>
          <w:jc w:val="center"/>
        </w:trPr>
        <w:tc>
          <w:tcPr>
            <w:tcW w:w="2838" w:type="dxa"/>
          </w:tcPr>
          <w:p w14:paraId="20B534EB" w14:textId="77777777" w:rsidR="00296E35" w:rsidRPr="00C26BBB" w:rsidRDefault="00296E35" w:rsidP="002E3FCC">
            <w:pPr>
              <w:pStyle w:val="TAL"/>
            </w:pPr>
            <w:r w:rsidRPr="00C26BBB">
              <w:t xml:space="preserve">  objectAttributeNames</w:t>
            </w:r>
          </w:p>
        </w:tc>
        <w:tc>
          <w:tcPr>
            <w:tcW w:w="2128" w:type="dxa"/>
          </w:tcPr>
          <w:p w14:paraId="62BBE014" w14:textId="77777777" w:rsidR="00296E35" w:rsidRPr="00C26BBB" w:rsidRDefault="00296E35" w:rsidP="002E3FCC">
            <w:pPr>
              <w:pStyle w:val="TAL"/>
            </w:pPr>
            <w:r w:rsidRPr="00C26BBB">
              <w:t>Not present</w:t>
            </w:r>
          </w:p>
        </w:tc>
        <w:tc>
          <w:tcPr>
            <w:tcW w:w="2128" w:type="dxa"/>
          </w:tcPr>
          <w:p w14:paraId="5C904EC2" w14:textId="77777777" w:rsidR="00296E35" w:rsidRPr="00C26BBB" w:rsidRDefault="00296E35" w:rsidP="002E3FCC">
            <w:pPr>
              <w:pStyle w:val="TAL"/>
            </w:pPr>
          </w:p>
        </w:tc>
        <w:tc>
          <w:tcPr>
            <w:tcW w:w="1420" w:type="dxa"/>
          </w:tcPr>
          <w:p w14:paraId="272A4D1B" w14:textId="77777777" w:rsidR="00296E35" w:rsidRPr="00C26BBB" w:rsidRDefault="00296E35" w:rsidP="002E3FCC">
            <w:pPr>
              <w:pStyle w:val="TAL"/>
            </w:pPr>
          </w:p>
        </w:tc>
        <w:tc>
          <w:tcPr>
            <w:tcW w:w="1136" w:type="dxa"/>
          </w:tcPr>
          <w:p w14:paraId="1CDCDC7A" w14:textId="77777777" w:rsidR="00296E35" w:rsidRPr="00C26BBB" w:rsidRDefault="00296E35" w:rsidP="002E3FCC">
            <w:pPr>
              <w:pStyle w:val="TAL"/>
            </w:pPr>
          </w:p>
        </w:tc>
      </w:tr>
      <w:tr w:rsidR="00296E35" w:rsidRPr="00C26BBB" w14:paraId="4C496475" w14:textId="77777777" w:rsidTr="002E3FCC">
        <w:tblPrEx>
          <w:jc w:val="center"/>
          <w:tblInd w:w="0" w:type="dxa"/>
        </w:tblPrEx>
        <w:trPr>
          <w:cantSplit/>
          <w:jc w:val="center"/>
        </w:trPr>
        <w:tc>
          <w:tcPr>
            <w:tcW w:w="2838" w:type="dxa"/>
          </w:tcPr>
          <w:p w14:paraId="6D7FEC61" w14:textId="77777777" w:rsidR="00296E35" w:rsidRPr="00C26BBB" w:rsidRDefault="00296E35" w:rsidP="002E3FCC">
            <w:pPr>
              <w:pStyle w:val="TAL"/>
            </w:pPr>
            <w:r w:rsidRPr="00C26BBB">
              <w:t xml:space="preserve">  inlineImdn</w:t>
            </w:r>
          </w:p>
        </w:tc>
        <w:tc>
          <w:tcPr>
            <w:tcW w:w="2128" w:type="dxa"/>
          </w:tcPr>
          <w:p w14:paraId="5F9C2EF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05C27899" w14:textId="77777777" w:rsidR="00296E35" w:rsidRPr="00C26BBB" w:rsidRDefault="00296E35" w:rsidP="002E3FCC">
            <w:pPr>
              <w:pStyle w:val="TAL"/>
            </w:pPr>
            <w:r w:rsidRPr="00C26BBB">
              <w:t>Either "false" or not present</w:t>
            </w:r>
          </w:p>
        </w:tc>
        <w:tc>
          <w:tcPr>
            <w:tcW w:w="1420" w:type="dxa"/>
          </w:tcPr>
          <w:p w14:paraId="10994845" w14:textId="77777777" w:rsidR="00296E35" w:rsidRPr="00C26BBB" w:rsidRDefault="00296E35" w:rsidP="002E3FCC">
            <w:pPr>
              <w:pStyle w:val="TAL"/>
            </w:pPr>
          </w:p>
        </w:tc>
        <w:tc>
          <w:tcPr>
            <w:tcW w:w="1136" w:type="dxa"/>
          </w:tcPr>
          <w:p w14:paraId="63764BDE" w14:textId="77777777" w:rsidR="00296E35" w:rsidRPr="00C26BBB" w:rsidRDefault="00296E35" w:rsidP="002E3FCC">
            <w:pPr>
              <w:pStyle w:val="TAL"/>
            </w:pPr>
          </w:p>
        </w:tc>
      </w:tr>
    </w:tbl>
    <w:p w14:paraId="369FAA0E" w14:textId="77777777" w:rsidR="00296E35" w:rsidRPr="00C26BBB" w:rsidRDefault="00296E35" w:rsidP="00296E35"/>
    <w:p w14:paraId="264BB4DA" w14:textId="7C135434" w:rsidR="00296E35" w:rsidRPr="00C26BBB" w:rsidRDefault="00296E35" w:rsidP="00296E35">
      <w:pPr>
        <w:pStyle w:val="TH"/>
      </w:pPr>
      <w:r w:rsidRPr="00C26BBB">
        <w:t xml:space="preserve">Table 6.8.4.3.3-3: HTTP POST from the SS (Step 3, Table 6.8.4.3.2-1; step 2, TS </w:t>
      </w:r>
      <w:r>
        <w:t>37.579</w:t>
      </w:r>
      <w:r w:rsidRPr="00C26BBB">
        <w:t>-1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B652A10"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165D9E6" w14:textId="77777777" w:rsidR="00296E35" w:rsidRPr="00C26BBB" w:rsidRDefault="00296E35" w:rsidP="002E3FCC">
            <w:pPr>
              <w:pStyle w:val="TAL"/>
            </w:pPr>
            <w:r w:rsidRPr="00C26BBB">
              <w:t>Derivation Path: RFC 2616 [44]</w:t>
            </w:r>
          </w:p>
        </w:tc>
      </w:tr>
      <w:tr w:rsidR="00296E35" w:rsidRPr="00C26BBB" w14:paraId="6F44C73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0B9C0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D87E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8031D74"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A8DCCFF"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CFE3504" w14:textId="77777777" w:rsidR="00296E35" w:rsidRPr="00C26BBB" w:rsidRDefault="00296E35" w:rsidP="002E3FCC">
            <w:pPr>
              <w:pStyle w:val="TAH"/>
            </w:pPr>
            <w:r w:rsidRPr="00C26BBB">
              <w:t>Condition</w:t>
            </w:r>
          </w:p>
        </w:tc>
      </w:tr>
      <w:tr w:rsidR="00296E35" w:rsidRPr="00C26BBB" w14:paraId="751F5203" w14:textId="77777777" w:rsidTr="002E3FCC">
        <w:tc>
          <w:tcPr>
            <w:tcW w:w="2837" w:type="dxa"/>
            <w:tcBorders>
              <w:top w:val="single" w:sz="4" w:space="0" w:color="auto"/>
              <w:left w:val="single" w:sz="4" w:space="0" w:color="auto"/>
              <w:bottom w:val="single" w:sz="4" w:space="0" w:color="auto"/>
              <w:right w:val="single" w:sz="4" w:space="0" w:color="auto"/>
            </w:tcBorders>
          </w:tcPr>
          <w:p w14:paraId="3C9CB233"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26D212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E7C3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0EF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461F8" w14:textId="77777777" w:rsidR="00296E35" w:rsidRPr="00C26BBB" w:rsidRDefault="00296E35" w:rsidP="002E3FCC">
            <w:pPr>
              <w:pStyle w:val="TAL"/>
            </w:pPr>
          </w:p>
        </w:tc>
      </w:tr>
      <w:tr w:rsidR="00296E35" w:rsidRPr="00C26BBB" w14:paraId="1E4FCD14" w14:textId="77777777" w:rsidTr="002E3FCC">
        <w:tc>
          <w:tcPr>
            <w:tcW w:w="2837" w:type="dxa"/>
            <w:tcBorders>
              <w:top w:val="single" w:sz="4" w:space="0" w:color="auto"/>
              <w:left w:val="single" w:sz="4" w:space="0" w:color="auto"/>
              <w:bottom w:val="single" w:sz="4" w:space="0" w:color="auto"/>
              <w:right w:val="single" w:sz="4" w:space="0" w:color="auto"/>
            </w:tcBorders>
          </w:tcPr>
          <w:p w14:paraId="4D9A4516" w14:textId="77777777" w:rsidR="00296E35" w:rsidRPr="00C26BBB" w:rsidRDefault="00296E35" w:rsidP="002E3FCC">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2592A8B" w14:textId="77777777" w:rsidR="00296E35" w:rsidRPr="00C26BBB" w:rsidRDefault="00296E35" w:rsidP="002E3FCC">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21C1F04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B05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6D5482" w14:textId="77777777" w:rsidR="00296E35" w:rsidRPr="00C26BBB" w:rsidRDefault="00296E35" w:rsidP="002E3FCC">
            <w:pPr>
              <w:pStyle w:val="TAL"/>
            </w:pPr>
          </w:p>
        </w:tc>
      </w:tr>
      <w:tr w:rsidR="00296E35" w:rsidRPr="00C26BBB" w14:paraId="586F8C28" w14:textId="77777777" w:rsidTr="002E3FCC">
        <w:tc>
          <w:tcPr>
            <w:tcW w:w="2837" w:type="dxa"/>
            <w:tcBorders>
              <w:top w:val="single" w:sz="4" w:space="0" w:color="auto"/>
              <w:left w:val="single" w:sz="4" w:space="0" w:color="auto"/>
              <w:bottom w:val="single" w:sz="4" w:space="0" w:color="auto"/>
              <w:right w:val="single" w:sz="4" w:space="0" w:color="auto"/>
            </w:tcBorders>
          </w:tcPr>
          <w:p w14:paraId="767B4789"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7459B6"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A2A09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F6A17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DDE8D" w14:textId="77777777" w:rsidR="00296E35" w:rsidRPr="00C26BBB" w:rsidRDefault="00296E35" w:rsidP="002E3FCC">
            <w:pPr>
              <w:pStyle w:val="TAL"/>
            </w:pPr>
          </w:p>
        </w:tc>
      </w:tr>
      <w:tr w:rsidR="00296E35" w:rsidRPr="00C26BBB" w:rsidDel="00562027" w14:paraId="398FC19B" w14:textId="77777777" w:rsidTr="002E3FCC">
        <w:tc>
          <w:tcPr>
            <w:tcW w:w="2837" w:type="dxa"/>
            <w:tcBorders>
              <w:top w:val="single" w:sz="4" w:space="0" w:color="auto"/>
              <w:left w:val="single" w:sz="4" w:space="0" w:color="auto"/>
              <w:bottom w:val="single" w:sz="4" w:space="0" w:color="auto"/>
              <w:right w:val="single" w:sz="4" w:space="0" w:color="auto"/>
            </w:tcBorders>
          </w:tcPr>
          <w:p w14:paraId="4A60B891" w14:textId="77777777" w:rsidR="00296E35" w:rsidRPr="00C26BBB" w:rsidDel="00562027"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B956AF0" w14:textId="77777777" w:rsidR="00296E35" w:rsidRPr="00C26BBB" w:rsidDel="00562027" w:rsidRDefault="00296E35" w:rsidP="002E3FCC">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E347858"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F984E3"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6BC5CA" w14:textId="77777777" w:rsidR="00296E35" w:rsidRPr="00C26BBB" w:rsidDel="00562027" w:rsidRDefault="00296E35" w:rsidP="002E3FCC">
            <w:pPr>
              <w:pStyle w:val="TAL"/>
            </w:pPr>
          </w:p>
        </w:tc>
      </w:tr>
      <w:tr w:rsidR="00296E35" w:rsidRPr="00C26BBB" w:rsidDel="00562027" w14:paraId="0E74B1CD" w14:textId="77777777" w:rsidTr="002E3FCC">
        <w:tc>
          <w:tcPr>
            <w:tcW w:w="2837" w:type="dxa"/>
            <w:tcBorders>
              <w:top w:val="single" w:sz="4" w:space="0" w:color="auto"/>
              <w:left w:val="single" w:sz="4" w:space="0" w:color="auto"/>
              <w:bottom w:val="single" w:sz="4" w:space="0" w:color="auto"/>
              <w:right w:val="single" w:sz="4" w:space="0" w:color="auto"/>
            </w:tcBorders>
          </w:tcPr>
          <w:p w14:paraId="5B032E60" w14:textId="77777777" w:rsidR="00296E35" w:rsidRPr="00C26BBB" w:rsidDel="00562027" w:rsidRDefault="00296E35" w:rsidP="002E3FCC">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416F543" w14:textId="77777777" w:rsidR="00296E35" w:rsidRPr="00C26BBB" w:rsidDel="00562027" w:rsidRDefault="00296E35" w:rsidP="002E3FCC">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1FCBE3C2"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ED49D6"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69812" w14:textId="77777777" w:rsidR="00296E35" w:rsidRPr="00C26BBB" w:rsidDel="00562027" w:rsidRDefault="00296E35" w:rsidP="002E3FCC">
            <w:pPr>
              <w:pStyle w:val="TAL"/>
            </w:pPr>
          </w:p>
        </w:tc>
      </w:tr>
      <w:tr w:rsidR="00296E35" w:rsidRPr="00C26BBB" w:rsidDel="00922FFA" w14:paraId="0B13DF6B" w14:textId="77777777" w:rsidTr="002E3FCC">
        <w:tc>
          <w:tcPr>
            <w:tcW w:w="2837" w:type="dxa"/>
            <w:tcBorders>
              <w:top w:val="single" w:sz="4" w:space="0" w:color="auto"/>
              <w:left w:val="single" w:sz="4" w:space="0" w:color="auto"/>
              <w:bottom w:val="single" w:sz="4" w:space="0" w:color="auto"/>
              <w:right w:val="single" w:sz="4" w:space="0" w:color="auto"/>
            </w:tcBorders>
          </w:tcPr>
          <w:p w14:paraId="2DD5AEFC" w14:textId="77777777" w:rsidR="00296E35" w:rsidRPr="00C26BBB" w:rsidDel="00922FFA" w:rsidRDefault="00296E35" w:rsidP="002E3FCC">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79A6C525"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E62736"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B05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8A2E01" w14:textId="77777777" w:rsidR="00296E35" w:rsidRPr="00C26BBB" w:rsidDel="00922FFA" w:rsidRDefault="00296E35" w:rsidP="002E3FCC">
            <w:pPr>
              <w:pStyle w:val="TAL"/>
            </w:pPr>
          </w:p>
        </w:tc>
      </w:tr>
      <w:tr w:rsidR="00296E35" w:rsidRPr="00C26BBB" w:rsidDel="00922FFA" w14:paraId="030F9514" w14:textId="77777777" w:rsidTr="002E3FCC">
        <w:tc>
          <w:tcPr>
            <w:tcW w:w="2837" w:type="dxa"/>
            <w:tcBorders>
              <w:top w:val="single" w:sz="4" w:space="0" w:color="auto"/>
              <w:left w:val="single" w:sz="4" w:space="0" w:color="auto"/>
              <w:bottom w:val="single" w:sz="4" w:space="0" w:color="auto"/>
              <w:right w:val="single" w:sz="4" w:space="0" w:color="auto"/>
            </w:tcBorders>
          </w:tcPr>
          <w:p w14:paraId="146EB383" w14:textId="77777777" w:rsidR="00296E35" w:rsidRPr="00C26BBB" w:rsidDel="00922FFA" w:rsidRDefault="00296E35" w:rsidP="002E3FCC">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75E95F6F" w14:textId="77777777" w:rsidR="00296E35" w:rsidRPr="00C26BBB" w:rsidDel="00922FFA"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4FF2408"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1600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1948EE" w14:textId="77777777" w:rsidR="00296E35" w:rsidRPr="00C26BBB" w:rsidDel="00922FFA" w:rsidRDefault="00296E35" w:rsidP="002E3FCC">
            <w:pPr>
              <w:pStyle w:val="TAL"/>
            </w:pPr>
          </w:p>
        </w:tc>
      </w:tr>
      <w:tr w:rsidR="00296E35" w:rsidRPr="00C26BBB" w:rsidDel="00922FFA" w14:paraId="03F9F867" w14:textId="77777777" w:rsidTr="002E3FCC">
        <w:tc>
          <w:tcPr>
            <w:tcW w:w="2837" w:type="dxa"/>
            <w:tcBorders>
              <w:top w:val="single" w:sz="4" w:space="0" w:color="auto"/>
              <w:left w:val="single" w:sz="4" w:space="0" w:color="auto"/>
              <w:bottom w:val="single" w:sz="4" w:space="0" w:color="auto"/>
              <w:right w:val="single" w:sz="4" w:space="0" w:color="auto"/>
            </w:tcBorders>
          </w:tcPr>
          <w:p w14:paraId="07D6BFBD" w14:textId="77777777" w:rsidR="00296E35" w:rsidRPr="00C26BBB" w:rsidDel="00922FFA" w:rsidRDefault="00296E35" w:rsidP="002E3FCC">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5486743A"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5B93D"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404475"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8F1A89" w14:textId="77777777" w:rsidR="00296E35" w:rsidRPr="00C26BBB" w:rsidDel="00922FFA" w:rsidRDefault="00296E35" w:rsidP="002E3FCC">
            <w:pPr>
              <w:pStyle w:val="TAL"/>
            </w:pPr>
          </w:p>
        </w:tc>
      </w:tr>
      <w:tr w:rsidR="00296E35" w:rsidRPr="00C26BBB" w:rsidDel="00922FFA" w14:paraId="5BFFFE64" w14:textId="77777777" w:rsidTr="002E3FCC">
        <w:tc>
          <w:tcPr>
            <w:tcW w:w="2837" w:type="dxa"/>
            <w:tcBorders>
              <w:top w:val="single" w:sz="4" w:space="0" w:color="auto"/>
              <w:left w:val="single" w:sz="4" w:space="0" w:color="auto"/>
              <w:bottom w:val="single" w:sz="4" w:space="0" w:color="auto"/>
              <w:right w:val="single" w:sz="4" w:space="0" w:color="auto"/>
            </w:tcBorders>
          </w:tcPr>
          <w:p w14:paraId="27BB39D9" w14:textId="77777777" w:rsidR="00296E35" w:rsidRPr="00C26BBB" w:rsidDel="00922FFA" w:rsidRDefault="00296E35" w:rsidP="002E3FCC">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54A6F6AC" w14:textId="77777777" w:rsidR="00296E35" w:rsidRPr="00C26BBB" w:rsidDel="00922FFA" w:rsidRDefault="00296E35" w:rsidP="002E3FCC">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4521135" w14:textId="77777777" w:rsidR="00296E35" w:rsidRPr="00C26BBB" w:rsidDel="00922FFA" w:rsidRDefault="00296E35" w:rsidP="002E3FCC">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B6AE73B" w14:textId="77777777" w:rsidR="00296E35" w:rsidRPr="00C26BBB" w:rsidDel="00922FFA" w:rsidRDefault="00296E35" w:rsidP="002E3FCC">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4F35BF7D" w14:textId="77777777" w:rsidR="00296E35" w:rsidRPr="00C26BBB" w:rsidDel="00922FFA" w:rsidRDefault="00296E35" w:rsidP="002E3FCC">
            <w:pPr>
              <w:pStyle w:val="TAL"/>
            </w:pPr>
          </w:p>
        </w:tc>
      </w:tr>
      <w:tr w:rsidR="00296E35" w:rsidRPr="00C26BBB" w:rsidDel="00922FFA" w14:paraId="076BD32A" w14:textId="77777777" w:rsidTr="002E3FCC">
        <w:tc>
          <w:tcPr>
            <w:tcW w:w="2837" w:type="dxa"/>
            <w:tcBorders>
              <w:top w:val="single" w:sz="4" w:space="0" w:color="auto"/>
              <w:left w:val="single" w:sz="4" w:space="0" w:color="auto"/>
              <w:bottom w:val="single" w:sz="4" w:space="0" w:color="auto"/>
              <w:right w:val="single" w:sz="4" w:space="0" w:color="auto"/>
            </w:tcBorders>
          </w:tcPr>
          <w:p w14:paraId="06CF3652" w14:textId="77777777" w:rsidR="00296E35" w:rsidRPr="00C26BBB" w:rsidRDefault="00296E35" w:rsidP="002E3FCC">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5663A22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750C57A" w14:textId="77777777" w:rsidR="00296E35" w:rsidRPr="00C26BBB" w:rsidRDefault="00296E35" w:rsidP="002E3FCC">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00B4B73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E53696" w14:textId="77777777" w:rsidR="00296E35" w:rsidRPr="00C26BBB" w:rsidDel="00922FFA" w:rsidRDefault="00296E35" w:rsidP="002E3FCC">
            <w:pPr>
              <w:pStyle w:val="TAL"/>
            </w:pPr>
          </w:p>
        </w:tc>
      </w:tr>
      <w:tr w:rsidR="00296E35" w:rsidRPr="00C26BBB" w14:paraId="65AAC888" w14:textId="77777777" w:rsidTr="002E3FCC">
        <w:tc>
          <w:tcPr>
            <w:tcW w:w="2837" w:type="dxa"/>
            <w:tcBorders>
              <w:top w:val="single" w:sz="4" w:space="0" w:color="auto"/>
              <w:left w:val="single" w:sz="4" w:space="0" w:color="auto"/>
              <w:bottom w:val="single" w:sz="4" w:space="0" w:color="auto"/>
              <w:right w:val="single" w:sz="4" w:space="0" w:color="auto"/>
            </w:tcBorders>
          </w:tcPr>
          <w:p w14:paraId="4E90B9DA"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2136BC3F"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0892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FAE6A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6F58B4" w14:textId="77777777" w:rsidR="00296E35" w:rsidRPr="00C26BBB" w:rsidRDefault="00296E35" w:rsidP="002E3FCC">
            <w:pPr>
              <w:pStyle w:val="TAL"/>
            </w:pPr>
          </w:p>
        </w:tc>
      </w:tr>
      <w:tr w:rsidR="00296E35" w:rsidRPr="00C26BBB" w14:paraId="295CCB99" w14:textId="77777777" w:rsidTr="002E3FCC">
        <w:tc>
          <w:tcPr>
            <w:tcW w:w="2837" w:type="dxa"/>
            <w:tcBorders>
              <w:top w:val="single" w:sz="4" w:space="0" w:color="auto"/>
              <w:left w:val="single" w:sz="4" w:space="0" w:color="auto"/>
              <w:bottom w:val="single" w:sz="4" w:space="0" w:color="auto"/>
              <w:right w:val="single" w:sz="4" w:space="0" w:color="auto"/>
            </w:tcBorders>
          </w:tcPr>
          <w:p w14:paraId="63DBECC2"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0716C923"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02F04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CAAD9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205FE" w14:textId="77777777" w:rsidR="00296E35" w:rsidRPr="00C26BBB" w:rsidRDefault="00296E35" w:rsidP="002E3FCC">
            <w:pPr>
              <w:pStyle w:val="TAL"/>
            </w:pPr>
          </w:p>
        </w:tc>
      </w:tr>
      <w:tr w:rsidR="00296E35" w:rsidRPr="00C26BBB" w14:paraId="25CF0B90" w14:textId="77777777" w:rsidTr="002E3FCC">
        <w:tc>
          <w:tcPr>
            <w:tcW w:w="2837" w:type="dxa"/>
            <w:tcBorders>
              <w:top w:val="single" w:sz="4" w:space="0" w:color="auto"/>
              <w:left w:val="single" w:sz="4" w:space="0" w:color="auto"/>
              <w:bottom w:val="single" w:sz="4" w:space="0" w:color="auto"/>
              <w:right w:val="single" w:sz="4" w:space="0" w:color="auto"/>
            </w:tcBorders>
          </w:tcPr>
          <w:p w14:paraId="67FB7CC1" w14:textId="77777777" w:rsidR="00296E35" w:rsidRPr="00C26BBB" w:rsidRDefault="00296E35" w:rsidP="002E3FCC">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35EDDF9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A777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AD18E" w14:textId="77777777" w:rsidR="00296E35" w:rsidRPr="00C26BBB" w:rsidRDefault="00296E35" w:rsidP="002E3FCC">
            <w:pPr>
              <w:pStyle w:val="TAL"/>
            </w:pPr>
            <w:r w:rsidRPr="00C26BBB">
              <w:t>RESTful Network API for NMS [40], clauses 6.22</w:t>
            </w:r>
          </w:p>
        </w:tc>
        <w:tc>
          <w:tcPr>
            <w:tcW w:w="1135" w:type="dxa"/>
            <w:tcBorders>
              <w:top w:val="single" w:sz="4" w:space="0" w:color="auto"/>
              <w:left w:val="single" w:sz="4" w:space="0" w:color="auto"/>
              <w:bottom w:val="single" w:sz="4" w:space="0" w:color="auto"/>
              <w:right w:val="single" w:sz="4" w:space="0" w:color="auto"/>
            </w:tcBorders>
          </w:tcPr>
          <w:p w14:paraId="0435FA46" w14:textId="77777777" w:rsidR="00296E35" w:rsidRPr="00C26BBB" w:rsidRDefault="00296E35" w:rsidP="002E3FCC">
            <w:pPr>
              <w:pStyle w:val="TAL"/>
            </w:pPr>
          </w:p>
        </w:tc>
      </w:tr>
      <w:tr w:rsidR="00296E35" w:rsidRPr="00C26BBB" w14:paraId="42A84DCC" w14:textId="77777777" w:rsidTr="002E3FCC">
        <w:tc>
          <w:tcPr>
            <w:tcW w:w="2837" w:type="dxa"/>
            <w:tcBorders>
              <w:top w:val="single" w:sz="4" w:space="0" w:color="auto"/>
              <w:left w:val="single" w:sz="4" w:space="0" w:color="auto"/>
              <w:bottom w:val="single" w:sz="4" w:space="0" w:color="auto"/>
              <w:right w:val="single" w:sz="4" w:space="0" w:color="auto"/>
            </w:tcBorders>
          </w:tcPr>
          <w:p w14:paraId="12FB5105" w14:textId="77777777" w:rsidR="00296E35" w:rsidRPr="00C26BBB" w:rsidRDefault="00296E35" w:rsidP="002E3FCC">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4E5FE36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A3B9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2312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5C58B" w14:textId="77777777" w:rsidR="00296E35" w:rsidRPr="00C26BBB" w:rsidRDefault="00296E35" w:rsidP="002E3FCC">
            <w:pPr>
              <w:pStyle w:val="TAL"/>
            </w:pPr>
          </w:p>
        </w:tc>
      </w:tr>
      <w:tr w:rsidR="00296E35" w:rsidRPr="00C26BBB" w14:paraId="0A505F59" w14:textId="77777777" w:rsidTr="002E3FCC">
        <w:tc>
          <w:tcPr>
            <w:tcW w:w="2837" w:type="dxa"/>
            <w:tcBorders>
              <w:top w:val="single" w:sz="4" w:space="0" w:color="auto"/>
              <w:left w:val="single" w:sz="4" w:space="0" w:color="auto"/>
              <w:bottom w:val="single" w:sz="4" w:space="0" w:color="auto"/>
              <w:right w:val="single" w:sz="4" w:space="0" w:color="auto"/>
            </w:tcBorders>
          </w:tcPr>
          <w:p w14:paraId="4DBD5EF4" w14:textId="77777777" w:rsidR="00296E35" w:rsidRPr="00C26BBB" w:rsidRDefault="00296E35" w:rsidP="002E3FCC">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4F09A4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5C1F6A" w14:textId="77777777" w:rsidR="00296E35" w:rsidRPr="00C26BBB" w:rsidRDefault="00296E35" w:rsidP="002E3FCC">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622DFC3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11070" w14:textId="77777777" w:rsidR="00296E35" w:rsidRPr="00C26BBB" w:rsidRDefault="00296E35" w:rsidP="002E3FCC">
            <w:pPr>
              <w:pStyle w:val="TAL"/>
            </w:pPr>
          </w:p>
        </w:tc>
      </w:tr>
      <w:tr w:rsidR="00296E35" w:rsidRPr="00C26BBB" w14:paraId="0A1EBFE4" w14:textId="77777777" w:rsidTr="002E3FCC">
        <w:tc>
          <w:tcPr>
            <w:tcW w:w="2837" w:type="dxa"/>
            <w:tcBorders>
              <w:top w:val="single" w:sz="4" w:space="0" w:color="auto"/>
              <w:left w:val="single" w:sz="4" w:space="0" w:color="auto"/>
              <w:bottom w:val="single" w:sz="4" w:space="0" w:color="auto"/>
              <w:right w:val="single" w:sz="4" w:space="0" w:color="auto"/>
            </w:tcBorders>
          </w:tcPr>
          <w:p w14:paraId="486697D2" w14:textId="77777777" w:rsidR="00296E35" w:rsidRPr="00C26BBB" w:rsidRDefault="00296E35" w:rsidP="002E3FCC">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2DB3FDD" w14:textId="77777777" w:rsidR="00296E35" w:rsidRPr="009B6B8E" w:rsidRDefault="00296E35" w:rsidP="002E3FCC">
            <w:pPr>
              <w:pStyle w:val="TAL"/>
              <w:rPr>
                <w:lang w:val="sv-SE"/>
              </w:rPr>
            </w:pPr>
            <w:r w:rsidRPr="009B6B8E">
              <w:rPr>
                <w:lang w:val="sv-SE"/>
              </w:rPr>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502DBC54" w14:textId="77777777" w:rsidR="00296E35" w:rsidRPr="00C26BBB" w:rsidRDefault="00296E35" w:rsidP="002E3FCC">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59EC17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037F0" w14:textId="77777777" w:rsidR="00296E35" w:rsidRPr="00C26BBB" w:rsidRDefault="00296E35" w:rsidP="002E3FCC">
            <w:pPr>
              <w:pStyle w:val="TAL"/>
            </w:pPr>
          </w:p>
        </w:tc>
      </w:tr>
      <w:tr w:rsidR="00296E35" w:rsidRPr="00C26BBB" w14:paraId="5F1EEBC7" w14:textId="77777777" w:rsidTr="002E3FCC">
        <w:tc>
          <w:tcPr>
            <w:tcW w:w="2837" w:type="dxa"/>
            <w:tcBorders>
              <w:top w:val="single" w:sz="4" w:space="0" w:color="auto"/>
              <w:left w:val="single" w:sz="4" w:space="0" w:color="auto"/>
              <w:bottom w:val="single" w:sz="4" w:space="0" w:color="auto"/>
              <w:right w:val="single" w:sz="4" w:space="0" w:color="auto"/>
            </w:tcBorders>
          </w:tcPr>
          <w:p w14:paraId="58B44F2A" w14:textId="77777777" w:rsidR="00296E35" w:rsidRPr="00C26BBB" w:rsidRDefault="00296E35" w:rsidP="002E3FCC">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184DE716" w14:textId="77777777" w:rsidR="00296E35" w:rsidRPr="00C26BBB" w:rsidRDefault="00296E35" w:rsidP="002E3FCC">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7FA6EEE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2767A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A4B7" w14:textId="77777777" w:rsidR="00296E35" w:rsidRPr="00C26BBB" w:rsidRDefault="00296E35" w:rsidP="002E3FCC">
            <w:pPr>
              <w:pStyle w:val="TAL"/>
            </w:pPr>
          </w:p>
        </w:tc>
      </w:tr>
      <w:tr w:rsidR="00296E35" w:rsidRPr="00C26BBB" w14:paraId="51B5DE3E" w14:textId="77777777" w:rsidTr="002E3FCC">
        <w:tc>
          <w:tcPr>
            <w:tcW w:w="2837" w:type="dxa"/>
            <w:tcBorders>
              <w:top w:val="single" w:sz="4" w:space="0" w:color="auto"/>
              <w:left w:val="single" w:sz="4" w:space="0" w:color="auto"/>
              <w:bottom w:val="single" w:sz="4" w:space="0" w:color="auto"/>
              <w:right w:val="single" w:sz="4" w:space="0" w:color="auto"/>
            </w:tcBorders>
          </w:tcPr>
          <w:p w14:paraId="40480F54" w14:textId="77777777" w:rsidR="00296E35" w:rsidRPr="00C26BBB" w:rsidRDefault="00296E35" w:rsidP="002E3FCC">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2780E1C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6628E7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FF8E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0F301F" w14:textId="77777777" w:rsidR="00296E35" w:rsidRPr="00C26BBB" w:rsidRDefault="00296E35" w:rsidP="002E3FCC">
            <w:pPr>
              <w:pStyle w:val="TAL"/>
            </w:pPr>
          </w:p>
        </w:tc>
      </w:tr>
      <w:tr w:rsidR="00296E35" w:rsidRPr="00C26BBB" w14:paraId="3C275EC6" w14:textId="77777777" w:rsidTr="002E3FCC">
        <w:tc>
          <w:tcPr>
            <w:tcW w:w="2837" w:type="dxa"/>
            <w:tcBorders>
              <w:top w:val="single" w:sz="4" w:space="0" w:color="auto"/>
              <w:left w:val="single" w:sz="4" w:space="0" w:color="auto"/>
              <w:bottom w:val="single" w:sz="4" w:space="0" w:color="auto"/>
              <w:right w:val="single" w:sz="4" w:space="0" w:color="auto"/>
            </w:tcBorders>
          </w:tcPr>
          <w:p w14:paraId="491BC737" w14:textId="77777777" w:rsidR="00296E35" w:rsidRPr="00C26BBB" w:rsidRDefault="00296E35" w:rsidP="002E3FCC">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9B668E3" w14:textId="77777777" w:rsidR="00296E35" w:rsidRPr="00C26BBB" w:rsidRDefault="00296E35" w:rsidP="002E3FCC">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75E2B97C" w14:textId="77777777" w:rsidR="00296E35" w:rsidRPr="00C26BBB" w:rsidRDefault="00296E35" w:rsidP="002E3FCC">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15F2AEE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2C9A47" w14:textId="77777777" w:rsidR="00296E35" w:rsidRPr="00C26BBB" w:rsidRDefault="00296E35" w:rsidP="002E3FCC">
            <w:pPr>
              <w:pStyle w:val="TAL"/>
            </w:pPr>
          </w:p>
        </w:tc>
      </w:tr>
      <w:tr w:rsidR="00296E35" w:rsidRPr="00C26BBB" w14:paraId="004DAC51" w14:textId="77777777" w:rsidTr="002E3FCC">
        <w:tc>
          <w:tcPr>
            <w:tcW w:w="2837" w:type="dxa"/>
            <w:tcBorders>
              <w:top w:val="single" w:sz="4" w:space="0" w:color="auto"/>
              <w:left w:val="single" w:sz="4" w:space="0" w:color="auto"/>
              <w:bottom w:val="single" w:sz="4" w:space="0" w:color="auto"/>
              <w:right w:val="single" w:sz="4" w:space="0" w:color="auto"/>
            </w:tcBorders>
          </w:tcPr>
          <w:p w14:paraId="4D6BA89F" w14:textId="77777777" w:rsidR="00296E35" w:rsidRPr="00C26BBB" w:rsidRDefault="00296E35" w:rsidP="002E3FCC">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630BBAC"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69C7C2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355E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147808" w14:textId="77777777" w:rsidR="00296E35" w:rsidRPr="00C26BBB" w:rsidRDefault="00296E35" w:rsidP="002E3FCC">
            <w:pPr>
              <w:pStyle w:val="TAL"/>
            </w:pPr>
          </w:p>
        </w:tc>
      </w:tr>
      <w:tr w:rsidR="00296E35" w:rsidRPr="00C26BBB" w14:paraId="1CEA456F" w14:textId="77777777" w:rsidTr="002E3FCC">
        <w:tc>
          <w:tcPr>
            <w:tcW w:w="2837" w:type="dxa"/>
            <w:tcBorders>
              <w:top w:val="single" w:sz="4" w:space="0" w:color="auto"/>
              <w:left w:val="single" w:sz="4" w:space="0" w:color="auto"/>
              <w:bottom w:val="single" w:sz="4" w:space="0" w:color="auto"/>
              <w:right w:val="single" w:sz="4" w:space="0" w:color="auto"/>
            </w:tcBorders>
          </w:tcPr>
          <w:p w14:paraId="3ED857FF" w14:textId="77777777" w:rsidR="00296E35" w:rsidRPr="00C26BBB" w:rsidRDefault="00296E35" w:rsidP="002E3FCC">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0CB4B0CD" w14:textId="77777777" w:rsidR="00296E35" w:rsidRPr="00C26BBB" w:rsidRDefault="00296E35" w:rsidP="002E3FCC">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0AEF5E33" w14:textId="77777777" w:rsidR="00296E35" w:rsidRPr="00C26BBB" w:rsidRDefault="00296E35" w:rsidP="002E3FCC">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1BFD871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338E62" w14:textId="77777777" w:rsidR="00296E35" w:rsidRPr="00C26BBB" w:rsidRDefault="00296E35" w:rsidP="002E3FCC">
            <w:pPr>
              <w:pStyle w:val="TAL"/>
            </w:pPr>
          </w:p>
        </w:tc>
      </w:tr>
      <w:tr w:rsidR="00296E35" w:rsidRPr="00C26BBB" w14:paraId="4A4FE27B" w14:textId="77777777" w:rsidTr="002E3FCC">
        <w:tc>
          <w:tcPr>
            <w:tcW w:w="2837" w:type="dxa"/>
            <w:tcBorders>
              <w:top w:val="single" w:sz="4" w:space="0" w:color="auto"/>
              <w:left w:val="single" w:sz="4" w:space="0" w:color="auto"/>
              <w:bottom w:val="single" w:sz="4" w:space="0" w:color="auto"/>
              <w:right w:val="single" w:sz="4" w:space="0" w:color="auto"/>
            </w:tcBorders>
          </w:tcPr>
          <w:p w14:paraId="62766227" w14:textId="77777777" w:rsidR="00296E35" w:rsidRPr="00C26BBB" w:rsidRDefault="00296E35" w:rsidP="002E3FCC">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2A06029"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D95F79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48F91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896E0F" w14:textId="77777777" w:rsidR="00296E35" w:rsidRPr="00C26BBB" w:rsidRDefault="00296E35" w:rsidP="002E3FCC">
            <w:pPr>
              <w:pStyle w:val="TAL"/>
            </w:pPr>
          </w:p>
        </w:tc>
      </w:tr>
      <w:tr w:rsidR="00296E35" w:rsidRPr="00C26BBB" w14:paraId="64561A4F" w14:textId="77777777" w:rsidTr="002E3FCC">
        <w:tc>
          <w:tcPr>
            <w:tcW w:w="2837" w:type="dxa"/>
            <w:tcBorders>
              <w:top w:val="single" w:sz="4" w:space="0" w:color="auto"/>
              <w:left w:val="single" w:sz="4" w:space="0" w:color="auto"/>
              <w:bottom w:val="single" w:sz="4" w:space="0" w:color="auto"/>
              <w:right w:val="single" w:sz="4" w:space="0" w:color="auto"/>
            </w:tcBorders>
          </w:tcPr>
          <w:p w14:paraId="75B068E3" w14:textId="77777777" w:rsidR="00296E35" w:rsidRPr="00C26BBB" w:rsidRDefault="00296E35" w:rsidP="002E3FCC">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0BB4D55D"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369FED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63595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669459" w14:textId="77777777" w:rsidR="00296E35" w:rsidRPr="00C26BBB" w:rsidRDefault="00296E35" w:rsidP="002E3FCC">
            <w:pPr>
              <w:pStyle w:val="TAL"/>
            </w:pPr>
          </w:p>
        </w:tc>
      </w:tr>
      <w:tr w:rsidR="00296E35" w:rsidRPr="00C26BBB" w14:paraId="71B9AF29" w14:textId="77777777" w:rsidTr="002E3FCC">
        <w:tc>
          <w:tcPr>
            <w:tcW w:w="2837" w:type="dxa"/>
            <w:tcBorders>
              <w:top w:val="single" w:sz="4" w:space="0" w:color="auto"/>
              <w:left w:val="single" w:sz="4" w:space="0" w:color="auto"/>
              <w:bottom w:val="single" w:sz="4" w:space="0" w:color="auto"/>
              <w:right w:val="single" w:sz="4" w:space="0" w:color="auto"/>
            </w:tcBorders>
          </w:tcPr>
          <w:p w14:paraId="563C2BD4" w14:textId="77777777" w:rsidR="00296E35" w:rsidRPr="00C26BBB" w:rsidRDefault="00296E35" w:rsidP="002E3FCC">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D6A49C4"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19CD7A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0A917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7A591D" w14:textId="77777777" w:rsidR="00296E35" w:rsidRPr="00C26BBB" w:rsidRDefault="00296E35" w:rsidP="002E3FCC">
            <w:pPr>
              <w:pStyle w:val="TAL"/>
            </w:pPr>
          </w:p>
        </w:tc>
      </w:tr>
      <w:tr w:rsidR="00296E35" w:rsidRPr="00C26BBB" w14:paraId="40938019" w14:textId="77777777" w:rsidTr="002E3FCC">
        <w:tc>
          <w:tcPr>
            <w:tcW w:w="2837" w:type="dxa"/>
            <w:tcBorders>
              <w:top w:val="single" w:sz="4" w:space="0" w:color="auto"/>
              <w:left w:val="single" w:sz="4" w:space="0" w:color="auto"/>
              <w:bottom w:val="single" w:sz="4" w:space="0" w:color="auto"/>
              <w:right w:val="single" w:sz="4" w:space="0" w:color="auto"/>
            </w:tcBorders>
          </w:tcPr>
          <w:p w14:paraId="7B819B05" w14:textId="77777777" w:rsidR="00296E35" w:rsidRPr="00C26BBB" w:rsidRDefault="00296E35" w:rsidP="002E3FCC">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6251B02" w14:textId="77777777" w:rsidR="00296E35" w:rsidRPr="00C26BBB" w:rsidRDefault="00296E35" w:rsidP="002E3FCC">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4889EFDF"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C417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B9F907" w14:textId="77777777" w:rsidR="00296E35" w:rsidRPr="00C26BBB" w:rsidRDefault="00296E35" w:rsidP="002E3FCC">
            <w:pPr>
              <w:pStyle w:val="TAL"/>
            </w:pPr>
          </w:p>
        </w:tc>
      </w:tr>
      <w:tr w:rsidR="00296E35" w:rsidRPr="00C26BBB" w14:paraId="12C50D4D" w14:textId="77777777" w:rsidTr="002E3FCC">
        <w:tc>
          <w:tcPr>
            <w:tcW w:w="2837" w:type="dxa"/>
            <w:tcBorders>
              <w:top w:val="single" w:sz="4" w:space="0" w:color="auto"/>
              <w:left w:val="single" w:sz="4" w:space="0" w:color="auto"/>
              <w:bottom w:val="single" w:sz="4" w:space="0" w:color="auto"/>
              <w:right w:val="single" w:sz="4" w:space="0" w:color="auto"/>
            </w:tcBorders>
          </w:tcPr>
          <w:p w14:paraId="75A610FA" w14:textId="77777777" w:rsidR="00296E35" w:rsidRPr="00C26BBB" w:rsidRDefault="00296E35" w:rsidP="002E3FCC">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EE6351C"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9081C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EE2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DF4E20" w14:textId="77777777" w:rsidR="00296E35" w:rsidRPr="00C26BBB" w:rsidRDefault="00296E35" w:rsidP="002E3FCC">
            <w:pPr>
              <w:pStyle w:val="TAL"/>
            </w:pPr>
          </w:p>
        </w:tc>
      </w:tr>
      <w:tr w:rsidR="00296E35" w:rsidRPr="00C26BBB" w14:paraId="2A2D784C" w14:textId="77777777" w:rsidTr="002E3FCC">
        <w:tc>
          <w:tcPr>
            <w:tcW w:w="2837" w:type="dxa"/>
            <w:tcBorders>
              <w:top w:val="single" w:sz="4" w:space="0" w:color="auto"/>
              <w:left w:val="single" w:sz="4" w:space="0" w:color="auto"/>
              <w:bottom w:val="single" w:sz="4" w:space="0" w:color="auto"/>
              <w:right w:val="single" w:sz="4" w:space="0" w:color="auto"/>
            </w:tcBorders>
          </w:tcPr>
          <w:p w14:paraId="2C9BF733" w14:textId="77777777" w:rsidR="00296E35" w:rsidRPr="00C26BBB" w:rsidRDefault="00296E35" w:rsidP="002E3FCC">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76672A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917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8705F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FC1138" w14:textId="77777777" w:rsidR="00296E35" w:rsidRPr="00C26BBB" w:rsidRDefault="00296E35" w:rsidP="002E3FCC">
            <w:pPr>
              <w:pStyle w:val="TAL"/>
            </w:pPr>
          </w:p>
        </w:tc>
      </w:tr>
      <w:tr w:rsidR="00296E35" w:rsidRPr="00C26BBB" w14:paraId="77F8CA9B" w14:textId="77777777" w:rsidTr="002E3FCC">
        <w:tc>
          <w:tcPr>
            <w:tcW w:w="2837" w:type="dxa"/>
            <w:tcBorders>
              <w:top w:val="single" w:sz="4" w:space="0" w:color="auto"/>
              <w:left w:val="single" w:sz="4" w:space="0" w:color="auto"/>
              <w:bottom w:val="single" w:sz="4" w:space="0" w:color="auto"/>
              <w:right w:val="single" w:sz="4" w:space="0" w:color="auto"/>
            </w:tcBorders>
          </w:tcPr>
          <w:p w14:paraId="2D6CC51E" w14:textId="77777777" w:rsidR="00296E35" w:rsidRPr="00C26BBB" w:rsidRDefault="00296E35" w:rsidP="002E3FCC">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40D2CAA4" w14:textId="77777777" w:rsidR="00296E35" w:rsidRPr="00C26BBB" w:rsidRDefault="00296E35" w:rsidP="002E3FCC">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71B4DF0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BF2A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F8704C" w14:textId="77777777" w:rsidR="00296E35" w:rsidRPr="00C26BBB" w:rsidRDefault="00296E35" w:rsidP="002E3FCC">
            <w:pPr>
              <w:pStyle w:val="TAL"/>
            </w:pPr>
          </w:p>
        </w:tc>
      </w:tr>
      <w:tr w:rsidR="00296E35" w:rsidRPr="00C26BBB" w14:paraId="1ABE7806" w14:textId="77777777" w:rsidTr="002E3FCC">
        <w:tc>
          <w:tcPr>
            <w:tcW w:w="2837" w:type="dxa"/>
            <w:tcBorders>
              <w:top w:val="single" w:sz="4" w:space="0" w:color="auto"/>
              <w:left w:val="single" w:sz="4" w:space="0" w:color="auto"/>
              <w:bottom w:val="single" w:sz="4" w:space="0" w:color="auto"/>
              <w:right w:val="single" w:sz="4" w:space="0" w:color="auto"/>
            </w:tcBorders>
          </w:tcPr>
          <w:p w14:paraId="1E818297" w14:textId="77777777" w:rsidR="00296E35" w:rsidRPr="00C26BBB" w:rsidRDefault="00296E35" w:rsidP="002E3FCC">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697B8C15" w14:textId="77777777" w:rsidR="00296E35" w:rsidRPr="00C26BBB" w:rsidRDefault="00296E35" w:rsidP="002E3FCC">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43B9E86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6A5E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E7052D" w14:textId="77777777" w:rsidR="00296E35" w:rsidRPr="00C26BBB" w:rsidRDefault="00296E35" w:rsidP="002E3FCC">
            <w:pPr>
              <w:pStyle w:val="TAL"/>
            </w:pPr>
          </w:p>
        </w:tc>
      </w:tr>
    </w:tbl>
    <w:p w14:paraId="180F4E81" w14:textId="77777777" w:rsidR="00296E35" w:rsidRPr="00C26BBB" w:rsidRDefault="00296E35" w:rsidP="00296E35"/>
    <w:p w14:paraId="1E4379EA" w14:textId="6597AA87" w:rsidR="00296E35" w:rsidRPr="00C26BBB" w:rsidRDefault="00296E35" w:rsidP="00296E35">
      <w:pPr>
        <w:pStyle w:val="TH"/>
      </w:pPr>
      <w:r w:rsidRPr="00C26BBB">
        <w:t xml:space="preserve">Table 6.8.4.3.3-4: HTTP POST from the UE (Step 5, Table 6.8.4.3.2-1; step 2, TS </w:t>
      </w:r>
      <w:r>
        <w:t>37.579</w:t>
      </w:r>
      <w:r w:rsidRPr="00C26BBB">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08111F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DA8D1B0" w14:textId="74FA68A7"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28CBD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9A55EB"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DEEC8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4245D1F"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22152796"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9C573F" w14:textId="77777777" w:rsidR="00296E35" w:rsidRPr="00C26BBB" w:rsidRDefault="00296E35" w:rsidP="002E3FCC">
            <w:pPr>
              <w:pStyle w:val="TAH"/>
            </w:pPr>
            <w:r w:rsidRPr="00C26BBB">
              <w:t>Condition</w:t>
            </w:r>
          </w:p>
        </w:tc>
      </w:tr>
      <w:tr w:rsidR="00296E35" w:rsidRPr="00C26BBB" w14:paraId="3BCF7885" w14:textId="77777777" w:rsidTr="002E3FCC">
        <w:tc>
          <w:tcPr>
            <w:tcW w:w="2837" w:type="dxa"/>
            <w:tcBorders>
              <w:top w:val="single" w:sz="4" w:space="0" w:color="auto"/>
              <w:left w:val="single" w:sz="4" w:space="0" w:color="auto"/>
              <w:bottom w:val="single" w:sz="4" w:space="0" w:color="auto"/>
              <w:right w:val="single" w:sz="4" w:space="0" w:color="auto"/>
            </w:tcBorders>
          </w:tcPr>
          <w:p w14:paraId="2EF9FC1C"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474983C8"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515FA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D06FC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BF4EA" w14:textId="77777777" w:rsidR="00296E35" w:rsidRPr="00C26BBB" w:rsidRDefault="00296E35" w:rsidP="002E3FCC">
            <w:pPr>
              <w:pStyle w:val="TAL"/>
            </w:pPr>
          </w:p>
        </w:tc>
      </w:tr>
      <w:tr w:rsidR="00296E35" w:rsidRPr="00C26BBB" w14:paraId="604A7130" w14:textId="77777777" w:rsidTr="002E3FCC">
        <w:tc>
          <w:tcPr>
            <w:tcW w:w="2837" w:type="dxa"/>
            <w:tcBorders>
              <w:top w:val="single" w:sz="4" w:space="0" w:color="auto"/>
              <w:left w:val="single" w:sz="4" w:space="0" w:color="auto"/>
              <w:bottom w:val="single" w:sz="4" w:space="0" w:color="auto"/>
              <w:right w:val="single" w:sz="4" w:space="0" w:color="auto"/>
            </w:tcBorders>
          </w:tcPr>
          <w:p w14:paraId="214F530C"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31A6D5"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A316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A689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E46D86" w14:textId="77777777" w:rsidR="00296E35" w:rsidRPr="00C26BBB" w:rsidRDefault="00296E35" w:rsidP="002E3FCC">
            <w:pPr>
              <w:pStyle w:val="TAL"/>
            </w:pPr>
          </w:p>
        </w:tc>
      </w:tr>
      <w:tr w:rsidR="00296E35" w:rsidRPr="00C26BBB" w14:paraId="3F27A635" w14:textId="77777777" w:rsidTr="002E3FCC">
        <w:tc>
          <w:tcPr>
            <w:tcW w:w="2837" w:type="dxa"/>
            <w:tcBorders>
              <w:top w:val="single" w:sz="4" w:space="0" w:color="auto"/>
              <w:left w:val="single" w:sz="4" w:space="0" w:color="auto"/>
              <w:bottom w:val="single" w:sz="4" w:space="0" w:color="auto"/>
              <w:right w:val="single" w:sz="4" w:space="0" w:color="auto"/>
            </w:tcBorders>
          </w:tcPr>
          <w:p w14:paraId="22E53188"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4DA9E1E2" w14:textId="77777777" w:rsidR="00296E35" w:rsidRPr="00C26BBB" w:rsidRDefault="00296E35" w:rsidP="002E3FCC">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094B6C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8C15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3D3503" w14:textId="77777777" w:rsidR="00296E35" w:rsidRPr="00C26BBB" w:rsidRDefault="00296E35" w:rsidP="002E3FCC">
            <w:pPr>
              <w:pStyle w:val="TAL"/>
            </w:pPr>
          </w:p>
        </w:tc>
      </w:tr>
      <w:tr w:rsidR="00296E35" w:rsidRPr="00C26BBB" w14:paraId="2836C6BD" w14:textId="77777777" w:rsidTr="002E3FCC">
        <w:tc>
          <w:tcPr>
            <w:tcW w:w="2837" w:type="dxa"/>
            <w:tcBorders>
              <w:top w:val="single" w:sz="4" w:space="0" w:color="auto"/>
              <w:left w:val="single" w:sz="4" w:space="0" w:color="auto"/>
              <w:bottom w:val="single" w:sz="4" w:space="0" w:color="auto"/>
              <w:right w:val="single" w:sz="4" w:space="0" w:color="auto"/>
            </w:tcBorders>
          </w:tcPr>
          <w:p w14:paraId="6F200B3B"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3B5BB75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9473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0D636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AC39EB" w14:textId="77777777" w:rsidR="00296E35" w:rsidRPr="00C26BBB" w:rsidRDefault="00296E35" w:rsidP="002E3FCC">
            <w:pPr>
              <w:pStyle w:val="TAL"/>
            </w:pPr>
          </w:p>
        </w:tc>
      </w:tr>
      <w:tr w:rsidR="00296E35" w:rsidRPr="00C26BBB" w14:paraId="4C79C0E1" w14:textId="77777777" w:rsidTr="002E3FCC">
        <w:tc>
          <w:tcPr>
            <w:tcW w:w="2837" w:type="dxa"/>
            <w:tcBorders>
              <w:top w:val="single" w:sz="4" w:space="0" w:color="auto"/>
              <w:left w:val="single" w:sz="4" w:space="0" w:color="auto"/>
              <w:bottom w:val="single" w:sz="4" w:space="0" w:color="auto"/>
              <w:right w:val="single" w:sz="4" w:space="0" w:color="auto"/>
            </w:tcBorders>
          </w:tcPr>
          <w:p w14:paraId="58730D63"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0D568CE"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2622788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5EC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0337A0" w14:textId="77777777" w:rsidR="00296E35" w:rsidRPr="00C26BBB" w:rsidRDefault="00296E35" w:rsidP="002E3FCC">
            <w:pPr>
              <w:pStyle w:val="TAL"/>
            </w:pPr>
          </w:p>
        </w:tc>
      </w:tr>
      <w:tr w:rsidR="00296E35" w:rsidRPr="00C26BBB" w:rsidDel="00094B0A" w14:paraId="16432189" w14:textId="77777777" w:rsidTr="002E3FCC">
        <w:tc>
          <w:tcPr>
            <w:tcW w:w="2837" w:type="dxa"/>
            <w:tcBorders>
              <w:top w:val="single" w:sz="4" w:space="0" w:color="auto"/>
              <w:left w:val="single" w:sz="4" w:space="0" w:color="auto"/>
              <w:bottom w:val="single" w:sz="4" w:space="0" w:color="auto"/>
              <w:right w:val="single" w:sz="4" w:space="0" w:color="auto"/>
            </w:tcBorders>
          </w:tcPr>
          <w:p w14:paraId="75E943B6" w14:textId="77777777" w:rsidR="00296E35" w:rsidRPr="00C26BBB" w:rsidDel="00094B0A" w:rsidRDefault="00296E35" w:rsidP="002E3FCC">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10D7A45E" w14:textId="77777777" w:rsidR="00296E35" w:rsidRPr="00C26BBB" w:rsidDel="00094B0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C95861"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505DDA" w14:textId="77777777" w:rsidR="00296E35" w:rsidRPr="00C26BBB" w:rsidDel="00094B0A" w:rsidRDefault="00296E35" w:rsidP="002E3FCC">
            <w:pPr>
              <w:pStyle w:val="TAL"/>
            </w:pPr>
            <w:r w:rsidRPr="00C26BBB">
              <w:t>RESTful Network API for NMS [40], clauses 6.8</w:t>
            </w:r>
          </w:p>
        </w:tc>
        <w:tc>
          <w:tcPr>
            <w:tcW w:w="1135" w:type="dxa"/>
            <w:tcBorders>
              <w:top w:val="single" w:sz="4" w:space="0" w:color="auto"/>
              <w:left w:val="single" w:sz="4" w:space="0" w:color="auto"/>
              <w:bottom w:val="single" w:sz="4" w:space="0" w:color="auto"/>
              <w:right w:val="single" w:sz="4" w:space="0" w:color="auto"/>
            </w:tcBorders>
          </w:tcPr>
          <w:p w14:paraId="442D3B27" w14:textId="77777777" w:rsidR="00296E35" w:rsidRPr="00C26BBB" w:rsidDel="00094B0A" w:rsidRDefault="00296E35" w:rsidP="002E3FCC">
            <w:pPr>
              <w:pStyle w:val="TAL"/>
            </w:pPr>
          </w:p>
        </w:tc>
      </w:tr>
      <w:tr w:rsidR="00296E35" w:rsidRPr="00C26BBB" w:rsidDel="00094B0A" w14:paraId="7ECE2285" w14:textId="77777777" w:rsidTr="002E3FCC">
        <w:tc>
          <w:tcPr>
            <w:tcW w:w="2837" w:type="dxa"/>
            <w:tcBorders>
              <w:top w:val="single" w:sz="4" w:space="0" w:color="auto"/>
              <w:left w:val="single" w:sz="4" w:space="0" w:color="auto"/>
              <w:bottom w:val="single" w:sz="4" w:space="0" w:color="auto"/>
              <w:right w:val="single" w:sz="4" w:space="0" w:color="auto"/>
            </w:tcBorders>
          </w:tcPr>
          <w:p w14:paraId="286A3A7F" w14:textId="77777777" w:rsidR="00296E35" w:rsidRPr="00C26BBB" w:rsidRDefault="00296E35" w:rsidP="002E3FCC">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0E52D6AF" w14:textId="77777777" w:rsidR="00296E35" w:rsidRPr="00C26BBB" w:rsidDel="00094B0A"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02A210"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0FF2E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E6D034" w14:textId="77777777" w:rsidR="00296E35" w:rsidRPr="00C26BBB" w:rsidDel="00094B0A" w:rsidRDefault="00296E35" w:rsidP="002E3FCC">
            <w:pPr>
              <w:pStyle w:val="TAL"/>
            </w:pPr>
          </w:p>
        </w:tc>
      </w:tr>
      <w:tr w:rsidR="00296E35" w:rsidRPr="00C26BBB" w:rsidDel="00094B0A" w14:paraId="10707B21" w14:textId="77777777" w:rsidTr="002E3FCC">
        <w:tc>
          <w:tcPr>
            <w:tcW w:w="2837" w:type="dxa"/>
            <w:tcBorders>
              <w:top w:val="single" w:sz="4" w:space="0" w:color="auto"/>
              <w:left w:val="single" w:sz="4" w:space="0" w:color="auto"/>
              <w:bottom w:val="single" w:sz="4" w:space="0" w:color="auto"/>
              <w:right w:val="single" w:sz="4" w:space="0" w:color="auto"/>
            </w:tcBorders>
          </w:tcPr>
          <w:p w14:paraId="450F3B08" w14:textId="77777777" w:rsidR="00296E35" w:rsidRPr="00C26BBB" w:rsidRDefault="00296E35" w:rsidP="002E3FCC">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74587F57" w14:textId="77777777" w:rsidR="00296E35" w:rsidRPr="00C26BBB" w:rsidRDefault="00296E35" w:rsidP="002E3FCC">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021A19DB"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5E93B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6A7CE" w14:textId="77777777" w:rsidR="00296E35" w:rsidRPr="00C26BBB" w:rsidDel="00094B0A" w:rsidRDefault="00296E35" w:rsidP="002E3FCC">
            <w:pPr>
              <w:pStyle w:val="TAL"/>
            </w:pPr>
          </w:p>
        </w:tc>
      </w:tr>
      <w:tr w:rsidR="00296E35" w:rsidRPr="00C26BBB" w:rsidDel="00094B0A" w14:paraId="3909447C" w14:textId="77777777" w:rsidTr="002E3FCC">
        <w:tc>
          <w:tcPr>
            <w:tcW w:w="2837" w:type="dxa"/>
            <w:tcBorders>
              <w:top w:val="single" w:sz="4" w:space="0" w:color="auto"/>
              <w:left w:val="single" w:sz="4" w:space="0" w:color="auto"/>
              <w:bottom w:val="single" w:sz="4" w:space="0" w:color="auto"/>
              <w:right w:val="single" w:sz="4" w:space="0" w:color="auto"/>
            </w:tcBorders>
          </w:tcPr>
          <w:p w14:paraId="46306D0A" w14:textId="77777777" w:rsidR="00296E35" w:rsidRPr="00C26BBB" w:rsidRDefault="00296E35" w:rsidP="002E3FCC">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4AD4007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236572"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F79C6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3915E1" w14:textId="77777777" w:rsidR="00296E35" w:rsidRPr="00C26BBB" w:rsidDel="00094B0A" w:rsidRDefault="00296E35" w:rsidP="002E3FCC">
            <w:pPr>
              <w:pStyle w:val="TAL"/>
            </w:pPr>
          </w:p>
        </w:tc>
      </w:tr>
      <w:tr w:rsidR="00296E35" w:rsidRPr="00C26BBB" w:rsidDel="00094B0A" w14:paraId="445B0781" w14:textId="77777777" w:rsidTr="002E3FCC">
        <w:tc>
          <w:tcPr>
            <w:tcW w:w="2837" w:type="dxa"/>
            <w:tcBorders>
              <w:top w:val="single" w:sz="4" w:space="0" w:color="auto"/>
              <w:left w:val="single" w:sz="4" w:space="0" w:color="auto"/>
              <w:bottom w:val="single" w:sz="4" w:space="0" w:color="auto"/>
              <w:right w:val="single" w:sz="4" w:space="0" w:color="auto"/>
            </w:tcBorders>
          </w:tcPr>
          <w:p w14:paraId="33952A88" w14:textId="77777777" w:rsidR="00296E35" w:rsidRPr="00C26BBB" w:rsidRDefault="00296E35" w:rsidP="002E3FCC">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D62F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19B8F3"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936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17CE87" w14:textId="77777777" w:rsidR="00296E35" w:rsidRPr="00C26BBB" w:rsidDel="00094B0A" w:rsidRDefault="00296E35" w:rsidP="002E3FCC">
            <w:pPr>
              <w:pStyle w:val="TAL"/>
            </w:pPr>
          </w:p>
        </w:tc>
      </w:tr>
      <w:tr w:rsidR="00296E35" w:rsidRPr="00C26BBB" w:rsidDel="00094B0A" w14:paraId="4852963A" w14:textId="77777777" w:rsidTr="002E3FCC">
        <w:tc>
          <w:tcPr>
            <w:tcW w:w="2837" w:type="dxa"/>
            <w:tcBorders>
              <w:top w:val="single" w:sz="4" w:space="0" w:color="auto"/>
              <w:left w:val="single" w:sz="4" w:space="0" w:color="auto"/>
              <w:bottom w:val="single" w:sz="4" w:space="0" w:color="auto"/>
              <w:right w:val="single" w:sz="4" w:space="0" w:color="auto"/>
            </w:tcBorders>
          </w:tcPr>
          <w:p w14:paraId="733BC071" w14:textId="77777777" w:rsidR="00296E35" w:rsidRPr="00C26BBB" w:rsidRDefault="00296E35" w:rsidP="002E3FCC">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5652B46C" w14:textId="77777777" w:rsidR="00296E35" w:rsidRPr="00C26BBB" w:rsidRDefault="00296E35" w:rsidP="002E3FCC">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3DE0795D"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CAE5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A0DDD" w14:textId="77777777" w:rsidR="00296E35" w:rsidRPr="00C26BBB" w:rsidDel="00094B0A" w:rsidRDefault="00296E35" w:rsidP="002E3FCC">
            <w:pPr>
              <w:pStyle w:val="TAL"/>
            </w:pPr>
          </w:p>
        </w:tc>
      </w:tr>
      <w:tr w:rsidR="00296E35" w:rsidRPr="00C26BBB" w:rsidDel="00094B0A" w14:paraId="4D779460" w14:textId="77777777" w:rsidTr="002E3FCC">
        <w:tc>
          <w:tcPr>
            <w:tcW w:w="2837" w:type="dxa"/>
            <w:tcBorders>
              <w:top w:val="single" w:sz="4" w:space="0" w:color="auto"/>
              <w:left w:val="single" w:sz="4" w:space="0" w:color="auto"/>
              <w:bottom w:val="single" w:sz="4" w:space="0" w:color="auto"/>
              <w:right w:val="single" w:sz="4" w:space="0" w:color="auto"/>
            </w:tcBorders>
          </w:tcPr>
          <w:p w14:paraId="2359F8BA" w14:textId="77777777" w:rsidR="00296E35" w:rsidRPr="00C26BBB" w:rsidRDefault="00296E35" w:rsidP="002E3FCC">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4DA7CB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93F04A5"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A20DA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18B3F" w14:textId="77777777" w:rsidR="00296E35" w:rsidRPr="00C26BBB" w:rsidDel="00094B0A" w:rsidRDefault="00296E35" w:rsidP="002E3FCC">
            <w:pPr>
              <w:pStyle w:val="TAL"/>
            </w:pPr>
          </w:p>
        </w:tc>
      </w:tr>
      <w:tr w:rsidR="00296E35" w:rsidRPr="00C26BBB" w:rsidDel="00094B0A" w14:paraId="4111C54C" w14:textId="77777777" w:rsidTr="002E3FCC">
        <w:tc>
          <w:tcPr>
            <w:tcW w:w="2837" w:type="dxa"/>
            <w:tcBorders>
              <w:top w:val="single" w:sz="4" w:space="0" w:color="auto"/>
              <w:left w:val="single" w:sz="4" w:space="0" w:color="auto"/>
              <w:bottom w:val="single" w:sz="4" w:space="0" w:color="auto"/>
              <w:right w:val="single" w:sz="4" w:space="0" w:color="auto"/>
            </w:tcBorders>
          </w:tcPr>
          <w:p w14:paraId="7F841252" w14:textId="77777777" w:rsidR="00296E35" w:rsidRPr="00C26BBB" w:rsidRDefault="00296E35" w:rsidP="002E3FCC">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8BFCB3A" w14:textId="77777777" w:rsidR="00296E35" w:rsidRPr="00C26BBB" w:rsidRDefault="00296E35" w:rsidP="002E3FCC">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0E4383A" w14:textId="77777777" w:rsidR="00296E35" w:rsidRPr="00C26BBB" w:rsidDel="00094B0A" w:rsidRDefault="00296E35" w:rsidP="002E3FCC">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0E4DDFD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90FB9E" w14:textId="77777777" w:rsidR="00296E35" w:rsidRPr="00C26BBB" w:rsidDel="00094B0A" w:rsidRDefault="00296E35" w:rsidP="002E3FCC">
            <w:pPr>
              <w:pStyle w:val="TAL"/>
            </w:pPr>
          </w:p>
        </w:tc>
      </w:tr>
      <w:tr w:rsidR="00296E35" w:rsidRPr="00C26BBB" w:rsidDel="00094B0A" w14:paraId="579B433F" w14:textId="77777777" w:rsidTr="002E3FCC">
        <w:tc>
          <w:tcPr>
            <w:tcW w:w="2837" w:type="dxa"/>
            <w:tcBorders>
              <w:top w:val="single" w:sz="4" w:space="0" w:color="auto"/>
              <w:left w:val="single" w:sz="4" w:space="0" w:color="auto"/>
              <w:bottom w:val="single" w:sz="4" w:space="0" w:color="auto"/>
              <w:right w:val="single" w:sz="4" w:space="0" w:color="auto"/>
            </w:tcBorders>
          </w:tcPr>
          <w:p w14:paraId="61CAD9D6" w14:textId="77777777" w:rsidR="00296E35" w:rsidRPr="00C26BBB" w:rsidRDefault="00296E35" w:rsidP="002E3FCC">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E13CFCB"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9176B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5BAA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56FFAC" w14:textId="77777777" w:rsidR="00296E35" w:rsidRPr="00C26BBB" w:rsidDel="00094B0A" w:rsidRDefault="00296E35" w:rsidP="002E3FCC">
            <w:pPr>
              <w:pStyle w:val="TAL"/>
            </w:pPr>
          </w:p>
        </w:tc>
      </w:tr>
      <w:tr w:rsidR="00296E35" w:rsidRPr="00C26BBB" w:rsidDel="00094B0A" w14:paraId="03BA4B47" w14:textId="77777777" w:rsidTr="002E3FCC">
        <w:tc>
          <w:tcPr>
            <w:tcW w:w="2837" w:type="dxa"/>
            <w:tcBorders>
              <w:top w:val="single" w:sz="4" w:space="0" w:color="auto"/>
              <w:left w:val="single" w:sz="4" w:space="0" w:color="auto"/>
              <w:bottom w:val="single" w:sz="4" w:space="0" w:color="auto"/>
              <w:right w:val="single" w:sz="4" w:space="0" w:color="auto"/>
            </w:tcBorders>
          </w:tcPr>
          <w:p w14:paraId="7A6FB8F3" w14:textId="77777777" w:rsidR="00296E35" w:rsidRPr="00C26BBB" w:rsidRDefault="00296E35" w:rsidP="002E3FCC">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B17462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6EB14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6BD31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8DF9F1" w14:textId="77777777" w:rsidR="00296E35" w:rsidRPr="00C26BBB" w:rsidDel="00094B0A" w:rsidRDefault="00296E35" w:rsidP="002E3FCC">
            <w:pPr>
              <w:pStyle w:val="TAL"/>
            </w:pPr>
          </w:p>
        </w:tc>
      </w:tr>
      <w:tr w:rsidR="00296E35" w:rsidRPr="00C26BBB" w:rsidDel="00094B0A" w14:paraId="7F3919BD" w14:textId="77777777" w:rsidTr="002E3FCC">
        <w:tc>
          <w:tcPr>
            <w:tcW w:w="2837" w:type="dxa"/>
            <w:tcBorders>
              <w:top w:val="single" w:sz="4" w:space="0" w:color="auto"/>
              <w:left w:val="single" w:sz="4" w:space="0" w:color="auto"/>
              <w:bottom w:val="single" w:sz="4" w:space="0" w:color="auto"/>
              <w:right w:val="single" w:sz="4" w:space="0" w:color="auto"/>
            </w:tcBorders>
          </w:tcPr>
          <w:p w14:paraId="1CE6832A" w14:textId="77777777" w:rsidR="00296E35" w:rsidRPr="00C26BBB" w:rsidRDefault="00296E35" w:rsidP="002E3FCC">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5242A7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228FFE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F2F3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438F0" w14:textId="77777777" w:rsidR="00296E35" w:rsidRPr="00C26BBB" w:rsidDel="00094B0A" w:rsidRDefault="00296E35" w:rsidP="002E3FCC">
            <w:pPr>
              <w:pStyle w:val="TAL"/>
            </w:pPr>
          </w:p>
        </w:tc>
      </w:tr>
      <w:tr w:rsidR="00296E35" w:rsidRPr="00C26BBB" w:rsidDel="00094B0A" w14:paraId="671C2907" w14:textId="77777777" w:rsidTr="002E3FCC">
        <w:tc>
          <w:tcPr>
            <w:tcW w:w="2837" w:type="dxa"/>
            <w:tcBorders>
              <w:top w:val="single" w:sz="4" w:space="0" w:color="auto"/>
              <w:left w:val="single" w:sz="4" w:space="0" w:color="auto"/>
              <w:bottom w:val="single" w:sz="4" w:space="0" w:color="auto"/>
              <w:right w:val="single" w:sz="4" w:space="0" w:color="auto"/>
            </w:tcBorders>
          </w:tcPr>
          <w:p w14:paraId="4C9D5D99" w14:textId="77777777" w:rsidR="00296E35" w:rsidRPr="00C26BBB" w:rsidRDefault="00296E35" w:rsidP="002E3FCC">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C1C8CD3"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5357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41D2E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45640E" w14:textId="77777777" w:rsidR="00296E35" w:rsidRPr="00C26BBB" w:rsidDel="00094B0A" w:rsidRDefault="00296E35" w:rsidP="002E3FCC">
            <w:pPr>
              <w:pStyle w:val="TAL"/>
            </w:pPr>
          </w:p>
        </w:tc>
      </w:tr>
      <w:tr w:rsidR="00296E35" w:rsidRPr="00C26BBB" w:rsidDel="00094B0A" w14:paraId="170007C4" w14:textId="77777777" w:rsidTr="002E3FCC">
        <w:tc>
          <w:tcPr>
            <w:tcW w:w="2837" w:type="dxa"/>
            <w:tcBorders>
              <w:top w:val="single" w:sz="4" w:space="0" w:color="auto"/>
              <w:left w:val="single" w:sz="4" w:space="0" w:color="auto"/>
              <w:bottom w:val="single" w:sz="4" w:space="0" w:color="auto"/>
              <w:right w:val="single" w:sz="4" w:space="0" w:color="auto"/>
            </w:tcBorders>
          </w:tcPr>
          <w:p w14:paraId="3E5ED75F" w14:textId="77777777" w:rsidR="00296E35" w:rsidRPr="00C26BBB" w:rsidRDefault="00296E35" w:rsidP="002E3FCC">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7792B9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E89C55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3E4F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362BF" w14:textId="77777777" w:rsidR="00296E35" w:rsidRPr="00C26BBB" w:rsidDel="00094B0A" w:rsidRDefault="00296E35" w:rsidP="002E3FCC">
            <w:pPr>
              <w:pStyle w:val="TAL"/>
            </w:pPr>
          </w:p>
        </w:tc>
      </w:tr>
    </w:tbl>
    <w:p w14:paraId="77369D87" w14:textId="77777777" w:rsidR="00296E35" w:rsidRPr="00C26BBB" w:rsidRDefault="00296E35" w:rsidP="00296E35"/>
    <w:p w14:paraId="05462E25" w14:textId="6D2EE835" w:rsidR="00296E35" w:rsidRPr="00C26BBB" w:rsidRDefault="00296E35" w:rsidP="00296E35">
      <w:pPr>
        <w:pStyle w:val="TH"/>
      </w:pPr>
      <w:r w:rsidRPr="00C26BBB">
        <w:t xml:space="preserve">Table 6.8.4.3.3-5: HTTP 200 (OK) from the SS (step 5, Table 6.8.4.3.2-1; step 3, TS </w:t>
      </w:r>
      <w:r>
        <w:t>37.579</w:t>
      </w:r>
      <w:r w:rsidRPr="00C26BBB">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D3F9F97" w14:textId="77777777" w:rsidTr="002E3FCC">
        <w:tc>
          <w:tcPr>
            <w:tcW w:w="9650" w:type="dxa"/>
            <w:gridSpan w:val="5"/>
            <w:hideMark/>
          </w:tcPr>
          <w:p w14:paraId="7064FCB5" w14:textId="7C82DE87" w:rsidR="00296E35" w:rsidRPr="00C26BBB" w:rsidRDefault="00296E35" w:rsidP="002E3FCC">
            <w:pPr>
              <w:pStyle w:val="TAL"/>
            </w:pPr>
            <w:r w:rsidRPr="00C26BBB">
              <w:t xml:space="preserve">Derivation Path: TS </w:t>
            </w:r>
            <w:r>
              <w:t>37.579</w:t>
            </w:r>
            <w:r w:rsidRPr="00C26BBB">
              <w:t>-1 [2], Table 5.5.4.6-1</w:t>
            </w:r>
          </w:p>
        </w:tc>
      </w:tr>
      <w:tr w:rsidR="00296E35" w:rsidRPr="00C26BBB" w14:paraId="681866DE" w14:textId="77777777" w:rsidTr="002E3FCC">
        <w:tblPrEx>
          <w:jc w:val="center"/>
          <w:tblInd w:w="0" w:type="dxa"/>
        </w:tblPrEx>
        <w:trPr>
          <w:cantSplit/>
          <w:jc w:val="center"/>
        </w:trPr>
        <w:tc>
          <w:tcPr>
            <w:tcW w:w="2838" w:type="dxa"/>
          </w:tcPr>
          <w:p w14:paraId="3CDA5D2A" w14:textId="77777777" w:rsidR="00296E35" w:rsidRPr="00C26BBB" w:rsidRDefault="00296E35" w:rsidP="002E3FCC">
            <w:pPr>
              <w:pStyle w:val="TAH"/>
            </w:pPr>
            <w:r w:rsidRPr="00C26BBB">
              <w:t>Information Element</w:t>
            </w:r>
          </w:p>
        </w:tc>
        <w:tc>
          <w:tcPr>
            <w:tcW w:w="2128" w:type="dxa"/>
          </w:tcPr>
          <w:p w14:paraId="2034F119" w14:textId="77777777" w:rsidR="00296E35" w:rsidRPr="00C26BBB" w:rsidRDefault="00296E35" w:rsidP="002E3FCC">
            <w:pPr>
              <w:pStyle w:val="TAH"/>
            </w:pPr>
            <w:r w:rsidRPr="00C26BBB">
              <w:t>Value/remark</w:t>
            </w:r>
          </w:p>
        </w:tc>
        <w:tc>
          <w:tcPr>
            <w:tcW w:w="2128" w:type="dxa"/>
          </w:tcPr>
          <w:p w14:paraId="2A120195" w14:textId="77777777" w:rsidR="00296E35" w:rsidRPr="00C26BBB" w:rsidRDefault="00296E35" w:rsidP="002E3FCC">
            <w:pPr>
              <w:pStyle w:val="TAH"/>
            </w:pPr>
            <w:r w:rsidRPr="00C26BBB">
              <w:t>Comment</w:t>
            </w:r>
          </w:p>
        </w:tc>
        <w:tc>
          <w:tcPr>
            <w:tcW w:w="1420" w:type="dxa"/>
          </w:tcPr>
          <w:p w14:paraId="0FD37F22" w14:textId="77777777" w:rsidR="00296E35" w:rsidRPr="00C26BBB" w:rsidRDefault="00296E35" w:rsidP="002E3FCC">
            <w:pPr>
              <w:pStyle w:val="TAH"/>
            </w:pPr>
            <w:r w:rsidRPr="00C26BBB">
              <w:t>Reference</w:t>
            </w:r>
          </w:p>
        </w:tc>
        <w:tc>
          <w:tcPr>
            <w:tcW w:w="1136" w:type="dxa"/>
          </w:tcPr>
          <w:p w14:paraId="3FC0F233" w14:textId="77777777" w:rsidR="00296E35" w:rsidRPr="00C26BBB" w:rsidRDefault="00296E35" w:rsidP="002E3FCC">
            <w:pPr>
              <w:pStyle w:val="TAH"/>
            </w:pPr>
            <w:r w:rsidRPr="00C26BBB">
              <w:t>Condition</w:t>
            </w:r>
          </w:p>
        </w:tc>
      </w:tr>
      <w:tr w:rsidR="00296E35" w:rsidRPr="00C26BBB" w14:paraId="2E38967D" w14:textId="77777777" w:rsidTr="002E3FCC">
        <w:tblPrEx>
          <w:jc w:val="center"/>
          <w:tblInd w:w="0" w:type="dxa"/>
        </w:tblPrEx>
        <w:trPr>
          <w:cantSplit/>
          <w:jc w:val="center"/>
        </w:trPr>
        <w:tc>
          <w:tcPr>
            <w:tcW w:w="2838" w:type="dxa"/>
          </w:tcPr>
          <w:p w14:paraId="0B2F3269" w14:textId="77777777" w:rsidR="00296E35" w:rsidRPr="00C26BBB" w:rsidRDefault="00296E35" w:rsidP="002E3FCC">
            <w:pPr>
              <w:pStyle w:val="TAL"/>
              <w:rPr>
                <w:b/>
              </w:rPr>
            </w:pPr>
            <w:r w:rsidRPr="00C26BBB">
              <w:rPr>
                <w:b/>
                <w:bCs/>
              </w:rPr>
              <w:t>Content-Type</w:t>
            </w:r>
          </w:p>
        </w:tc>
        <w:tc>
          <w:tcPr>
            <w:tcW w:w="2128" w:type="dxa"/>
          </w:tcPr>
          <w:p w14:paraId="2CAD9EDE" w14:textId="77777777" w:rsidR="00296E35" w:rsidRPr="00C26BBB" w:rsidRDefault="00296E35" w:rsidP="002E3FCC">
            <w:pPr>
              <w:pStyle w:val="TAL"/>
            </w:pPr>
          </w:p>
        </w:tc>
        <w:tc>
          <w:tcPr>
            <w:tcW w:w="2128" w:type="dxa"/>
          </w:tcPr>
          <w:p w14:paraId="1BB47162" w14:textId="77777777" w:rsidR="00296E35" w:rsidRPr="00C26BBB" w:rsidRDefault="00296E35" w:rsidP="002E3FCC">
            <w:pPr>
              <w:pStyle w:val="TAL"/>
            </w:pPr>
          </w:p>
        </w:tc>
        <w:tc>
          <w:tcPr>
            <w:tcW w:w="1420" w:type="dxa"/>
          </w:tcPr>
          <w:p w14:paraId="746E820F" w14:textId="77777777" w:rsidR="00296E35" w:rsidRPr="00C26BBB" w:rsidRDefault="00296E35" w:rsidP="002E3FCC">
            <w:pPr>
              <w:pStyle w:val="TAL"/>
            </w:pPr>
          </w:p>
        </w:tc>
        <w:tc>
          <w:tcPr>
            <w:tcW w:w="1136" w:type="dxa"/>
          </w:tcPr>
          <w:p w14:paraId="4E8061E6" w14:textId="77777777" w:rsidR="00296E35" w:rsidRPr="00C26BBB" w:rsidRDefault="00296E35" w:rsidP="002E3FCC">
            <w:pPr>
              <w:pStyle w:val="TAL"/>
            </w:pPr>
          </w:p>
        </w:tc>
      </w:tr>
      <w:tr w:rsidR="00296E35" w:rsidRPr="00C26BBB" w14:paraId="064510CB" w14:textId="77777777" w:rsidTr="002E3FCC">
        <w:tblPrEx>
          <w:jc w:val="center"/>
          <w:tblInd w:w="0" w:type="dxa"/>
        </w:tblPrEx>
        <w:trPr>
          <w:cantSplit/>
          <w:jc w:val="center"/>
        </w:trPr>
        <w:tc>
          <w:tcPr>
            <w:tcW w:w="2838" w:type="dxa"/>
          </w:tcPr>
          <w:p w14:paraId="4BF1FC65"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D6C975E" w14:textId="77777777" w:rsidR="00296E35" w:rsidRPr="00C26BBB" w:rsidRDefault="00296E35" w:rsidP="002E3FCC">
            <w:pPr>
              <w:pStyle w:val="TAL"/>
            </w:pPr>
            <w:r w:rsidRPr="00C26BBB">
              <w:t>"application/xml"</w:t>
            </w:r>
          </w:p>
        </w:tc>
        <w:tc>
          <w:tcPr>
            <w:tcW w:w="2128" w:type="dxa"/>
          </w:tcPr>
          <w:p w14:paraId="69F7C178" w14:textId="77777777" w:rsidR="00296E35" w:rsidRPr="00C26BBB" w:rsidRDefault="00296E35" w:rsidP="002E3FCC">
            <w:pPr>
              <w:pStyle w:val="TAL"/>
            </w:pPr>
          </w:p>
        </w:tc>
        <w:tc>
          <w:tcPr>
            <w:tcW w:w="1420" w:type="dxa"/>
          </w:tcPr>
          <w:p w14:paraId="60C60E01" w14:textId="77777777" w:rsidR="00296E35" w:rsidRPr="00C26BBB" w:rsidRDefault="00296E35" w:rsidP="002E3FCC">
            <w:pPr>
              <w:pStyle w:val="TAL"/>
            </w:pPr>
          </w:p>
        </w:tc>
        <w:tc>
          <w:tcPr>
            <w:tcW w:w="1136" w:type="dxa"/>
          </w:tcPr>
          <w:p w14:paraId="29142E68" w14:textId="77777777" w:rsidR="00296E35" w:rsidRPr="00C26BBB" w:rsidRDefault="00296E35" w:rsidP="002E3FCC">
            <w:pPr>
              <w:pStyle w:val="TAL"/>
            </w:pPr>
          </w:p>
        </w:tc>
      </w:tr>
      <w:tr w:rsidR="00296E35" w:rsidRPr="00C26BBB" w:rsidDel="00094B0A" w14:paraId="0E3739D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A1FA63" w14:textId="77777777" w:rsidR="00296E35" w:rsidRPr="00C26BBB" w:rsidDel="00094B0A" w:rsidRDefault="00296E35" w:rsidP="002E3FCC">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3B0F7C1C"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C191756"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9A11DED"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05E537" w14:textId="77777777" w:rsidR="00296E35" w:rsidRPr="00C26BBB" w:rsidDel="00094B0A" w:rsidRDefault="00296E35" w:rsidP="002E3FCC">
            <w:pPr>
              <w:pStyle w:val="TAL"/>
            </w:pPr>
          </w:p>
        </w:tc>
      </w:tr>
      <w:tr w:rsidR="00296E35" w:rsidRPr="00C26BBB" w:rsidDel="00094B0A" w14:paraId="0293F6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B28BD3" w14:textId="77777777" w:rsidR="00296E35" w:rsidRPr="00C26BBB" w:rsidRDefault="00296E35" w:rsidP="002E3FCC">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17AB09A0"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79D0F3A"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F5DDE3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22BC05" w14:textId="77777777" w:rsidR="00296E35" w:rsidRPr="00C26BBB" w:rsidDel="00094B0A" w:rsidRDefault="00296E35" w:rsidP="002E3FCC">
            <w:pPr>
              <w:pStyle w:val="TAL"/>
            </w:pPr>
          </w:p>
        </w:tc>
      </w:tr>
      <w:tr w:rsidR="00296E35" w:rsidRPr="00C26BBB" w:rsidDel="00094B0A" w14:paraId="1C89E39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569341" w14:textId="77777777" w:rsidR="00296E35" w:rsidRPr="00C26BBB" w:rsidRDefault="00296E35" w:rsidP="002E3FCC">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715BE5BA" w14:textId="77777777" w:rsidR="00296E35" w:rsidRPr="009B6B8E" w:rsidDel="00094B0A"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6D88FB7C" w14:textId="77777777" w:rsidR="00296E35" w:rsidRPr="00C26BBB" w:rsidDel="00094B0A"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B24B8DC"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D4B0A8" w14:textId="77777777" w:rsidR="00296E35" w:rsidRPr="00C26BBB" w:rsidDel="00094B0A" w:rsidRDefault="00296E35" w:rsidP="002E3FCC">
            <w:pPr>
              <w:pStyle w:val="TAL"/>
            </w:pPr>
          </w:p>
        </w:tc>
      </w:tr>
      <w:tr w:rsidR="00296E35" w:rsidRPr="00C26BBB" w:rsidDel="00094B0A" w14:paraId="622DD65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0EDDBEB" w14:textId="77777777" w:rsidR="00296E35" w:rsidRPr="00C26BBB" w:rsidRDefault="00296E35" w:rsidP="002E3FCC">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701AB710"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BEDC1D8"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325DF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64CFA5E" w14:textId="77777777" w:rsidR="00296E35" w:rsidRPr="00C26BBB" w:rsidDel="00094B0A" w:rsidRDefault="00296E35" w:rsidP="002E3FCC">
            <w:pPr>
              <w:pStyle w:val="TAL"/>
            </w:pPr>
          </w:p>
        </w:tc>
      </w:tr>
      <w:tr w:rsidR="00296E35" w:rsidRPr="00C26BBB" w:rsidDel="00094B0A" w14:paraId="1A65B3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85B569" w14:textId="77777777" w:rsidR="00296E35" w:rsidRPr="00C26BBB" w:rsidRDefault="00296E35" w:rsidP="002E3FCC">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0B8D27C8"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13BE4B2"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1C14D9E"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FCB6EC7" w14:textId="77777777" w:rsidR="00296E35" w:rsidRPr="00C26BBB" w:rsidDel="00094B0A" w:rsidRDefault="00296E35" w:rsidP="002E3FCC">
            <w:pPr>
              <w:pStyle w:val="TAL"/>
            </w:pPr>
          </w:p>
        </w:tc>
      </w:tr>
      <w:tr w:rsidR="00296E35" w:rsidRPr="00C26BBB" w:rsidDel="00094B0A" w14:paraId="147022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AB5E53E" w14:textId="77777777" w:rsidR="00296E35" w:rsidRPr="00C26BBB" w:rsidRDefault="00296E35" w:rsidP="002E3FCC">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3F28658C"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0BCC8687"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51944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4B23A38" w14:textId="77777777" w:rsidR="00296E35" w:rsidRPr="00C26BBB" w:rsidDel="00094B0A" w:rsidRDefault="00296E35" w:rsidP="002E3FCC">
            <w:pPr>
              <w:pStyle w:val="TAL"/>
            </w:pPr>
          </w:p>
        </w:tc>
      </w:tr>
      <w:tr w:rsidR="00296E35" w:rsidRPr="00C26BBB" w:rsidDel="00094B0A" w14:paraId="4AC0AE4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E1BBE5" w14:textId="77777777" w:rsidR="00296E35" w:rsidRPr="00C26BBB" w:rsidRDefault="00296E35" w:rsidP="002E3FCC">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6AF20FB0" w14:textId="77777777" w:rsidR="00296E35" w:rsidRPr="00C26BBB" w:rsidRDefault="00296E35" w:rsidP="002E3FCC">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6350C86C"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2D25D03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EB2C1C7" w14:textId="77777777" w:rsidR="00296E35" w:rsidRPr="00C26BBB" w:rsidDel="00094B0A" w:rsidRDefault="00296E35" w:rsidP="002E3FCC">
            <w:pPr>
              <w:pStyle w:val="TAL"/>
            </w:pPr>
          </w:p>
        </w:tc>
      </w:tr>
      <w:tr w:rsidR="00296E35" w:rsidRPr="00C26BBB" w:rsidDel="00094B0A" w14:paraId="13B7954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EBDD52" w14:textId="77777777" w:rsidR="00296E35" w:rsidRPr="00C26BBB" w:rsidRDefault="00296E35" w:rsidP="002E3FCC">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5F967DB6"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B6190AD"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8F8035B"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DA590FA" w14:textId="77777777" w:rsidR="00296E35" w:rsidRPr="00C26BBB" w:rsidDel="00094B0A" w:rsidRDefault="00296E35" w:rsidP="002E3FCC">
            <w:pPr>
              <w:pStyle w:val="TAL"/>
            </w:pPr>
          </w:p>
        </w:tc>
      </w:tr>
      <w:tr w:rsidR="00296E35" w:rsidRPr="00C26BBB" w:rsidDel="00094B0A" w14:paraId="5AC5F16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4E658BA" w14:textId="77777777" w:rsidR="00296E35" w:rsidRPr="00C26BBB" w:rsidRDefault="00296E35" w:rsidP="002E3FCC">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13E69730"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042C815"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D029795"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77E13AF" w14:textId="77777777" w:rsidR="00296E35" w:rsidRPr="00C26BBB" w:rsidDel="00094B0A" w:rsidRDefault="00296E35" w:rsidP="002E3FCC">
            <w:pPr>
              <w:pStyle w:val="TAL"/>
            </w:pPr>
          </w:p>
        </w:tc>
      </w:tr>
      <w:tr w:rsidR="00296E35" w:rsidRPr="00C26BBB" w:rsidDel="00094B0A" w14:paraId="358944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CB95B2" w14:textId="77777777" w:rsidR="00296E35" w:rsidRPr="00C26BBB" w:rsidRDefault="00296E35" w:rsidP="002E3FCC">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7B3AC93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946576B"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A9450E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F08E20" w14:textId="77777777" w:rsidR="00296E35" w:rsidRPr="00C26BBB" w:rsidDel="00094B0A" w:rsidRDefault="00296E35" w:rsidP="002E3FCC">
            <w:pPr>
              <w:pStyle w:val="TAL"/>
            </w:pPr>
          </w:p>
        </w:tc>
      </w:tr>
      <w:tr w:rsidR="00296E35" w:rsidRPr="00C26BBB" w:rsidDel="00094B0A" w14:paraId="6810E8F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0886E6" w14:textId="77777777" w:rsidR="00296E35" w:rsidRPr="00C26BBB" w:rsidRDefault="00296E35" w:rsidP="002E3FCC">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582C13A0" w14:textId="77777777" w:rsidR="00296E35" w:rsidRPr="00C26BBB" w:rsidRDefault="00296E35" w:rsidP="002E3FCC">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2DF9B486"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5F8F328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922137" w14:textId="77777777" w:rsidR="00296E35" w:rsidRPr="00C26BBB" w:rsidDel="00094B0A" w:rsidRDefault="00296E35" w:rsidP="002E3FCC">
            <w:pPr>
              <w:pStyle w:val="TAL"/>
            </w:pPr>
          </w:p>
        </w:tc>
      </w:tr>
      <w:tr w:rsidR="00296E35" w:rsidRPr="00C26BBB" w:rsidDel="00094B0A" w14:paraId="1D17966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BC6F99D" w14:textId="77777777" w:rsidR="00296E35" w:rsidRPr="00C26BBB" w:rsidRDefault="00296E35" w:rsidP="002E3FCC">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4B62F5B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E796D16"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5AA549"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7838F27" w14:textId="77777777" w:rsidR="00296E35" w:rsidRPr="00C26BBB" w:rsidDel="00094B0A" w:rsidRDefault="00296E35" w:rsidP="002E3FCC">
            <w:pPr>
              <w:pStyle w:val="TAL"/>
            </w:pPr>
          </w:p>
        </w:tc>
      </w:tr>
      <w:tr w:rsidR="00296E35" w:rsidRPr="00C26BBB" w:rsidDel="00094B0A" w14:paraId="4A6F675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F1889E" w14:textId="77777777" w:rsidR="00296E35" w:rsidRPr="00C26BBB" w:rsidRDefault="00296E35" w:rsidP="002E3FCC">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4912ECC4"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611ED19"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8C1C661"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E4391A" w14:textId="77777777" w:rsidR="00296E35" w:rsidRPr="00C26BBB" w:rsidDel="00094B0A" w:rsidRDefault="00296E35" w:rsidP="002E3FCC">
            <w:pPr>
              <w:pStyle w:val="TAL"/>
            </w:pPr>
          </w:p>
        </w:tc>
      </w:tr>
    </w:tbl>
    <w:p w14:paraId="2EDB9C91" w14:textId="77777777" w:rsidR="00296E35" w:rsidRPr="00C26BBB" w:rsidRDefault="00296E35" w:rsidP="00296E35"/>
    <w:p w14:paraId="3A12301B" w14:textId="650A3CCE" w:rsidR="00296E35" w:rsidRPr="00C26BBB" w:rsidRDefault="00296E35" w:rsidP="00296E35">
      <w:pPr>
        <w:pStyle w:val="TH"/>
      </w:pPr>
      <w:r w:rsidRPr="00C26BBB">
        <w:t>Table 6.8.4.3.3-</w:t>
      </w:r>
      <w:r>
        <w:t>6</w:t>
      </w:r>
      <w:r w:rsidRPr="00C26BBB">
        <w:t xml:space="preserve">: HTTP DELETE from the UE (Step 7, Table 6.8.4.3.2-1; step 2, TS </w:t>
      </w:r>
      <w:r>
        <w:t>37.579</w:t>
      </w:r>
      <w:r w:rsidRPr="00C26BBB">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480A127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CC55F2" w14:textId="21AD2FFE" w:rsidR="00296E35" w:rsidRPr="00C26BBB" w:rsidRDefault="00296E35" w:rsidP="002E3FCC">
            <w:pPr>
              <w:pStyle w:val="TAL"/>
            </w:pPr>
            <w:r w:rsidRPr="00C26BBB">
              <w:t xml:space="preserve">Derivation Path: TS </w:t>
            </w:r>
            <w:r>
              <w:t>37.579</w:t>
            </w:r>
            <w:r w:rsidRPr="00C26BBB">
              <w:t>-1 [2], Table 5.5.4.5-1, condition MSG_STORE</w:t>
            </w:r>
          </w:p>
        </w:tc>
      </w:tr>
      <w:tr w:rsidR="00296E35" w:rsidRPr="00C26BBB" w14:paraId="6C65E17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7301C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17D8A7"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75DF62B2"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15DA3350"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EEF4639" w14:textId="77777777" w:rsidR="00296E35" w:rsidRPr="00C26BBB" w:rsidRDefault="00296E35" w:rsidP="002E3FCC">
            <w:pPr>
              <w:pStyle w:val="TAH"/>
            </w:pPr>
            <w:r w:rsidRPr="00C26BBB">
              <w:t>Condition</w:t>
            </w:r>
          </w:p>
        </w:tc>
      </w:tr>
      <w:tr w:rsidR="00296E35" w:rsidRPr="00C26BBB" w14:paraId="342113D6" w14:textId="77777777" w:rsidTr="002E3FCC">
        <w:tc>
          <w:tcPr>
            <w:tcW w:w="2837" w:type="dxa"/>
            <w:tcBorders>
              <w:top w:val="single" w:sz="4" w:space="0" w:color="auto"/>
              <w:left w:val="single" w:sz="4" w:space="0" w:color="auto"/>
              <w:bottom w:val="single" w:sz="4" w:space="0" w:color="auto"/>
              <w:right w:val="single" w:sz="4" w:space="0" w:color="auto"/>
            </w:tcBorders>
          </w:tcPr>
          <w:p w14:paraId="1B871CF3" w14:textId="77777777" w:rsidR="00296E35" w:rsidRPr="00C26BBB" w:rsidRDefault="00296E35" w:rsidP="002E3FCC">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96E48D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EDC45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1FBB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2B1EF" w14:textId="77777777" w:rsidR="00296E35" w:rsidRPr="00C26BBB" w:rsidRDefault="00296E35" w:rsidP="002E3FCC">
            <w:pPr>
              <w:pStyle w:val="TAL"/>
            </w:pPr>
          </w:p>
        </w:tc>
      </w:tr>
      <w:tr w:rsidR="00296E35" w:rsidRPr="00C26BBB" w14:paraId="4516350D" w14:textId="77777777" w:rsidTr="002E3FCC">
        <w:tc>
          <w:tcPr>
            <w:tcW w:w="2837" w:type="dxa"/>
            <w:tcBorders>
              <w:top w:val="single" w:sz="4" w:space="0" w:color="auto"/>
              <w:left w:val="single" w:sz="4" w:space="0" w:color="auto"/>
              <w:bottom w:val="single" w:sz="4" w:space="0" w:color="auto"/>
              <w:right w:val="single" w:sz="4" w:space="0" w:color="auto"/>
            </w:tcBorders>
          </w:tcPr>
          <w:p w14:paraId="7402D5E0" w14:textId="77777777" w:rsidR="00296E35" w:rsidRPr="00C26BBB" w:rsidRDefault="00296E35" w:rsidP="002E3FCC">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BD3EA1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9183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B2492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AE0583" w14:textId="77777777" w:rsidR="00296E35" w:rsidRPr="00C26BBB" w:rsidRDefault="00296E35" w:rsidP="002E3FCC">
            <w:pPr>
              <w:pStyle w:val="TAL"/>
            </w:pPr>
          </w:p>
        </w:tc>
      </w:tr>
      <w:tr w:rsidR="00296E35" w:rsidRPr="00C26BBB" w14:paraId="6841FF00" w14:textId="77777777" w:rsidTr="002E3FCC">
        <w:tc>
          <w:tcPr>
            <w:tcW w:w="2837" w:type="dxa"/>
            <w:tcBorders>
              <w:top w:val="single" w:sz="4" w:space="0" w:color="auto"/>
              <w:left w:val="single" w:sz="4" w:space="0" w:color="auto"/>
              <w:bottom w:val="single" w:sz="4" w:space="0" w:color="auto"/>
              <w:right w:val="single" w:sz="4" w:space="0" w:color="auto"/>
            </w:tcBorders>
          </w:tcPr>
          <w:p w14:paraId="7FFE11FB" w14:textId="77777777" w:rsidR="00296E35" w:rsidRPr="00C26BBB"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104B75A" w14:textId="77777777" w:rsidR="00296E35" w:rsidRPr="00C26BBB" w:rsidRDefault="00296E35" w:rsidP="002E3FCC">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CFAEA90" w14:textId="77777777" w:rsidR="00296E35" w:rsidRPr="00C26BBB" w:rsidRDefault="00296E35" w:rsidP="002E3FCC">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1055B4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A5DEC" w14:textId="77777777" w:rsidR="00296E35" w:rsidRPr="00C26BBB" w:rsidRDefault="00296E35" w:rsidP="002E3FCC">
            <w:pPr>
              <w:pStyle w:val="TAL"/>
            </w:pPr>
          </w:p>
        </w:tc>
      </w:tr>
    </w:tbl>
    <w:p w14:paraId="46E08741" w14:textId="77777777" w:rsidR="00296E35" w:rsidRPr="001C0FC4" w:rsidRDefault="00296E35" w:rsidP="00296E35"/>
    <w:p w14:paraId="2EB1A3CD" w14:textId="77777777" w:rsidR="00296E35" w:rsidRPr="001C0FC4" w:rsidRDefault="00296E35" w:rsidP="00296E35">
      <w:pPr>
        <w:pStyle w:val="Heading1"/>
      </w:pPr>
      <w:bookmarkStart w:id="1304" w:name="_Toc100778813"/>
      <w:bookmarkStart w:id="1305" w:name="_Toc101286144"/>
      <w:bookmarkStart w:id="1306" w:name="_Toc106817730"/>
      <w:bookmarkStart w:id="1307" w:name="_Toc106817855"/>
      <w:bookmarkStart w:id="1308" w:name="_Toc178186389"/>
      <w:bookmarkStart w:id="1309" w:name="_Toc181109130"/>
      <w:r w:rsidRPr="001C0FC4">
        <w:t>7</w:t>
      </w:r>
      <w:r w:rsidRPr="001C0FC4">
        <w:tab/>
        <w:t>Off-Network Test Scenarios</w:t>
      </w:r>
      <w:bookmarkEnd w:id="370"/>
      <w:bookmarkEnd w:id="371"/>
      <w:bookmarkEnd w:id="372"/>
      <w:bookmarkEnd w:id="373"/>
      <w:bookmarkEnd w:id="374"/>
      <w:bookmarkEnd w:id="375"/>
      <w:bookmarkEnd w:id="376"/>
      <w:bookmarkEnd w:id="377"/>
      <w:bookmarkEnd w:id="378"/>
      <w:bookmarkEnd w:id="1304"/>
      <w:bookmarkEnd w:id="1305"/>
      <w:bookmarkEnd w:id="1306"/>
      <w:bookmarkEnd w:id="1307"/>
      <w:bookmarkEnd w:id="1308"/>
      <w:bookmarkEnd w:id="1309"/>
    </w:p>
    <w:p w14:paraId="6FE5CB7B" w14:textId="77777777" w:rsidR="00296E35" w:rsidRPr="001C0FC4" w:rsidRDefault="00296E35" w:rsidP="00296E35">
      <w:pPr>
        <w:pStyle w:val="Heading2"/>
      </w:pPr>
      <w:bookmarkStart w:id="1310" w:name="_Toc106817731"/>
      <w:bookmarkStart w:id="1311" w:name="_Toc106817856"/>
      <w:bookmarkStart w:id="1312" w:name="_Toc178186390"/>
      <w:bookmarkStart w:id="1313" w:name="_Toc181109131"/>
      <w:bookmarkStart w:id="1314" w:name="_Toc522499824"/>
      <w:bookmarkStart w:id="1315" w:name="_Toc25610677"/>
      <w:r w:rsidRPr="001C0FC4">
        <w:t>7.1</w:t>
      </w:r>
      <w:r w:rsidRPr="001C0FC4">
        <w:tab/>
        <w:t>Short Data Service (SDS)</w:t>
      </w:r>
      <w:bookmarkEnd w:id="1310"/>
      <w:bookmarkEnd w:id="1311"/>
      <w:bookmarkEnd w:id="1312"/>
      <w:bookmarkEnd w:id="1313"/>
    </w:p>
    <w:p w14:paraId="5DBC2FFB" w14:textId="77777777" w:rsidR="00296E35" w:rsidRPr="001C0FC4" w:rsidRDefault="00296E35" w:rsidP="00296E35">
      <w:pPr>
        <w:pStyle w:val="Heading3"/>
      </w:pPr>
      <w:bookmarkStart w:id="1316" w:name="_Toc106817732"/>
      <w:bookmarkStart w:id="1317" w:name="_Toc106817857"/>
      <w:bookmarkStart w:id="1318" w:name="_Toc178186391"/>
      <w:bookmarkStart w:id="1319" w:name="_Toc181109132"/>
      <w:r w:rsidRPr="001C0FC4">
        <w:t>7.1.1</w:t>
      </w:r>
      <w:r w:rsidRPr="001C0FC4">
        <w:tab/>
        <w:t>Off-network / Short Data Service (SDS) / Standalone SDS using signalling control plane / One-to-one SDS message / Client Originated (CO)</w:t>
      </w:r>
      <w:bookmarkEnd w:id="1316"/>
      <w:bookmarkEnd w:id="1317"/>
      <w:bookmarkEnd w:id="1318"/>
      <w:bookmarkEnd w:id="1319"/>
    </w:p>
    <w:p w14:paraId="1789AB98" w14:textId="77777777" w:rsidR="00296E35" w:rsidRPr="001C0FC4" w:rsidRDefault="00296E35" w:rsidP="00296E35">
      <w:pPr>
        <w:pStyle w:val="H6"/>
      </w:pPr>
      <w:bookmarkStart w:id="1320" w:name="_Toc52787543"/>
      <w:bookmarkStart w:id="1321" w:name="_Toc52787725"/>
      <w:bookmarkStart w:id="1322" w:name="_Toc75906947"/>
      <w:bookmarkStart w:id="1323" w:name="_Toc75907284"/>
      <w:r w:rsidRPr="001C0FC4">
        <w:t>7.1.1.1</w:t>
      </w:r>
      <w:r w:rsidRPr="001C0FC4">
        <w:tab/>
        <w:t>Test Purpose (TP)</w:t>
      </w:r>
      <w:bookmarkEnd w:id="1320"/>
      <w:bookmarkEnd w:id="1321"/>
      <w:bookmarkEnd w:id="1322"/>
      <w:bookmarkEnd w:id="1323"/>
    </w:p>
    <w:p w14:paraId="17889FEB" w14:textId="77777777" w:rsidR="00296E35" w:rsidRPr="001C0FC4" w:rsidRDefault="00296E35" w:rsidP="00296E35">
      <w:pPr>
        <w:pStyle w:val="H6"/>
      </w:pPr>
      <w:r w:rsidRPr="001C0FC4">
        <w:t>(1)</w:t>
      </w:r>
    </w:p>
    <w:p w14:paraId="6F6BA89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F88F" w14:textId="77777777" w:rsidR="00296E35" w:rsidRPr="001C0FC4" w:rsidRDefault="00296E35" w:rsidP="00296E35">
      <w:pPr>
        <w:pStyle w:val="PL"/>
      </w:pPr>
      <w:r w:rsidRPr="001C0FC4">
        <w:rPr>
          <w:b/>
        </w:rPr>
        <w:t>ensure that</w:t>
      </w:r>
      <w:r w:rsidRPr="001C0FC4">
        <w:t xml:space="preserve"> {</w:t>
      </w:r>
    </w:p>
    <w:p w14:paraId="1B5F4CE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w:t>
      </w:r>
    </w:p>
    <w:p w14:paraId="32163AA5"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9D4A808" w14:textId="77777777" w:rsidR="00296E35" w:rsidRPr="001C0FC4" w:rsidRDefault="00296E35" w:rsidP="00296E35">
      <w:pPr>
        <w:pStyle w:val="PL"/>
      </w:pPr>
      <w:r w:rsidRPr="001C0FC4">
        <w:t xml:space="preserve">            }</w:t>
      </w:r>
    </w:p>
    <w:p w14:paraId="0E3EF774" w14:textId="77777777" w:rsidR="00296E35" w:rsidRPr="001C0FC4" w:rsidRDefault="00296E35" w:rsidP="00296E35">
      <w:pPr>
        <w:pStyle w:val="PL"/>
      </w:pPr>
    </w:p>
    <w:p w14:paraId="20A7C7A1" w14:textId="77777777" w:rsidR="00296E35" w:rsidRPr="001C0FC4" w:rsidRDefault="00296E35" w:rsidP="00296E35">
      <w:pPr>
        <w:pStyle w:val="H6"/>
      </w:pPr>
      <w:r w:rsidRPr="001C0FC4">
        <w:t>(2)</w:t>
      </w:r>
    </w:p>
    <w:p w14:paraId="5FA21E96"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697C5C0C" w14:textId="77777777" w:rsidR="00296E35" w:rsidRPr="001C0FC4" w:rsidRDefault="00296E35" w:rsidP="00296E35">
      <w:pPr>
        <w:pStyle w:val="PL"/>
      </w:pPr>
      <w:r w:rsidRPr="001C0FC4">
        <w:rPr>
          <w:b/>
        </w:rPr>
        <w:t>ensure that</w:t>
      </w:r>
      <w:r w:rsidRPr="001C0FC4">
        <w:t xml:space="preserve"> {</w:t>
      </w:r>
    </w:p>
    <w:p w14:paraId="62E4265A"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65A03D6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4F60C281" w14:textId="77777777" w:rsidR="00296E35" w:rsidRPr="001C0FC4" w:rsidRDefault="00296E35" w:rsidP="00296E35">
      <w:pPr>
        <w:pStyle w:val="PL"/>
      </w:pPr>
      <w:r w:rsidRPr="001C0FC4">
        <w:t xml:space="preserve">            }</w:t>
      </w:r>
    </w:p>
    <w:p w14:paraId="4E12B524" w14:textId="77777777" w:rsidR="00296E35" w:rsidRPr="001C0FC4" w:rsidRDefault="00296E35" w:rsidP="00296E35">
      <w:pPr>
        <w:pStyle w:val="PL"/>
      </w:pPr>
    </w:p>
    <w:p w14:paraId="3EBBFD98" w14:textId="77777777" w:rsidR="00296E35" w:rsidRPr="001C0FC4" w:rsidRDefault="00296E35" w:rsidP="00296E35">
      <w:pPr>
        <w:pStyle w:val="H6"/>
      </w:pPr>
      <w:r w:rsidRPr="001C0FC4">
        <w:t>(3)</w:t>
      </w:r>
    </w:p>
    <w:p w14:paraId="4CFC900D"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28C7" w14:textId="77777777" w:rsidR="00296E35" w:rsidRPr="001C0FC4" w:rsidRDefault="00296E35" w:rsidP="00296E35">
      <w:pPr>
        <w:pStyle w:val="PL"/>
      </w:pPr>
      <w:r w:rsidRPr="001C0FC4">
        <w:rPr>
          <w:b/>
        </w:rPr>
        <w:t>ensure that</w:t>
      </w:r>
      <w:r w:rsidRPr="001C0FC4">
        <w:t xml:space="preserve"> {</w:t>
      </w:r>
    </w:p>
    <w:p w14:paraId="7C3C1CE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READ }</w:t>
      </w:r>
    </w:p>
    <w:p w14:paraId="292DB61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59B05B76" w14:textId="77777777" w:rsidR="00296E35" w:rsidRPr="001C0FC4" w:rsidRDefault="00296E35" w:rsidP="00296E35">
      <w:pPr>
        <w:pStyle w:val="PL"/>
      </w:pPr>
      <w:r w:rsidRPr="001C0FC4">
        <w:t xml:space="preserve">            }</w:t>
      </w:r>
    </w:p>
    <w:p w14:paraId="5DB1B168" w14:textId="77777777" w:rsidR="00296E35" w:rsidRPr="001C0FC4" w:rsidRDefault="00296E35" w:rsidP="00296E35">
      <w:pPr>
        <w:pStyle w:val="PL"/>
      </w:pPr>
    </w:p>
    <w:p w14:paraId="04EFC012" w14:textId="77777777" w:rsidR="00296E35" w:rsidRPr="001C0FC4" w:rsidRDefault="00296E35" w:rsidP="00296E35">
      <w:pPr>
        <w:pStyle w:val="H6"/>
      </w:pPr>
      <w:r w:rsidRPr="001C0FC4">
        <w:t>(4)</w:t>
      </w:r>
    </w:p>
    <w:p w14:paraId="7CA82B7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A990FAF" w14:textId="77777777" w:rsidR="00296E35" w:rsidRPr="001C0FC4" w:rsidRDefault="00296E35" w:rsidP="00296E35">
      <w:pPr>
        <w:pStyle w:val="PL"/>
      </w:pPr>
      <w:r w:rsidRPr="001C0FC4">
        <w:rPr>
          <w:b/>
        </w:rPr>
        <w:t>ensure that</w:t>
      </w:r>
      <w:r w:rsidRPr="001C0FC4">
        <w:t xml:space="preserve"> {</w:t>
      </w:r>
    </w:p>
    <w:p w14:paraId="3CFB8C1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AND READ }</w:t>
      </w:r>
    </w:p>
    <w:p w14:paraId="193AD85B"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18AC7CC" w14:textId="77777777" w:rsidR="00296E35" w:rsidRPr="001C0FC4" w:rsidRDefault="00296E35" w:rsidP="00296E35">
      <w:pPr>
        <w:pStyle w:val="PL"/>
      </w:pPr>
      <w:r w:rsidRPr="001C0FC4">
        <w:t xml:space="preserve">            }</w:t>
      </w:r>
    </w:p>
    <w:p w14:paraId="441F7B15" w14:textId="77777777" w:rsidR="00296E35" w:rsidRPr="001C0FC4" w:rsidRDefault="00296E35" w:rsidP="00296E35">
      <w:pPr>
        <w:pStyle w:val="PL"/>
      </w:pPr>
    </w:p>
    <w:p w14:paraId="06C1A149" w14:textId="77777777" w:rsidR="00296E35" w:rsidRPr="001C0FC4" w:rsidRDefault="00296E35" w:rsidP="00296E35">
      <w:pPr>
        <w:pStyle w:val="H6"/>
      </w:pPr>
      <w:r w:rsidRPr="001C0FC4">
        <w:t>7.1.1.2</w:t>
      </w:r>
      <w:r w:rsidRPr="001C0FC4">
        <w:tab/>
        <w:t>Conformance requirements</w:t>
      </w:r>
    </w:p>
    <w:p w14:paraId="4D55257E" w14:textId="77777777" w:rsidR="00296E35" w:rsidRPr="001C0FC4" w:rsidRDefault="00296E35" w:rsidP="00296E35">
      <w:r w:rsidRPr="001C0FC4">
        <w:t xml:space="preserve">References: The conformance requirements covered in the current TC are specified in: </w:t>
      </w:r>
    </w:p>
    <w:p w14:paraId="568C208C" w14:textId="77777777" w:rsidR="00296E35" w:rsidRPr="001C0FC4" w:rsidRDefault="00296E35" w:rsidP="00296E35">
      <w:r w:rsidRPr="001C0FC4">
        <w:t>TS 24.282 clauses 9.3.2.2, 9.3.2.3. Unless otherwise stated these are Rel-15 requirements.</w:t>
      </w:r>
    </w:p>
    <w:p w14:paraId="58C98987" w14:textId="77777777" w:rsidR="00296E35" w:rsidRPr="001C0FC4" w:rsidRDefault="00296E35" w:rsidP="00296E35">
      <w:r w:rsidRPr="001C0FC4">
        <w:t>[TS 24.282, clause 9.3.2.2]</w:t>
      </w:r>
    </w:p>
    <w:p w14:paraId="46ADE4BF" w14:textId="77777777" w:rsidR="00296E35" w:rsidRPr="001C0FC4" w:rsidRDefault="00296E35" w:rsidP="00296E35">
      <w:r w:rsidRPr="001C0FC4">
        <w:t>Upon receiving an indication to send an SDS message, the MCData client:</w:t>
      </w:r>
    </w:p>
    <w:p w14:paraId="182D5206"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DB07378" w14:textId="77777777" w:rsidR="00296E35" w:rsidRPr="001C0FC4" w:rsidRDefault="00296E35" w:rsidP="00296E35">
      <w:pPr>
        <w:pStyle w:val="B1"/>
      </w:pPr>
      <w:r w:rsidRPr="001C0FC4">
        <w:t>2)</w:t>
      </w:r>
      <w:r w:rsidRPr="001C0FC4">
        <w:tab/>
        <w:t>if:</w:t>
      </w:r>
    </w:p>
    <w:p w14:paraId="154A7A6B"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65471AB5"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73D888AA" w14:textId="77777777" w:rsidR="00296E35" w:rsidRPr="001C0FC4" w:rsidRDefault="00296E35" w:rsidP="00296E35">
      <w:pPr>
        <w:pStyle w:val="B1"/>
      </w:pPr>
      <w:r w:rsidRPr="001C0FC4">
        <w:t>3)</w:t>
      </w:r>
      <w:r w:rsidRPr="001C0FC4">
        <w:tab/>
        <w:t>may set the stored SDS disposition request type as:</w:t>
      </w:r>
    </w:p>
    <w:p w14:paraId="54FFC5B6"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7350BCF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6D63FB"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2EA18CE5"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6A6F8A6" w14:textId="77777777" w:rsidR="00296E35" w:rsidRPr="001C0FC4" w:rsidRDefault="00296E35" w:rsidP="00296E35">
      <w:pPr>
        <w:pStyle w:val="B1"/>
      </w:pPr>
      <w:r w:rsidRPr="001C0FC4">
        <w:t>5)</w:t>
      </w:r>
      <w:r w:rsidRPr="001C0FC4">
        <w:tab/>
        <w:t>shall generate an UUID as described in IETF RFC 4122 [14] and store as the SDS message ID;</w:t>
      </w:r>
    </w:p>
    <w:p w14:paraId="4E9DA86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11528F27"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274A77D4" w14:textId="77777777" w:rsidR="00296E35" w:rsidRPr="001C0FC4" w:rsidRDefault="00296E35" w:rsidP="00296E35">
      <w:pPr>
        <w:pStyle w:val="B1"/>
      </w:pPr>
      <w:r w:rsidRPr="001C0FC4">
        <w:t>8)</w:t>
      </w:r>
      <w:r w:rsidRPr="001C0FC4">
        <w:tab/>
        <w:t>shall store the received payload as the SDS payload;</w:t>
      </w:r>
    </w:p>
    <w:p w14:paraId="6EE3BD61" w14:textId="77777777" w:rsidR="00296E35" w:rsidRPr="001C0FC4" w:rsidRDefault="00296E35" w:rsidP="00296E35">
      <w:pPr>
        <w:pStyle w:val="B1"/>
      </w:pPr>
      <w:r w:rsidRPr="001C0FC4">
        <w:t>9)</w:t>
      </w:r>
      <w:r w:rsidRPr="001C0FC4">
        <w:tab/>
        <w:t>shall store the received payload type as the SDS payload type;</w:t>
      </w:r>
    </w:p>
    <w:p w14:paraId="31E52960" w14:textId="77777777" w:rsidR="00296E35" w:rsidRPr="001C0FC4" w:rsidRDefault="00296E35" w:rsidP="00296E35">
      <w:pPr>
        <w:pStyle w:val="B1"/>
      </w:pPr>
      <w:r w:rsidRPr="001C0FC4">
        <w:t>10)</w:t>
      </w:r>
      <w:r w:rsidRPr="001C0FC4">
        <w:tab/>
        <w:t>shall store the current UTC time as the SDS transmission time;</w:t>
      </w:r>
    </w:p>
    <w:p w14:paraId="3F711A8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7113479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BAD6B0F" w14:textId="77777777" w:rsidR="00296E35" w:rsidRPr="001C0FC4" w:rsidRDefault="00296E35" w:rsidP="00296E35">
      <w:pPr>
        <w:pStyle w:val="B2"/>
      </w:pPr>
      <w:r w:rsidRPr="001C0FC4">
        <w:t>b)</w:t>
      </w:r>
      <w:r w:rsidRPr="001C0FC4">
        <w:tab/>
        <w:t>if:</w:t>
      </w:r>
    </w:p>
    <w:p w14:paraId="16F0C8C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2E53928C"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729E24B"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CDB447D"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2DF692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FD276E7"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828656B"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C7A120" w14:textId="77777777" w:rsidR="00296E35" w:rsidRPr="001C0FC4" w:rsidRDefault="00296E35" w:rsidP="00296E35">
      <w:pPr>
        <w:pStyle w:val="B2"/>
      </w:pPr>
      <w:r w:rsidRPr="001C0FC4">
        <w:t>h)</w:t>
      </w:r>
      <w:r w:rsidRPr="001C0FC4">
        <w:tab/>
        <w:t>may include:</w:t>
      </w:r>
    </w:p>
    <w:p w14:paraId="257D07A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89AEF33"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7AD7627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33E8B756" w14:textId="77777777" w:rsidR="00296E35" w:rsidRPr="001C0FC4" w:rsidRDefault="00296E35" w:rsidP="00296E35">
      <w:pPr>
        <w:pStyle w:val="B2"/>
      </w:pPr>
      <w:r w:rsidRPr="001C0FC4">
        <w:t>j)</w:t>
      </w:r>
      <w:r w:rsidRPr="001C0FC4">
        <w:tab/>
        <w:t xml:space="preserve">if </w:t>
      </w:r>
    </w:p>
    <w:p w14:paraId="01CE24E7" w14:textId="77777777" w:rsidR="00296E35" w:rsidRPr="001C0FC4" w:rsidRDefault="00296E35" w:rsidP="00296E35">
      <w:pPr>
        <w:pStyle w:val="B3"/>
      </w:pPr>
      <w:r w:rsidRPr="001C0FC4">
        <w:t>i)</w:t>
      </w:r>
      <w:r w:rsidRPr="001C0FC4">
        <w:tab/>
        <w:t>end-to-end security is not required for a one-to-one communication, or</w:t>
      </w:r>
    </w:p>
    <w:p w14:paraId="5C6A7068" w14:textId="77777777" w:rsidR="00296E35" w:rsidRPr="001C0FC4" w:rsidRDefault="00296E35" w:rsidP="00296E35">
      <w:pPr>
        <w:pStyle w:val="B3"/>
      </w:pPr>
      <w:r w:rsidRPr="001C0FC4">
        <w:t>ii)</w:t>
      </w:r>
      <w:r w:rsidRPr="001C0FC4">
        <w:tab/>
        <w:t>sending the SDS OFF-NETWORK MESSAGE message to a MCData group;</w:t>
      </w:r>
    </w:p>
    <w:p w14:paraId="7A67325A" w14:textId="77777777" w:rsidR="00296E35" w:rsidRPr="001C0FC4" w:rsidRDefault="00296E35" w:rsidP="00296E35">
      <w:pPr>
        <w:pStyle w:val="B3"/>
      </w:pPr>
      <w:r w:rsidRPr="001C0FC4">
        <w:t>may include the Payload IE as specified in clause 15.2.13 with:</w:t>
      </w:r>
    </w:p>
    <w:p w14:paraId="64039F1A" w14:textId="77777777" w:rsidR="00296E35" w:rsidRPr="001C0FC4" w:rsidRDefault="00296E35" w:rsidP="00296E35">
      <w:pPr>
        <w:pStyle w:val="B3"/>
      </w:pPr>
      <w:r w:rsidRPr="001C0FC4">
        <w:t>i)</w:t>
      </w:r>
      <w:r w:rsidRPr="001C0FC4">
        <w:tab/>
        <w:t>the Payload content type to the stored SDS payload type; and</w:t>
      </w:r>
    </w:p>
    <w:p w14:paraId="79FBA4C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45EC40B4" w14:textId="77777777" w:rsidR="00296E35" w:rsidRPr="001C0FC4" w:rsidRDefault="00296E35" w:rsidP="00296E35">
      <w:pPr>
        <w:pStyle w:val="B1"/>
      </w:pPr>
      <w:r w:rsidRPr="001C0FC4">
        <w:t>12)</w:t>
      </w:r>
      <w:r w:rsidRPr="001C0FC4">
        <w:tab/>
        <w:t>if:</w:t>
      </w:r>
    </w:p>
    <w:p w14:paraId="137B030C"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130AC0A"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7344DCD0" w14:textId="77777777" w:rsidR="00296E35" w:rsidRPr="001C0FC4" w:rsidRDefault="00296E35" w:rsidP="00296E35">
      <w:pPr>
        <w:pStyle w:val="B1"/>
      </w:pPr>
      <w:r w:rsidRPr="001C0FC4">
        <w:t>13)</w:t>
      </w:r>
      <w:r w:rsidRPr="001C0FC4">
        <w:tab/>
        <w:t>shall initialise the counter CFS1 (SDS retransmission) with the value set to 1; and</w:t>
      </w:r>
    </w:p>
    <w:p w14:paraId="33D80808" w14:textId="77777777" w:rsidR="00296E35" w:rsidRPr="001C0FC4" w:rsidRDefault="00296E35" w:rsidP="00296E35">
      <w:pPr>
        <w:pStyle w:val="B1"/>
      </w:pPr>
      <w:r w:rsidRPr="001C0FC4">
        <w:t>14)</w:t>
      </w:r>
      <w:r w:rsidRPr="001C0FC4">
        <w:tab/>
        <w:t>shall start timer TFS1 (SDS retransmission).</w:t>
      </w:r>
    </w:p>
    <w:p w14:paraId="01B8E71D" w14:textId="77777777" w:rsidR="00296E35" w:rsidRPr="001C0FC4" w:rsidRDefault="00296E35" w:rsidP="00296E35">
      <w:r w:rsidRPr="001C0FC4">
        <w:t>[TS 24.282, clause 9.3.2.3]</w:t>
      </w:r>
    </w:p>
    <w:p w14:paraId="2D86EC99"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C2F71BE"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332B4D6E"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1F4652C6" w14:textId="77777777" w:rsidR="00296E35" w:rsidRPr="001C0FC4" w:rsidRDefault="00296E35" w:rsidP="00296E35">
      <w:pPr>
        <w:pStyle w:val="B2"/>
      </w:pPr>
      <w:r w:rsidRPr="001C0FC4">
        <w:t>b)</w:t>
      </w:r>
      <w:r w:rsidRPr="001C0FC4">
        <w:tab/>
        <w:t>if:</w:t>
      </w:r>
    </w:p>
    <w:p w14:paraId="67E2394A"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6CBCB109"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1DE0885A"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9DBB5B1"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CD62EB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0FCA7C58"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66110459"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5E0B601" w14:textId="77777777" w:rsidR="00296E35" w:rsidRPr="001C0FC4" w:rsidRDefault="00296E35" w:rsidP="00296E35">
      <w:pPr>
        <w:pStyle w:val="B2"/>
      </w:pPr>
      <w:r w:rsidRPr="001C0FC4">
        <w:t>h)</w:t>
      </w:r>
      <w:r w:rsidRPr="001C0FC4">
        <w:tab/>
        <w:t>may include:</w:t>
      </w:r>
    </w:p>
    <w:p w14:paraId="08B31EE1"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AB46166"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550960B8"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63D04470" w14:textId="77777777" w:rsidR="00296E35" w:rsidRPr="001C0FC4" w:rsidRDefault="00296E35" w:rsidP="00296E35">
      <w:pPr>
        <w:pStyle w:val="B2"/>
      </w:pPr>
      <w:r w:rsidRPr="001C0FC4">
        <w:t>j)</w:t>
      </w:r>
      <w:r w:rsidRPr="001C0FC4">
        <w:tab/>
        <w:t>if:</w:t>
      </w:r>
    </w:p>
    <w:p w14:paraId="47DE7579" w14:textId="77777777" w:rsidR="00296E35" w:rsidRPr="001C0FC4" w:rsidRDefault="00296E35" w:rsidP="00296E35">
      <w:pPr>
        <w:pStyle w:val="B3"/>
      </w:pPr>
      <w:r w:rsidRPr="001C0FC4">
        <w:t>i)</w:t>
      </w:r>
      <w:r w:rsidRPr="001C0FC4">
        <w:tab/>
        <w:t>end-to-end security is not required for a one-to-one communication, or</w:t>
      </w:r>
    </w:p>
    <w:p w14:paraId="3C4D754E" w14:textId="77777777" w:rsidR="00296E35" w:rsidRPr="001C0FC4" w:rsidRDefault="00296E35" w:rsidP="00296E35">
      <w:pPr>
        <w:pStyle w:val="B3"/>
      </w:pPr>
      <w:r w:rsidRPr="001C0FC4">
        <w:t>ii)</w:t>
      </w:r>
      <w:r w:rsidRPr="001C0FC4">
        <w:tab/>
        <w:t xml:space="preserve">sending the SDS OFF-NETWORK MESSAGE message to a MCData group; </w:t>
      </w:r>
    </w:p>
    <w:p w14:paraId="0299FCB8" w14:textId="77777777" w:rsidR="00296E35" w:rsidRPr="001C0FC4" w:rsidRDefault="00296E35" w:rsidP="00296E35">
      <w:pPr>
        <w:pStyle w:val="B2"/>
      </w:pPr>
      <w:r w:rsidRPr="001C0FC4">
        <w:tab/>
        <w:t>may include the Payload IE as specified in clause 15.2.13 with:</w:t>
      </w:r>
    </w:p>
    <w:p w14:paraId="6880C7FA" w14:textId="77777777" w:rsidR="00296E35" w:rsidRPr="001C0FC4" w:rsidRDefault="00296E35" w:rsidP="00296E35">
      <w:pPr>
        <w:pStyle w:val="B3"/>
      </w:pPr>
      <w:r w:rsidRPr="001C0FC4">
        <w:t>i)</w:t>
      </w:r>
      <w:r w:rsidRPr="001C0FC4">
        <w:tab/>
        <w:t>the Payload content type to the stored SDS payload type; and</w:t>
      </w:r>
    </w:p>
    <w:p w14:paraId="2F84B75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11793B5A" w14:textId="77777777" w:rsidR="00296E35" w:rsidRPr="001C0FC4" w:rsidRDefault="00296E35" w:rsidP="00296E35">
      <w:pPr>
        <w:pStyle w:val="B1"/>
      </w:pPr>
      <w:r w:rsidRPr="001C0FC4">
        <w:t>2)</w:t>
      </w:r>
      <w:r w:rsidRPr="001C0FC4">
        <w:tab/>
        <w:t>if:</w:t>
      </w:r>
    </w:p>
    <w:p w14:paraId="72E6A384"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151BE529"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6A330014" w14:textId="77777777" w:rsidR="00296E35" w:rsidRPr="001C0FC4" w:rsidRDefault="00296E35" w:rsidP="00296E35">
      <w:pPr>
        <w:pStyle w:val="B1"/>
      </w:pPr>
      <w:r w:rsidRPr="001C0FC4">
        <w:t>3)</w:t>
      </w:r>
      <w:r w:rsidRPr="001C0FC4">
        <w:tab/>
        <w:t>shall increment the counter CFS1(SDS retransmission) by 1; and</w:t>
      </w:r>
    </w:p>
    <w:p w14:paraId="4196E338"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5497C105" w14:textId="77777777" w:rsidR="00296E35" w:rsidRPr="001C0FC4" w:rsidRDefault="00296E35" w:rsidP="00296E35">
      <w:pPr>
        <w:pStyle w:val="H6"/>
      </w:pPr>
      <w:r w:rsidRPr="001C0FC4">
        <w:t>7.1.1.3</w:t>
      </w:r>
      <w:r w:rsidRPr="001C0FC4">
        <w:tab/>
        <w:t>Test description</w:t>
      </w:r>
    </w:p>
    <w:p w14:paraId="5CD4C950" w14:textId="77777777" w:rsidR="00296E35" w:rsidRPr="001C0FC4" w:rsidRDefault="00296E35" w:rsidP="00296E35">
      <w:pPr>
        <w:pStyle w:val="H6"/>
      </w:pPr>
      <w:r w:rsidRPr="001C0FC4">
        <w:t>7.1.1.3.1</w:t>
      </w:r>
      <w:r w:rsidRPr="001C0FC4">
        <w:tab/>
        <w:t>Pre-test conditions</w:t>
      </w:r>
    </w:p>
    <w:p w14:paraId="6A3BDC80" w14:textId="77777777" w:rsidR="00296E35" w:rsidRPr="001C0FC4" w:rsidRDefault="00296E35" w:rsidP="00296E35">
      <w:pPr>
        <w:pStyle w:val="H6"/>
      </w:pPr>
      <w:r w:rsidRPr="001C0FC4">
        <w:t>System Simulator:</w:t>
      </w:r>
    </w:p>
    <w:p w14:paraId="1586FD8F" w14:textId="77777777" w:rsidR="00296E35" w:rsidRPr="001C0FC4" w:rsidRDefault="00296E35" w:rsidP="00296E35">
      <w:pPr>
        <w:pStyle w:val="B1"/>
      </w:pPr>
      <w:r w:rsidRPr="001C0FC4">
        <w:t>-</w:t>
      </w:r>
      <w:r w:rsidRPr="001C0FC4">
        <w:tab/>
      </w:r>
      <w:r w:rsidRPr="001C0FC4">
        <w:rPr>
          <w:color w:val="000000"/>
        </w:rPr>
        <w:t>SS-UE1 (MCData Client)</w:t>
      </w:r>
    </w:p>
    <w:p w14:paraId="76BA0F5E"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AEC80BC"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13823D"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8451D" w14:textId="77777777" w:rsidR="00296E35" w:rsidRPr="001C0FC4" w:rsidRDefault="00296E35" w:rsidP="00296E35">
      <w:pPr>
        <w:pStyle w:val="B1"/>
      </w:pPr>
      <w:r w:rsidRPr="001C0FC4">
        <w:t>-</w:t>
      </w:r>
      <w:r w:rsidRPr="001C0FC4">
        <w:tab/>
      </w:r>
      <w:r w:rsidRPr="001C0FC4">
        <w:rPr>
          <w:color w:val="000000"/>
        </w:rPr>
        <w:t>SS-NW (MCData server)</w:t>
      </w:r>
    </w:p>
    <w:p w14:paraId="5A00330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B2E7BD" w14:textId="64FCA11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E712715" w14:textId="77777777" w:rsidR="00296E35" w:rsidRPr="001C0FC4" w:rsidRDefault="00296E35" w:rsidP="00296E35">
      <w:pPr>
        <w:pStyle w:val="H6"/>
      </w:pPr>
      <w:r w:rsidRPr="001C0FC4">
        <w:t>IUT:</w:t>
      </w:r>
    </w:p>
    <w:p w14:paraId="05F54047" w14:textId="77777777" w:rsidR="00296E35" w:rsidRPr="001C0FC4" w:rsidRDefault="00296E35" w:rsidP="00296E35">
      <w:pPr>
        <w:pStyle w:val="B1"/>
      </w:pPr>
      <w:r w:rsidRPr="001C0FC4">
        <w:t>-</w:t>
      </w:r>
      <w:r w:rsidRPr="001C0FC4">
        <w:tab/>
        <w:t>UE (MCData Client)</w:t>
      </w:r>
    </w:p>
    <w:p w14:paraId="2CAF89C8" w14:textId="70729D2F"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5459B04"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A58CEBB" w14:textId="77777777" w:rsidR="00296E35" w:rsidRPr="001C0FC4" w:rsidRDefault="00296E35" w:rsidP="00296E35">
      <w:pPr>
        <w:pStyle w:val="B1"/>
      </w:pPr>
      <w:r w:rsidRPr="001C0FC4">
        <w:t>-</w:t>
      </w:r>
      <w:r w:rsidRPr="001C0FC4">
        <w:tab/>
        <w:t>CFS1 (SDS retransmission) is set to the default value of 5.</w:t>
      </w:r>
    </w:p>
    <w:p w14:paraId="7BFFB372" w14:textId="77777777" w:rsidR="00296E35" w:rsidRPr="001C0FC4" w:rsidRDefault="00296E35" w:rsidP="00296E35">
      <w:pPr>
        <w:pStyle w:val="B1"/>
      </w:pPr>
      <w:r w:rsidRPr="001C0FC4">
        <w:t>-</w:t>
      </w:r>
      <w:r w:rsidRPr="001C0FC4">
        <w:tab/>
        <w:t>TFS1 (SDS retransmission) is set to the default value of 40 ms.</w:t>
      </w:r>
    </w:p>
    <w:p w14:paraId="1B94229D" w14:textId="77777777" w:rsidR="00296E35" w:rsidRPr="001C0FC4" w:rsidRDefault="00296E35" w:rsidP="00296E35">
      <w:pPr>
        <w:pStyle w:val="H6"/>
      </w:pPr>
      <w:r w:rsidRPr="001C0FC4">
        <w:t>Preamble:</w:t>
      </w:r>
    </w:p>
    <w:p w14:paraId="1D00A0CD" w14:textId="716CCD10"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C25A20E" w14:textId="0CB4F808"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0AC6B4CD"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412DB6B" w14:textId="77777777" w:rsidR="00296E35" w:rsidRPr="001C0FC4" w:rsidRDefault="00296E35" w:rsidP="00296E35">
      <w:pPr>
        <w:pStyle w:val="B1"/>
      </w:pPr>
      <w:r w:rsidRPr="001C0FC4">
        <w:t>-</w:t>
      </w:r>
      <w:r w:rsidRPr="001C0FC4">
        <w:tab/>
        <w:t>The UE is switched-off.</w:t>
      </w:r>
    </w:p>
    <w:p w14:paraId="62783B29" w14:textId="77777777" w:rsidR="00296E35" w:rsidRPr="001C0FC4" w:rsidRDefault="00296E35" w:rsidP="00296E35">
      <w:pPr>
        <w:pStyle w:val="B1"/>
      </w:pPr>
      <w:r w:rsidRPr="001C0FC4">
        <w:t>-</w:t>
      </w:r>
      <w:r w:rsidRPr="001C0FC4">
        <w:tab/>
        <w:t>UE States at the end of the preamble</w:t>
      </w:r>
    </w:p>
    <w:p w14:paraId="398282F0" w14:textId="77777777" w:rsidR="00296E35" w:rsidRPr="001C0FC4" w:rsidRDefault="00296E35" w:rsidP="00296E35">
      <w:pPr>
        <w:pStyle w:val="B2"/>
      </w:pPr>
      <w:r w:rsidRPr="001C0FC4">
        <w:t>-</w:t>
      </w:r>
      <w:r w:rsidRPr="001C0FC4">
        <w:tab/>
        <w:t>The UE is in state 'switched-off'.</w:t>
      </w:r>
    </w:p>
    <w:p w14:paraId="5EE6125E" w14:textId="77777777" w:rsidR="00296E35" w:rsidRPr="001C0FC4" w:rsidRDefault="00296E35" w:rsidP="00296E35">
      <w:pPr>
        <w:pStyle w:val="H6"/>
      </w:pPr>
      <w:r w:rsidRPr="001C0FC4">
        <w:t>7.1.1.3.2</w:t>
      </w:r>
      <w:r w:rsidRPr="001C0FC4">
        <w:tab/>
        <w:t>Test procedure sequence</w:t>
      </w:r>
    </w:p>
    <w:p w14:paraId="3B5B908B" w14:textId="77777777" w:rsidR="00296E35" w:rsidRPr="001C0FC4" w:rsidRDefault="00296E35" w:rsidP="00296E35">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EB67071" w14:textId="77777777" w:rsidTr="002E3FCC">
        <w:tc>
          <w:tcPr>
            <w:tcW w:w="648" w:type="dxa"/>
            <w:tcBorders>
              <w:top w:val="single" w:sz="4" w:space="0" w:color="auto"/>
              <w:left w:val="single" w:sz="4" w:space="0" w:color="auto"/>
              <w:bottom w:val="nil"/>
              <w:right w:val="single" w:sz="4" w:space="0" w:color="auto"/>
            </w:tcBorders>
            <w:hideMark/>
          </w:tcPr>
          <w:p w14:paraId="42C4E9A8" w14:textId="77777777" w:rsidR="00296E35" w:rsidRPr="001C0FC4" w:rsidRDefault="00296E35" w:rsidP="002E3FCC">
            <w:pPr>
              <w:pStyle w:val="TAH"/>
              <w:spacing w:line="256" w:lineRule="auto"/>
            </w:pPr>
            <w:bookmarkStart w:id="1324" w:name="_Hlk100224173"/>
            <w:r w:rsidRPr="001C0FC4">
              <w:t>St</w:t>
            </w:r>
          </w:p>
        </w:tc>
        <w:tc>
          <w:tcPr>
            <w:tcW w:w="3969" w:type="dxa"/>
            <w:tcBorders>
              <w:top w:val="single" w:sz="4" w:space="0" w:color="auto"/>
              <w:left w:val="single" w:sz="4" w:space="0" w:color="auto"/>
              <w:bottom w:val="nil"/>
              <w:right w:val="single" w:sz="4" w:space="0" w:color="auto"/>
            </w:tcBorders>
            <w:hideMark/>
          </w:tcPr>
          <w:p w14:paraId="17449E9C"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85929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554EB51"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45D45B11" w14:textId="77777777" w:rsidR="00296E35" w:rsidRPr="001C0FC4" w:rsidRDefault="00296E35" w:rsidP="002E3FCC">
            <w:pPr>
              <w:pStyle w:val="TAH"/>
              <w:spacing w:line="256" w:lineRule="auto"/>
            </w:pPr>
            <w:r w:rsidRPr="001C0FC4">
              <w:t>Verdict</w:t>
            </w:r>
          </w:p>
        </w:tc>
      </w:tr>
      <w:tr w:rsidR="00296E35" w:rsidRPr="001C0FC4" w14:paraId="18AE1169" w14:textId="77777777" w:rsidTr="002E3FCC">
        <w:tc>
          <w:tcPr>
            <w:tcW w:w="648" w:type="dxa"/>
            <w:tcBorders>
              <w:top w:val="nil"/>
              <w:left w:val="single" w:sz="4" w:space="0" w:color="auto"/>
              <w:bottom w:val="single" w:sz="4" w:space="0" w:color="auto"/>
              <w:right w:val="single" w:sz="4" w:space="0" w:color="auto"/>
            </w:tcBorders>
          </w:tcPr>
          <w:p w14:paraId="3804940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2AF25C3"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448682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8D18B58"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79DB989D"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87AC395" w14:textId="77777777" w:rsidR="00296E35" w:rsidRPr="001C0FC4" w:rsidRDefault="00296E35" w:rsidP="002E3FCC">
            <w:pPr>
              <w:pStyle w:val="TAH"/>
              <w:spacing w:line="256" w:lineRule="auto"/>
            </w:pPr>
          </w:p>
        </w:tc>
      </w:tr>
      <w:tr w:rsidR="00296E35" w:rsidRPr="001C0FC4" w14:paraId="6F00DF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DE9A5F"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D51550"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0F9F7FF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FE1C9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9CE87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DE116" w14:textId="77777777" w:rsidR="00296E35" w:rsidRPr="001C0FC4" w:rsidRDefault="00296E35" w:rsidP="002E3FCC">
            <w:pPr>
              <w:pStyle w:val="TAC"/>
              <w:spacing w:line="256" w:lineRule="auto"/>
            </w:pPr>
            <w:r w:rsidRPr="001C0FC4">
              <w:t>-</w:t>
            </w:r>
          </w:p>
        </w:tc>
      </w:tr>
      <w:tr w:rsidR="00296E35" w:rsidRPr="001C0FC4" w14:paraId="6455A6E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783DA6"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2E1CEC4" w14:textId="77777777" w:rsidR="00296E35" w:rsidRPr="001C0FC4" w:rsidRDefault="00296E35" w:rsidP="002E3FCC">
            <w:pPr>
              <w:pStyle w:val="TAL"/>
            </w:pPr>
            <w:r w:rsidRPr="001C0FC4">
              <w:t>Trigger the UE to reset UTC time and location.</w:t>
            </w:r>
          </w:p>
          <w:p w14:paraId="7BC5F749" w14:textId="77777777" w:rsidR="00296E35" w:rsidRPr="001C0FC4" w:rsidRDefault="00296E35" w:rsidP="002E3FCC">
            <w:pPr>
              <w:pStyle w:val="TAL"/>
            </w:pPr>
          </w:p>
          <w:p w14:paraId="74ACB3A9"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0755C3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60AE7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29D7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2FD6F1" w14:textId="77777777" w:rsidR="00296E35" w:rsidRPr="001C0FC4" w:rsidRDefault="00296E35" w:rsidP="002E3FCC">
            <w:pPr>
              <w:pStyle w:val="TAC"/>
              <w:spacing w:line="256" w:lineRule="auto"/>
            </w:pPr>
            <w:r w:rsidRPr="001C0FC4">
              <w:t>-</w:t>
            </w:r>
          </w:p>
        </w:tc>
      </w:tr>
      <w:tr w:rsidR="00296E35" w:rsidRPr="001C0FC4" w14:paraId="2E83CD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F1C7F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0A90F77F" w14:textId="1E693108"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76736F6B" w14:textId="77777777" w:rsidR="00296E35" w:rsidRPr="001C0FC4" w:rsidRDefault="00296E35" w:rsidP="002E3FCC">
            <w:pPr>
              <w:pStyle w:val="TAL"/>
              <w:spacing w:line="256" w:lineRule="auto"/>
            </w:pPr>
          </w:p>
          <w:p w14:paraId="4586431F"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AC9E1C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E7E0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AD603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5199BE" w14:textId="77777777" w:rsidR="00296E35" w:rsidRPr="001C0FC4" w:rsidRDefault="00296E35" w:rsidP="002E3FCC">
            <w:pPr>
              <w:pStyle w:val="TAC"/>
              <w:spacing w:line="256" w:lineRule="auto"/>
            </w:pPr>
            <w:r w:rsidRPr="001C0FC4">
              <w:t>-</w:t>
            </w:r>
          </w:p>
        </w:tc>
      </w:tr>
      <w:tr w:rsidR="00296E35" w:rsidRPr="001C0FC4" w14:paraId="59BDF57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6F087C"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BA528E1"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w:t>
            </w:r>
          </w:p>
          <w:p w14:paraId="3A1E238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46633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9E98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6106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41A0AD" w14:textId="77777777" w:rsidR="00296E35" w:rsidRPr="001C0FC4" w:rsidRDefault="00296E35" w:rsidP="002E3FCC">
            <w:pPr>
              <w:pStyle w:val="TAC"/>
              <w:spacing w:line="256" w:lineRule="auto"/>
            </w:pPr>
            <w:r w:rsidRPr="001C0FC4">
              <w:t>-</w:t>
            </w:r>
          </w:p>
        </w:tc>
      </w:tr>
      <w:tr w:rsidR="00296E35" w:rsidRPr="001C0FC4" w14:paraId="1BC47B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E06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BE1985" w14:textId="1B01A66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E5F4F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F430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542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356DDD" w14:textId="77777777" w:rsidR="00296E35" w:rsidRPr="001C0FC4" w:rsidRDefault="00296E35" w:rsidP="002E3FCC">
            <w:pPr>
              <w:pStyle w:val="TAC"/>
              <w:spacing w:line="256" w:lineRule="auto"/>
            </w:pPr>
            <w:r w:rsidRPr="001C0FC4">
              <w:t>-</w:t>
            </w:r>
          </w:p>
        </w:tc>
      </w:tr>
      <w:tr w:rsidR="00296E35" w:rsidRPr="001C0FC4" w14:paraId="24EE65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A2F4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84D24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083773B"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20E7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D02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D5BFA" w14:textId="77777777" w:rsidR="00296E35" w:rsidRPr="001C0FC4" w:rsidRDefault="00296E35" w:rsidP="002E3FCC">
            <w:pPr>
              <w:pStyle w:val="TAC"/>
              <w:spacing w:line="256" w:lineRule="auto"/>
            </w:pPr>
            <w:r w:rsidRPr="001C0FC4">
              <w:t>-</w:t>
            </w:r>
          </w:p>
        </w:tc>
      </w:tr>
      <w:tr w:rsidR="00296E35" w:rsidRPr="001C0FC4" w14:paraId="2CFFB7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B5FE1B"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8E2472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BD04184" w14:textId="77777777" w:rsidR="00296E35" w:rsidRPr="001C0FC4" w:rsidRDefault="00296E35" w:rsidP="002E3FCC">
            <w:pPr>
              <w:pStyle w:val="TAL"/>
              <w:spacing w:line="256" w:lineRule="auto"/>
            </w:pPr>
            <w:r w:rsidRPr="001C0FC4">
              <w:t>NOTE: It is expected that the UE</w:t>
            </w:r>
          </w:p>
          <w:p w14:paraId="4F6E2E1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0EAC042"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8DE7BA4"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A3A305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55DA424"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46EE2CE" w14:textId="77777777" w:rsidR="00296E35" w:rsidRPr="001C0FC4" w:rsidRDefault="00296E35" w:rsidP="002E3FCC">
            <w:pPr>
              <w:pStyle w:val="TAC"/>
              <w:spacing w:line="256" w:lineRule="auto"/>
            </w:pPr>
            <w:r w:rsidRPr="001C0FC4">
              <w:t>P</w:t>
            </w:r>
          </w:p>
        </w:tc>
      </w:tr>
      <w:tr w:rsidR="00296E35" w:rsidRPr="001C0FC4" w14:paraId="2F54FF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45734"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8025D2E"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DBD67C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4334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AB1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993362" w14:textId="77777777" w:rsidR="00296E35" w:rsidRPr="001C0FC4" w:rsidRDefault="00296E35" w:rsidP="002E3FCC">
            <w:pPr>
              <w:pStyle w:val="TAC"/>
              <w:spacing w:line="256" w:lineRule="auto"/>
            </w:pPr>
            <w:r w:rsidRPr="001C0FC4">
              <w:t>-</w:t>
            </w:r>
          </w:p>
        </w:tc>
      </w:tr>
      <w:tr w:rsidR="00296E35" w:rsidRPr="001C0FC4" w14:paraId="7A2B1A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D52E35"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F5A9387"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0DA67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741B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2FFCD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03A057" w14:textId="77777777" w:rsidR="00296E35" w:rsidRPr="001C0FC4" w:rsidRDefault="00296E35" w:rsidP="002E3FCC">
            <w:pPr>
              <w:pStyle w:val="TAC"/>
              <w:spacing w:line="256" w:lineRule="auto"/>
            </w:pPr>
            <w:r w:rsidRPr="001C0FC4">
              <w:t>-</w:t>
            </w:r>
          </w:p>
        </w:tc>
      </w:tr>
      <w:tr w:rsidR="00296E35" w:rsidRPr="001C0FC4" w14:paraId="750F4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A55640"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BEAD1DA" w14:textId="5AE761A3"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819B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24EE5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8BCF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D59058" w14:textId="77777777" w:rsidR="00296E35" w:rsidRPr="001C0FC4" w:rsidRDefault="00296E35" w:rsidP="002E3FCC">
            <w:pPr>
              <w:pStyle w:val="TAC"/>
              <w:spacing w:line="256" w:lineRule="auto"/>
            </w:pPr>
            <w:r w:rsidRPr="001C0FC4">
              <w:t>-</w:t>
            </w:r>
          </w:p>
        </w:tc>
      </w:tr>
      <w:tr w:rsidR="00296E35" w:rsidRPr="001C0FC4" w14:paraId="0DAD92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3D7D7"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B1C40BA" w14:textId="14C4783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EBEF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DB4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FFE1E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B57A1" w14:textId="77777777" w:rsidR="00296E35" w:rsidRPr="001C0FC4" w:rsidRDefault="00296E35" w:rsidP="002E3FCC">
            <w:pPr>
              <w:pStyle w:val="TAC"/>
              <w:spacing w:line="256" w:lineRule="auto"/>
            </w:pPr>
            <w:r w:rsidRPr="001C0FC4">
              <w:t>-</w:t>
            </w:r>
          </w:p>
        </w:tc>
      </w:tr>
      <w:tr w:rsidR="00296E35" w:rsidRPr="001C0FC4" w14:paraId="57AFFA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CDCE9E"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07C706C"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0F19D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CAE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09E9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756F6" w14:textId="77777777" w:rsidR="00296E35" w:rsidRPr="001C0FC4" w:rsidRDefault="00296E35" w:rsidP="002E3FCC">
            <w:pPr>
              <w:pStyle w:val="TAC"/>
              <w:spacing w:line="256" w:lineRule="auto"/>
            </w:pPr>
            <w:r w:rsidRPr="001C0FC4">
              <w:t>-</w:t>
            </w:r>
          </w:p>
        </w:tc>
      </w:tr>
      <w:tr w:rsidR="00296E35" w:rsidRPr="001C0FC4" w14:paraId="0BF3483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2DBA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65CFC9E"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0853FC3D"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900648A"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1DB4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9C158A" w14:textId="77777777" w:rsidR="00296E35" w:rsidRPr="001C0FC4" w:rsidRDefault="00296E35" w:rsidP="002E3FCC">
            <w:pPr>
              <w:pStyle w:val="TAC"/>
              <w:spacing w:line="256" w:lineRule="auto"/>
            </w:pPr>
            <w:r w:rsidRPr="001C0FC4">
              <w:t>-</w:t>
            </w:r>
          </w:p>
        </w:tc>
      </w:tr>
      <w:tr w:rsidR="00296E35" w:rsidRPr="001C0FC4" w14:paraId="0092ED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6543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7909C9"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A7935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F3C1D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60BB8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6590C" w14:textId="77777777" w:rsidR="00296E35" w:rsidRPr="001C0FC4" w:rsidRDefault="00296E35" w:rsidP="002E3FCC">
            <w:pPr>
              <w:pStyle w:val="TAC"/>
              <w:spacing w:line="256" w:lineRule="auto"/>
            </w:pPr>
            <w:r w:rsidRPr="001C0FC4">
              <w:t>-</w:t>
            </w:r>
          </w:p>
        </w:tc>
      </w:tr>
      <w:tr w:rsidR="00296E35" w:rsidRPr="001C0FC4" w14:paraId="5C821D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B36AFA"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11BBFE9"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09E2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AE399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E4DDE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21C4A7" w14:textId="77777777" w:rsidR="00296E35" w:rsidRPr="001C0FC4" w:rsidRDefault="00296E35" w:rsidP="002E3FCC">
            <w:pPr>
              <w:pStyle w:val="TAC"/>
              <w:spacing w:line="256" w:lineRule="auto"/>
            </w:pPr>
            <w:r w:rsidRPr="001C0FC4">
              <w:t>-</w:t>
            </w:r>
          </w:p>
        </w:tc>
      </w:tr>
      <w:tr w:rsidR="00296E35" w:rsidRPr="001C0FC4" w14:paraId="0C395B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AFA183"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AD3D9F0" w14:textId="7BB71C4B"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5C7A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CB77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BD833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5FFB52" w14:textId="77777777" w:rsidR="00296E35" w:rsidRPr="001C0FC4" w:rsidRDefault="00296E35" w:rsidP="002E3FCC">
            <w:pPr>
              <w:pStyle w:val="TAC"/>
              <w:spacing w:line="256" w:lineRule="auto"/>
            </w:pPr>
            <w:r w:rsidRPr="001C0FC4">
              <w:t>-</w:t>
            </w:r>
          </w:p>
        </w:tc>
      </w:tr>
      <w:tr w:rsidR="00296E35" w:rsidRPr="001C0FC4" w14:paraId="01C7E2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882C21"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61194B9"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READ.</w:t>
            </w:r>
          </w:p>
          <w:p w14:paraId="1B8379E4"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DE7DC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218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40FD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6615" w14:textId="77777777" w:rsidR="00296E35" w:rsidRPr="001C0FC4" w:rsidRDefault="00296E35" w:rsidP="002E3FCC">
            <w:pPr>
              <w:pStyle w:val="TAC"/>
              <w:spacing w:line="256" w:lineRule="auto"/>
            </w:pPr>
            <w:r w:rsidRPr="001C0FC4">
              <w:t>-</w:t>
            </w:r>
          </w:p>
        </w:tc>
      </w:tr>
      <w:tr w:rsidR="00296E35" w:rsidRPr="001C0FC4" w14:paraId="174FBD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4D503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D0C2D01" w14:textId="44036029"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7277F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A2F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1DFB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342A83" w14:textId="77777777" w:rsidR="00296E35" w:rsidRPr="001C0FC4" w:rsidRDefault="00296E35" w:rsidP="002E3FCC">
            <w:pPr>
              <w:pStyle w:val="TAC"/>
              <w:spacing w:line="256" w:lineRule="auto"/>
            </w:pPr>
            <w:r w:rsidRPr="001C0FC4">
              <w:t>-</w:t>
            </w:r>
          </w:p>
        </w:tc>
      </w:tr>
      <w:tr w:rsidR="00296E35" w:rsidRPr="001C0FC4" w14:paraId="2B3E0A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155F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BC8FB2"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0E1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96C5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0E6A6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13A8C3" w14:textId="77777777" w:rsidR="00296E35" w:rsidRPr="001C0FC4" w:rsidRDefault="00296E35" w:rsidP="002E3FCC">
            <w:pPr>
              <w:pStyle w:val="TAC"/>
              <w:spacing w:line="256" w:lineRule="auto"/>
            </w:pPr>
            <w:r w:rsidRPr="001C0FC4">
              <w:t>-</w:t>
            </w:r>
          </w:p>
        </w:tc>
      </w:tr>
      <w:tr w:rsidR="00296E35" w:rsidRPr="001C0FC4" w14:paraId="0F9E79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143399"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500C21C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7C7823FB" w14:textId="77777777" w:rsidR="00296E35" w:rsidRPr="001C0FC4" w:rsidRDefault="00296E35" w:rsidP="002E3FCC">
            <w:pPr>
              <w:pStyle w:val="TAL"/>
              <w:spacing w:line="256" w:lineRule="auto"/>
            </w:pPr>
            <w:r w:rsidRPr="001C0FC4">
              <w:t>NOTE: It is expected that the UE</w:t>
            </w:r>
          </w:p>
          <w:p w14:paraId="280954D6"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09086AF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FB40D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BF284A5"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1D764F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7F483176" w14:textId="77777777" w:rsidR="00296E35" w:rsidRPr="001C0FC4" w:rsidRDefault="00296E35" w:rsidP="002E3FCC">
            <w:pPr>
              <w:pStyle w:val="TAC"/>
              <w:spacing w:line="256" w:lineRule="auto"/>
            </w:pPr>
            <w:r w:rsidRPr="001C0FC4">
              <w:t>P</w:t>
            </w:r>
          </w:p>
        </w:tc>
      </w:tr>
      <w:tr w:rsidR="00296E35" w:rsidRPr="001C0FC4" w14:paraId="5E53F84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DB17438"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BC46E6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9CC01A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68C2F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BEF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28137" w14:textId="77777777" w:rsidR="00296E35" w:rsidRPr="001C0FC4" w:rsidRDefault="00296E35" w:rsidP="002E3FCC">
            <w:pPr>
              <w:pStyle w:val="TAC"/>
              <w:spacing w:line="256" w:lineRule="auto"/>
            </w:pPr>
            <w:r w:rsidRPr="001C0FC4">
              <w:t>-</w:t>
            </w:r>
          </w:p>
        </w:tc>
      </w:tr>
      <w:tr w:rsidR="00296E35" w:rsidRPr="001C0FC4" w14:paraId="7C102D6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6682803"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74D3D6B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7DE17D0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865F4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0198E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B83" w14:textId="77777777" w:rsidR="00296E35" w:rsidRPr="001C0FC4" w:rsidRDefault="00296E35" w:rsidP="002E3FCC">
            <w:pPr>
              <w:pStyle w:val="TAC"/>
              <w:spacing w:line="256" w:lineRule="auto"/>
            </w:pPr>
            <w:r w:rsidRPr="001C0FC4">
              <w:t>-</w:t>
            </w:r>
          </w:p>
        </w:tc>
      </w:tr>
      <w:tr w:rsidR="00296E35" w:rsidRPr="001C0FC4" w14:paraId="5D17DA1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3623"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EBAA45" w14:textId="46CE098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2EFCC7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83E2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D5B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D991D" w14:textId="77777777" w:rsidR="00296E35" w:rsidRPr="001C0FC4" w:rsidRDefault="00296E35" w:rsidP="002E3FCC">
            <w:pPr>
              <w:pStyle w:val="TAC"/>
              <w:spacing w:line="256" w:lineRule="auto"/>
            </w:pPr>
            <w:r w:rsidRPr="001C0FC4">
              <w:t>-</w:t>
            </w:r>
          </w:p>
        </w:tc>
      </w:tr>
      <w:tr w:rsidR="00296E35" w:rsidRPr="001C0FC4" w14:paraId="3759DE6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7171F36"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D155FEA" w14:textId="4E12FC8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80D733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0AE63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DC96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937770" w14:textId="77777777" w:rsidR="00296E35" w:rsidRPr="001C0FC4" w:rsidRDefault="00296E35" w:rsidP="002E3FCC">
            <w:pPr>
              <w:pStyle w:val="TAC"/>
              <w:spacing w:line="256" w:lineRule="auto"/>
            </w:pPr>
            <w:r w:rsidRPr="001C0FC4">
              <w:t>-</w:t>
            </w:r>
          </w:p>
        </w:tc>
      </w:tr>
      <w:tr w:rsidR="00296E35" w:rsidRPr="001C0FC4" w14:paraId="06E81D9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B6D42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9F61D8F"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1D8C9A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D935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CA51D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B35C49" w14:textId="77777777" w:rsidR="00296E35" w:rsidRPr="001C0FC4" w:rsidRDefault="00296E35" w:rsidP="002E3FCC">
            <w:pPr>
              <w:pStyle w:val="TAC"/>
              <w:spacing w:line="256" w:lineRule="auto"/>
            </w:pPr>
            <w:r w:rsidRPr="001C0FC4">
              <w:t>-</w:t>
            </w:r>
          </w:p>
        </w:tc>
      </w:tr>
      <w:tr w:rsidR="00296E35" w:rsidRPr="001C0FC4" w14:paraId="73CAC1A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1C2C3E7"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7E23D4C"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3D567848"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9513CBF"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C94360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E90DFE" w14:textId="77777777" w:rsidR="00296E35" w:rsidRPr="001C0FC4" w:rsidRDefault="00296E35" w:rsidP="002E3FCC">
            <w:pPr>
              <w:pStyle w:val="TAC"/>
              <w:spacing w:line="256" w:lineRule="auto"/>
            </w:pPr>
            <w:r w:rsidRPr="001C0FC4">
              <w:t>-</w:t>
            </w:r>
          </w:p>
        </w:tc>
      </w:tr>
      <w:tr w:rsidR="00296E35" w:rsidRPr="001C0FC4" w14:paraId="35740A1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752C71"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5E36CB2F"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71DA5A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6836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7852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C53B5" w14:textId="77777777" w:rsidR="00296E35" w:rsidRPr="001C0FC4" w:rsidRDefault="00296E35" w:rsidP="002E3FCC">
            <w:pPr>
              <w:pStyle w:val="TAC"/>
              <w:spacing w:line="256" w:lineRule="auto"/>
            </w:pPr>
            <w:r w:rsidRPr="001C0FC4">
              <w:t>-</w:t>
            </w:r>
          </w:p>
        </w:tc>
      </w:tr>
      <w:tr w:rsidR="00296E35" w:rsidRPr="001C0FC4" w14:paraId="40271CF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B4DFB0"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18F64505"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C2A1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C3B0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759C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4C88C1" w14:textId="77777777" w:rsidR="00296E35" w:rsidRPr="001C0FC4" w:rsidRDefault="00296E35" w:rsidP="002E3FCC">
            <w:pPr>
              <w:pStyle w:val="TAC"/>
              <w:spacing w:line="256" w:lineRule="auto"/>
            </w:pPr>
            <w:r w:rsidRPr="001C0FC4">
              <w:t>-</w:t>
            </w:r>
          </w:p>
        </w:tc>
      </w:tr>
      <w:tr w:rsidR="00296E35" w:rsidRPr="001C0FC4" w14:paraId="3371C8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78E38A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620E045" w14:textId="59F2FC13"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48A35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AF062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8B5C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A6216" w14:textId="77777777" w:rsidR="00296E35" w:rsidRPr="001C0FC4" w:rsidRDefault="00296E35" w:rsidP="002E3FCC">
            <w:pPr>
              <w:pStyle w:val="TAC"/>
              <w:spacing w:line="256" w:lineRule="auto"/>
            </w:pPr>
            <w:r w:rsidRPr="001C0FC4">
              <w:t>-</w:t>
            </w:r>
          </w:p>
        </w:tc>
      </w:tr>
      <w:tr w:rsidR="00296E35" w:rsidRPr="001C0FC4" w14:paraId="27CB4D2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2F30D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407064D8"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 AND READ.</w:t>
            </w:r>
          </w:p>
          <w:p w14:paraId="32D97EA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DD5BE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1BC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AC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6A870A" w14:textId="77777777" w:rsidR="00296E35" w:rsidRPr="001C0FC4" w:rsidRDefault="00296E35" w:rsidP="002E3FCC">
            <w:pPr>
              <w:pStyle w:val="TAC"/>
              <w:spacing w:line="256" w:lineRule="auto"/>
            </w:pPr>
            <w:r w:rsidRPr="001C0FC4">
              <w:t>-</w:t>
            </w:r>
          </w:p>
        </w:tc>
      </w:tr>
      <w:tr w:rsidR="00296E35" w:rsidRPr="001C0FC4" w14:paraId="4F15AF3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5C4FDA"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97020E2" w14:textId="4C986B22"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A4A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0860B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38D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F9B806" w14:textId="77777777" w:rsidR="00296E35" w:rsidRPr="001C0FC4" w:rsidRDefault="00296E35" w:rsidP="002E3FCC">
            <w:pPr>
              <w:pStyle w:val="TAC"/>
              <w:spacing w:line="256" w:lineRule="auto"/>
            </w:pPr>
            <w:r w:rsidRPr="001C0FC4">
              <w:t>-</w:t>
            </w:r>
          </w:p>
        </w:tc>
      </w:tr>
      <w:tr w:rsidR="00296E35" w:rsidRPr="001C0FC4" w14:paraId="3BB3376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F0E1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D03D3E7"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6E53A8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043A5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E22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97465" w14:textId="77777777" w:rsidR="00296E35" w:rsidRPr="001C0FC4" w:rsidRDefault="00296E35" w:rsidP="002E3FCC">
            <w:pPr>
              <w:pStyle w:val="TAC"/>
              <w:spacing w:line="256" w:lineRule="auto"/>
            </w:pPr>
            <w:r w:rsidRPr="001C0FC4">
              <w:t>-</w:t>
            </w:r>
          </w:p>
        </w:tc>
      </w:tr>
      <w:tr w:rsidR="00296E35" w:rsidRPr="001C0FC4" w14:paraId="0C303DC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608BA2"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43D9A84F"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01AAC1A" w14:textId="77777777" w:rsidR="00296E35" w:rsidRPr="001C0FC4" w:rsidRDefault="00296E35" w:rsidP="002E3FCC">
            <w:pPr>
              <w:pStyle w:val="TAL"/>
              <w:spacing w:line="256" w:lineRule="auto"/>
            </w:pPr>
            <w:r w:rsidRPr="001C0FC4">
              <w:t>NOTE: It is expected that the UE</w:t>
            </w:r>
          </w:p>
          <w:p w14:paraId="6A492D4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45AA961"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520A4A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58D61D"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1AC25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C9F73F3" w14:textId="77777777" w:rsidR="00296E35" w:rsidRPr="001C0FC4" w:rsidRDefault="00296E35" w:rsidP="002E3FCC">
            <w:pPr>
              <w:pStyle w:val="TAC"/>
              <w:spacing w:line="256" w:lineRule="auto"/>
            </w:pPr>
            <w:r w:rsidRPr="001C0FC4">
              <w:t>P</w:t>
            </w:r>
          </w:p>
        </w:tc>
      </w:tr>
      <w:tr w:rsidR="00296E35" w:rsidRPr="001C0FC4" w14:paraId="3E15093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1BE7839"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316EB6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5116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CB79E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10ABC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9A9363" w14:textId="77777777" w:rsidR="00296E35" w:rsidRPr="001C0FC4" w:rsidRDefault="00296E35" w:rsidP="002E3FCC">
            <w:pPr>
              <w:pStyle w:val="TAC"/>
              <w:spacing w:line="256" w:lineRule="auto"/>
            </w:pPr>
            <w:r w:rsidRPr="001C0FC4">
              <w:t>-</w:t>
            </w:r>
          </w:p>
        </w:tc>
      </w:tr>
      <w:tr w:rsidR="00296E35" w:rsidRPr="001C0FC4" w14:paraId="469F5B3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81065EA"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3822AC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53CE8E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C089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80BA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C3C668" w14:textId="77777777" w:rsidR="00296E35" w:rsidRPr="001C0FC4" w:rsidRDefault="00296E35" w:rsidP="002E3FCC">
            <w:pPr>
              <w:pStyle w:val="TAC"/>
              <w:spacing w:line="256" w:lineRule="auto"/>
            </w:pPr>
            <w:r w:rsidRPr="001C0FC4">
              <w:t>-</w:t>
            </w:r>
          </w:p>
        </w:tc>
      </w:tr>
      <w:tr w:rsidR="00296E35" w:rsidRPr="001C0FC4" w14:paraId="25BA98A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7B7292"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CE73537" w14:textId="1C4F5E0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CF1413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FCAB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F00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7A37C8" w14:textId="77777777" w:rsidR="00296E35" w:rsidRPr="001C0FC4" w:rsidRDefault="00296E35" w:rsidP="002E3FCC">
            <w:pPr>
              <w:pStyle w:val="TAC"/>
              <w:spacing w:line="256" w:lineRule="auto"/>
            </w:pPr>
            <w:r w:rsidRPr="001C0FC4">
              <w:t>-</w:t>
            </w:r>
          </w:p>
        </w:tc>
      </w:tr>
      <w:tr w:rsidR="00296E35" w:rsidRPr="001C0FC4" w14:paraId="4274BD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FCDFD"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C0E22AC" w14:textId="77F3CFE0" w:rsidR="00296E35" w:rsidRPr="001C0FC4" w:rsidRDefault="00296E35" w:rsidP="002E3FCC">
            <w:pPr>
              <w:pStyle w:val="TAL"/>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55106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6424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2BC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77C95D" w14:textId="77777777" w:rsidR="00296E35" w:rsidRPr="001C0FC4" w:rsidRDefault="00296E35" w:rsidP="002E3FCC">
            <w:pPr>
              <w:pStyle w:val="TAC"/>
              <w:spacing w:line="256" w:lineRule="auto"/>
            </w:pPr>
            <w:r w:rsidRPr="001C0FC4">
              <w:t>-</w:t>
            </w:r>
          </w:p>
        </w:tc>
      </w:tr>
      <w:tr w:rsidR="00296E35" w:rsidRPr="001C0FC4" w14:paraId="1B9131C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3BEC5"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BDA40F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4EFC17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16ECA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82341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151346" w14:textId="77777777" w:rsidR="00296E35" w:rsidRPr="001C0FC4" w:rsidRDefault="00296E35" w:rsidP="002E3FCC">
            <w:pPr>
              <w:pStyle w:val="TAC"/>
              <w:spacing w:line="256" w:lineRule="auto"/>
            </w:pPr>
            <w:r w:rsidRPr="001C0FC4">
              <w:t>-</w:t>
            </w:r>
          </w:p>
        </w:tc>
      </w:tr>
      <w:tr w:rsidR="00296E35" w:rsidRPr="001C0FC4" w14:paraId="2757C5E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2EA456"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14634E5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40C009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2296969"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9BDA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9D330" w14:textId="77777777" w:rsidR="00296E35" w:rsidRPr="001C0FC4" w:rsidRDefault="00296E35" w:rsidP="002E3FCC">
            <w:pPr>
              <w:pStyle w:val="TAC"/>
              <w:spacing w:line="256" w:lineRule="auto"/>
            </w:pPr>
            <w:r w:rsidRPr="001C0FC4">
              <w:t>-</w:t>
            </w:r>
          </w:p>
        </w:tc>
      </w:tr>
      <w:tr w:rsidR="00296E35" w:rsidRPr="001C0FC4" w14:paraId="73C5703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D503DA7"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3A5A30D8"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110AE0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F026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759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C30C8E" w14:textId="77777777" w:rsidR="00296E35" w:rsidRPr="001C0FC4" w:rsidRDefault="00296E35" w:rsidP="002E3FCC">
            <w:pPr>
              <w:pStyle w:val="TAC"/>
              <w:spacing w:line="256" w:lineRule="auto"/>
            </w:pPr>
            <w:r w:rsidRPr="001C0FC4">
              <w:t>-</w:t>
            </w:r>
          </w:p>
        </w:tc>
      </w:tr>
      <w:tr w:rsidR="00296E35" w:rsidRPr="001C0FC4" w14:paraId="47C711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FBE08"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1DA2C11"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59D98F6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5FF6D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8CFFA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78A73" w14:textId="77777777" w:rsidR="00296E35" w:rsidRPr="001C0FC4" w:rsidRDefault="00296E35" w:rsidP="002E3FCC">
            <w:pPr>
              <w:pStyle w:val="TAC"/>
              <w:spacing w:line="256" w:lineRule="auto"/>
            </w:pPr>
            <w:r w:rsidRPr="001C0FC4">
              <w:t>-</w:t>
            </w:r>
          </w:p>
        </w:tc>
      </w:tr>
      <w:tr w:rsidR="00296E35" w:rsidRPr="001C0FC4" w14:paraId="428561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B01DB6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149FB25" w14:textId="057500B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E348B4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D06F5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4C7E8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9EC8AE" w14:textId="77777777" w:rsidR="00296E35" w:rsidRPr="001C0FC4" w:rsidRDefault="00296E35" w:rsidP="002E3FCC">
            <w:pPr>
              <w:pStyle w:val="TAC"/>
              <w:spacing w:line="256" w:lineRule="auto"/>
            </w:pPr>
            <w:r w:rsidRPr="001C0FC4">
              <w:t>-</w:t>
            </w:r>
          </w:p>
        </w:tc>
      </w:tr>
      <w:tr w:rsidR="00296E35" w:rsidRPr="001C0FC4" w14:paraId="0F1DF0B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1EEBEE4"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bookmarkEnd w:id="1324"/>
    </w:tbl>
    <w:p w14:paraId="0AA9808B" w14:textId="77777777" w:rsidR="00296E35" w:rsidRPr="001C0FC4" w:rsidRDefault="00296E35" w:rsidP="00296E35"/>
    <w:p w14:paraId="23B50DF8" w14:textId="77777777" w:rsidR="00296E35" w:rsidRPr="001C0FC4" w:rsidRDefault="00296E35" w:rsidP="00296E35">
      <w:pPr>
        <w:pStyle w:val="H6"/>
        <w:rPr>
          <w:lang w:eastAsia="ko-KR"/>
        </w:rPr>
      </w:pPr>
      <w:r w:rsidRPr="001C0FC4">
        <w:t>7.1.1.3.3</w:t>
      </w:r>
      <w:r w:rsidRPr="001C0FC4">
        <w:tab/>
        <w:t>Specific message contents</w:t>
      </w:r>
    </w:p>
    <w:p w14:paraId="73E5A2C8" w14:textId="77777777" w:rsidR="00296E35" w:rsidRPr="001C0FC4" w:rsidRDefault="00296E35" w:rsidP="00296E35">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D04FBC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A2BBA1" w14:textId="715C1FE4"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033B2D61" w14:textId="77777777" w:rsidR="00296E35" w:rsidRPr="001C0FC4" w:rsidRDefault="00296E35" w:rsidP="00296E35"/>
    <w:p w14:paraId="104884EF" w14:textId="77777777" w:rsidR="00296E35" w:rsidRPr="001C0FC4" w:rsidRDefault="00296E35" w:rsidP="00296E35">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E46A40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9207C20" w14:textId="1CE76767"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7106B0C" w14:textId="77777777" w:rsidR="00296E35" w:rsidRPr="001C0FC4" w:rsidRDefault="00296E35" w:rsidP="00296E35"/>
    <w:p w14:paraId="4BE7B3F4" w14:textId="77777777" w:rsidR="00296E35" w:rsidRPr="001C0FC4" w:rsidRDefault="00296E35" w:rsidP="00296E35">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7A4C49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2EF7694" w14:textId="0522855D"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57159603" w14:textId="77777777" w:rsidR="00296E35" w:rsidRPr="001C0FC4" w:rsidRDefault="00296E35" w:rsidP="00296E35"/>
    <w:p w14:paraId="7228D8CA" w14:textId="77777777" w:rsidR="00296E35" w:rsidRPr="001C0FC4" w:rsidRDefault="00296E35" w:rsidP="00296E35">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4221D9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411A636" w14:textId="28F66C5B"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3BD5F7A2" w14:textId="77777777" w:rsidR="00296E35" w:rsidRPr="001C0FC4" w:rsidRDefault="00296E35" w:rsidP="00296E35"/>
    <w:p w14:paraId="1A89CA29" w14:textId="77777777" w:rsidR="00296E35" w:rsidRPr="001C0FC4" w:rsidRDefault="00296E35" w:rsidP="00296E35">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4F5ED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1D453C" w14:textId="0B78F7BC"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69A27E9C" w14:textId="77777777" w:rsidR="00296E35" w:rsidRPr="001C0FC4" w:rsidRDefault="00296E35" w:rsidP="00296E35"/>
    <w:p w14:paraId="19E004DC" w14:textId="77777777" w:rsidR="00296E35" w:rsidRPr="001C0FC4" w:rsidRDefault="00296E35" w:rsidP="00296E35">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3C6A86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2272BC3" w14:textId="219B04D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2736C1EC" w14:textId="77777777" w:rsidR="00296E35" w:rsidRPr="001C0FC4" w:rsidRDefault="00296E35" w:rsidP="00296E35"/>
    <w:p w14:paraId="7ABA3A32" w14:textId="77777777" w:rsidR="00296E35" w:rsidRPr="001C0FC4" w:rsidRDefault="00296E35" w:rsidP="00296E35">
      <w:pPr>
        <w:pStyle w:val="Heading3"/>
      </w:pPr>
      <w:bookmarkStart w:id="1325" w:name="_Toc106817733"/>
      <w:bookmarkStart w:id="1326" w:name="_Toc106817858"/>
      <w:bookmarkStart w:id="1327" w:name="_Toc178186392"/>
      <w:bookmarkStart w:id="1328" w:name="_Toc181109133"/>
      <w:bookmarkStart w:id="1329" w:name="_Hlk100235200"/>
      <w:r w:rsidRPr="001C0FC4">
        <w:t>7.1.2</w:t>
      </w:r>
      <w:r w:rsidRPr="001C0FC4">
        <w:tab/>
        <w:t>Off-network / Short Data Service (SDS) / Standalone SDS using signalling control plane / One-to-one SDS message / Client Terminated (CT)</w:t>
      </w:r>
      <w:bookmarkEnd w:id="1325"/>
      <w:bookmarkEnd w:id="1326"/>
      <w:bookmarkEnd w:id="1327"/>
      <w:bookmarkEnd w:id="1328"/>
    </w:p>
    <w:p w14:paraId="55578A99" w14:textId="77777777" w:rsidR="00296E35" w:rsidRPr="001C0FC4" w:rsidRDefault="00296E35" w:rsidP="00296E35">
      <w:pPr>
        <w:pStyle w:val="H6"/>
      </w:pPr>
      <w:r w:rsidRPr="001C0FC4">
        <w:t>7.1.2.1</w:t>
      </w:r>
      <w:r w:rsidRPr="001C0FC4">
        <w:tab/>
        <w:t>Test Purpose (TP)</w:t>
      </w:r>
    </w:p>
    <w:p w14:paraId="1A6CE1EE" w14:textId="77777777" w:rsidR="00296E35" w:rsidRPr="001C0FC4" w:rsidRDefault="00296E35" w:rsidP="00296E35">
      <w:pPr>
        <w:pStyle w:val="H6"/>
      </w:pPr>
      <w:r w:rsidRPr="001C0FC4">
        <w:t>(1)</w:t>
      </w:r>
    </w:p>
    <w:p w14:paraId="5E2432D6"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2DBF319B" w14:textId="77777777" w:rsidR="00296E35" w:rsidRPr="001C0FC4" w:rsidRDefault="00296E35" w:rsidP="00296E35">
      <w:pPr>
        <w:pStyle w:val="PL"/>
      </w:pPr>
      <w:r w:rsidRPr="001C0FC4">
        <w:rPr>
          <w:b/>
        </w:rPr>
        <w:t>ensure that</w:t>
      </w:r>
      <w:r w:rsidRPr="001C0FC4">
        <w:t xml:space="preserve"> {</w:t>
      </w:r>
    </w:p>
    <w:p w14:paraId="1ADED66F"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1D532F8"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1B113B59" w14:textId="77777777" w:rsidR="00296E35" w:rsidRPr="001C0FC4" w:rsidRDefault="00296E35" w:rsidP="00296E35">
      <w:pPr>
        <w:pStyle w:val="PL"/>
      </w:pPr>
      <w:r w:rsidRPr="001C0FC4">
        <w:t xml:space="preserve">            }</w:t>
      </w:r>
    </w:p>
    <w:p w14:paraId="7F1E847E" w14:textId="77777777" w:rsidR="00296E35" w:rsidRPr="001C0FC4" w:rsidRDefault="00296E35" w:rsidP="00296E35">
      <w:pPr>
        <w:pStyle w:val="PL"/>
      </w:pPr>
    </w:p>
    <w:p w14:paraId="50CDDAB2" w14:textId="77777777" w:rsidR="00296E35" w:rsidRPr="001C0FC4" w:rsidRDefault="00296E35" w:rsidP="00296E35">
      <w:pPr>
        <w:pStyle w:val="H6"/>
      </w:pPr>
      <w:r w:rsidRPr="001C0FC4">
        <w:t>(2)</w:t>
      </w:r>
    </w:p>
    <w:p w14:paraId="044BC180"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694AEF04" w14:textId="77777777" w:rsidR="00296E35" w:rsidRPr="001C0FC4" w:rsidRDefault="00296E35" w:rsidP="00296E35">
      <w:pPr>
        <w:pStyle w:val="PL"/>
      </w:pPr>
      <w:r w:rsidRPr="001C0FC4">
        <w:rPr>
          <w:b/>
        </w:rPr>
        <w:t>ensure that</w:t>
      </w:r>
      <w:r w:rsidRPr="001C0FC4">
        <w:t xml:space="preserve"> {</w:t>
      </w:r>
    </w:p>
    <w:p w14:paraId="7AC04A09"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3DE53674"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1D66CB4C" w14:textId="77777777" w:rsidR="00296E35" w:rsidRPr="001C0FC4" w:rsidRDefault="00296E35" w:rsidP="00296E35">
      <w:pPr>
        <w:pStyle w:val="PL"/>
      </w:pPr>
      <w:r w:rsidRPr="001C0FC4">
        <w:t xml:space="preserve">            }</w:t>
      </w:r>
    </w:p>
    <w:p w14:paraId="0B91DD35" w14:textId="77777777" w:rsidR="00296E35" w:rsidRPr="001C0FC4" w:rsidRDefault="00296E35" w:rsidP="00296E35">
      <w:pPr>
        <w:pStyle w:val="PL"/>
      </w:pPr>
    </w:p>
    <w:p w14:paraId="75DFEF60" w14:textId="77777777" w:rsidR="00296E35" w:rsidRPr="001C0FC4" w:rsidRDefault="00296E35" w:rsidP="00296E35">
      <w:pPr>
        <w:pStyle w:val="H6"/>
      </w:pPr>
      <w:r w:rsidRPr="001C0FC4">
        <w:t>(3)</w:t>
      </w:r>
    </w:p>
    <w:p w14:paraId="2AEF2DC3"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4BB5D4B" w14:textId="77777777" w:rsidR="00296E35" w:rsidRPr="001C0FC4" w:rsidRDefault="00296E35" w:rsidP="00296E35">
      <w:pPr>
        <w:pStyle w:val="PL"/>
      </w:pPr>
      <w:r w:rsidRPr="001C0FC4">
        <w:rPr>
          <w:b/>
        </w:rPr>
        <w:t>ensure that</w:t>
      </w:r>
      <w:r w:rsidRPr="001C0FC4">
        <w:t xml:space="preserve"> {</w:t>
      </w:r>
    </w:p>
    <w:p w14:paraId="12F6DCB7"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237E237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9241F11" w14:textId="77777777" w:rsidR="00296E35" w:rsidRPr="001C0FC4" w:rsidRDefault="00296E35" w:rsidP="00296E35">
      <w:pPr>
        <w:pStyle w:val="PL"/>
      </w:pPr>
      <w:r w:rsidRPr="001C0FC4">
        <w:t xml:space="preserve">            }</w:t>
      </w:r>
    </w:p>
    <w:p w14:paraId="39C8B2E8" w14:textId="77777777" w:rsidR="00296E35" w:rsidRPr="001C0FC4" w:rsidRDefault="00296E35" w:rsidP="00296E35">
      <w:pPr>
        <w:pStyle w:val="PL"/>
      </w:pPr>
    </w:p>
    <w:p w14:paraId="63843F0D" w14:textId="77777777" w:rsidR="00296E35" w:rsidRPr="001C0FC4" w:rsidRDefault="00296E35" w:rsidP="00296E35">
      <w:pPr>
        <w:pStyle w:val="H6"/>
      </w:pPr>
      <w:r w:rsidRPr="001C0FC4">
        <w:t>(4)</w:t>
      </w:r>
    </w:p>
    <w:p w14:paraId="6373CE95"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6CC90371" w14:textId="77777777" w:rsidR="00296E35" w:rsidRPr="001C0FC4" w:rsidRDefault="00296E35" w:rsidP="00296E35">
      <w:pPr>
        <w:pStyle w:val="PL"/>
      </w:pPr>
      <w:r w:rsidRPr="001C0FC4">
        <w:rPr>
          <w:b/>
        </w:rPr>
        <w:t>ensure that</w:t>
      </w:r>
      <w:r w:rsidRPr="001C0FC4">
        <w:t xml:space="preserve"> {</w:t>
      </w:r>
    </w:p>
    <w:p w14:paraId="7695F3A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71B1DD6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 }</w:t>
      </w:r>
    </w:p>
    <w:p w14:paraId="4F88BDF8" w14:textId="77777777" w:rsidR="00296E35" w:rsidRPr="001C0FC4" w:rsidRDefault="00296E35" w:rsidP="00296E35">
      <w:pPr>
        <w:pStyle w:val="PL"/>
      </w:pPr>
      <w:r w:rsidRPr="001C0FC4">
        <w:t xml:space="preserve">            }</w:t>
      </w:r>
    </w:p>
    <w:p w14:paraId="4BECBA6B" w14:textId="77777777" w:rsidR="00296E35" w:rsidRPr="001C0FC4" w:rsidRDefault="00296E35" w:rsidP="00296E35">
      <w:pPr>
        <w:pStyle w:val="PL"/>
      </w:pPr>
    </w:p>
    <w:p w14:paraId="53B88737" w14:textId="77777777" w:rsidR="00296E35" w:rsidRPr="001C0FC4" w:rsidRDefault="00296E35" w:rsidP="00296E35">
      <w:pPr>
        <w:pStyle w:val="H6"/>
      </w:pPr>
      <w:r w:rsidRPr="001C0FC4">
        <w:t>7.1.2.2</w:t>
      </w:r>
      <w:r w:rsidRPr="001C0FC4">
        <w:tab/>
        <w:t>Conformance requirements</w:t>
      </w:r>
    </w:p>
    <w:p w14:paraId="69283BD8" w14:textId="77777777" w:rsidR="00296E35" w:rsidRPr="001C0FC4" w:rsidRDefault="00296E35" w:rsidP="00296E35">
      <w:r w:rsidRPr="001C0FC4">
        <w:t xml:space="preserve">References: The conformance requirements covered in the current TC are specified in: </w:t>
      </w:r>
    </w:p>
    <w:p w14:paraId="478CB8C4" w14:textId="77777777" w:rsidR="00296E35" w:rsidRPr="001C0FC4" w:rsidRDefault="00296E35" w:rsidP="00296E35">
      <w:r w:rsidRPr="001C0FC4">
        <w:t>TS 24.282 clauses 9.3.2.4, 9.3.2.5, 9.3.2.6, 12.3.2, 12.3.3, 12.3.4, 12.3.5. Unless otherwise stated these are Rel-15 requirements.</w:t>
      </w:r>
    </w:p>
    <w:p w14:paraId="7C99153C" w14:textId="77777777" w:rsidR="00296E35" w:rsidRPr="001C0FC4" w:rsidRDefault="00296E35" w:rsidP="00296E35">
      <w:r w:rsidRPr="001C0FC4">
        <w:t>[TS 24.282, clause 9.3.2.4]</w:t>
      </w:r>
    </w:p>
    <w:p w14:paraId="17D09D6E" w14:textId="77777777" w:rsidR="00296E35" w:rsidRPr="001C0FC4" w:rsidRDefault="00296E35" w:rsidP="00296E35">
      <w:r w:rsidRPr="001C0FC4">
        <w:t>Upon receiving an SDS OFF-NETWORK MESSAGE message with a SDS disposition request type IE, the MCData client:</w:t>
      </w:r>
    </w:p>
    <w:p w14:paraId="3934378A"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34373EA"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DC2961F"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D06135A" w14:textId="77777777" w:rsidR="00296E35" w:rsidRPr="001C0FC4" w:rsidRDefault="00296E35" w:rsidP="00296E35">
      <w:pPr>
        <w:pStyle w:val="B1"/>
      </w:pPr>
      <w:r w:rsidRPr="001C0FC4">
        <w:t>4)</w:t>
      </w:r>
      <w:r w:rsidRPr="001C0FC4">
        <w:tab/>
        <w:t>shall store the current UTC time as the stored SDS notification time;</w:t>
      </w:r>
    </w:p>
    <w:p w14:paraId="4D2159B5"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37B51D1"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7CFE8954"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4BE74384" w14:textId="77777777" w:rsidR="00296E35" w:rsidRPr="001C0FC4" w:rsidRDefault="00296E35" w:rsidP="00296E35">
      <w:pPr>
        <w:pStyle w:val="B1"/>
      </w:pPr>
      <w:r w:rsidRPr="001C0FC4">
        <w:t>8)</w:t>
      </w:r>
      <w:r w:rsidRPr="001C0FC4">
        <w:tab/>
        <w:t>if the SDS disposition request type IE is set to:</w:t>
      </w:r>
    </w:p>
    <w:p w14:paraId="0215FD4B"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20A2CDA9"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20B894B4" w14:textId="77777777" w:rsidR="00296E35" w:rsidRPr="001C0FC4" w:rsidRDefault="00296E35" w:rsidP="00296E35">
      <w:pPr>
        <w:pStyle w:val="B2"/>
      </w:pPr>
      <w:r w:rsidRPr="001C0FC4">
        <w:t>c)</w:t>
      </w:r>
      <w:r w:rsidRPr="001C0FC4">
        <w:tab/>
        <w:t>"DELIVERY AND READ" then, shall start timer TFS3 (delivery and read).</w:t>
      </w:r>
    </w:p>
    <w:p w14:paraId="642D92BB" w14:textId="77777777" w:rsidR="00296E35" w:rsidRPr="001C0FC4" w:rsidRDefault="00296E35" w:rsidP="00296E35">
      <w:pPr>
        <w:pStyle w:val="NO"/>
      </w:pPr>
      <w:r w:rsidRPr="001C0FC4">
        <w:t>NOTE: Duplicate messages (re-transmissions) that are received by the MCData client should not be processed again.</w:t>
      </w:r>
    </w:p>
    <w:p w14:paraId="43630BDD" w14:textId="77777777" w:rsidR="00296E35" w:rsidRPr="001C0FC4" w:rsidRDefault="00296E35" w:rsidP="00296E35">
      <w:r w:rsidRPr="001C0FC4">
        <w:t>[TS 24.282, clause 9.3.2.5]</w:t>
      </w:r>
    </w:p>
    <w:p w14:paraId="49CB07C2" w14:textId="77777777" w:rsidR="00296E35" w:rsidRPr="001C0FC4" w:rsidRDefault="00296E35" w:rsidP="00296E35">
      <w:r w:rsidRPr="001C0FC4">
        <w:t>Upon receiving a display indication before timer TFS3 (delivery and read) expires, the MCData client:</w:t>
      </w:r>
    </w:p>
    <w:p w14:paraId="0CF57B97" w14:textId="77777777" w:rsidR="00296E35" w:rsidRPr="001C0FC4" w:rsidRDefault="00296E35" w:rsidP="00296E35">
      <w:pPr>
        <w:pStyle w:val="B1"/>
      </w:pPr>
      <w:r w:rsidRPr="001C0FC4">
        <w:t>1)</w:t>
      </w:r>
      <w:r w:rsidRPr="001C0FC4">
        <w:tab/>
        <w:t>shall generate and send a SDS OFF-NETWORK NOTIFICATION message as described in clause 12.3.4.</w:t>
      </w:r>
    </w:p>
    <w:p w14:paraId="409308BA" w14:textId="77777777" w:rsidR="00296E35" w:rsidRPr="001C0FC4" w:rsidRDefault="00296E35" w:rsidP="00296E35">
      <w:r w:rsidRPr="001C0FC4">
        <w:t>[TS 24.282, clause 9.3.2.6]</w:t>
      </w:r>
    </w:p>
    <w:p w14:paraId="63C29C3D" w14:textId="77777777" w:rsidR="00296E35" w:rsidRPr="001C0FC4" w:rsidRDefault="00296E35" w:rsidP="00296E35">
      <w:r w:rsidRPr="001C0FC4">
        <w:t>Upon expiry of timer TFS3 (delivery and read), the MCData client:</w:t>
      </w:r>
    </w:p>
    <w:p w14:paraId="3BF0B3BE"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1C2C42DD"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690DCCA8" w14:textId="77777777" w:rsidR="00296E35" w:rsidRPr="001C0FC4" w:rsidRDefault="00296E35" w:rsidP="00296E35">
      <w:r w:rsidRPr="001C0FC4">
        <w:t>[TS 24.282, clause 12.3.2]</w:t>
      </w:r>
    </w:p>
    <w:p w14:paraId="517147F6" w14:textId="77777777" w:rsidR="00296E35" w:rsidRPr="001C0FC4" w:rsidRDefault="00296E35" w:rsidP="00296E35">
      <w:r w:rsidRPr="001C0FC4">
        <w:t>To send an off-network SDS delivery notification, the MCData client:</w:t>
      </w:r>
    </w:p>
    <w:p w14:paraId="01E276AC" w14:textId="77777777" w:rsidR="00296E35" w:rsidRPr="001C0FC4" w:rsidRDefault="00296E35" w:rsidP="00296E35">
      <w:pPr>
        <w:pStyle w:val="B1"/>
      </w:pPr>
      <w:r w:rsidRPr="001C0FC4">
        <w:t>1)</w:t>
      </w:r>
      <w:r w:rsidRPr="001C0FC4">
        <w:tab/>
        <w:t>shall store "DELIVERED" as the disposition type;</w:t>
      </w:r>
    </w:p>
    <w:p w14:paraId="67EF50D7"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62FD3653"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71A066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C74D87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19A028EA"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04E65E3"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AA776E0" w14:textId="77777777" w:rsidR="00296E35" w:rsidRPr="001C0FC4" w:rsidRDefault="00296E35" w:rsidP="00296E35">
      <w:pPr>
        <w:pStyle w:val="B2"/>
      </w:pPr>
      <w:r w:rsidRPr="001C0FC4">
        <w:t>f)</w:t>
      </w:r>
      <w:r w:rsidRPr="001C0FC4">
        <w:tab/>
        <w:t>may set:</w:t>
      </w:r>
    </w:p>
    <w:p w14:paraId="15885F2C" w14:textId="77777777" w:rsidR="00296E35" w:rsidRPr="001C0FC4" w:rsidRDefault="00296E35" w:rsidP="00296E35">
      <w:pPr>
        <w:pStyle w:val="B3"/>
      </w:pPr>
      <w:r w:rsidRPr="001C0FC4">
        <w:t>i)</w:t>
      </w:r>
      <w:r w:rsidRPr="001C0FC4">
        <w:tab/>
        <w:t>the Application ID IE to the stored SDS application ID as specified in clause 15.2.7; or</w:t>
      </w:r>
    </w:p>
    <w:p w14:paraId="2BB7CEC3"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4583D606"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6DB66D15"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A83B4B8"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9B8B482" w14:textId="77777777" w:rsidR="00296E35" w:rsidRPr="001C0FC4" w:rsidRDefault="00296E35" w:rsidP="00296E35">
      <w:r w:rsidRPr="001C0FC4">
        <w:t>[TS 24.282, clause 12.3.3]</w:t>
      </w:r>
    </w:p>
    <w:p w14:paraId="3DF1CBE0" w14:textId="77777777" w:rsidR="00296E35" w:rsidRPr="001C0FC4" w:rsidRDefault="00296E35" w:rsidP="00296E35">
      <w:r w:rsidRPr="001C0FC4">
        <w:t>Upon receiving a display indication for the payload to the user or processing of the payload by the target application, the MCData client:</w:t>
      </w:r>
    </w:p>
    <w:p w14:paraId="0027128A" w14:textId="77777777" w:rsidR="00296E35" w:rsidRPr="001C0FC4" w:rsidRDefault="00296E35" w:rsidP="00296E35">
      <w:pPr>
        <w:pStyle w:val="B1"/>
      </w:pPr>
      <w:r w:rsidRPr="001C0FC4">
        <w:t>1)</w:t>
      </w:r>
      <w:r w:rsidRPr="001C0FC4">
        <w:tab/>
        <w:t>shall store "READ" as the disposition type;</w:t>
      </w:r>
    </w:p>
    <w:p w14:paraId="75FEFA84"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51DD979C"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3D0E1510"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04AD509"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1DBAC63"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3711DF1"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596876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AD681D7" w14:textId="77777777" w:rsidR="00296E35" w:rsidRPr="001C0FC4" w:rsidRDefault="00296E35" w:rsidP="00296E35">
      <w:pPr>
        <w:pStyle w:val="B2"/>
      </w:pPr>
      <w:r w:rsidRPr="001C0FC4">
        <w:t>f)</w:t>
      </w:r>
      <w:r w:rsidRPr="001C0FC4">
        <w:tab/>
        <w:t>may set:</w:t>
      </w:r>
    </w:p>
    <w:p w14:paraId="4240111D"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EDD50B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7B6D50E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2BC53CAE"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8B5B0C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7D4CC79E" w14:textId="77777777" w:rsidR="00296E35" w:rsidRPr="001C0FC4" w:rsidRDefault="00296E35" w:rsidP="00296E35">
      <w:r w:rsidRPr="001C0FC4">
        <w:t>[TS 24.282, clause 12.3.4]</w:t>
      </w:r>
    </w:p>
    <w:p w14:paraId="0592F11D" w14:textId="77777777" w:rsidR="00296E35" w:rsidRPr="001C0FC4" w:rsidRDefault="00296E35" w:rsidP="00296E35">
      <w:r w:rsidRPr="001C0FC4">
        <w:t>Upon receiving a display indication for the payload to the user or processing of the payload by the target application, the MCData client:</w:t>
      </w:r>
    </w:p>
    <w:p w14:paraId="71388A9F"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212AF298"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07A97C60"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0C15297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2E4BC1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C10432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6ECFA9F"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5C577C3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345AE70" w14:textId="77777777" w:rsidR="00296E35" w:rsidRPr="001C0FC4" w:rsidRDefault="00296E35" w:rsidP="00296E35">
      <w:pPr>
        <w:pStyle w:val="B2"/>
      </w:pPr>
      <w:r w:rsidRPr="001C0FC4">
        <w:t>f)</w:t>
      </w:r>
      <w:r w:rsidRPr="001C0FC4">
        <w:tab/>
        <w:t>may set:</w:t>
      </w:r>
    </w:p>
    <w:p w14:paraId="4341D1B5" w14:textId="77777777" w:rsidR="00296E35" w:rsidRPr="001C0FC4" w:rsidRDefault="00296E35" w:rsidP="00296E35">
      <w:pPr>
        <w:pStyle w:val="B3"/>
      </w:pPr>
      <w:r w:rsidRPr="001C0FC4">
        <w:t>i)</w:t>
      </w:r>
      <w:r w:rsidRPr="001C0FC4">
        <w:tab/>
        <w:t>the Application ID IE to the stored SDS application ID as specified in clause 15.2.7; or</w:t>
      </w:r>
    </w:p>
    <w:p w14:paraId="4F16F07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3E1495D2"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36C46BC9"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2867D756"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32BCC580" w14:textId="77777777" w:rsidR="00296E35" w:rsidRPr="001C0FC4" w:rsidRDefault="00296E35" w:rsidP="00296E35">
      <w:r w:rsidRPr="001C0FC4">
        <w:t>[TS 24.282, clause 12.3.5]</w:t>
      </w:r>
    </w:p>
    <w:p w14:paraId="0EF18F60"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6416217A"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400F29B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0C0875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5149BA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2A40BF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A6CDD32"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3D6EC3C5" w14:textId="77777777" w:rsidR="00296E35" w:rsidRPr="001C0FC4" w:rsidRDefault="00296E35" w:rsidP="00296E35">
      <w:pPr>
        <w:pStyle w:val="B2"/>
      </w:pPr>
      <w:r w:rsidRPr="001C0FC4">
        <w:t>f)</w:t>
      </w:r>
      <w:r w:rsidRPr="001C0FC4">
        <w:tab/>
        <w:t>may set:</w:t>
      </w:r>
    </w:p>
    <w:p w14:paraId="5D59391A" w14:textId="77777777" w:rsidR="00296E35" w:rsidRPr="001C0FC4" w:rsidRDefault="00296E35" w:rsidP="00296E35">
      <w:pPr>
        <w:pStyle w:val="B3"/>
      </w:pPr>
      <w:r w:rsidRPr="001C0FC4">
        <w:t>i)</w:t>
      </w:r>
      <w:r w:rsidRPr="001C0FC4">
        <w:tab/>
        <w:t>the Application ID IE to the stored SDS application ID as specified in clause 15.2.7; or</w:t>
      </w:r>
    </w:p>
    <w:p w14:paraId="42F080C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1F89F09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9DFD2EF"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6AABDAE3"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5DF91BEB" w14:textId="77777777" w:rsidR="00296E35" w:rsidRPr="001C0FC4" w:rsidRDefault="00296E35" w:rsidP="00296E35">
      <w:pPr>
        <w:pStyle w:val="H6"/>
      </w:pPr>
      <w:r w:rsidRPr="001C0FC4">
        <w:t>7.1.2.3</w:t>
      </w:r>
      <w:r w:rsidRPr="001C0FC4">
        <w:tab/>
        <w:t>Test description</w:t>
      </w:r>
    </w:p>
    <w:p w14:paraId="38B0DDF7" w14:textId="77777777" w:rsidR="00296E35" w:rsidRPr="001C0FC4" w:rsidRDefault="00296E35" w:rsidP="00296E35">
      <w:pPr>
        <w:pStyle w:val="H6"/>
      </w:pPr>
      <w:r w:rsidRPr="001C0FC4">
        <w:t>7.1.2.3.1</w:t>
      </w:r>
      <w:r w:rsidRPr="001C0FC4">
        <w:tab/>
        <w:t>Pre-test conditions</w:t>
      </w:r>
    </w:p>
    <w:p w14:paraId="74400D2A" w14:textId="77777777" w:rsidR="00296E35" w:rsidRPr="001C0FC4" w:rsidRDefault="00296E35" w:rsidP="00296E35">
      <w:pPr>
        <w:pStyle w:val="H6"/>
      </w:pPr>
      <w:r w:rsidRPr="001C0FC4">
        <w:t>System Simulator:</w:t>
      </w:r>
    </w:p>
    <w:p w14:paraId="58460C8D" w14:textId="77777777" w:rsidR="00296E35" w:rsidRPr="001C0FC4" w:rsidRDefault="00296E35" w:rsidP="00296E35">
      <w:pPr>
        <w:pStyle w:val="B1"/>
      </w:pPr>
      <w:r w:rsidRPr="001C0FC4">
        <w:t>-</w:t>
      </w:r>
      <w:r w:rsidRPr="001C0FC4">
        <w:tab/>
      </w:r>
      <w:r w:rsidRPr="001C0FC4">
        <w:rPr>
          <w:color w:val="000000"/>
        </w:rPr>
        <w:t>SS-UE1 (MCData Client)</w:t>
      </w:r>
    </w:p>
    <w:p w14:paraId="125C66A6"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DDAB795"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4AC1C1B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30992B" w14:textId="77777777" w:rsidR="00296E35" w:rsidRPr="001C0FC4" w:rsidRDefault="00296E35" w:rsidP="00296E35">
      <w:pPr>
        <w:pStyle w:val="B1"/>
      </w:pPr>
      <w:r w:rsidRPr="001C0FC4">
        <w:t>-</w:t>
      </w:r>
      <w:r w:rsidRPr="001C0FC4">
        <w:tab/>
      </w:r>
      <w:r w:rsidRPr="001C0FC4">
        <w:rPr>
          <w:color w:val="000000"/>
        </w:rPr>
        <w:t>SS-NW (MCData server)</w:t>
      </w:r>
    </w:p>
    <w:p w14:paraId="1170AF63"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B051540" w14:textId="513D9037"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D0CF922" w14:textId="77777777" w:rsidR="00296E35" w:rsidRPr="001C0FC4" w:rsidRDefault="00296E35" w:rsidP="00296E35">
      <w:pPr>
        <w:pStyle w:val="H6"/>
      </w:pPr>
      <w:r w:rsidRPr="001C0FC4">
        <w:t>IUT:</w:t>
      </w:r>
    </w:p>
    <w:p w14:paraId="75BE9917" w14:textId="77777777" w:rsidR="00296E35" w:rsidRPr="001C0FC4" w:rsidRDefault="00296E35" w:rsidP="00296E35">
      <w:pPr>
        <w:pStyle w:val="B1"/>
      </w:pPr>
      <w:r w:rsidRPr="001C0FC4">
        <w:t>-</w:t>
      </w:r>
      <w:r w:rsidRPr="001C0FC4">
        <w:tab/>
        <w:t>UE (MCData Client)</w:t>
      </w:r>
    </w:p>
    <w:p w14:paraId="2C03FE6B" w14:textId="3E19C9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0441A7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FB8785C"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22EE4A8C"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2AAEB0A1"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0ABAED2E" w14:textId="77777777" w:rsidR="00296E35" w:rsidRPr="001C0FC4" w:rsidRDefault="00296E35" w:rsidP="00296E35">
      <w:pPr>
        <w:pStyle w:val="H6"/>
      </w:pPr>
      <w:r w:rsidRPr="001C0FC4">
        <w:t>Preamble:</w:t>
      </w:r>
    </w:p>
    <w:p w14:paraId="4029A546" w14:textId="5AC93242"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18B644AD" w14:textId="74367963"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37556F3"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95614C" w14:textId="77777777" w:rsidR="00296E35" w:rsidRPr="001C0FC4" w:rsidRDefault="00296E35" w:rsidP="00296E35">
      <w:pPr>
        <w:pStyle w:val="B1"/>
      </w:pPr>
      <w:r w:rsidRPr="001C0FC4">
        <w:t>-</w:t>
      </w:r>
      <w:r w:rsidRPr="001C0FC4">
        <w:tab/>
        <w:t>The UE is switched-off.</w:t>
      </w:r>
    </w:p>
    <w:p w14:paraId="68C28336" w14:textId="77777777" w:rsidR="00296E35" w:rsidRPr="001C0FC4" w:rsidRDefault="00296E35" w:rsidP="00296E35">
      <w:pPr>
        <w:pStyle w:val="B1"/>
      </w:pPr>
      <w:r w:rsidRPr="001C0FC4">
        <w:t>-</w:t>
      </w:r>
      <w:r w:rsidRPr="001C0FC4">
        <w:tab/>
        <w:t>UE States at the end of the preamble</w:t>
      </w:r>
    </w:p>
    <w:p w14:paraId="0930B052" w14:textId="77777777" w:rsidR="00296E35" w:rsidRPr="001C0FC4" w:rsidRDefault="00296E35" w:rsidP="00296E35">
      <w:pPr>
        <w:pStyle w:val="B2"/>
      </w:pPr>
      <w:r w:rsidRPr="001C0FC4">
        <w:t>-</w:t>
      </w:r>
      <w:r w:rsidRPr="001C0FC4">
        <w:tab/>
        <w:t>The UE is in state 'switched-off'.</w:t>
      </w:r>
    </w:p>
    <w:p w14:paraId="2BE8FD60" w14:textId="77777777" w:rsidR="00296E35" w:rsidRPr="001C0FC4" w:rsidRDefault="00296E35" w:rsidP="00296E35">
      <w:pPr>
        <w:pStyle w:val="H6"/>
      </w:pPr>
      <w:r w:rsidRPr="001C0FC4">
        <w:t>7.1.2.3.2</w:t>
      </w:r>
      <w:r w:rsidRPr="001C0FC4">
        <w:tab/>
        <w:t>Test procedure sequence</w:t>
      </w:r>
    </w:p>
    <w:p w14:paraId="244D1F92" w14:textId="77777777" w:rsidR="00296E35" w:rsidRPr="001C0FC4" w:rsidRDefault="00296E35" w:rsidP="00296E35">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70BA52" w14:textId="77777777" w:rsidTr="002E3FCC">
        <w:tc>
          <w:tcPr>
            <w:tcW w:w="648" w:type="dxa"/>
            <w:tcBorders>
              <w:top w:val="single" w:sz="4" w:space="0" w:color="auto"/>
              <w:left w:val="single" w:sz="4" w:space="0" w:color="auto"/>
              <w:bottom w:val="nil"/>
              <w:right w:val="single" w:sz="4" w:space="0" w:color="auto"/>
            </w:tcBorders>
            <w:hideMark/>
          </w:tcPr>
          <w:p w14:paraId="3DC0F9C2"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F3A5986"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C893F8C"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857BDD7"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1AD52C" w14:textId="77777777" w:rsidR="00296E35" w:rsidRPr="001C0FC4" w:rsidRDefault="00296E35" w:rsidP="002E3FCC">
            <w:pPr>
              <w:pStyle w:val="TAH"/>
              <w:spacing w:line="256" w:lineRule="auto"/>
            </w:pPr>
            <w:r w:rsidRPr="001C0FC4">
              <w:t>Verdict</w:t>
            </w:r>
          </w:p>
        </w:tc>
      </w:tr>
      <w:tr w:rsidR="00296E35" w:rsidRPr="001C0FC4" w14:paraId="50BAB3DC" w14:textId="77777777" w:rsidTr="002E3FCC">
        <w:tc>
          <w:tcPr>
            <w:tcW w:w="648" w:type="dxa"/>
            <w:tcBorders>
              <w:top w:val="nil"/>
              <w:left w:val="single" w:sz="4" w:space="0" w:color="auto"/>
              <w:bottom w:val="single" w:sz="4" w:space="0" w:color="auto"/>
              <w:right w:val="single" w:sz="4" w:space="0" w:color="auto"/>
            </w:tcBorders>
          </w:tcPr>
          <w:p w14:paraId="30A8C49D"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8B994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84BF6A"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B0384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056C9FF1"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3409C58" w14:textId="77777777" w:rsidR="00296E35" w:rsidRPr="001C0FC4" w:rsidRDefault="00296E35" w:rsidP="002E3FCC">
            <w:pPr>
              <w:pStyle w:val="TAH"/>
              <w:spacing w:line="256" w:lineRule="auto"/>
            </w:pPr>
          </w:p>
        </w:tc>
      </w:tr>
      <w:tr w:rsidR="00296E35" w:rsidRPr="001C0FC4" w14:paraId="748AD2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92DB3C"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DF15E3F"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FB95B5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F3261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097E2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395551" w14:textId="77777777" w:rsidR="00296E35" w:rsidRPr="001C0FC4" w:rsidRDefault="00296E35" w:rsidP="002E3FCC">
            <w:pPr>
              <w:pStyle w:val="TAC"/>
              <w:spacing w:line="256" w:lineRule="auto"/>
            </w:pPr>
            <w:r w:rsidRPr="001C0FC4">
              <w:t>-</w:t>
            </w:r>
          </w:p>
        </w:tc>
      </w:tr>
      <w:tr w:rsidR="00296E35" w:rsidRPr="001C0FC4" w14:paraId="2131A1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B1BD12"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9AF15E9" w14:textId="77777777" w:rsidR="00296E35" w:rsidRPr="001C0FC4" w:rsidRDefault="00296E35" w:rsidP="002E3FCC">
            <w:pPr>
              <w:pStyle w:val="TAL"/>
            </w:pPr>
            <w:r w:rsidRPr="001C0FC4">
              <w:t>Trigger the UE to reset UTC time and location.</w:t>
            </w:r>
          </w:p>
          <w:p w14:paraId="6CE85239" w14:textId="77777777" w:rsidR="00296E35" w:rsidRPr="001C0FC4" w:rsidRDefault="00296E35" w:rsidP="002E3FCC">
            <w:pPr>
              <w:pStyle w:val="TAL"/>
            </w:pPr>
          </w:p>
          <w:p w14:paraId="27A758F5"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0C796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A72C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3240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41E0D" w14:textId="77777777" w:rsidR="00296E35" w:rsidRPr="001C0FC4" w:rsidRDefault="00296E35" w:rsidP="002E3FCC">
            <w:pPr>
              <w:pStyle w:val="TAC"/>
              <w:spacing w:line="256" w:lineRule="auto"/>
            </w:pPr>
            <w:r w:rsidRPr="001C0FC4">
              <w:t>-</w:t>
            </w:r>
          </w:p>
        </w:tc>
      </w:tr>
      <w:tr w:rsidR="00296E35" w:rsidRPr="001C0FC4" w14:paraId="46AF1D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7FB6E40"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53C14585" w14:textId="4F762BC0"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3894E8F7" w14:textId="77777777" w:rsidR="00296E35" w:rsidRPr="001C0FC4" w:rsidRDefault="00296E35" w:rsidP="002E3FCC">
            <w:pPr>
              <w:pStyle w:val="TAL"/>
              <w:spacing w:line="256" w:lineRule="auto"/>
            </w:pPr>
          </w:p>
          <w:p w14:paraId="43BA29EA"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E6DC3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9AD4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CA333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B844B" w14:textId="77777777" w:rsidR="00296E35" w:rsidRPr="001C0FC4" w:rsidRDefault="00296E35" w:rsidP="002E3FCC">
            <w:pPr>
              <w:pStyle w:val="TAC"/>
              <w:spacing w:line="256" w:lineRule="auto"/>
            </w:pPr>
            <w:r w:rsidRPr="001C0FC4">
              <w:t>-</w:t>
            </w:r>
          </w:p>
        </w:tc>
      </w:tr>
      <w:tr w:rsidR="00296E35" w:rsidRPr="001C0FC4" w14:paraId="3DF712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14DC76"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65A7DED" w14:textId="6084F472"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9DA58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E3B0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F87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89E3DA" w14:textId="77777777" w:rsidR="00296E35" w:rsidRPr="001C0FC4" w:rsidRDefault="00296E35" w:rsidP="002E3FCC">
            <w:pPr>
              <w:pStyle w:val="TAC"/>
              <w:spacing w:line="256" w:lineRule="auto"/>
            </w:pPr>
            <w:r w:rsidRPr="001C0FC4">
              <w:t>-</w:t>
            </w:r>
          </w:p>
        </w:tc>
      </w:tr>
      <w:tr w:rsidR="00296E35" w:rsidRPr="001C0FC4" w14:paraId="3EC0A2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7CD0E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167B0CC"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71F64B6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0B7078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8A8BB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3D8267" w14:textId="77777777" w:rsidR="00296E35" w:rsidRPr="001C0FC4" w:rsidRDefault="00296E35" w:rsidP="002E3FCC">
            <w:pPr>
              <w:pStyle w:val="TAC"/>
              <w:spacing w:line="256" w:lineRule="auto"/>
            </w:pPr>
            <w:r w:rsidRPr="001C0FC4">
              <w:t>-</w:t>
            </w:r>
          </w:p>
        </w:tc>
      </w:tr>
      <w:tr w:rsidR="00296E35" w:rsidRPr="001C0FC4" w14:paraId="1B5627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416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8D6836"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9E3B05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EFDEF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91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5940A27" w14:textId="77777777" w:rsidR="00296E35" w:rsidRPr="001C0FC4" w:rsidRDefault="00296E35" w:rsidP="002E3FCC">
            <w:pPr>
              <w:pStyle w:val="TAC"/>
              <w:spacing w:line="256" w:lineRule="auto"/>
            </w:pPr>
            <w:r w:rsidRPr="001C0FC4">
              <w:t>-</w:t>
            </w:r>
          </w:p>
        </w:tc>
      </w:tr>
      <w:tr w:rsidR="00296E35" w:rsidRPr="001C0FC4" w14:paraId="0A6DFEE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2AAFBC"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7A4A1D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1E11662" w14:textId="77777777" w:rsidR="00296E35" w:rsidRPr="001C0FC4" w:rsidRDefault="00296E35" w:rsidP="002E3FCC">
            <w:pPr>
              <w:pStyle w:val="TAL"/>
              <w:spacing w:line="256" w:lineRule="auto"/>
            </w:pPr>
            <w:r w:rsidRPr="001C0FC4">
              <w:t>NOTE: It is expected that the UE</w:t>
            </w:r>
          </w:p>
          <w:p w14:paraId="63249BAB"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0E74E8E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616DFF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9A297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34CECA"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BEDBCBA" w14:textId="77777777" w:rsidR="00296E35" w:rsidRPr="001C0FC4" w:rsidRDefault="00296E35" w:rsidP="002E3FCC">
            <w:pPr>
              <w:pStyle w:val="TAC"/>
              <w:spacing w:line="256" w:lineRule="auto"/>
            </w:pPr>
            <w:r w:rsidRPr="001C0FC4">
              <w:t>P</w:t>
            </w:r>
          </w:p>
        </w:tc>
      </w:tr>
      <w:tr w:rsidR="00296E35" w:rsidRPr="001C0FC4" w14:paraId="33F71B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D8611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6010CD1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F9A19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EF5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F9C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BAE37" w14:textId="77777777" w:rsidR="00296E35" w:rsidRPr="001C0FC4" w:rsidRDefault="00296E35" w:rsidP="002E3FCC">
            <w:pPr>
              <w:pStyle w:val="TAC"/>
              <w:spacing w:line="256" w:lineRule="auto"/>
            </w:pPr>
            <w:r w:rsidRPr="001C0FC4">
              <w:t>-</w:t>
            </w:r>
          </w:p>
        </w:tc>
      </w:tr>
      <w:tr w:rsidR="00296E35" w:rsidRPr="001C0FC4" w14:paraId="43D8B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DA1A6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F3312AB"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55600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119F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88BA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82D956" w14:textId="77777777" w:rsidR="00296E35" w:rsidRPr="001C0FC4" w:rsidRDefault="00296E35" w:rsidP="002E3FCC">
            <w:pPr>
              <w:pStyle w:val="TAC"/>
              <w:spacing w:line="256" w:lineRule="auto"/>
            </w:pPr>
            <w:r w:rsidRPr="001C0FC4">
              <w:t>-</w:t>
            </w:r>
          </w:p>
        </w:tc>
      </w:tr>
      <w:tr w:rsidR="00296E35" w:rsidRPr="001C0FC4" w14:paraId="0F20A7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EF162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B3212D7" w14:textId="6311D51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0983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188DF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B4A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441684" w14:textId="77777777" w:rsidR="00296E35" w:rsidRPr="001C0FC4" w:rsidRDefault="00296E35" w:rsidP="002E3FCC">
            <w:pPr>
              <w:pStyle w:val="TAC"/>
              <w:spacing w:line="256" w:lineRule="auto"/>
            </w:pPr>
            <w:r w:rsidRPr="001C0FC4">
              <w:t>-</w:t>
            </w:r>
          </w:p>
        </w:tc>
      </w:tr>
      <w:tr w:rsidR="00296E35" w:rsidRPr="001C0FC4" w14:paraId="0F9F22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B5D3D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48E01A8" w14:textId="67A6B5B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6E2566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18CA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2F25A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C40276" w14:textId="77777777" w:rsidR="00296E35" w:rsidRPr="001C0FC4" w:rsidRDefault="00296E35" w:rsidP="002E3FCC">
            <w:pPr>
              <w:pStyle w:val="TAC"/>
              <w:spacing w:line="256" w:lineRule="auto"/>
            </w:pPr>
            <w:r w:rsidRPr="001C0FC4">
              <w:t>-</w:t>
            </w:r>
          </w:p>
        </w:tc>
      </w:tr>
      <w:tr w:rsidR="00296E35" w:rsidRPr="001C0FC4" w14:paraId="62EBFC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5234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557DD38"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76CE998A"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EE528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83EBB1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B3924" w14:textId="77777777" w:rsidR="00296E35" w:rsidRPr="001C0FC4" w:rsidRDefault="00296E35" w:rsidP="002E3FCC">
            <w:pPr>
              <w:pStyle w:val="TAC"/>
              <w:spacing w:line="256" w:lineRule="auto"/>
            </w:pPr>
            <w:r w:rsidRPr="001C0FC4">
              <w:t>-</w:t>
            </w:r>
          </w:p>
        </w:tc>
      </w:tr>
      <w:tr w:rsidR="00296E35" w:rsidRPr="001C0FC4" w14:paraId="6BDCAF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3861B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8087940"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8205DB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760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FE5C2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31B56" w14:textId="77777777" w:rsidR="00296E35" w:rsidRPr="001C0FC4" w:rsidRDefault="00296E35" w:rsidP="002E3FCC">
            <w:pPr>
              <w:pStyle w:val="TAC"/>
              <w:spacing w:line="256" w:lineRule="auto"/>
            </w:pPr>
            <w:r w:rsidRPr="001C0FC4">
              <w:t>-</w:t>
            </w:r>
          </w:p>
        </w:tc>
      </w:tr>
      <w:tr w:rsidR="00296E35" w:rsidRPr="001C0FC4" w14:paraId="59B0E4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3816C8"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ECE9F5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7C3BEA6" w14:textId="77777777" w:rsidR="00296E35" w:rsidRPr="001C0FC4" w:rsidRDefault="00296E35" w:rsidP="002E3FCC">
            <w:pPr>
              <w:pStyle w:val="TAL"/>
              <w:spacing w:line="256" w:lineRule="auto"/>
            </w:pPr>
            <w:r w:rsidRPr="001C0FC4">
              <w:t>NOTE: It is expected that the UE</w:t>
            </w:r>
          </w:p>
          <w:p w14:paraId="6B75AB5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3A0111"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847BD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336CBF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83B2F7A"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31991B16" w14:textId="77777777" w:rsidR="00296E35" w:rsidRPr="001C0FC4" w:rsidRDefault="00296E35" w:rsidP="002E3FCC">
            <w:pPr>
              <w:pStyle w:val="TAC"/>
              <w:spacing w:line="256" w:lineRule="auto"/>
            </w:pPr>
            <w:r w:rsidRPr="001C0FC4">
              <w:t>P</w:t>
            </w:r>
          </w:p>
        </w:tc>
      </w:tr>
      <w:tr w:rsidR="00296E35" w:rsidRPr="001C0FC4" w14:paraId="383B4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3D9D1D"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0C146D7"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C7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1754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2537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1A1F9A" w14:textId="77777777" w:rsidR="00296E35" w:rsidRPr="001C0FC4" w:rsidRDefault="00296E35" w:rsidP="002E3FCC">
            <w:pPr>
              <w:pStyle w:val="TAC"/>
              <w:spacing w:line="256" w:lineRule="auto"/>
            </w:pPr>
            <w:r w:rsidRPr="001C0FC4">
              <w:t>-</w:t>
            </w:r>
          </w:p>
        </w:tc>
      </w:tr>
      <w:tr w:rsidR="00296E35" w:rsidRPr="001C0FC4" w14:paraId="128E1D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57FF603"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90DBF9C"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F7C9A71"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3DA1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BFA3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6ACED8" w14:textId="77777777" w:rsidR="00296E35" w:rsidRPr="001C0FC4" w:rsidRDefault="00296E35" w:rsidP="002E3FCC">
            <w:pPr>
              <w:pStyle w:val="TAC"/>
              <w:spacing w:line="256" w:lineRule="auto"/>
            </w:pPr>
            <w:r w:rsidRPr="001C0FC4">
              <w:t>-</w:t>
            </w:r>
          </w:p>
        </w:tc>
      </w:tr>
      <w:tr w:rsidR="00296E35" w:rsidRPr="001C0FC4" w14:paraId="10A759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0F444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1BAD372" w14:textId="55C85E5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4EA83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98EE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BA88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7D8D6C" w14:textId="77777777" w:rsidR="00296E35" w:rsidRPr="001C0FC4" w:rsidRDefault="00296E35" w:rsidP="002E3FCC">
            <w:pPr>
              <w:pStyle w:val="TAC"/>
              <w:spacing w:line="256" w:lineRule="auto"/>
            </w:pPr>
            <w:r w:rsidRPr="001C0FC4">
              <w:t>-</w:t>
            </w:r>
          </w:p>
        </w:tc>
      </w:tr>
      <w:tr w:rsidR="00296E35" w:rsidRPr="001C0FC4" w14:paraId="016767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53BF6"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27A5676" w14:textId="32C4708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A53BDB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A1EE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588F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76ECCE" w14:textId="77777777" w:rsidR="00296E35" w:rsidRPr="001C0FC4" w:rsidRDefault="00296E35" w:rsidP="002E3FCC">
            <w:pPr>
              <w:pStyle w:val="TAC"/>
              <w:spacing w:line="256" w:lineRule="auto"/>
            </w:pPr>
            <w:r w:rsidRPr="001C0FC4">
              <w:t>-</w:t>
            </w:r>
          </w:p>
        </w:tc>
      </w:tr>
      <w:tr w:rsidR="00296E35" w:rsidRPr="001C0FC4" w14:paraId="524B0C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EE79CC"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5C36D63"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25485219"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62824878"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B2317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C3870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4AF2A2" w14:textId="77777777" w:rsidR="00296E35" w:rsidRPr="001C0FC4" w:rsidRDefault="00296E35" w:rsidP="002E3FCC">
            <w:pPr>
              <w:pStyle w:val="TAC"/>
              <w:spacing w:line="256" w:lineRule="auto"/>
            </w:pPr>
            <w:r w:rsidRPr="001C0FC4">
              <w:t>-</w:t>
            </w:r>
          </w:p>
        </w:tc>
      </w:tr>
      <w:tr w:rsidR="00296E35" w:rsidRPr="001C0FC4" w14:paraId="77A13C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1C9784"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7ED7AC4"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C8BACE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753C4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96AE0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F703A" w14:textId="77777777" w:rsidR="00296E35" w:rsidRPr="001C0FC4" w:rsidRDefault="00296E35" w:rsidP="002E3FCC">
            <w:pPr>
              <w:pStyle w:val="TAC"/>
              <w:spacing w:line="256" w:lineRule="auto"/>
            </w:pPr>
            <w:r w:rsidRPr="001C0FC4">
              <w:t>-</w:t>
            </w:r>
          </w:p>
        </w:tc>
      </w:tr>
      <w:tr w:rsidR="00296E35" w:rsidRPr="001C0FC4" w14:paraId="2AD19D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D0B7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6CDEC69"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4F34EAF"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1E87E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50C48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90EC9A" w14:textId="77777777" w:rsidR="00296E35" w:rsidRPr="001C0FC4" w:rsidRDefault="00296E35" w:rsidP="002E3FCC">
            <w:pPr>
              <w:pStyle w:val="TAC"/>
              <w:spacing w:line="256" w:lineRule="auto"/>
            </w:pPr>
            <w:r w:rsidRPr="001C0FC4">
              <w:t>-</w:t>
            </w:r>
          </w:p>
        </w:tc>
      </w:tr>
      <w:tr w:rsidR="00296E35" w:rsidRPr="001C0FC4" w14:paraId="357150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886B6B"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7A8DC30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2B80F276" w14:textId="77777777" w:rsidR="00296E35" w:rsidRPr="001C0FC4" w:rsidRDefault="00296E35" w:rsidP="002E3FCC">
            <w:pPr>
              <w:pStyle w:val="TAL"/>
              <w:spacing w:line="256" w:lineRule="auto"/>
            </w:pPr>
            <w:r w:rsidRPr="001C0FC4">
              <w:t>NOTE: It is expected that the UE</w:t>
            </w:r>
          </w:p>
          <w:p w14:paraId="0CE274C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6A7D7C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00ED2ED"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3BEA6D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41255CD"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6E7263F3" w14:textId="77777777" w:rsidR="00296E35" w:rsidRPr="001C0FC4" w:rsidRDefault="00296E35" w:rsidP="002E3FCC">
            <w:pPr>
              <w:pStyle w:val="TAC"/>
              <w:spacing w:line="256" w:lineRule="auto"/>
            </w:pPr>
            <w:r w:rsidRPr="001C0FC4">
              <w:t>P</w:t>
            </w:r>
          </w:p>
        </w:tc>
      </w:tr>
      <w:tr w:rsidR="00296E35" w:rsidRPr="001C0FC4" w14:paraId="34D185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205B2D"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0F56A278"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9A3964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C8327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42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C21CA3" w14:textId="77777777" w:rsidR="00296E35" w:rsidRPr="001C0FC4" w:rsidRDefault="00296E35" w:rsidP="002E3FCC">
            <w:pPr>
              <w:pStyle w:val="TAC"/>
              <w:spacing w:line="256" w:lineRule="auto"/>
            </w:pPr>
            <w:r w:rsidRPr="001C0FC4">
              <w:t>-</w:t>
            </w:r>
          </w:p>
        </w:tc>
      </w:tr>
      <w:tr w:rsidR="00296E35" w:rsidRPr="001C0FC4" w14:paraId="2190C0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F51233"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8C82631"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216DDC5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AB25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BD86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FCA4D" w14:textId="77777777" w:rsidR="00296E35" w:rsidRPr="001C0FC4" w:rsidRDefault="00296E35" w:rsidP="002E3FCC">
            <w:pPr>
              <w:pStyle w:val="TAC"/>
              <w:spacing w:line="256" w:lineRule="auto"/>
            </w:pPr>
            <w:r w:rsidRPr="001C0FC4">
              <w:t>-</w:t>
            </w:r>
          </w:p>
        </w:tc>
      </w:tr>
      <w:tr w:rsidR="00296E35" w:rsidRPr="001C0FC4" w14:paraId="5AC15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40F6E6"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4CB683"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6029B1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41F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53D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510F35" w14:textId="77777777" w:rsidR="00296E35" w:rsidRPr="001C0FC4" w:rsidRDefault="00296E35" w:rsidP="002E3FCC">
            <w:pPr>
              <w:pStyle w:val="TAC"/>
              <w:spacing w:line="256" w:lineRule="auto"/>
            </w:pPr>
            <w:r w:rsidRPr="001C0FC4">
              <w:t>-</w:t>
            </w:r>
          </w:p>
        </w:tc>
      </w:tr>
      <w:tr w:rsidR="00296E35" w:rsidRPr="001C0FC4" w14:paraId="6777F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FE87C8"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50ABE76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6DD891BC" w14:textId="77777777" w:rsidR="00296E35" w:rsidRPr="001C0FC4" w:rsidRDefault="00296E35" w:rsidP="002E3FCC">
            <w:pPr>
              <w:pStyle w:val="TAL"/>
              <w:spacing w:line="256" w:lineRule="auto"/>
            </w:pPr>
            <w:r w:rsidRPr="001C0FC4">
              <w:t>NOTE: It is expected that the UE</w:t>
            </w:r>
          </w:p>
          <w:p w14:paraId="285BD228"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59A21E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51428F5"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174311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8D3E3C"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52998B0B" w14:textId="77777777" w:rsidR="00296E35" w:rsidRPr="001C0FC4" w:rsidRDefault="00296E35" w:rsidP="002E3FCC">
            <w:pPr>
              <w:pStyle w:val="TAC"/>
              <w:spacing w:line="256" w:lineRule="auto"/>
            </w:pPr>
            <w:r w:rsidRPr="001C0FC4">
              <w:t>P</w:t>
            </w:r>
          </w:p>
        </w:tc>
      </w:tr>
      <w:tr w:rsidR="00296E35" w:rsidRPr="001C0FC4" w14:paraId="01BEC5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EF279"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298AC8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620779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989D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D89E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F899A" w14:textId="77777777" w:rsidR="00296E35" w:rsidRPr="001C0FC4" w:rsidRDefault="00296E35" w:rsidP="002E3FCC">
            <w:pPr>
              <w:pStyle w:val="TAC"/>
              <w:spacing w:line="256" w:lineRule="auto"/>
            </w:pPr>
            <w:r w:rsidRPr="001C0FC4">
              <w:t>-</w:t>
            </w:r>
          </w:p>
        </w:tc>
      </w:tr>
      <w:tr w:rsidR="00296E35" w:rsidRPr="001C0FC4" w14:paraId="12676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A67A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23BDC673"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4272F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228F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F3B9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276556" w14:textId="77777777" w:rsidR="00296E35" w:rsidRPr="001C0FC4" w:rsidRDefault="00296E35" w:rsidP="002E3FCC">
            <w:pPr>
              <w:pStyle w:val="TAC"/>
              <w:spacing w:line="256" w:lineRule="auto"/>
            </w:pPr>
            <w:r w:rsidRPr="001C0FC4">
              <w:t>-</w:t>
            </w:r>
          </w:p>
        </w:tc>
      </w:tr>
      <w:tr w:rsidR="00296E35" w:rsidRPr="001C0FC4" w14:paraId="05D4E9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6733C5"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39CDD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9A1FE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C5906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4139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395092" w14:textId="77777777" w:rsidR="00296E35" w:rsidRPr="001C0FC4" w:rsidRDefault="00296E35" w:rsidP="002E3FCC">
            <w:pPr>
              <w:pStyle w:val="TAC"/>
              <w:spacing w:line="256" w:lineRule="auto"/>
            </w:pPr>
            <w:r w:rsidRPr="001C0FC4">
              <w:t>-</w:t>
            </w:r>
          </w:p>
        </w:tc>
      </w:tr>
      <w:tr w:rsidR="00296E35" w:rsidRPr="001C0FC4" w14:paraId="16535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0D5BD"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0AB49D2A"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4DFDFE24" w14:textId="77777777" w:rsidR="00296E35" w:rsidRPr="001C0FC4" w:rsidRDefault="00296E35" w:rsidP="002E3FCC">
            <w:pPr>
              <w:pStyle w:val="TAL"/>
              <w:spacing w:line="256" w:lineRule="auto"/>
            </w:pPr>
            <w:r w:rsidRPr="001C0FC4">
              <w:t>NOTE: It is expected that the UE</w:t>
            </w:r>
          </w:p>
          <w:p w14:paraId="240B9986"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C0D797A"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BFA28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E993F4"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9DDBA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A3675D5" w14:textId="77777777" w:rsidR="00296E35" w:rsidRPr="001C0FC4" w:rsidRDefault="00296E35" w:rsidP="002E3FCC">
            <w:pPr>
              <w:pStyle w:val="TAC"/>
              <w:spacing w:line="256" w:lineRule="auto"/>
            </w:pPr>
            <w:r w:rsidRPr="001C0FC4">
              <w:t>P</w:t>
            </w:r>
          </w:p>
        </w:tc>
      </w:tr>
      <w:tr w:rsidR="00296E35" w:rsidRPr="001C0FC4" w14:paraId="3B9AA4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3D5B8A"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27ED7E9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D1F6A2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387CE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CE4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795410" w14:textId="77777777" w:rsidR="00296E35" w:rsidRPr="001C0FC4" w:rsidRDefault="00296E35" w:rsidP="002E3FCC">
            <w:pPr>
              <w:pStyle w:val="TAC"/>
              <w:spacing w:line="256" w:lineRule="auto"/>
            </w:pPr>
            <w:r w:rsidRPr="001C0FC4">
              <w:t>-</w:t>
            </w:r>
          </w:p>
        </w:tc>
      </w:tr>
      <w:tr w:rsidR="00296E35" w:rsidRPr="001C0FC4" w14:paraId="5B67D0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B6245D"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049DDED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377A12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2D4D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0C92F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F143A" w14:textId="77777777" w:rsidR="00296E35" w:rsidRPr="001C0FC4" w:rsidRDefault="00296E35" w:rsidP="002E3FCC">
            <w:pPr>
              <w:pStyle w:val="TAC"/>
              <w:spacing w:line="256" w:lineRule="auto"/>
            </w:pPr>
            <w:r w:rsidRPr="001C0FC4">
              <w:t>-</w:t>
            </w:r>
          </w:p>
        </w:tc>
      </w:tr>
      <w:tr w:rsidR="00296E35" w:rsidRPr="001C0FC4" w14:paraId="42C36A8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8BBAF58"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3428A4E" w14:textId="384963F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C082D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753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7A1B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03904C" w14:textId="77777777" w:rsidR="00296E35" w:rsidRPr="001C0FC4" w:rsidRDefault="00296E35" w:rsidP="002E3FCC">
            <w:pPr>
              <w:pStyle w:val="TAC"/>
              <w:spacing w:line="256" w:lineRule="auto"/>
            </w:pPr>
            <w:r w:rsidRPr="001C0FC4">
              <w:t>-</w:t>
            </w:r>
          </w:p>
        </w:tc>
      </w:tr>
      <w:tr w:rsidR="00296E35" w:rsidRPr="001C0FC4" w14:paraId="2C6CC21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DDAC2B7"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635FD85B" w14:textId="77777777" w:rsidR="00296E35" w:rsidRPr="001C0FC4" w:rsidRDefault="00296E35" w:rsidP="00296E35"/>
    <w:p w14:paraId="6EFC04A1" w14:textId="77777777" w:rsidR="00296E35" w:rsidRPr="001C0FC4" w:rsidRDefault="00296E35" w:rsidP="00296E35">
      <w:pPr>
        <w:pStyle w:val="H6"/>
        <w:rPr>
          <w:lang w:eastAsia="ko-KR"/>
        </w:rPr>
      </w:pPr>
      <w:r w:rsidRPr="001C0FC4">
        <w:t>7.1.2.3.3</w:t>
      </w:r>
      <w:r w:rsidRPr="001C0FC4">
        <w:tab/>
        <w:t>Specific message contents</w:t>
      </w:r>
    </w:p>
    <w:p w14:paraId="554A9211" w14:textId="77777777" w:rsidR="00296E35" w:rsidRPr="001C0FC4" w:rsidRDefault="00296E35" w:rsidP="00296E35">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987E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8D28080" w14:textId="2341AE7E"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2B4073F6" w14:textId="77777777" w:rsidR="00296E35" w:rsidRPr="001C0FC4" w:rsidRDefault="00296E35" w:rsidP="00296E35"/>
    <w:p w14:paraId="62AD7849" w14:textId="77777777" w:rsidR="00296E35" w:rsidRPr="001C0FC4" w:rsidRDefault="00296E35" w:rsidP="00296E35">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10A18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EC7325" w14:textId="270DC162"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B4C5A9E" w14:textId="77777777" w:rsidR="00296E35" w:rsidRPr="001C0FC4" w:rsidRDefault="00296E35" w:rsidP="00296E35"/>
    <w:p w14:paraId="4B3D34D1" w14:textId="77777777" w:rsidR="00296E35" w:rsidRPr="001C0FC4" w:rsidRDefault="00296E35" w:rsidP="00296E35">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7711F3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6201277" w14:textId="5A9B9046"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69C785D3" w14:textId="77777777" w:rsidR="00296E35" w:rsidRPr="001C0FC4" w:rsidRDefault="00296E35" w:rsidP="00296E35"/>
    <w:p w14:paraId="2665F1BB" w14:textId="77777777" w:rsidR="00296E35" w:rsidRPr="001C0FC4" w:rsidRDefault="00296E35" w:rsidP="00296E35">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E37E61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FF75300" w14:textId="5888015F"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0182D7F3" w14:textId="77777777" w:rsidR="00296E35" w:rsidRPr="001C0FC4" w:rsidRDefault="00296E35" w:rsidP="00296E35"/>
    <w:p w14:paraId="13A345B8" w14:textId="77777777" w:rsidR="00296E35" w:rsidRPr="001C0FC4" w:rsidRDefault="00296E35" w:rsidP="00296E35">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47733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B65F69" w14:textId="27F3E4BE"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4C128EA2" w14:textId="77777777" w:rsidR="00296E35" w:rsidRPr="001C0FC4" w:rsidRDefault="00296E35" w:rsidP="00296E35"/>
    <w:p w14:paraId="7EF6C440" w14:textId="77777777" w:rsidR="00296E35" w:rsidRPr="001C0FC4" w:rsidRDefault="00296E35" w:rsidP="00296E35">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54289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BD3BE90" w14:textId="22E45857"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bookmarkEnd w:id="1329"/>
    </w:tbl>
    <w:p w14:paraId="4493A9A1" w14:textId="77777777" w:rsidR="00296E35" w:rsidRPr="001C0FC4" w:rsidRDefault="00296E35" w:rsidP="00296E35"/>
    <w:p w14:paraId="6FDF5BE1" w14:textId="77777777" w:rsidR="00296E35" w:rsidRPr="001C0FC4" w:rsidRDefault="00296E35" w:rsidP="00296E35">
      <w:pPr>
        <w:pStyle w:val="Heading3"/>
      </w:pPr>
      <w:bookmarkStart w:id="1330" w:name="_Toc106817734"/>
      <w:bookmarkStart w:id="1331" w:name="_Toc106817859"/>
      <w:bookmarkStart w:id="1332" w:name="_Toc178186393"/>
      <w:bookmarkStart w:id="1333" w:name="_Toc181109134"/>
      <w:r w:rsidRPr="001C0FC4">
        <w:t>7.1.3</w:t>
      </w:r>
      <w:r w:rsidRPr="001C0FC4">
        <w:tab/>
        <w:t>Off-network / Short Data Service (SDS) / Standalone SDS using signalling control plane / Group SDS message / Client Originated (CO)</w:t>
      </w:r>
      <w:bookmarkEnd w:id="1330"/>
      <w:bookmarkEnd w:id="1331"/>
      <w:bookmarkEnd w:id="1332"/>
      <w:bookmarkEnd w:id="1333"/>
    </w:p>
    <w:p w14:paraId="66D4B122" w14:textId="77777777" w:rsidR="00296E35" w:rsidRPr="001C0FC4" w:rsidRDefault="00296E35" w:rsidP="00296E35">
      <w:pPr>
        <w:pStyle w:val="H6"/>
      </w:pPr>
      <w:r w:rsidRPr="001C0FC4">
        <w:t>7.1.3.1</w:t>
      </w:r>
      <w:r w:rsidRPr="001C0FC4">
        <w:tab/>
        <w:t>Test Purpose (TP)</w:t>
      </w:r>
    </w:p>
    <w:p w14:paraId="089C62DC" w14:textId="77777777" w:rsidR="00296E35" w:rsidRPr="001C0FC4" w:rsidRDefault="00296E35" w:rsidP="00296E35">
      <w:pPr>
        <w:pStyle w:val="H6"/>
      </w:pPr>
      <w:r w:rsidRPr="001C0FC4">
        <w:t>(1)</w:t>
      </w:r>
    </w:p>
    <w:p w14:paraId="72894EE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8A53B4E" w14:textId="77777777" w:rsidR="00296E35" w:rsidRPr="001C0FC4" w:rsidRDefault="00296E35" w:rsidP="00296E35">
      <w:pPr>
        <w:pStyle w:val="PL"/>
      </w:pPr>
      <w:r w:rsidRPr="001C0FC4">
        <w:rPr>
          <w:b/>
        </w:rPr>
        <w:t>ensure that</w:t>
      </w:r>
      <w:r w:rsidRPr="001C0FC4">
        <w:t xml:space="preserve"> {</w:t>
      </w:r>
    </w:p>
    <w:p w14:paraId="15E0E02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w:t>
      </w:r>
    </w:p>
    <w:p w14:paraId="6F03F036"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52342BA" w14:textId="77777777" w:rsidR="00296E35" w:rsidRPr="001C0FC4" w:rsidRDefault="00296E35" w:rsidP="00296E35">
      <w:pPr>
        <w:pStyle w:val="PL"/>
      </w:pPr>
      <w:r w:rsidRPr="001C0FC4">
        <w:t xml:space="preserve">            }</w:t>
      </w:r>
    </w:p>
    <w:p w14:paraId="34C39DD5" w14:textId="77777777" w:rsidR="00296E35" w:rsidRPr="001C0FC4" w:rsidRDefault="00296E35" w:rsidP="00296E35">
      <w:pPr>
        <w:pStyle w:val="PL"/>
      </w:pPr>
    </w:p>
    <w:p w14:paraId="4F8ABA10" w14:textId="77777777" w:rsidR="00296E35" w:rsidRPr="001C0FC4" w:rsidRDefault="00296E35" w:rsidP="00296E35">
      <w:pPr>
        <w:pStyle w:val="H6"/>
      </w:pPr>
      <w:r w:rsidRPr="001C0FC4">
        <w:t>(2)</w:t>
      </w:r>
    </w:p>
    <w:p w14:paraId="1810CECF"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57DA8A41" w14:textId="77777777" w:rsidR="00296E35" w:rsidRPr="001C0FC4" w:rsidRDefault="00296E35" w:rsidP="00296E35">
      <w:pPr>
        <w:pStyle w:val="PL"/>
      </w:pPr>
      <w:r w:rsidRPr="001C0FC4">
        <w:rPr>
          <w:b/>
        </w:rPr>
        <w:t>ensure that</w:t>
      </w:r>
      <w:r w:rsidRPr="001C0FC4">
        <w:t xml:space="preserve"> {</w:t>
      </w:r>
    </w:p>
    <w:p w14:paraId="75F6BC26"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159CE42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3EE9B12B" w14:textId="77777777" w:rsidR="00296E35" w:rsidRPr="001C0FC4" w:rsidRDefault="00296E35" w:rsidP="00296E35">
      <w:pPr>
        <w:pStyle w:val="PL"/>
      </w:pPr>
      <w:r w:rsidRPr="001C0FC4">
        <w:t xml:space="preserve">            }</w:t>
      </w:r>
    </w:p>
    <w:p w14:paraId="263E81E9" w14:textId="77777777" w:rsidR="00296E35" w:rsidRPr="001C0FC4" w:rsidRDefault="00296E35" w:rsidP="00296E35">
      <w:pPr>
        <w:pStyle w:val="PL"/>
      </w:pPr>
    </w:p>
    <w:p w14:paraId="470A7F77" w14:textId="77777777" w:rsidR="00296E35" w:rsidRPr="001C0FC4" w:rsidRDefault="00296E35" w:rsidP="00296E35">
      <w:pPr>
        <w:pStyle w:val="H6"/>
      </w:pPr>
      <w:r w:rsidRPr="001C0FC4">
        <w:t>(3)</w:t>
      </w:r>
    </w:p>
    <w:p w14:paraId="78C8DE6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D0A18DF" w14:textId="77777777" w:rsidR="00296E35" w:rsidRPr="001C0FC4" w:rsidRDefault="00296E35" w:rsidP="00296E35">
      <w:pPr>
        <w:pStyle w:val="PL"/>
      </w:pPr>
      <w:r w:rsidRPr="001C0FC4">
        <w:rPr>
          <w:b/>
        </w:rPr>
        <w:t>ensure that</w:t>
      </w:r>
      <w:r w:rsidRPr="001C0FC4">
        <w:t xml:space="preserve"> {</w:t>
      </w:r>
    </w:p>
    <w:p w14:paraId="1769070B"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READ }</w:t>
      </w:r>
    </w:p>
    <w:p w14:paraId="333FF748"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37FE472B" w14:textId="77777777" w:rsidR="00296E35" w:rsidRPr="001C0FC4" w:rsidRDefault="00296E35" w:rsidP="00296E35">
      <w:pPr>
        <w:pStyle w:val="PL"/>
      </w:pPr>
      <w:r w:rsidRPr="001C0FC4">
        <w:t xml:space="preserve">            }</w:t>
      </w:r>
    </w:p>
    <w:p w14:paraId="30FD176F" w14:textId="77777777" w:rsidR="00296E35" w:rsidRPr="001C0FC4" w:rsidRDefault="00296E35" w:rsidP="00296E35">
      <w:pPr>
        <w:pStyle w:val="PL"/>
      </w:pPr>
    </w:p>
    <w:p w14:paraId="7878DCDB" w14:textId="77777777" w:rsidR="00296E35" w:rsidRPr="001C0FC4" w:rsidRDefault="00296E35" w:rsidP="00296E35">
      <w:pPr>
        <w:pStyle w:val="H6"/>
      </w:pPr>
      <w:r w:rsidRPr="001C0FC4">
        <w:t>(4)</w:t>
      </w:r>
    </w:p>
    <w:p w14:paraId="4FBDAE1A"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ACCEEB1" w14:textId="77777777" w:rsidR="00296E35" w:rsidRPr="001C0FC4" w:rsidRDefault="00296E35" w:rsidP="00296E35">
      <w:pPr>
        <w:pStyle w:val="PL"/>
      </w:pPr>
      <w:r w:rsidRPr="001C0FC4">
        <w:rPr>
          <w:b/>
        </w:rPr>
        <w:t>ensure that</w:t>
      </w:r>
      <w:r w:rsidRPr="001C0FC4">
        <w:t xml:space="preserve"> {</w:t>
      </w:r>
    </w:p>
    <w:p w14:paraId="62EDCE9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AND READ }</w:t>
      </w:r>
    </w:p>
    <w:p w14:paraId="581AA1D0"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0BE7C30" w14:textId="77777777" w:rsidR="00296E35" w:rsidRPr="001C0FC4" w:rsidRDefault="00296E35" w:rsidP="00296E35">
      <w:pPr>
        <w:pStyle w:val="PL"/>
      </w:pPr>
      <w:r w:rsidRPr="001C0FC4">
        <w:t xml:space="preserve">            }</w:t>
      </w:r>
    </w:p>
    <w:p w14:paraId="76AEE5D2" w14:textId="77777777" w:rsidR="00296E35" w:rsidRPr="001C0FC4" w:rsidRDefault="00296E35" w:rsidP="00296E35">
      <w:pPr>
        <w:pStyle w:val="PL"/>
      </w:pPr>
    </w:p>
    <w:p w14:paraId="2EB3A5D2" w14:textId="77777777" w:rsidR="00296E35" w:rsidRPr="001C0FC4" w:rsidRDefault="00296E35" w:rsidP="00296E35">
      <w:pPr>
        <w:pStyle w:val="H6"/>
      </w:pPr>
      <w:r w:rsidRPr="001C0FC4">
        <w:t>7.1.3.2</w:t>
      </w:r>
      <w:r w:rsidRPr="001C0FC4">
        <w:tab/>
        <w:t>Conformance requirements</w:t>
      </w:r>
    </w:p>
    <w:p w14:paraId="3CED3EEF" w14:textId="77777777" w:rsidR="00296E35" w:rsidRPr="001C0FC4" w:rsidRDefault="00296E35" w:rsidP="00296E35">
      <w:r w:rsidRPr="001C0FC4">
        <w:t xml:space="preserve">References: The conformance requirements covered in the current TC are specified in: </w:t>
      </w:r>
    </w:p>
    <w:p w14:paraId="749421E6" w14:textId="77777777" w:rsidR="00296E35" w:rsidRPr="001C0FC4" w:rsidRDefault="00296E35" w:rsidP="00296E35">
      <w:r w:rsidRPr="001C0FC4">
        <w:t>TS 24.282 clauses 9.3.2.2, 9.3.2.3. Unless otherwise stated these are Rel-15 requirements.</w:t>
      </w:r>
    </w:p>
    <w:p w14:paraId="71E574E7" w14:textId="77777777" w:rsidR="00296E35" w:rsidRPr="001C0FC4" w:rsidRDefault="00296E35" w:rsidP="00296E35">
      <w:r w:rsidRPr="001C0FC4">
        <w:t>[TS 24.282, clause 9.3.2.2]</w:t>
      </w:r>
    </w:p>
    <w:p w14:paraId="0AC2C7F8" w14:textId="77777777" w:rsidR="00296E35" w:rsidRPr="001C0FC4" w:rsidRDefault="00296E35" w:rsidP="00296E35">
      <w:r w:rsidRPr="001C0FC4">
        <w:t>Upon receiving an indication to send an SDS message, the MCData client:</w:t>
      </w:r>
    </w:p>
    <w:p w14:paraId="6D7E26EB"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BA7FD8F" w14:textId="77777777" w:rsidR="00296E35" w:rsidRPr="001C0FC4" w:rsidRDefault="00296E35" w:rsidP="00296E35">
      <w:pPr>
        <w:pStyle w:val="B1"/>
      </w:pPr>
      <w:r w:rsidRPr="001C0FC4">
        <w:t>2)</w:t>
      </w:r>
      <w:r w:rsidRPr="001C0FC4">
        <w:tab/>
        <w:t>if:</w:t>
      </w:r>
    </w:p>
    <w:p w14:paraId="16B717E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1D31FF"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4013A9C7" w14:textId="77777777" w:rsidR="00296E35" w:rsidRPr="001C0FC4" w:rsidRDefault="00296E35" w:rsidP="00296E35">
      <w:pPr>
        <w:pStyle w:val="B1"/>
      </w:pPr>
      <w:r w:rsidRPr="001C0FC4">
        <w:t>3)</w:t>
      </w:r>
      <w:r w:rsidRPr="001C0FC4">
        <w:tab/>
        <w:t>may set the stored SDS disposition request type as:</w:t>
      </w:r>
    </w:p>
    <w:p w14:paraId="4D64FC3A"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362D1B1B"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75B312"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6D63B8B1"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25B14195" w14:textId="77777777" w:rsidR="00296E35" w:rsidRPr="001C0FC4" w:rsidRDefault="00296E35" w:rsidP="00296E35">
      <w:pPr>
        <w:pStyle w:val="B1"/>
      </w:pPr>
      <w:r w:rsidRPr="001C0FC4">
        <w:t>5)</w:t>
      </w:r>
      <w:r w:rsidRPr="001C0FC4">
        <w:tab/>
        <w:t>shall generate an UUID as described in IETF RFC 4122 [14] and store as the SDS message ID;</w:t>
      </w:r>
    </w:p>
    <w:p w14:paraId="1C2DBE8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21F3333C"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0A0157BF" w14:textId="77777777" w:rsidR="00296E35" w:rsidRPr="001C0FC4" w:rsidRDefault="00296E35" w:rsidP="00296E35">
      <w:pPr>
        <w:pStyle w:val="B1"/>
      </w:pPr>
      <w:r w:rsidRPr="001C0FC4">
        <w:t>8)</w:t>
      </w:r>
      <w:r w:rsidRPr="001C0FC4">
        <w:tab/>
        <w:t>shall store the received payload as the SDS payload;</w:t>
      </w:r>
    </w:p>
    <w:p w14:paraId="708FF0C8" w14:textId="77777777" w:rsidR="00296E35" w:rsidRPr="001C0FC4" w:rsidRDefault="00296E35" w:rsidP="00296E35">
      <w:pPr>
        <w:pStyle w:val="B1"/>
      </w:pPr>
      <w:r w:rsidRPr="001C0FC4">
        <w:t>9)</w:t>
      </w:r>
      <w:r w:rsidRPr="001C0FC4">
        <w:tab/>
        <w:t>shall store the received payload type as the SDS payload type;</w:t>
      </w:r>
    </w:p>
    <w:p w14:paraId="5D1523E9" w14:textId="77777777" w:rsidR="00296E35" w:rsidRPr="001C0FC4" w:rsidRDefault="00296E35" w:rsidP="00296E35">
      <w:pPr>
        <w:pStyle w:val="B1"/>
      </w:pPr>
      <w:r w:rsidRPr="001C0FC4">
        <w:t>10)</w:t>
      </w:r>
      <w:r w:rsidRPr="001C0FC4">
        <w:tab/>
        <w:t>shall store the current UTC time as the SDS transmission time;</w:t>
      </w:r>
    </w:p>
    <w:p w14:paraId="0F0F9A3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649BA0B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170A468" w14:textId="77777777" w:rsidR="00296E35" w:rsidRPr="001C0FC4" w:rsidRDefault="00296E35" w:rsidP="00296E35">
      <w:pPr>
        <w:pStyle w:val="B2"/>
      </w:pPr>
      <w:r w:rsidRPr="001C0FC4">
        <w:t>b)</w:t>
      </w:r>
      <w:r w:rsidRPr="001C0FC4">
        <w:tab/>
        <w:t>if:</w:t>
      </w:r>
    </w:p>
    <w:p w14:paraId="195FF82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1BFF03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0B6F7E7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F5296AF"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E6B850D"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6DDC1684"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2F58BB24"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103136" w14:textId="77777777" w:rsidR="00296E35" w:rsidRPr="001C0FC4" w:rsidRDefault="00296E35" w:rsidP="00296E35">
      <w:pPr>
        <w:pStyle w:val="B2"/>
      </w:pPr>
      <w:r w:rsidRPr="001C0FC4">
        <w:t>h)</w:t>
      </w:r>
      <w:r w:rsidRPr="001C0FC4">
        <w:tab/>
        <w:t>may include:</w:t>
      </w:r>
    </w:p>
    <w:p w14:paraId="5A3CDC5A" w14:textId="77777777" w:rsidR="00296E35" w:rsidRPr="001C0FC4" w:rsidRDefault="00296E35" w:rsidP="00296E35">
      <w:pPr>
        <w:pStyle w:val="B3"/>
      </w:pPr>
      <w:r w:rsidRPr="001C0FC4">
        <w:t>i)</w:t>
      </w:r>
      <w:r w:rsidRPr="001C0FC4">
        <w:tab/>
        <w:t>the Application ID IE set to the stored SDS application ID as specified in clause 15.2.7; or</w:t>
      </w:r>
    </w:p>
    <w:p w14:paraId="6BDE4CB9"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A3241DA"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51530B9" w14:textId="77777777" w:rsidR="00296E35" w:rsidRPr="001C0FC4" w:rsidRDefault="00296E35" w:rsidP="00296E35">
      <w:pPr>
        <w:pStyle w:val="B2"/>
      </w:pPr>
      <w:r w:rsidRPr="001C0FC4">
        <w:t>j)</w:t>
      </w:r>
      <w:r w:rsidRPr="001C0FC4">
        <w:tab/>
        <w:t xml:space="preserve">if </w:t>
      </w:r>
    </w:p>
    <w:p w14:paraId="18FAEB99" w14:textId="77777777" w:rsidR="00296E35" w:rsidRPr="001C0FC4" w:rsidRDefault="00296E35" w:rsidP="00296E35">
      <w:pPr>
        <w:pStyle w:val="B3"/>
      </w:pPr>
      <w:r w:rsidRPr="001C0FC4">
        <w:t>i)</w:t>
      </w:r>
      <w:r w:rsidRPr="001C0FC4">
        <w:tab/>
        <w:t>end-to-end security is not required for a one-to-one communication, or</w:t>
      </w:r>
    </w:p>
    <w:p w14:paraId="6D2CFD82" w14:textId="77777777" w:rsidR="00296E35" w:rsidRPr="001C0FC4" w:rsidRDefault="00296E35" w:rsidP="00296E35">
      <w:pPr>
        <w:pStyle w:val="B3"/>
      </w:pPr>
      <w:r w:rsidRPr="001C0FC4">
        <w:t>ii)</w:t>
      </w:r>
      <w:r w:rsidRPr="001C0FC4">
        <w:tab/>
        <w:t>sending the SDS OFF-NETWORK MESSAGE message to a MCData group;</w:t>
      </w:r>
    </w:p>
    <w:p w14:paraId="72065584" w14:textId="77777777" w:rsidR="00296E35" w:rsidRPr="001C0FC4" w:rsidRDefault="00296E35" w:rsidP="00296E35">
      <w:pPr>
        <w:pStyle w:val="B3"/>
      </w:pPr>
      <w:r w:rsidRPr="001C0FC4">
        <w:t>may include the Payload IE as specified in clause 15.2.13 with:</w:t>
      </w:r>
    </w:p>
    <w:p w14:paraId="780B9B5E" w14:textId="77777777" w:rsidR="00296E35" w:rsidRPr="001C0FC4" w:rsidRDefault="00296E35" w:rsidP="00296E35">
      <w:pPr>
        <w:pStyle w:val="B3"/>
      </w:pPr>
      <w:r w:rsidRPr="001C0FC4">
        <w:t>i)</w:t>
      </w:r>
      <w:r w:rsidRPr="001C0FC4">
        <w:tab/>
        <w:t>the Payload content type to the stored SDS payload type; and</w:t>
      </w:r>
    </w:p>
    <w:p w14:paraId="70544D12"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D1DA957" w14:textId="77777777" w:rsidR="00296E35" w:rsidRPr="001C0FC4" w:rsidRDefault="00296E35" w:rsidP="00296E35">
      <w:pPr>
        <w:pStyle w:val="B1"/>
      </w:pPr>
      <w:r w:rsidRPr="001C0FC4">
        <w:t>12)</w:t>
      </w:r>
      <w:r w:rsidRPr="001C0FC4">
        <w:tab/>
        <w:t>if:</w:t>
      </w:r>
    </w:p>
    <w:p w14:paraId="25F66DE9"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9E34E7F"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0474996" w14:textId="77777777" w:rsidR="00296E35" w:rsidRPr="001C0FC4" w:rsidRDefault="00296E35" w:rsidP="00296E35">
      <w:pPr>
        <w:pStyle w:val="B1"/>
      </w:pPr>
      <w:r w:rsidRPr="001C0FC4">
        <w:t>13)</w:t>
      </w:r>
      <w:r w:rsidRPr="001C0FC4">
        <w:tab/>
        <w:t>shall initialise the counter CFS1 (SDS retransmission) with the value set to 1; and</w:t>
      </w:r>
    </w:p>
    <w:p w14:paraId="69DEC540" w14:textId="77777777" w:rsidR="00296E35" w:rsidRPr="001C0FC4" w:rsidRDefault="00296E35" w:rsidP="00296E35">
      <w:pPr>
        <w:pStyle w:val="B1"/>
      </w:pPr>
      <w:r w:rsidRPr="001C0FC4">
        <w:t>14)</w:t>
      </w:r>
      <w:r w:rsidRPr="001C0FC4">
        <w:tab/>
        <w:t>shall start timer TFS1 (SDS retransmission).</w:t>
      </w:r>
    </w:p>
    <w:p w14:paraId="22420636" w14:textId="77777777" w:rsidR="00296E35" w:rsidRPr="001C0FC4" w:rsidRDefault="00296E35" w:rsidP="00296E35">
      <w:r w:rsidRPr="001C0FC4">
        <w:t>[TS 24.282, clause 9.3.2.3]</w:t>
      </w:r>
    </w:p>
    <w:p w14:paraId="59F516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A7CEBEC"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15737934"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9FD89C6" w14:textId="77777777" w:rsidR="00296E35" w:rsidRPr="001C0FC4" w:rsidRDefault="00296E35" w:rsidP="00296E35">
      <w:pPr>
        <w:pStyle w:val="B2"/>
      </w:pPr>
      <w:r w:rsidRPr="001C0FC4">
        <w:t>b)</w:t>
      </w:r>
      <w:r w:rsidRPr="001C0FC4">
        <w:tab/>
        <w:t>if:</w:t>
      </w:r>
    </w:p>
    <w:p w14:paraId="5E9B2826"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016034FE"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62DD9910"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6A45DBC5"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50CFB8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2E19E6D3"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32B8E766"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91F71D" w14:textId="77777777" w:rsidR="00296E35" w:rsidRPr="001C0FC4" w:rsidRDefault="00296E35" w:rsidP="00296E35">
      <w:pPr>
        <w:pStyle w:val="B2"/>
      </w:pPr>
      <w:r w:rsidRPr="001C0FC4">
        <w:t>h)</w:t>
      </w:r>
      <w:r w:rsidRPr="001C0FC4">
        <w:tab/>
        <w:t>may include:</w:t>
      </w:r>
    </w:p>
    <w:p w14:paraId="4CC2032E"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A00C810"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1B07EB2D"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9D5DD44" w14:textId="77777777" w:rsidR="00296E35" w:rsidRPr="001C0FC4" w:rsidRDefault="00296E35" w:rsidP="00296E35">
      <w:pPr>
        <w:pStyle w:val="B2"/>
      </w:pPr>
      <w:r w:rsidRPr="001C0FC4">
        <w:t>j)</w:t>
      </w:r>
      <w:r w:rsidRPr="001C0FC4">
        <w:tab/>
        <w:t>if:</w:t>
      </w:r>
    </w:p>
    <w:p w14:paraId="3C962ADB" w14:textId="77777777" w:rsidR="00296E35" w:rsidRPr="001C0FC4" w:rsidRDefault="00296E35" w:rsidP="00296E35">
      <w:pPr>
        <w:pStyle w:val="B3"/>
      </w:pPr>
      <w:r w:rsidRPr="001C0FC4">
        <w:t>i)</w:t>
      </w:r>
      <w:r w:rsidRPr="001C0FC4">
        <w:tab/>
        <w:t>end-to-end security is not required for a one-to-one communication, or</w:t>
      </w:r>
    </w:p>
    <w:p w14:paraId="67F6F364" w14:textId="77777777" w:rsidR="00296E35" w:rsidRPr="001C0FC4" w:rsidRDefault="00296E35" w:rsidP="00296E35">
      <w:pPr>
        <w:pStyle w:val="B3"/>
      </w:pPr>
      <w:r w:rsidRPr="001C0FC4">
        <w:t>ii)</w:t>
      </w:r>
      <w:r w:rsidRPr="001C0FC4">
        <w:tab/>
        <w:t xml:space="preserve">sending the SDS OFF-NETWORK MESSAGE message to a MCData group; </w:t>
      </w:r>
    </w:p>
    <w:p w14:paraId="07E42962" w14:textId="77777777" w:rsidR="00296E35" w:rsidRPr="001C0FC4" w:rsidRDefault="00296E35" w:rsidP="00296E35">
      <w:pPr>
        <w:pStyle w:val="B2"/>
      </w:pPr>
      <w:r w:rsidRPr="001C0FC4">
        <w:tab/>
        <w:t>may include the Payload IE as specified in clause 15.2.13 with:</w:t>
      </w:r>
    </w:p>
    <w:p w14:paraId="57145736" w14:textId="77777777" w:rsidR="00296E35" w:rsidRPr="001C0FC4" w:rsidRDefault="00296E35" w:rsidP="00296E35">
      <w:pPr>
        <w:pStyle w:val="B3"/>
      </w:pPr>
      <w:r w:rsidRPr="001C0FC4">
        <w:t>i)</w:t>
      </w:r>
      <w:r w:rsidRPr="001C0FC4">
        <w:tab/>
        <w:t>the Payload content type to the stored SDS payload type; and</w:t>
      </w:r>
    </w:p>
    <w:p w14:paraId="42629ED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C73767D" w14:textId="77777777" w:rsidR="00296E35" w:rsidRPr="001C0FC4" w:rsidRDefault="00296E35" w:rsidP="00296E35">
      <w:pPr>
        <w:pStyle w:val="B1"/>
      </w:pPr>
      <w:r w:rsidRPr="001C0FC4">
        <w:t>2)</w:t>
      </w:r>
      <w:r w:rsidRPr="001C0FC4">
        <w:tab/>
        <w:t>if:</w:t>
      </w:r>
    </w:p>
    <w:p w14:paraId="54958CF3"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084D2391"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5A2AA0" w14:textId="77777777" w:rsidR="00296E35" w:rsidRPr="001C0FC4" w:rsidRDefault="00296E35" w:rsidP="00296E35">
      <w:pPr>
        <w:pStyle w:val="B1"/>
      </w:pPr>
      <w:r w:rsidRPr="001C0FC4">
        <w:t>3)</w:t>
      </w:r>
      <w:r w:rsidRPr="001C0FC4">
        <w:tab/>
        <w:t>shall increment the counter CFS1(SDS retransmission) by 1; and</w:t>
      </w:r>
    </w:p>
    <w:p w14:paraId="2821F167"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3936B584" w14:textId="77777777" w:rsidR="00296E35" w:rsidRPr="001C0FC4" w:rsidRDefault="00296E35" w:rsidP="00296E35">
      <w:pPr>
        <w:pStyle w:val="H6"/>
      </w:pPr>
      <w:r w:rsidRPr="001C0FC4">
        <w:t>7.1.3.3</w:t>
      </w:r>
      <w:r w:rsidRPr="001C0FC4">
        <w:tab/>
        <w:t>Test description</w:t>
      </w:r>
    </w:p>
    <w:p w14:paraId="02DE4C2B" w14:textId="77777777" w:rsidR="00296E35" w:rsidRPr="001C0FC4" w:rsidRDefault="00296E35" w:rsidP="00296E35">
      <w:pPr>
        <w:pStyle w:val="H6"/>
      </w:pPr>
      <w:r w:rsidRPr="001C0FC4">
        <w:t>7.1.3.3.1</w:t>
      </w:r>
      <w:r w:rsidRPr="001C0FC4">
        <w:tab/>
        <w:t>Pre-test conditions</w:t>
      </w:r>
    </w:p>
    <w:p w14:paraId="251CBE7A" w14:textId="77777777" w:rsidR="00296E35" w:rsidRPr="001C0FC4" w:rsidRDefault="00296E35" w:rsidP="00296E35">
      <w:pPr>
        <w:pStyle w:val="H6"/>
      </w:pPr>
      <w:r w:rsidRPr="001C0FC4">
        <w:t>System Simulator:</w:t>
      </w:r>
    </w:p>
    <w:p w14:paraId="5AC41248" w14:textId="77777777" w:rsidR="00296E35" w:rsidRPr="001C0FC4" w:rsidRDefault="00296E35" w:rsidP="00296E35">
      <w:pPr>
        <w:pStyle w:val="B1"/>
      </w:pPr>
      <w:r w:rsidRPr="001C0FC4">
        <w:t>-</w:t>
      </w:r>
      <w:r w:rsidRPr="001C0FC4">
        <w:tab/>
      </w:r>
      <w:r w:rsidRPr="001C0FC4">
        <w:rPr>
          <w:color w:val="000000"/>
        </w:rPr>
        <w:t>SS-UE1 (MCData Client)</w:t>
      </w:r>
    </w:p>
    <w:p w14:paraId="2EFE3B55"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370A49"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5C928DA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D501DAB" w14:textId="77777777" w:rsidR="00296E35" w:rsidRPr="001C0FC4" w:rsidRDefault="00296E35" w:rsidP="00296E35">
      <w:pPr>
        <w:pStyle w:val="B1"/>
      </w:pPr>
      <w:r w:rsidRPr="001C0FC4">
        <w:t>-</w:t>
      </w:r>
      <w:r w:rsidRPr="001C0FC4">
        <w:tab/>
      </w:r>
      <w:r w:rsidRPr="001C0FC4">
        <w:rPr>
          <w:color w:val="000000"/>
        </w:rPr>
        <w:t>SS-NW (MCData server)</w:t>
      </w:r>
    </w:p>
    <w:p w14:paraId="058F3491"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1E05380" w14:textId="6CE8BC8D"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5F03182" w14:textId="77777777" w:rsidR="00296E35" w:rsidRPr="001C0FC4" w:rsidRDefault="00296E35" w:rsidP="00296E35">
      <w:pPr>
        <w:pStyle w:val="H6"/>
      </w:pPr>
      <w:r w:rsidRPr="001C0FC4">
        <w:t>IUT:</w:t>
      </w:r>
    </w:p>
    <w:p w14:paraId="1AA84A88" w14:textId="77777777" w:rsidR="00296E35" w:rsidRPr="001C0FC4" w:rsidRDefault="00296E35" w:rsidP="00296E35">
      <w:pPr>
        <w:pStyle w:val="B1"/>
      </w:pPr>
      <w:r w:rsidRPr="001C0FC4">
        <w:t>-</w:t>
      </w:r>
      <w:r w:rsidRPr="001C0FC4">
        <w:tab/>
        <w:t>UE (MCData Client)</w:t>
      </w:r>
    </w:p>
    <w:p w14:paraId="453FF216" w14:textId="1D41EAC4"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137160D"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955C550" w14:textId="77777777" w:rsidR="00296E35" w:rsidRPr="001C0FC4" w:rsidRDefault="00296E35" w:rsidP="00296E35">
      <w:pPr>
        <w:pStyle w:val="B1"/>
      </w:pPr>
      <w:r w:rsidRPr="001C0FC4">
        <w:t>-</w:t>
      </w:r>
      <w:r w:rsidRPr="001C0FC4">
        <w:tab/>
        <w:t>CFS1 (SDS retransmission) is set to the default value of 5.</w:t>
      </w:r>
    </w:p>
    <w:p w14:paraId="6A7F9109" w14:textId="77777777" w:rsidR="00296E35" w:rsidRPr="001C0FC4" w:rsidRDefault="00296E35" w:rsidP="00296E35">
      <w:pPr>
        <w:pStyle w:val="B1"/>
      </w:pPr>
      <w:r w:rsidRPr="001C0FC4">
        <w:t>-</w:t>
      </w:r>
      <w:r w:rsidRPr="001C0FC4">
        <w:tab/>
        <w:t>TFS1 (SDS retransmission) is set to the default value of 40 ms.</w:t>
      </w:r>
    </w:p>
    <w:p w14:paraId="3AEBF397" w14:textId="77777777" w:rsidR="00296E35" w:rsidRPr="001C0FC4" w:rsidRDefault="00296E35" w:rsidP="00296E35">
      <w:pPr>
        <w:pStyle w:val="H6"/>
      </w:pPr>
      <w:r w:rsidRPr="001C0FC4">
        <w:t>Preamble:</w:t>
      </w:r>
    </w:p>
    <w:p w14:paraId="08ECC239" w14:textId="72F12E1C"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DE3BA6D" w14:textId="1CAC6CF9"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73F0DE"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EEC4580" w14:textId="77777777" w:rsidR="00296E35" w:rsidRPr="001C0FC4" w:rsidRDefault="00296E35" w:rsidP="00296E35">
      <w:pPr>
        <w:pStyle w:val="B1"/>
      </w:pPr>
      <w:r w:rsidRPr="001C0FC4">
        <w:t>-</w:t>
      </w:r>
      <w:r w:rsidRPr="001C0FC4">
        <w:tab/>
        <w:t>The UE is switched-off.</w:t>
      </w:r>
    </w:p>
    <w:p w14:paraId="1932F29B" w14:textId="77777777" w:rsidR="00296E35" w:rsidRPr="001C0FC4" w:rsidRDefault="00296E35" w:rsidP="00296E35">
      <w:pPr>
        <w:pStyle w:val="B1"/>
      </w:pPr>
      <w:r w:rsidRPr="001C0FC4">
        <w:t>-</w:t>
      </w:r>
      <w:r w:rsidRPr="001C0FC4">
        <w:tab/>
        <w:t>UE States at the end of the preamble</w:t>
      </w:r>
    </w:p>
    <w:p w14:paraId="5291D323" w14:textId="77777777" w:rsidR="00296E35" w:rsidRPr="001C0FC4" w:rsidRDefault="00296E35" w:rsidP="00296E35">
      <w:pPr>
        <w:pStyle w:val="B2"/>
      </w:pPr>
      <w:r w:rsidRPr="001C0FC4">
        <w:t>-</w:t>
      </w:r>
      <w:r w:rsidRPr="001C0FC4">
        <w:tab/>
        <w:t>The UE is in state 'switched-off'.</w:t>
      </w:r>
    </w:p>
    <w:p w14:paraId="3F5DD3B6" w14:textId="77777777" w:rsidR="00296E35" w:rsidRPr="001C0FC4" w:rsidRDefault="00296E35" w:rsidP="00296E35">
      <w:pPr>
        <w:pStyle w:val="H6"/>
      </w:pPr>
      <w:r w:rsidRPr="001C0FC4">
        <w:t>7.1.3.3.2</w:t>
      </w:r>
      <w:r w:rsidRPr="001C0FC4">
        <w:tab/>
        <w:t>Test procedure sequence</w:t>
      </w:r>
    </w:p>
    <w:p w14:paraId="0D8FB979" w14:textId="77777777" w:rsidR="00296E35" w:rsidRPr="001C0FC4" w:rsidRDefault="00296E35" w:rsidP="00296E35">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366A5E" w14:textId="77777777" w:rsidTr="002E3FCC">
        <w:tc>
          <w:tcPr>
            <w:tcW w:w="648" w:type="dxa"/>
            <w:tcBorders>
              <w:top w:val="single" w:sz="4" w:space="0" w:color="auto"/>
              <w:left w:val="single" w:sz="4" w:space="0" w:color="auto"/>
              <w:bottom w:val="nil"/>
              <w:right w:val="single" w:sz="4" w:space="0" w:color="auto"/>
            </w:tcBorders>
            <w:hideMark/>
          </w:tcPr>
          <w:p w14:paraId="5DCB0DF4"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51E32FEB"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B221E4"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3CAE14D"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3206AA" w14:textId="77777777" w:rsidR="00296E35" w:rsidRPr="001C0FC4" w:rsidRDefault="00296E35" w:rsidP="002E3FCC">
            <w:pPr>
              <w:pStyle w:val="TAH"/>
              <w:spacing w:line="256" w:lineRule="auto"/>
            </w:pPr>
            <w:r w:rsidRPr="001C0FC4">
              <w:t>Verdict</w:t>
            </w:r>
          </w:p>
        </w:tc>
      </w:tr>
      <w:tr w:rsidR="00296E35" w:rsidRPr="001C0FC4" w14:paraId="6A844033" w14:textId="77777777" w:rsidTr="002E3FCC">
        <w:tc>
          <w:tcPr>
            <w:tcW w:w="648" w:type="dxa"/>
            <w:tcBorders>
              <w:top w:val="nil"/>
              <w:left w:val="single" w:sz="4" w:space="0" w:color="auto"/>
              <w:bottom w:val="single" w:sz="4" w:space="0" w:color="auto"/>
              <w:right w:val="single" w:sz="4" w:space="0" w:color="auto"/>
            </w:tcBorders>
          </w:tcPr>
          <w:p w14:paraId="459B8458"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A3108E5"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62F2CBB"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AD3DF5F"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4D2D0665"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535B2416" w14:textId="77777777" w:rsidR="00296E35" w:rsidRPr="001C0FC4" w:rsidRDefault="00296E35" w:rsidP="002E3FCC">
            <w:pPr>
              <w:pStyle w:val="TAH"/>
              <w:spacing w:line="256" w:lineRule="auto"/>
            </w:pPr>
          </w:p>
        </w:tc>
      </w:tr>
      <w:tr w:rsidR="00296E35" w:rsidRPr="001C0FC4" w14:paraId="124F26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FC70E"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A45ED3"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6D6662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197A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850D1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483C0" w14:textId="77777777" w:rsidR="00296E35" w:rsidRPr="001C0FC4" w:rsidRDefault="00296E35" w:rsidP="002E3FCC">
            <w:pPr>
              <w:pStyle w:val="TAC"/>
              <w:spacing w:line="256" w:lineRule="auto"/>
            </w:pPr>
            <w:r w:rsidRPr="001C0FC4">
              <w:t>-</w:t>
            </w:r>
          </w:p>
        </w:tc>
      </w:tr>
      <w:tr w:rsidR="00296E35" w:rsidRPr="001C0FC4" w14:paraId="139C1A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812C77"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53938C0C" w14:textId="77777777" w:rsidR="00296E35" w:rsidRPr="001C0FC4" w:rsidRDefault="00296E35" w:rsidP="002E3FCC">
            <w:pPr>
              <w:pStyle w:val="TAL"/>
            </w:pPr>
            <w:r w:rsidRPr="001C0FC4">
              <w:t>Trigger the UE to reset UTC time and location.</w:t>
            </w:r>
          </w:p>
          <w:p w14:paraId="5E7098C0" w14:textId="77777777" w:rsidR="00296E35" w:rsidRPr="001C0FC4" w:rsidRDefault="00296E35" w:rsidP="002E3FCC">
            <w:pPr>
              <w:pStyle w:val="TAL"/>
            </w:pPr>
          </w:p>
          <w:p w14:paraId="20A0F4BD"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D9BB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034E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2A48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95483" w14:textId="77777777" w:rsidR="00296E35" w:rsidRPr="001C0FC4" w:rsidRDefault="00296E35" w:rsidP="002E3FCC">
            <w:pPr>
              <w:pStyle w:val="TAC"/>
              <w:spacing w:line="256" w:lineRule="auto"/>
            </w:pPr>
            <w:r w:rsidRPr="001C0FC4">
              <w:t>-</w:t>
            </w:r>
          </w:p>
        </w:tc>
      </w:tr>
      <w:tr w:rsidR="00296E35" w:rsidRPr="001C0FC4" w14:paraId="4D2EA2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ADC22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32FE18C0" w14:textId="4F8AFBB9"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9085BA2" w14:textId="77777777" w:rsidR="00296E35" w:rsidRPr="001C0FC4" w:rsidRDefault="00296E35" w:rsidP="002E3FCC">
            <w:pPr>
              <w:pStyle w:val="TAL"/>
              <w:spacing w:line="256" w:lineRule="auto"/>
            </w:pPr>
          </w:p>
          <w:p w14:paraId="30B0468C"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58F238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52D48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AF000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1CC7D" w14:textId="77777777" w:rsidR="00296E35" w:rsidRPr="001C0FC4" w:rsidRDefault="00296E35" w:rsidP="002E3FCC">
            <w:pPr>
              <w:pStyle w:val="TAC"/>
              <w:spacing w:line="256" w:lineRule="auto"/>
            </w:pPr>
            <w:r w:rsidRPr="001C0FC4">
              <w:t>-</w:t>
            </w:r>
          </w:p>
        </w:tc>
      </w:tr>
      <w:tr w:rsidR="00296E35" w:rsidRPr="001C0FC4" w14:paraId="34A2B61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13CFCA"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0173DFE"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w:t>
            </w:r>
          </w:p>
          <w:p w14:paraId="56B2094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1B822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CC7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7038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385F09" w14:textId="77777777" w:rsidR="00296E35" w:rsidRPr="001C0FC4" w:rsidRDefault="00296E35" w:rsidP="002E3FCC">
            <w:pPr>
              <w:pStyle w:val="TAC"/>
              <w:spacing w:line="256" w:lineRule="auto"/>
            </w:pPr>
            <w:r w:rsidRPr="001C0FC4">
              <w:t>-</w:t>
            </w:r>
          </w:p>
        </w:tc>
      </w:tr>
      <w:tr w:rsidR="00296E35" w:rsidRPr="001C0FC4" w14:paraId="6B7BD8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3121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4EC34DC" w14:textId="54B864C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B4AA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F03F9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31C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3990FB" w14:textId="77777777" w:rsidR="00296E35" w:rsidRPr="001C0FC4" w:rsidRDefault="00296E35" w:rsidP="002E3FCC">
            <w:pPr>
              <w:pStyle w:val="TAC"/>
              <w:spacing w:line="256" w:lineRule="auto"/>
            </w:pPr>
            <w:r w:rsidRPr="001C0FC4">
              <w:t>-</w:t>
            </w:r>
          </w:p>
        </w:tc>
      </w:tr>
      <w:tr w:rsidR="00296E35" w:rsidRPr="001C0FC4" w14:paraId="3AB731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356469"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059BCBA"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DAA085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0E79C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6273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7766E" w14:textId="77777777" w:rsidR="00296E35" w:rsidRPr="001C0FC4" w:rsidRDefault="00296E35" w:rsidP="002E3FCC">
            <w:pPr>
              <w:pStyle w:val="TAC"/>
              <w:spacing w:line="256" w:lineRule="auto"/>
            </w:pPr>
            <w:r w:rsidRPr="001C0FC4">
              <w:t>-</w:t>
            </w:r>
          </w:p>
        </w:tc>
      </w:tr>
      <w:tr w:rsidR="00296E35" w:rsidRPr="001C0FC4" w14:paraId="5B0D64B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FA94C5"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4829FCE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DD7A0EE" w14:textId="77777777" w:rsidR="00296E35" w:rsidRPr="001C0FC4" w:rsidRDefault="00296E35" w:rsidP="002E3FCC">
            <w:pPr>
              <w:pStyle w:val="TAL"/>
              <w:spacing w:line="256" w:lineRule="auto"/>
            </w:pPr>
            <w:r w:rsidRPr="001C0FC4">
              <w:t>NOTE: It is expected that the UE</w:t>
            </w:r>
          </w:p>
          <w:p w14:paraId="244585BB"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A282469"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109A2F2"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39BCC66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A132E0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CD8FA76" w14:textId="77777777" w:rsidR="00296E35" w:rsidRPr="001C0FC4" w:rsidRDefault="00296E35" w:rsidP="002E3FCC">
            <w:pPr>
              <w:pStyle w:val="TAC"/>
              <w:spacing w:line="256" w:lineRule="auto"/>
            </w:pPr>
            <w:r w:rsidRPr="001C0FC4">
              <w:t>P</w:t>
            </w:r>
          </w:p>
        </w:tc>
      </w:tr>
      <w:tr w:rsidR="00296E35" w:rsidRPr="001C0FC4" w14:paraId="6A5F70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DED22C"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E31B33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3B4CE3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573B1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83B78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258B57" w14:textId="77777777" w:rsidR="00296E35" w:rsidRPr="001C0FC4" w:rsidRDefault="00296E35" w:rsidP="002E3FCC">
            <w:pPr>
              <w:pStyle w:val="TAC"/>
              <w:spacing w:line="256" w:lineRule="auto"/>
            </w:pPr>
            <w:r w:rsidRPr="001C0FC4">
              <w:t>-</w:t>
            </w:r>
          </w:p>
        </w:tc>
      </w:tr>
      <w:tr w:rsidR="00296E35" w:rsidRPr="001C0FC4" w14:paraId="44FAE0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786854"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8474D43"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26BC8A6"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D62D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C4D5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50A5F1" w14:textId="77777777" w:rsidR="00296E35" w:rsidRPr="001C0FC4" w:rsidRDefault="00296E35" w:rsidP="002E3FCC">
            <w:pPr>
              <w:pStyle w:val="TAC"/>
              <w:spacing w:line="256" w:lineRule="auto"/>
            </w:pPr>
            <w:r w:rsidRPr="001C0FC4">
              <w:t>-</w:t>
            </w:r>
          </w:p>
        </w:tc>
      </w:tr>
      <w:tr w:rsidR="00296E35" w:rsidRPr="001C0FC4" w14:paraId="657FCC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5E43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C1576B" w14:textId="7A9C140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4436F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0FB9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5C9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2E6905" w14:textId="77777777" w:rsidR="00296E35" w:rsidRPr="001C0FC4" w:rsidRDefault="00296E35" w:rsidP="002E3FCC">
            <w:pPr>
              <w:pStyle w:val="TAC"/>
              <w:spacing w:line="256" w:lineRule="auto"/>
            </w:pPr>
            <w:r w:rsidRPr="001C0FC4">
              <w:t>-</w:t>
            </w:r>
          </w:p>
        </w:tc>
      </w:tr>
      <w:tr w:rsidR="00296E35" w:rsidRPr="001C0FC4" w14:paraId="42CC2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C48D8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9775135" w14:textId="07185B2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7349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CB24F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567EB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48CC23" w14:textId="77777777" w:rsidR="00296E35" w:rsidRPr="001C0FC4" w:rsidRDefault="00296E35" w:rsidP="002E3FCC">
            <w:pPr>
              <w:pStyle w:val="TAC"/>
              <w:spacing w:line="256" w:lineRule="auto"/>
            </w:pPr>
            <w:r w:rsidRPr="001C0FC4">
              <w:t>-</w:t>
            </w:r>
          </w:p>
        </w:tc>
      </w:tr>
      <w:tr w:rsidR="00296E35" w:rsidRPr="001C0FC4" w14:paraId="70648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CFC25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6600895"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D3608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F8D3A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DCAE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CD56C" w14:textId="77777777" w:rsidR="00296E35" w:rsidRPr="001C0FC4" w:rsidRDefault="00296E35" w:rsidP="002E3FCC">
            <w:pPr>
              <w:pStyle w:val="TAC"/>
              <w:spacing w:line="256" w:lineRule="auto"/>
            </w:pPr>
            <w:r w:rsidRPr="001C0FC4">
              <w:t>-</w:t>
            </w:r>
          </w:p>
        </w:tc>
      </w:tr>
      <w:tr w:rsidR="00296E35" w:rsidRPr="001C0FC4" w14:paraId="03233E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B8796F"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F17897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5500800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F3C6D6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C3EC3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D02B8B" w14:textId="77777777" w:rsidR="00296E35" w:rsidRPr="001C0FC4" w:rsidRDefault="00296E35" w:rsidP="002E3FCC">
            <w:pPr>
              <w:pStyle w:val="TAC"/>
              <w:spacing w:line="256" w:lineRule="auto"/>
            </w:pPr>
            <w:r w:rsidRPr="001C0FC4">
              <w:t>-</w:t>
            </w:r>
          </w:p>
        </w:tc>
      </w:tr>
      <w:tr w:rsidR="00296E35" w:rsidRPr="001C0FC4" w14:paraId="28261B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24676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19F46F0"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6714D6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B3A86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F9F6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A215AC" w14:textId="77777777" w:rsidR="00296E35" w:rsidRPr="001C0FC4" w:rsidRDefault="00296E35" w:rsidP="002E3FCC">
            <w:pPr>
              <w:pStyle w:val="TAC"/>
              <w:spacing w:line="256" w:lineRule="auto"/>
            </w:pPr>
            <w:r w:rsidRPr="001C0FC4">
              <w:t>-</w:t>
            </w:r>
          </w:p>
        </w:tc>
      </w:tr>
      <w:tr w:rsidR="00296E35" w:rsidRPr="001C0FC4" w14:paraId="74A101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F0A085"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224AFD96"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1EF33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8CA9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3C9E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948AE4" w14:textId="77777777" w:rsidR="00296E35" w:rsidRPr="001C0FC4" w:rsidRDefault="00296E35" w:rsidP="002E3FCC">
            <w:pPr>
              <w:pStyle w:val="TAC"/>
              <w:spacing w:line="256" w:lineRule="auto"/>
            </w:pPr>
            <w:r w:rsidRPr="001C0FC4">
              <w:t>-</w:t>
            </w:r>
          </w:p>
        </w:tc>
      </w:tr>
      <w:tr w:rsidR="00296E35" w:rsidRPr="001C0FC4" w14:paraId="486204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BDC03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D832A97" w14:textId="48F471EF"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C058FF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C70B7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3E2D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6D1F8" w14:textId="77777777" w:rsidR="00296E35" w:rsidRPr="001C0FC4" w:rsidRDefault="00296E35" w:rsidP="002E3FCC">
            <w:pPr>
              <w:pStyle w:val="TAC"/>
              <w:spacing w:line="256" w:lineRule="auto"/>
            </w:pPr>
            <w:r w:rsidRPr="001C0FC4">
              <w:t>-</w:t>
            </w:r>
          </w:p>
        </w:tc>
      </w:tr>
      <w:tr w:rsidR="00296E35" w:rsidRPr="001C0FC4" w14:paraId="3286C1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5310BD"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4B620FD" w14:textId="77777777" w:rsidR="00296E35" w:rsidRPr="001C0FC4" w:rsidRDefault="00296E35" w:rsidP="002E3FCC">
            <w:pPr>
              <w:pStyle w:val="TAL"/>
              <w:spacing w:line="256" w:lineRule="auto"/>
            </w:pPr>
            <w:r w:rsidRPr="001C0FC4">
              <w:t>Make the MCData User request to send a standalone group SDS message with an SDS disposition request type of READ.</w:t>
            </w:r>
          </w:p>
          <w:p w14:paraId="6A1C6D56"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F9B7DD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90A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1148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0FADAE" w14:textId="77777777" w:rsidR="00296E35" w:rsidRPr="001C0FC4" w:rsidRDefault="00296E35" w:rsidP="002E3FCC">
            <w:pPr>
              <w:pStyle w:val="TAC"/>
              <w:spacing w:line="256" w:lineRule="auto"/>
            </w:pPr>
            <w:r w:rsidRPr="001C0FC4">
              <w:t>-</w:t>
            </w:r>
          </w:p>
        </w:tc>
      </w:tr>
      <w:tr w:rsidR="00296E35" w:rsidRPr="001C0FC4" w14:paraId="4CCF73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C7B9A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7297C34" w14:textId="41F1375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8EB69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FEFD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0A22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6A3711" w14:textId="77777777" w:rsidR="00296E35" w:rsidRPr="001C0FC4" w:rsidRDefault="00296E35" w:rsidP="002E3FCC">
            <w:pPr>
              <w:pStyle w:val="TAC"/>
              <w:spacing w:line="256" w:lineRule="auto"/>
            </w:pPr>
            <w:r w:rsidRPr="001C0FC4">
              <w:t>-</w:t>
            </w:r>
          </w:p>
        </w:tc>
      </w:tr>
      <w:tr w:rsidR="00296E35" w:rsidRPr="001C0FC4" w14:paraId="3F15E6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8148E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3D6A66C"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CBB7B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8306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EAC4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4513D0" w14:textId="77777777" w:rsidR="00296E35" w:rsidRPr="001C0FC4" w:rsidRDefault="00296E35" w:rsidP="002E3FCC">
            <w:pPr>
              <w:pStyle w:val="TAC"/>
              <w:spacing w:line="256" w:lineRule="auto"/>
            </w:pPr>
            <w:r w:rsidRPr="001C0FC4">
              <w:t>-</w:t>
            </w:r>
          </w:p>
        </w:tc>
      </w:tr>
      <w:tr w:rsidR="00296E35" w:rsidRPr="001C0FC4" w14:paraId="71568E9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637E74E"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69B18761"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5AA39198" w14:textId="77777777" w:rsidR="00296E35" w:rsidRPr="001C0FC4" w:rsidRDefault="00296E35" w:rsidP="002E3FCC">
            <w:pPr>
              <w:pStyle w:val="TAL"/>
              <w:spacing w:line="256" w:lineRule="auto"/>
            </w:pPr>
            <w:r w:rsidRPr="001C0FC4">
              <w:t>NOTE: It is expected that the UE</w:t>
            </w:r>
          </w:p>
          <w:p w14:paraId="501549A3"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BB6CEC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0F26821B"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359FDE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E6F6F2C"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5408D169" w14:textId="77777777" w:rsidR="00296E35" w:rsidRPr="001C0FC4" w:rsidRDefault="00296E35" w:rsidP="002E3FCC">
            <w:pPr>
              <w:pStyle w:val="TAC"/>
              <w:spacing w:line="256" w:lineRule="auto"/>
            </w:pPr>
            <w:r w:rsidRPr="001C0FC4">
              <w:t>P</w:t>
            </w:r>
          </w:p>
        </w:tc>
      </w:tr>
      <w:tr w:rsidR="00296E35" w:rsidRPr="001C0FC4" w14:paraId="6D58A6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A95B2D"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1C1B8DDD"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681E19D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D172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31B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CFC22A" w14:textId="77777777" w:rsidR="00296E35" w:rsidRPr="001C0FC4" w:rsidRDefault="00296E35" w:rsidP="002E3FCC">
            <w:pPr>
              <w:pStyle w:val="TAC"/>
              <w:spacing w:line="256" w:lineRule="auto"/>
            </w:pPr>
            <w:r w:rsidRPr="001C0FC4">
              <w:t>-</w:t>
            </w:r>
          </w:p>
        </w:tc>
      </w:tr>
      <w:tr w:rsidR="00296E35" w:rsidRPr="001C0FC4" w14:paraId="4C86DD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CE7A7B9"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5E1A64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358AE1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08C83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F4A38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32D7A0" w14:textId="77777777" w:rsidR="00296E35" w:rsidRPr="001C0FC4" w:rsidRDefault="00296E35" w:rsidP="002E3FCC">
            <w:pPr>
              <w:pStyle w:val="TAC"/>
              <w:spacing w:line="256" w:lineRule="auto"/>
            </w:pPr>
            <w:r w:rsidRPr="001C0FC4">
              <w:t>-</w:t>
            </w:r>
          </w:p>
        </w:tc>
      </w:tr>
      <w:tr w:rsidR="00296E35" w:rsidRPr="001C0FC4" w14:paraId="4FAC21E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CEF69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7AB912D" w14:textId="5E8D975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BED2F7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42799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5B4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A3ABC" w14:textId="77777777" w:rsidR="00296E35" w:rsidRPr="001C0FC4" w:rsidRDefault="00296E35" w:rsidP="002E3FCC">
            <w:pPr>
              <w:pStyle w:val="TAC"/>
              <w:spacing w:line="256" w:lineRule="auto"/>
            </w:pPr>
            <w:r w:rsidRPr="001C0FC4">
              <w:t>-</w:t>
            </w:r>
          </w:p>
        </w:tc>
      </w:tr>
      <w:tr w:rsidR="00296E35" w:rsidRPr="001C0FC4" w14:paraId="48F6C5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99C779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2A41D25" w14:textId="54A598A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FEC6A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17763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FB3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F667BE" w14:textId="77777777" w:rsidR="00296E35" w:rsidRPr="001C0FC4" w:rsidRDefault="00296E35" w:rsidP="002E3FCC">
            <w:pPr>
              <w:pStyle w:val="TAC"/>
              <w:spacing w:line="256" w:lineRule="auto"/>
            </w:pPr>
            <w:r w:rsidRPr="001C0FC4">
              <w:t>-</w:t>
            </w:r>
          </w:p>
        </w:tc>
      </w:tr>
      <w:tr w:rsidR="00296E35" w:rsidRPr="001C0FC4" w14:paraId="5554D2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FB2C2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7D9BB91"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6FD9C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7C84A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F9E65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06721F" w14:textId="77777777" w:rsidR="00296E35" w:rsidRPr="001C0FC4" w:rsidRDefault="00296E35" w:rsidP="002E3FCC">
            <w:pPr>
              <w:pStyle w:val="TAC"/>
              <w:spacing w:line="256" w:lineRule="auto"/>
            </w:pPr>
            <w:r w:rsidRPr="001C0FC4">
              <w:t>-</w:t>
            </w:r>
          </w:p>
        </w:tc>
      </w:tr>
      <w:tr w:rsidR="00296E35" w:rsidRPr="001C0FC4" w14:paraId="7AB6614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22C8266"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09354A6"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5F235D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AB70DB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B957DC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06BE12" w14:textId="77777777" w:rsidR="00296E35" w:rsidRPr="001C0FC4" w:rsidRDefault="00296E35" w:rsidP="002E3FCC">
            <w:pPr>
              <w:pStyle w:val="TAC"/>
              <w:spacing w:line="256" w:lineRule="auto"/>
            </w:pPr>
            <w:r w:rsidRPr="001C0FC4">
              <w:t>-</w:t>
            </w:r>
          </w:p>
        </w:tc>
      </w:tr>
      <w:tr w:rsidR="00296E35" w:rsidRPr="001C0FC4" w14:paraId="446530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F999F"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6E753543"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18936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01E94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5E14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45E4BE" w14:textId="77777777" w:rsidR="00296E35" w:rsidRPr="001C0FC4" w:rsidRDefault="00296E35" w:rsidP="002E3FCC">
            <w:pPr>
              <w:pStyle w:val="TAC"/>
              <w:spacing w:line="256" w:lineRule="auto"/>
            </w:pPr>
            <w:r w:rsidRPr="001C0FC4">
              <w:t>-</w:t>
            </w:r>
          </w:p>
        </w:tc>
      </w:tr>
      <w:tr w:rsidR="00296E35" w:rsidRPr="001C0FC4" w14:paraId="6D894CD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FAEDBC"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4D7F377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80895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2244D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B701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2B53A46" w14:textId="77777777" w:rsidR="00296E35" w:rsidRPr="001C0FC4" w:rsidRDefault="00296E35" w:rsidP="002E3FCC">
            <w:pPr>
              <w:pStyle w:val="TAC"/>
              <w:spacing w:line="256" w:lineRule="auto"/>
            </w:pPr>
            <w:r w:rsidRPr="001C0FC4">
              <w:t>-</w:t>
            </w:r>
          </w:p>
        </w:tc>
      </w:tr>
      <w:tr w:rsidR="00296E35" w:rsidRPr="001C0FC4" w14:paraId="03A9C60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756DEC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AC6090" w14:textId="29A9174C"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20154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2594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E58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8A9CAE" w14:textId="77777777" w:rsidR="00296E35" w:rsidRPr="001C0FC4" w:rsidRDefault="00296E35" w:rsidP="002E3FCC">
            <w:pPr>
              <w:pStyle w:val="TAC"/>
              <w:spacing w:line="256" w:lineRule="auto"/>
            </w:pPr>
            <w:r w:rsidRPr="001C0FC4">
              <w:t>-</w:t>
            </w:r>
          </w:p>
        </w:tc>
      </w:tr>
      <w:tr w:rsidR="00296E35" w:rsidRPr="001C0FC4" w14:paraId="022641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31E0BE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52BA5F59"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 AND READ.</w:t>
            </w:r>
          </w:p>
          <w:p w14:paraId="52E8C467"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C39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E7D94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72A1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6C87E" w14:textId="77777777" w:rsidR="00296E35" w:rsidRPr="001C0FC4" w:rsidRDefault="00296E35" w:rsidP="002E3FCC">
            <w:pPr>
              <w:pStyle w:val="TAC"/>
              <w:spacing w:line="256" w:lineRule="auto"/>
            </w:pPr>
            <w:r w:rsidRPr="001C0FC4">
              <w:t>-</w:t>
            </w:r>
          </w:p>
        </w:tc>
      </w:tr>
      <w:tr w:rsidR="00296E35" w:rsidRPr="001C0FC4" w14:paraId="4ACC39C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0A3CAF1"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AD4897" w14:textId="3E62605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0C6CCF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FF5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FBA3E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C685A" w14:textId="77777777" w:rsidR="00296E35" w:rsidRPr="001C0FC4" w:rsidRDefault="00296E35" w:rsidP="002E3FCC">
            <w:pPr>
              <w:pStyle w:val="TAC"/>
              <w:spacing w:line="256" w:lineRule="auto"/>
            </w:pPr>
            <w:r w:rsidRPr="001C0FC4">
              <w:t>-</w:t>
            </w:r>
          </w:p>
        </w:tc>
      </w:tr>
      <w:tr w:rsidR="00296E35" w:rsidRPr="001C0FC4" w14:paraId="69E4D5B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D2905F"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F93BA5"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B71E6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495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45F7C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3F8BD8" w14:textId="77777777" w:rsidR="00296E35" w:rsidRPr="001C0FC4" w:rsidRDefault="00296E35" w:rsidP="002E3FCC">
            <w:pPr>
              <w:pStyle w:val="TAC"/>
              <w:spacing w:line="256" w:lineRule="auto"/>
            </w:pPr>
            <w:r w:rsidRPr="001C0FC4">
              <w:t>-</w:t>
            </w:r>
          </w:p>
        </w:tc>
      </w:tr>
      <w:tr w:rsidR="00296E35" w:rsidRPr="001C0FC4" w14:paraId="60CC7F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AE82EDE"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085ABC8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BFEBA78" w14:textId="77777777" w:rsidR="00296E35" w:rsidRPr="001C0FC4" w:rsidRDefault="00296E35" w:rsidP="002E3FCC">
            <w:pPr>
              <w:pStyle w:val="TAL"/>
              <w:spacing w:line="256" w:lineRule="auto"/>
            </w:pPr>
            <w:r w:rsidRPr="001C0FC4">
              <w:t>NOTE: It is expected that the UE</w:t>
            </w:r>
          </w:p>
          <w:p w14:paraId="16444F02"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597C928"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3B0CDDA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7A0D6AA"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05827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0DE0759" w14:textId="77777777" w:rsidR="00296E35" w:rsidRPr="001C0FC4" w:rsidRDefault="00296E35" w:rsidP="002E3FCC">
            <w:pPr>
              <w:pStyle w:val="TAC"/>
              <w:spacing w:line="256" w:lineRule="auto"/>
            </w:pPr>
            <w:r w:rsidRPr="001C0FC4">
              <w:t>P</w:t>
            </w:r>
          </w:p>
        </w:tc>
      </w:tr>
      <w:tr w:rsidR="00296E35" w:rsidRPr="001C0FC4" w14:paraId="144FD3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4AFF58"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8329CB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8B24EA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811FF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4D7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CC3666" w14:textId="77777777" w:rsidR="00296E35" w:rsidRPr="001C0FC4" w:rsidRDefault="00296E35" w:rsidP="002E3FCC">
            <w:pPr>
              <w:pStyle w:val="TAC"/>
              <w:spacing w:line="256" w:lineRule="auto"/>
            </w:pPr>
            <w:r w:rsidRPr="001C0FC4">
              <w:t>-</w:t>
            </w:r>
          </w:p>
        </w:tc>
      </w:tr>
      <w:tr w:rsidR="00296E35" w:rsidRPr="001C0FC4" w14:paraId="4F09B7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579628D"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2CC6A3F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B8D5EB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78B6A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04FD4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574DB30" w14:textId="77777777" w:rsidR="00296E35" w:rsidRPr="001C0FC4" w:rsidRDefault="00296E35" w:rsidP="002E3FCC">
            <w:pPr>
              <w:pStyle w:val="TAC"/>
              <w:spacing w:line="256" w:lineRule="auto"/>
            </w:pPr>
            <w:r w:rsidRPr="001C0FC4">
              <w:t>-</w:t>
            </w:r>
          </w:p>
        </w:tc>
      </w:tr>
      <w:tr w:rsidR="00296E35" w:rsidRPr="001C0FC4" w14:paraId="7C787A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2C5F58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F69C36B" w14:textId="14BCE3AC"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77AA5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22901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FECE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4984CE" w14:textId="77777777" w:rsidR="00296E35" w:rsidRPr="001C0FC4" w:rsidRDefault="00296E35" w:rsidP="002E3FCC">
            <w:pPr>
              <w:pStyle w:val="TAC"/>
              <w:spacing w:line="256" w:lineRule="auto"/>
            </w:pPr>
            <w:r w:rsidRPr="001C0FC4">
              <w:t>-</w:t>
            </w:r>
          </w:p>
        </w:tc>
      </w:tr>
      <w:tr w:rsidR="00296E35" w:rsidRPr="001C0FC4" w14:paraId="069357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02310A"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202C78" w14:textId="4B342EEE"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D56B74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C22E2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94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1B401" w14:textId="77777777" w:rsidR="00296E35" w:rsidRPr="001C0FC4" w:rsidRDefault="00296E35" w:rsidP="002E3FCC">
            <w:pPr>
              <w:pStyle w:val="TAC"/>
              <w:spacing w:line="256" w:lineRule="auto"/>
            </w:pPr>
            <w:r w:rsidRPr="001C0FC4">
              <w:t>-</w:t>
            </w:r>
          </w:p>
        </w:tc>
      </w:tr>
      <w:tr w:rsidR="00296E35" w:rsidRPr="001C0FC4" w14:paraId="1D29FD5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D92266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AD8B62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6D1DE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4BDB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3BBE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8F709" w14:textId="77777777" w:rsidR="00296E35" w:rsidRPr="001C0FC4" w:rsidRDefault="00296E35" w:rsidP="002E3FCC">
            <w:pPr>
              <w:pStyle w:val="TAC"/>
              <w:spacing w:line="256" w:lineRule="auto"/>
            </w:pPr>
            <w:r w:rsidRPr="001C0FC4">
              <w:t>-</w:t>
            </w:r>
          </w:p>
        </w:tc>
      </w:tr>
      <w:tr w:rsidR="00296E35" w:rsidRPr="001C0FC4" w14:paraId="3E49849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E7FF97"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554524A9"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589C5B4F"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167BF78"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902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626856" w14:textId="77777777" w:rsidR="00296E35" w:rsidRPr="001C0FC4" w:rsidRDefault="00296E35" w:rsidP="002E3FCC">
            <w:pPr>
              <w:pStyle w:val="TAC"/>
              <w:spacing w:line="256" w:lineRule="auto"/>
            </w:pPr>
            <w:r w:rsidRPr="001C0FC4">
              <w:t>-</w:t>
            </w:r>
          </w:p>
        </w:tc>
      </w:tr>
      <w:tr w:rsidR="00296E35" w:rsidRPr="001C0FC4" w14:paraId="0DABAED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5706B23"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64CAEA71"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790CA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C45E7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6A2DE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6F520E" w14:textId="77777777" w:rsidR="00296E35" w:rsidRPr="001C0FC4" w:rsidRDefault="00296E35" w:rsidP="002E3FCC">
            <w:pPr>
              <w:pStyle w:val="TAC"/>
              <w:spacing w:line="256" w:lineRule="auto"/>
            </w:pPr>
            <w:r w:rsidRPr="001C0FC4">
              <w:t>-</w:t>
            </w:r>
          </w:p>
        </w:tc>
      </w:tr>
      <w:tr w:rsidR="00296E35" w:rsidRPr="001C0FC4" w14:paraId="4450D2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5F3A16"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6441882"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D6D2E1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EBDD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14C60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FCEE5B" w14:textId="77777777" w:rsidR="00296E35" w:rsidRPr="001C0FC4" w:rsidRDefault="00296E35" w:rsidP="002E3FCC">
            <w:pPr>
              <w:pStyle w:val="TAC"/>
              <w:spacing w:line="256" w:lineRule="auto"/>
            </w:pPr>
            <w:r w:rsidRPr="001C0FC4">
              <w:t>-</w:t>
            </w:r>
          </w:p>
        </w:tc>
      </w:tr>
      <w:tr w:rsidR="00296E35" w:rsidRPr="001C0FC4" w14:paraId="3A27ED7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BA0CB7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2AB2306" w14:textId="1366ABD6"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A6B62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9CF0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DF6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9BDEC" w14:textId="77777777" w:rsidR="00296E35" w:rsidRPr="001C0FC4" w:rsidRDefault="00296E35" w:rsidP="002E3FCC">
            <w:pPr>
              <w:pStyle w:val="TAC"/>
              <w:spacing w:line="256" w:lineRule="auto"/>
            </w:pPr>
            <w:r w:rsidRPr="001C0FC4">
              <w:t>-</w:t>
            </w:r>
          </w:p>
        </w:tc>
      </w:tr>
      <w:tr w:rsidR="00296E35" w:rsidRPr="001C0FC4" w14:paraId="73EF6C5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8CDA2E8"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431CC33D" w14:textId="77777777" w:rsidR="00296E35" w:rsidRPr="001C0FC4" w:rsidRDefault="00296E35" w:rsidP="00296E35"/>
    <w:p w14:paraId="417ACF74" w14:textId="77777777" w:rsidR="00296E35" w:rsidRPr="001C0FC4" w:rsidRDefault="00296E35" w:rsidP="00296E35">
      <w:pPr>
        <w:pStyle w:val="H6"/>
        <w:rPr>
          <w:lang w:eastAsia="ko-KR"/>
        </w:rPr>
      </w:pPr>
      <w:r w:rsidRPr="001C0FC4">
        <w:t>7.1.3.3.3</w:t>
      </w:r>
      <w:r w:rsidRPr="001C0FC4">
        <w:tab/>
        <w:t>Specific message contents</w:t>
      </w:r>
    </w:p>
    <w:p w14:paraId="1F757C3F" w14:textId="77777777" w:rsidR="00296E35" w:rsidRPr="001C0FC4" w:rsidRDefault="00296E35" w:rsidP="00296E35">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EC359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2C2DF6" w14:textId="3F3AE9F1"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6D0F28B" w14:textId="77777777" w:rsidR="00296E35" w:rsidRPr="001C0FC4" w:rsidRDefault="00296E35" w:rsidP="00296E35"/>
    <w:p w14:paraId="08F58EAC" w14:textId="77777777" w:rsidR="00296E35" w:rsidRPr="001C0FC4" w:rsidRDefault="00296E35" w:rsidP="00296E35">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4CF4A8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F6F1D99" w14:textId="3CD522FB"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F69FB1F" w14:textId="77777777" w:rsidR="00296E35" w:rsidRPr="001C0FC4" w:rsidRDefault="00296E35" w:rsidP="00296E35"/>
    <w:p w14:paraId="2FD3C062" w14:textId="77777777" w:rsidR="00296E35" w:rsidRPr="001C0FC4" w:rsidRDefault="00296E35" w:rsidP="00296E35">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D145E9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9884D8F" w14:textId="74BB2DA5"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17E6396" w14:textId="77777777" w:rsidR="00296E35" w:rsidRPr="001C0FC4" w:rsidRDefault="00296E35" w:rsidP="00296E35"/>
    <w:p w14:paraId="68BF2DF5" w14:textId="77777777" w:rsidR="00296E35" w:rsidRPr="001C0FC4" w:rsidRDefault="00296E35" w:rsidP="00296E35">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03D59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9530040" w14:textId="7781B300"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5CB018FD" w14:textId="77777777" w:rsidR="00296E35" w:rsidRPr="001C0FC4" w:rsidRDefault="00296E35" w:rsidP="00296E35"/>
    <w:p w14:paraId="6ABB82B7" w14:textId="77777777" w:rsidR="00296E35" w:rsidRPr="001C0FC4" w:rsidRDefault="00296E35" w:rsidP="00296E35">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139EE75"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929A65" w14:textId="001D83D1"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167DC936" w14:textId="77777777" w:rsidR="00296E35" w:rsidRPr="001C0FC4" w:rsidRDefault="00296E35" w:rsidP="00296E35"/>
    <w:p w14:paraId="729CD3C3" w14:textId="77777777" w:rsidR="00296E35" w:rsidRPr="001C0FC4" w:rsidRDefault="00296E35" w:rsidP="00296E35">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DF7EC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574D40F" w14:textId="2000158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5B3645E0" w14:textId="77777777" w:rsidR="00296E35" w:rsidRPr="001C0FC4" w:rsidRDefault="00296E35" w:rsidP="00296E35"/>
    <w:p w14:paraId="4C237D6A" w14:textId="77777777" w:rsidR="00296E35" w:rsidRPr="001C0FC4" w:rsidRDefault="00296E35" w:rsidP="00296E35">
      <w:pPr>
        <w:pStyle w:val="Heading3"/>
      </w:pPr>
      <w:bookmarkStart w:id="1334" w:name="_Toc106817735"/>
      <w:bookmarkStart w:id="1335" w:name="_Toc106817860"/>
      <w:bookmarkStart w:id="1336" w:name="_Toc178186394"/>
      <w:bookmarkStart w:id="1337" w:name="_Toc181109135"/>
      <w:r w:rsidRPr="001C0FC4">
        <w:t>7.1.4</w:t>
      </w:r>
      <w:r w:rsidRPr="001C0FC4">
        <w:tab/>
        <w:t>Off-network / Short Data Service (SDS) / Standalone SDS using signalling control plane / Group SDS message / Client Terminated (CT)</w:t>
      </w:r>
      <w:bookmarkEnd w:id="1334"/>
      <w:bookmarkEnd w:id="1335"/>
      <w:bookmarkEnd w:id="1336"/>
      <w:bookmarkEnd w:id="1337"/>
    </w:p>
    <w:p w14:paraId="088F1996" w14:textId="77777777" w:rsidR="00296E35" w:rsidRPr="001C0FC4" w:rsidRDefault="00296E35" w:rsidP="00296E35">
      <w:pPr>
        <w:pStyle w:val="H6"/>
      </w:pPr>
      <w:r w:rsidRPr="001C0FC4">
        <w:t>7.1.4.1</w:t>
      </w:r>
      <w:r w:rsidRPr="001C0FC4">
        <w:tab/>
        <w:t>Test Purpose (TP)</w:t>
      </w:r>
    </w:p>
    <w:p w14:paraId="74D54D4E" w14:textId="77777777" w:rsidR="00296E35" w:rsidRPr="001C0FC4" w:rsidRDefault="00296E35" w:rsidP="00296E35">
      <w:pPr>
        <w:pStyle w:val="H6"/>
      </w:pPr>
      <w:r w:rsidRPr="001C0FC4">
        <w:t>(1)</w:t>
      </w:r>
    </w:p>
    <w:p w14:paraId="3603A3E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4B44E81" w14:textId="77777777" w:rsidR="00296E35" w:rsidRPr="001C0FC4" w:rsidRDefault="00296E35" w:rsidP="00296E35">
      <w:pPr>
        <w:pStyle w:val="PL"/>
      </w:pPr>
      <w:r w:rsidRPr="001C0FC4">
        <w:rPr>
          <w:b/>
        </w:rPr>
        <w:t>ensure that</w:t>
      </w:r>
      <w:r w:rsidRPr="001C0FC4">
        <w:t xml:space="preserve"> {</w:t>
      </w:r>
    </w:p>
    <w:p w14:paraId="5434866D"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E15DC16"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27A925B0" w14:textId="77777777" w:rsidR="00296E35" w:rsidRPr="001C0FC4" w:rsidRDefault="00296E35" w:rsidP="00296E35">
      <w:pPr>
        <w:pStyle w:val="PL"/>
      </w:pPr>
      <w:r w:rsidRPr="001C0FC4">
        <w:t xml:space="preserve">            }</w:t>
      </w:r>
    </w:p>
    <w:p w14:paraId="1F17A7C8" w14:textId="77777777" w:rsidR="00296E35" w:rsidRPr="001C0FC4" w:rsidRDefault="00296E35" w:rsidP="00296E35">
      <w:pPr>
        <w:pStyle w:val="PL"/>
      </w:pPr>
    </w:p>
    <w:p w14:paraId="698C6B23" w14:textId="77777777" w:rsidR="00296E35" w:rsidRPr="001C0FC4" w:rsidRDefault="00296E35" w:rsidP="00296E35">
      <w:pPr>
        <w:pStyle w:val="H6"/>
      </w:pPr>
      <w:r w:rsidRPr="001C0FC4">
        <w:t>(2)</w:t>
      </w:r>
    </w:p>
    <w:p w14:paraId="4AF7027E"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1278161" w14:textId="77777777" w:rsidR="00296E35" w:rsidRPr="001C0FC4" w:rsidRDefault="00296E35" w:rsidP="00296E35">
      <w:pPr>
        <w:pStyle w:val="PL"/>
      </w:pPr>
      <w:r w:rsidRPr="001C0FC4">
        <w:rPr>
          <w:b/>
        </w:rPr>
        <w:t>ensure that</w:t>
      </w:r>
      <w:r w:rsidRPr="001C0FC4">
        <w:t xml:space="preserve"> {</w:t>
      </w:r>
    </w:p>
    <w:p w14:paraId="639B2567"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51F6BEFA"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02096AF8" w14:textId="77777777" w:rsidR="00296E35" w:rsidRPr="001C0FC4" w:rsidRDefault="00296E35" w:rsidP="00296E35">
      <w:pPr>
        <w:pStyle w:val="PL"/>
      </w:pPr>
      <w:r w:rsidRPr="001C0FC4">
        <w:t xml:space="preserve">            }</w:t>
      </w:r>
    </w:p>
    <w:p w14:paraId="3E596005" w14:textId="77777777" w:rsidR="00296E35" w:rsidRPr="001C0FC4" w:rsidRDefault="00296E35" w:rsidP="00296E35">
      <w:pPr>
        <w:pStyle w:val="PL"/>
      </w:pPr>
    </w:p>
    <w:p w14:paraId="05C574F1" w14:textId="77777777" w:rsidR="00296E35" w:rsidRPr="001C0FC4" w:rsidRDefault="00296E35" w:rsidP="00296E35">
      <w:pPr>
        <w:pStyle w:val="H6"/>
      </w:pPr>
      <w:r w:rsidRPr="001C0FC4">
        <w:t>(3)</w:t>
      </w:r>
    </w:p>
    <w:p w14:paraId="0323F2DC"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52882F8" w14:textId="77777777" w:rsidR="00296E35" w:rsidRPr="001C0FC4" w:rsidRDefault="00296E35" w:rsidP="00296E35">
      <w:pPr>
        <w:pStyle w:val="PL"/>
      </w:pPr>
      <w:r w:rsidRPr="001C0FC4">
        <w:rPr>
          <w:b/>
        </w:rPr>
        <w:t>ensure that</w:t>
      </w:r>
      <w:r w:rsidRPr="001C0FC4">
        <w:t xml:space="preserve"> {</w:t>
      </w:r>
    </w:p>
    <w:p w14:paraId="4E351B8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666E7DD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7DF3D02" w14:textId="77777777" w:rsidR="00296E35" w:rsidRPr="001C0FC4" w:rsidRDefault="00296E35" w:rsidP="00296E35">
      <w:pPr>
        <w:pStyle w:val="PL"/>
      </w:pPr>
      <w:r w:rsidRPr="001C0FC4">
        <w:t xml:space="preserve">            }</w:t>
      </w:r>
    </w:p>
    <w:p w14:paraId="0A3458A3" w14:textId="77777777" w:rsidR="00296E35" w:rsidRPr="001C0FC4" w:rsidRDefault="00296E35" w:rsidP="00296E35">
      <w:pPr>
        <w:pStyle w:val="PL"/>
      </w:pPr>
    </w:p>
    <w:p w14:paraId="15390FB4" w14:textId="77777777" w:rsidR="00296E35" w:rsidRPr="001C0FC4" w:rsidRDefault="00296E35" w:rsidP="00296E35">
      <w:pPr>
        <w:pStyle w:val="H6"/>
      </w:pPr>
      <w:r w:rsidRPr="001C0FC4">
        <w:t>(4)</w:t>
      </w:r>
    </w:p>
    <w:p w14:paraId="491C1F7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6F0F9F7" w14:textId="77777777" w:rsidR="00296E35" w:rsidRPr="001C0FC4" w:rsidRDefault="00296E35" w:rsidP="00296E35">
      <w:pPr>
        <w:pStyle w:val="PL"/>
      </w:pPr>
      <w:r w:rsidRPr="001C0FC4">
        <w:rPr>
          <w:b/>
        </w:rPr>
        <w:t>ensure that</w:t>
      </w:r>
      <w:r w:rsidRPr="001C0FC4">
        <w:t xml:space="preserve"> {</w:t>
      </w:r>
    </w:p>
    <w:p w14:paraId="75B266B9"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581BB9E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w:t>
      </w:r>
      <w:r w:rsidRPr="001C0FC4">
        <w:rPr>
          <w:lang w:eastAsia="ko-KR"/>
        </w:rPr>
        <w:t xml:space="preserve"> </w:t>
      </w:r>
      <w:r w:rsidRPr="001C0FC4">
        <w:t>}</w:t>
      </w:r>
    </w:p>
    <w:p w14:paraId="3AB8702C" w14:textId="77777777" w:rsidR="00296E35" w:rsidRPr="001C0FC4" w:rsidRDefault="00296E35" w:rsidP="00296E35">
      <w:pPr>
        <w:pStyle w:val="PL"/>
      </w:pPr>
      <w:r w:rsidRPr="001C0FC4">
        <w:t xml:space="preserve">            }</w:t>
      </w:r>
    </w:p>
    <w:p w14:paraId="50B40EDE" w14:textId="77777777" w:rsidR="00296E35" w:rsidRPr="001C0FC4" w:rsidRDefault="00296E35" w:rsidP="00296E35">
      <w:pPr>
        <w:pStyle w:val="PL"/>
      </w:pPr>
    </w:p>
    <w:p w14:paraId="26AB2E0C" w14:textId="77777777" w:rsidR="00296E35" w:rsidRPr="001C0FC4" w:rsidRDefault="00296E35" w:rsidP="00296E35">
      <w:pPr>
        <w:pStyle w:val="H6"/>
      </w:pPr>
      <w:r w:rsidRPr="001C0FC4">
        <w:t>7.1.4.2</w:t>
      </w:r>
      <w:r w:rsidRPr="001C0FC4">
        <w:tab/>
        <w:t>Conformance requirements</w:t>
      </w:r>
    </w:p>
    <w:p w14:paraId="10123C35" w14:textId="77777777" w:rsidR="00296E35" w:rsidRPr="001C0FC4" w:rsidRDefault="00296E35" w:rsidP="00296E35">
      <w:r w:rsidRPr="001C0FC4">
        <w:t xml:space="preserve">References: The conformance requirements covered in the current TC are specified in: </w:t>
      </w:r>
    </w:p>
    <w:p w14:paraId="269C796C" w14:textId="77777777" w:rsidR="00296E35" w:rsidRPr="001C0FC4" w:rsidRDefault="00296E35" w:rsidP="00296E35">
      <w:r w:rsidRPr="001C0FC4">
        <w:t>TS 24.282 clauses 9.3.2.4, 9.3.2.5, 9.3.2.6, 12.3.2, 12.3.3, 12.3.4, 12.3.5. Unless otherwise stated these are Rel-15 requirements.</w:t>
      </w:r>
    </w:p>
    <w:p w14:paraId="5BEAF89A" w14:textId="77777777" w:rsidR="00296E35" w:rsidRPr="001C0FC4" w:rsidRDefault="00296E35" w:rsidP="00296E35">
      <w:r w:rsidRPr="001C0FC4">
        <w:t>[TS 24.282, clause 9.3.2.4]</w:t>
      </w:r>
    </w:p>
    <w:p w14:paraId="60501A03" w14:textId="77777777" w:rsidR="00296E35" w:rsidRPr="001C0FC4" w:rsidRDefault="00296E35" w:rsidP="00296E35">
      <w:r w:rsidRPr="001C0FC4">
        <w:t>Upon receiving an SDS OFF-NETWORK MESSAGE message with a SDS disposition request type IE, the MCData client:</w:t>
      </w:r>
    </w:p>
    <w:p w14:paraId="7C02DEC5"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15292B2C"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769F758"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6742EC4B" w14:textId="77777777" w:rsidR="00296E35" w:rsidRPr="001C0FC4" w:rsidRDefault="00296E35" w:rsidP="00296E35">
      <w:pPr>
        <w:pStyle w:val="B1"/>
      </w:pPr>
      <w:r w:rsidRPr="001C0FC4">
        <w:t>4)</w:t>
      </w:r>
      <w:r w:rsidRPr="001C0FC4">
        <w:tab/>
        <w:t>shall store the current UTC time as the stored SDS notification time;</w:t>
      </w:r>
    </w:p>
    <w:p w14:paraId="0D6FE6B8"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8F2E2C9"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38F2E680"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5981A027" w14:textId="77777777" w:rsidR="00296E35" w:rsidRPr="001C0FC4" w:rsidRDefault="00296E35" w:rsidP="00296E35">
      <w:pPr>
        <w:pStyle w:val="B1"/>
      </w:pPr>
      <w:r w:rsidRPr="001C0FC4">
        <w:t>8)</w:t>
      </w:r>
      <w:r w:rsidRPr="001C0FC4">
        <w:tab/>
        <w:t>if the SDS disposition request type IE is set to:</w:t>
      </w:r>
    </w:p>
    <w:p w14:paraId="5CE9E856"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148301DD"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00EB2DDE" w14:textId="77777777" w:rsidR="00296E35" w:rsidRPr="001C0FC4" w:rsidRDefault="00296E35" w:rsidP="00296E35">
      <w:pPr>
        <w:pStyle w:val="B2"/>
      </w:pPr>
      <w:r w:rsidRPr="001C0FC4">
        <w:t>c)</w:t>
      </w:r>
      <w:r w:rsidRPr="001C0FC4">
        <w:tab/>
        <w:t>"DELIVERY AND READ" then, shall start timer TFS3 (delivery and read).</w:t>
      </w:r>
    </w:p>
    <w:p w14:paraId="594B4210" w14:textId="77777777" w:rsidR="00296E35" w:rsidRPr="001C0FC4" w:rsidRDefault="00296E35" w:rsidP="00296E35">
      <w:pPr>
        <w:pStyle w:val="NO"/>
      </w:pPr>
      <w:r w:rsidRPr="001C0FC4">
        <w:t>NOTE: Duplicate messages (re-transmissions) that are received by the MCData client should not be processed again.</w:t>
      </w:r>
    </w:p>
    <w:p w14:paraId="3732444B" w14:textId="77777777" w:rsidR="00296E35" w:rsidRPr="001C0FC4" w:rsidRDefault="00296E35" w:rsidP="00296E35">
      <w:r w:rsidRPr="001C0FC4">
        <w:t>[TS 24.282, clause 9.3.2.5]</w:t>
      </w:r>
    </w:p>
    <w:p w14:paraId="1E72C671" w14:textId="77777777" w:rsidR="00296E35" w:rsidRPr="001C0FC4" w:rsidRDefault="00296E35" w:rsidP="00296E35">
      <w:r w:rsidRPr="001C0FC4">
        <w:t>Upon receiving a display indication before timer TFS3 (delivery and read) expires, the MCData client:</w:t>
      </w:r>
    </w:p>
    <w:p w14:paraId="3433A4AF" w14:textId="77777777" w:rsidR="00296E35" w:rsidRPr="001C0FC4" w:rsidRDefault="00296E35" w:rsidP="00296E35">
      <w:pPr>
        <w:pStyle w:val="B1"/>
      </w:pPr>
      <w:r w:rsidRPr="001C0FC4">
        <w:t>1)</w:t>
      </w:r>
      <w:r w:rsidRPr="001C0FC4">
        <w:tab/>
        <w:t>shall generate and send a SDS OFF-NETWORK NOTIFICATION message as described in clause 12.3.4.</w:t>
      </w:r>
    </w:p>
    <w:p w14:paraId="3C4199ED" w14:textId="77777777" w:rsidR="00296E35" w:rsidRPr="001C0FC4" w:rsidRDefault="00296E35" w:rsidP="00296E35">
      <w:r w:rsidRPr="001C0FC4">
        <w:t>[TS 24.282, clause 9.3.2.6]</w:t>
      </w:r>
    </w:p>
    <w:p w14:paraId="3BBAF675" w14:textId="77777777" w:rsidR="00296E35" w:rsidRPr="001C0FC4" w:rsidRDefault="00296E35" w:rsidP="00296E35">
      <w:r w:rsidRPr="001C0FC4">
        <w:t>Upon expiry of timer TFS3 (delivery and read), the MCData client:</w:t>
      </w:r>
    </w:p>
    <w:p w14:paraId="0E8DCCC9"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70F5EC2B"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257233D2" w14:textId="77777777" w:rsidR="00296E35" w:rsidRPr="001C0FC4" w:rsidRDefault="00296E35" w:rsidP="00296E35">
      <w:r w:rsidRPr="001C0FC4">
        <w:t>[TS 24.282, clause 12.3.2]</w:t>
      </w:r>
    </w:p>
    <w:p w14:paraId="293ABF0E" w14:textId="77777777" w:rsidR="00296E35" w:rsidRPr="001C0FC4" w:rsidRDefault="00296E35" w:rsidP="00296E35">
      <w:r w:rsidRPr="001C0FC4">
        <w:t>To send an off-network SDS delivery notification, the MCData client:</w:t>
      </w:r>
    </w:p>
    <w:p w14:paraId="4DC045AA" w14:textId="77777777" w:rsidR="00296E35" w:rsidRPr="001C0FC4" w:rsidRDefault="00296E35" w:rsidP="00296E35">
      <w:pPr>
        <w:pStyle w:val="B1"/>
      </w:pPr>
      <w:r w:rsidRPr="001C0FC4">
        <w:t>1)</w:t>
      </w:r>
      <w:r w:rsidRPr="001C0FC4">
        <w:tab/>
        <w:t>shall store "DELIVERED" as the disposition type;</w:t>
      </w:r>
    </w:p>
    <w:p w14:paraId="643D72D5"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46B3AAF"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0B7153B"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B6411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ECD6B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4F61AE0"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071C888" w14:textId="77777777" w:rsidR="00296E35" w:rsidRPr="001C0FC4" w:rsidRDefault="00296E35" w:rsidP="00296E35">
      <w:pPr>
        <w:pStyle w:val="B2"/>
      </w:pPr>
      <w:r w:rsidRPr="001C0FC4">
        <w:t>f)</w:t>
      </w:r>
      <w:r w:rsidRPr="001C0FC4">
        <w:tab/>
        <w:t>may set:</w:t>
      </w:r>
    </w:p>
    <w:p w14:paraId="0826FC5A" w14:textId="77777777" w:rsidR="00296E35" w:rsidRPr="001C0FC4" w:rsidRDefault="00296E35" w:rsidP="00296E35">
      <w:pPr>
        <w:pStyle w:val="B3"/>
      </w:pPr>
      <w:r w:rsidRPr="001C0FC4">
        <w:t>i)</w:t>
      </w:r>
      <w:r w:rsidRPr="001C0FC4">
        <w:tab/>
        <w:t>the Application ID IE to the stored SDS application ID as specified in clause 15.2.7; or</w:t>
      </w:r>
    </w:p>
    <w:p w14:paraId="5AABAE3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7480DB7"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7242D7C1"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95C02C0"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29E22823" w14:textId="77777777" w:rsidR="00296E35" w:rsidRPr="001C0FC4" w:rsidRDefault="00296E35" w:rsidP="00296E35">
      <w:r w:rsidRPr="001C0FC4">
        <w:t>[TS 24.282, clause 12.3.3]</w:t>
      </w:r>
    </w:p>
    <w:p w14:paraId="642A9CE1" w14:textId="77777777" w:rsidR="00296E35" w:rsidRPr="001C0FC4" w:rsidRDefault="00296E35" w:rsidP="00296E35">
      <w:r w:rsidRPr="001C0FC4">
        <w:t>Upon receiving a display indication for the payload to the user or processing of the payload by the target application, the MCData client:</w:t>
      </w:r>
    </w:p>
    <w:p w14:paraId="51D15F98" w14:textId="77777777" w:rsidR="00296E35" w:rsidRPr="001C0FC4" w:rsidRDefault="00296E35" w:rsidP="00296E35">
      <w:pPr>
        <w:pStyle w:val="B1"/>
      </w:pPr>
      <w:r w:rsidRPr="001C0FC4">
        <w:t>1)</w:t>
      </w:r>
      <w:r w:rsidRPr="001C0FC4">
        <w:tab/>
        <w:t>shall store "READ" as the disposition type;</w:t>
      </w:r>
    </w:p>
    <w:p w14:paraId="684D2DB9"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73DFF46F"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71B14B8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C1233"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9430E5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C8AC57A"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2C69BE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858E5A9" w14:textId="77777777" w:rsidR="00296E35" w:rsidRPr="001C0FC4" w:rsidRDefault="00296E35" w:rsidP="00296E35">
      <w:pPr>
        <w:pStyle w:val="B2"/>
      </w:pPr>
      <w:r w:rsidRPr="001C0FC4">
        <w:t>f)</w:t>
      </w:r>
      <w:r w:rsidRPr="001C0FC4">
        <w:tab/>
        <w:t>may set:</w:t>
      </w:r>
    </w:p>
    <w:p w14:paraId="556F42F5"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868A48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517D45C8"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4DEAE8F7"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7F8275E"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160B209C" w14:textId="77777777" w:rsidR="00296E35" w:rsidRPr="001C0FC4" w:rsidRDefault="00296E35" w:rsidP="00296E35">
      <w:r w:rsidRPr="001C0FC4">
        <w:t>[TS 24.282, clause 12.3.4]</w:t>
      </w:r>
    </w:p>
    <w:p w14:paraId="43EEC3E2" w14:textId="77777777" w:rsidR="00296E35" w:rsidRPr="001C0FC4" w:rsidRDefault="00296E35" w:rsidP="00296E35">
      <w:r w:rsidRPr="001C0FC4">
        <w:t>Upon receiving a display indication for the payload to the user or processing of the payload by the target application, the MCData client:</w:t>
      </w:r>
    </w:p>
    <w:p w14:paraId="39DD8C52"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035CE9C1"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1E803AED"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38615736"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95B868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7452065"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1F88860"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4694A1DE"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F129711" w14:textId="77777777" w:rsidR="00296E35" w:rsidRPr="001C0FC4" w:rsidRDefault="00296E35" w:rsidP="00296E35">
      <w:pPr>
        <w:pStyle w:val="B2"/>
      </w:pPr>
      <w:r w:rsidRPr="001C0FC4">
        <w:t>f)</w:t>
      </w:r>
      <w:r w:rsidRPr="001C0FC4">
        <w:tab/>
        <w:t>may set:</w:t>
      </w:r>
    </w:p>
    <w:p w14:paraId="173A43B7" w14:textId="77777777" w:rsidR="00296E35" w:rsidRPr="001C0FC4" w:rsidRDefault="00296E35" w:rsidP="00296E35">
      <w:pPr>
        <w:pStyle w:val="B3"/>
      </w:pPr>
      <w:r w:rsidRPr="001C0FC4">
        <w:t>i)</w:t>
      </w:r>
      <w:r w:rsidRPr="001C0FC4">
        <w:tab/>
        <w:t>the Application ID IE to the stored SDS application ID as specified in clause 15.2.7; or</w:t>
      </w:r>
    </w:p>
    <w:p w14:paraId="31448378"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2C74711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0A22E7FB"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782A483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09227E58" w14:textId="77777777" w:rsidR="00296E35" w:rsidRPr="001C0FC4" w:rsidRDefault="00296E35" w:rsidP="00296E35">
      <w:r w:rsidRPr="001C0FC4">
        <w:t>[TS 24.282, clause 12.3.5]</w:t>
      </w:r>
    </w:p>
    <w:p w14:paraId="0B55A75A"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7001CFB4"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08A2C72"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FD7D53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61BD44F"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64ACA40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E1E8041"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032B2F49" w14:textId="77777777" w:rsidR="00296E35" w:rsidRPr="001C0FC4" w:rsidRDefault="00296E35" w:rsidP="00296E35">
      <w:pPr>
        <w:pStyle w:val="B2"/>
      </w:pPr>
      <w:r w:rsidRPr="001C0FC4">
        <w:t>f)</w:t>
      </w:r>
      <w:r w:rsidRPr="001C0FC4">
        <w:tab/>
        <w:t>may set:</w:t>
      </w:r>
    </w:p>
    <w:p w14:paraId="2AC1A5B0" w14:textId="77777777" w:rsidR="00296E35" w:rsidRPr="001C0FC4" w:rsidRDefault="00296E35" w:rsidP="00296E35">
      <w:pPr>
        <w:pStyle w:val="B3"/>
      </w:pPr>
      <w:r w:rsidRPr="001C0FC4">
        <w:t>i)</w:t>
      </w:r>
      <w:r w:rsidRPr="001C0FC4">
        <w:tab/>
        <w:t>the Application ID IE to the stored SDS application ID as specified in clause 15.2.7; or</w:t>
      </w:r>
    </w:p>
    <w:p w14:paraId="61FE242F"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DBF085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54B0200A"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03C9F415"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75A571F0" w14:textId="77777777" w:rsidR="00296E35" w:rsidRPr="001C0FC4" w:rsidRDefault="00296E35" w:rsidP="00296E35">
      <w:pPr>
        <w:pStyle w:val="H6"/>
      </w:pPr>
      <w:r w:rsidRPr="001C0FC4">
        <w:t>7.1.4.3</w:t>
      </w:r>
      <w:r w:rsidRPr="001C0FC4">
        <w:tab/>
        <w:t>Test description</w:t>
      </w:r>
    </w:p>
    <w:p w14:paraId="6710F9BF" w14:textId="77777777" w:rsidR="00296E35" w:rsidRPr="001C0FC4" w:rsidRDefault="00296E35" w:rsidP="00296E35">
      <w:pPr>
        <w:pStyle w:val="H6"/>
      </w:pPr>
      <w:r w:rsidRPr="001C0FC4">
        <w:t>7.1.4.3.1</w:t>
      </w:r>
      <w:r w:rsidRPr="001C0FC4">
        <w:tab/>
        <w:t>Pre-test conditions</w:t>
      </w:r>
    </w:p>
    <w:p w14:paraId="114A1471" w14:textId="77777777" w:rsidR="00296E35" w:rsidRPr="001C0FC4" w:rsidRDefault="00296E35" w:rsidP="00296E35">
      <w:pPr>
        <w:pStyle w:val="H6"/>
      </w:pPr>
      <w:r w:rsidRPr="001C0FC4">
        <w:t>System Simulator:</w:t>
      </w:r>
    </w:p>
    <w:p w14:paraId="61FEF6C9" w14:textId="77777777" w:rsidR="00296E35" w:rsidRPr="001C0FC4" w:rsidRDefault="00296E35" w:rsidP="00296E35">
      <w:pPr>
        <w:pStyle w:val="B1"/>
      </w:pPr>
      <w:r w:rsidRPr="001C0FC4">
        <w:t>-</w:t>
      </w:r>
      <w:r w:rsidRPr="001C0FC4">
        <w:tab/>
      </w:r>
      <w:r w:rsidRPr="001C0FC4">
        <w:rPr>
          <w:color w:val="000000"/>
        </w:rPr>
        <w:t>SS-UE1 (MCData Client)</w:t>
      </w:r>
    </w:p>
    <w:p w14:paraId="0D4E5EA8"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291FA26"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0536303E"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AE562FD" w14:textId="77777777" w:rsidR="00296E35" w:rsidRPr="001C0FC4" w:rsidRDefault="00296E35" w:rsidP="00296E35">
      <w:pPr>
        <w:pStyle w:val="B1"/>
      </w:pPr>
      <w:r w:rsidRPr="001C0FC4">
        <w:t>-</w:t>
      </w:r>
      <w:r w:rsidRPr="001C0FC4">
        <w:tab/>
      </w:r>
      <w:r w:rsidRPr="001C0FC4">
        <w:rPr>
          <w:color w:val="000000"/>
        </w:rPr>
        <w:t>SS-NW (MCData server)</w:t>
      </w:r>
    </w:p>
    <w:p w14:paraId="1D133AA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5BF1CF3" w14:textId="0DBAEFA1"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0FC653CC" w14:textId="77777777" w:rsidR="00296E35" w:rsidRPr="001C0FC4" w:rsidRDefault="00296E35" w:rsidP="00296E35">
      <w:pPr>
        <w:pStyle w:val="H6"/>
      </w:pPr>
      <w:r w:rsidRPr="001C0FC4">
        <w:t>IUT:</w:t>
      </w:r>
    </w:p>
    <w:p w14:paraId="46897175" w14:textId="77777777" w:rsidR="00296E35" w:rsidRPr="001C0FC4" w:rsidRDefault="00296E35" w:rsidP="00296E35">
      <w:pPr>
        <w:pStyle w:val="B1"/>
      </w:pPr>
      <w:r w:rsidRPr="001C0FC4">
        <w:t>-</w:t>
      </w:r>
      <w:r w:rsidRPr="001C0FC4">
        <w:tab/>
        <w:t>UE (MCData Client)</w:t>
      </w:r>
    </w:p>
    <w:p w14:paraId="21D25FC3" w14:textId="0D0B61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1EB06F8B"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1B3E7B5"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1DCCFE25"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5C3EA0CA"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69AB4CEE" w14:textId="77777777" w:rsidR="00296E35" w:rsidRPr="001C0FC4" w:rsidRDefault="00296E35" w:rsidP="00296E35">
      <w:pPr>
        <w:pStyle w:val="H6"/>
      </w:pPr>
      <w:r w:rsidRPr="001C0FC4">
        <w:t>Preamble:</w:t>
      </w:r>
    </w:p>
    <w:p w14:paraId="6BB347B6" w14:textId="14A73B59"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57D2F79E" w14:textId="07B32242"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537254D2"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42CCFC2" w14:textId="77777777" w:rsidR="00296E35" w:rsidRPr="001C0FC4" w:rsidRDefault="00296E35" w:rsidP="00296E35">
      <w:pPr>
        <w:pStyle w:val="B1"/>
      </w:pPr>
      <w:r w:rsidRPr="001C0FC4">
        <w:t>-</w:t>
      </w:r>
      <w:r w:rsidRPr="001C0FC4">
        <w:tab/>
        <w:t>The UE is switched-off.</w:t>
      </w:r>
    </w:p>
    <w:p w14:paraId="262B2CA8" w14:textId="77777777" w:rsidR="00296E35" w:rsidRPr="001C0FC4" w:rsidRDefault="00296E35" w:rsidP="00296E35">
      <w:pPr>
        <w:pStyle w:val="B1"/>
      </w:pPr>
      <w:r w:rsidRPr="001C0FC4">
        <w:t>-</w:t>
      </w:r>
      <w:r w:rsidRPr="001C0FC4">
        <w:tab/>
        <w:t>UE States at the end of the preamble</w:t>
      </w:r>
    </w:p>
    <w:p w14:paraId="615CE113" w14:textId="77777777" w:rsidR="00296E35" w:rsidRPr="001C0FC4" w:rsidRDefault="00296E35" w:rsidP="00296E35">
      <w:pPr>
        <w:pStyle w:val="B2"/>
      </w:pPr>
      <w:r w:rsidRPr="001C0FC4">
        <w:t>-</w:t>
      </w:r>
      <w:r w:rsidRPr="001C0FC4">
        <w:tab/>
        <w:t>The UE is in state 'switched-off'.</w:t>
      </w:r>
    </w:p>
    <w:p w14:paraId="43339102" w14:textId="77777777" w:rsidR="00296E35" w:rsidRPr="001C0FC4" w:rsidRDefault="00296E35" w:rsidP="00296E35">
      <w:pPr>
        <w:pStyle w:val="H6"/>
      </w:pPr>
      <w:r w:rsidRPr="001C0FC4">
        <w:t>7.1.4.3.2</w:t>
      </w:r>
      <w:r w:rsidRPr="001C0FC4">
        <w:tab/>
        <w:t>Test procedure sequence</w:t>
      </w:r>
    </w:p>
    <w:p w14:paraId="2C4EE447" w14:textId="77777777" w:rsidR="00296E35" w:rsidRPr="001C0FC4" w:rsidRDefault="00296E35" w:rsidP="00296E35">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8D3E3DA" w14:textId="77777777" w:rsidTr="002E3FCC">
        <w:tc>
          <w:tcPr>
            <w:tcW w:w="648" w:type="dxa"/>
            <w:tcBorders>
              <w:top w:val="single" w:sz="4" w:space="0" w:color="auto"/>
              <w:left w:val="single" w:sz="4" w:space="0" w:color="auto"/>
              <w:bottom w:val="nil"/>
              <w:right w:val="single" w:sz="4" w:space="0" w:color="auto"/>
            </w:tcBorders>
            <w:hideMark/>
          </w:tcPr>
          <w:p w14:paraId="69983681"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0F6FF458"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82A6"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C89FA5E"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74569660" w14:textId="77777777" w:rsidR="00296E35" w:rsidRPr="001C0FC4" w:rsidRDefault="00296E35" w:rsidP="002E3FCC">
            <w:pPr>
              <w:pStyle w:val="TAH"/>
              <w:spacing w:line="256" w:lineRule="auto"/>
            </w:pPr>
            <w:r w:rsidRPr="001C0FC4">
              <w:t>Verdict</w:t>
            </w:r>
          </w:p>
        </w:tc>
      </w:tr>
      <w:tr w:rsidR="00296E35" w:rsidRPr="001C0FC4" w14:paraId="7D0ACE33" w14:textId="77777777" w:rsidTr="002E3FCC">
        <w:tc>
          <w:tcPr>
            <w:tcW w:w="648" w:type="dxa"/>
            <w:tcBorders>
              <w:top w:val="nil"/>
              <w:left w:val="single" w:sz="4" w:space="0" w:color="auto"/>
              <w:bottom w:val="single" w:sz="4" w:space="0" w:color="auto"/>
              <w:right w:val="single" w:sz="4" w:space="0" w:color="auto"/>
            </w:tcBorders>
          </w:tcPr>
          <w:p w14:paraId="33D8E927"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3755789"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ABD87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69D3CAE"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92DB010"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808EB" w14:textId="77777777" w:rsidR="00296E35" w:rsidRPr="001C0FC4" w:rsidRDefault="00296E35" w:rsidP="002E3FCC">
            <w:pPr>
              <w:pStyle w:val="TAH"/>
              <w:spacing w:line="256" w:lineRule="auto"/>
            </w:pPr>
          </w:p>
        </w:tc>
      </w:tr>
      <w:tr w:rsidR="00296E35" w:rsidRPr="001C0FC4" w14:paraId="72988F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56886"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8D7A908"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647C754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B97F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F24F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E865DC" w14:textId="77777777" w:rsidR="00296E35" w:rsidRPr="001C0FC4" w:rsidRDefault="00296E35" w:rsidP="002E3FCC">
            <w:pPr>
              <w:pStyle w:val="TAC"/>
              <w:spacing w:line="256" w:lineRule="auto"/>
            </w:pPr>
            <w:r w:rsidRPr="001C0FC4">
              <w:t>-</w:t>
            </w:r>
          </w:p>
        </w:tc>
      </w:tr>
      <w:tr w:rsidR="00296E35" w:rsidRPr="001C0FC4" w14:paraId="6002EE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B4AF4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BB60532" w14:textId="77777777" w:rsidR="00296E35" w:rsidRPr="001C0FC4" w:rsidRDefault="00296E35" w:rsidP="002E3FCC">
            <w:pPr>
              <w:pStyle w:val="TAL"/>
            </w:pPr>
            <w:r w:rsidRPr="001C0FC4">
              <w:t>Trigger the UE to reset UTC time and location.</w:t>
            </w:r>
          </w:p>
          <w:p w14:paraId="40F24267"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EA51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F74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ED9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BD0203" w14:textId="77777777" w:rsidR="00296E35" w:rsidRPr="001C0FC4" w:rsidRDefault="00296E35" w:rsidP="002E3FCC">
            <w:pPr>
              <w:pStyle w:val="TAC"/>
              <w:spacing w:line="256" w:lineRule="auto"/>
            </w:pPr>
            <w:r w:rsidRPr="001C0FC4">
              <w:t>-</w:t>
            </w:r>
          </w:p>
        </w:tc>
      </w:tr>
      <w:tr w:rsidR="00296E35" w:rsidRPr="001C0FC4" w14:paraId="7370CB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95D384"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DE056BA" w14:textId="76154577"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26C0D70"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C62D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79CF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089E2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A8311B" w14:textId="77777777" w:rsidR="00296E35" w:rsidRPr="001C0FC4" w:rsidRDefault="00296E35" w:rsidP="002E3FCC">
            <w:pPr>
              <w:pStyle w:val="TAC"/>
              <w:spacing w:line="256" w:lineRule="auto"/>
            </w:pPr>
            <w:r w:rsidRPr="001C0FC4">
              <w:t>-</w:t>
            </w:r>
          </w:p>
        </w:tc>
      </w:tr>
      <w:tr w:rsidR="00296E35" w:rsidRPr="001C0FC4" w14:paraId="5BC147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2B71E4"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2BD1783" w14:textId="6DC40B6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3BD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5BEE9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DD9BC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AD2716" w14:textId="77777777" w:rsidR="00296E35" w:rsidRPr="001C0FC4" w:rsidRDefault="00296E35" w:rsidP="002E3FCC">
            <w:pPr>
              <w:pStyle w:val="TAC"/>
              <w:spacing w:line="256" w:lineRule="auto"/>
            </w:pPr>
            <w:r w:rsidRPr="001C0FC4">
              <w:t>-</w:t>
            </w:r>
          </w:p>
        </w:tc>
      </w:tr>
      <w:tr w:rsidR="00296E35" w:rsidRPr="001C0FC4" w14:paraId="27380C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CE3DFF"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232D1570"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139C2D3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97ECA4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021F97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6BA8CF" w14:textId="77777777" w:rsidR="00296E35" w:rsidRPr="001C0FC4" w:rsidRDefault="00296E35" w:rsidP="002E3FCC">
            <w:pPr>
              <w:pStyle w:val="TAC"/>
              <w:spacing w:line="256" w:lineRule="auto"/>
            </w:pPr>
            <w:r w:rsidRPr="001C0FC4">
              <w:t>-</w:t>
            </w:r>
          </w:p>
        </w:tc>
      </w:tr>
      <w:tr w:rsidR="00296E35" w:rsidRPr="001C0FC4" w14:paraId="4C2F12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55BAF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FF18245"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F1F7F4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62F4D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8272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3332C" w14:textId="77777777" w:rsidR="00296E35" w:rsidRPr="001C0FC4" w:rsidRDefault="00296E35" w:rsidP="002E3FCC">
            <w:pPr>
              <w:pStyle w:val="TAC"/>
              <w:spacing w:line="256" w:lineRule="auto"/>
            </w:pPr>
            <w:r w:rsidRPr="001C0FC4">
              <w:t>-</w:t>
            </w:r>
          </w:p>
        </w:tc>
      </w:tr>
      <w:tr w:rsidR="00296E35" w:rsidRPr="001C0FC4" w14:paraId="121958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EF1B94"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401CFB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48A55E0" w14:textId="77777777" w:rsidR="00296E35" w:rsidRPr="001C0FC4" w:rsidRDefault="00296E35" w:rsidP="002E3FCC">
            <w:pPr>
              <w:pStyle w:val="TAL"/>
              <w:spacing w:line="256" w:lineRule="auto"/>
            </w:pPr>
            <w:r w:rsidRPr="001C0FC4">
              <w:t>NOTE: It is expected that the UE</w:t>
            </w:r>
          </w:p>
          <w:p w14:paraId="7A0D6DA1"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7033B20C"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A425A3E"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E8CB4F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7067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E6209A7" w14:textId="77777777" w:rsidR="00296E35" w:rsidRPr="001C0FC4" w:rsidRDefault="00296E35" w:rsidP="002E3FCC">
            <w:pPr>
              <w:pStyle w:val="TAC"/>
              <w:spacing w:line="256" w:lineRule="auto"/>
            </w:pPr>
            <w:r w:rsidRPr="001C0FC4">
              <w:t>P</w:t>
            </w:r>
          </w:p>
        </w:tc>
      </w:tr>
      <w:tr w:rsidR="00296E35" w:rsidRPr="001C0FC4" w14:paraId="1E127C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778533"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13DE493"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E76966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73927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C735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02258" w14:textId="77777777" w:rsidR="00296E35" w:rsidRPr="001C0FC4" w:rsidRDefault="00296E35" w:rsidP="002E3FCC">
            <w:pPr>
              <w:pStyle w:val="TAC"/>
              <w:spacing w:line="256" w:lineRule="auto"/>
            </w:pPr>
            <w:r w:rsidRPr="001C0FC4">
              <w:t>-</w:t>
            </w:r>
          </w:p>
        </w:tc>
      </w:tr>
      <w:tr w:rsidR="00296E35" w:rsidRPr="001C0FC4" w14:paraId="57A5C6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3203D7"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7CA2BDF"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7201B88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117E9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3350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99E9A9" w14:textId="77777777" w:rsidR="00296E35" w:rsidRPr="001C0FC4" w:rsidRDefault="00296E35" w:rsidP="002E3FCC">
            <w:pPr>
              <w:pStyle w:val="TAC"/>
              <w:spacing w:line="256" w:lineRule="auto"/>
            </w:pPr>
            <w:r w:rsidRPr="001C0FC4">
              <w:t>-</w:t>
            </w:r>
          </w:p>
        </w:tc>
      </w:tr>
      <w:tr w:rsidR="00296E35" w:rsidRPr="001C0FC4" w14:paraId="1CBE367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B8EDE8"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A8B8F43" w14:textId="29F34F3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03B6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486296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EE5B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32B7B4" w14:textId="77777777" w:rsidR="00296E35" w:rsidRPr="001C0FC4" w:rsidRDefault="00296E35" w:rsidP="002E3FCC">
            <w:pPr>
              <w:pStyle w:val="TAC"/>
              <w:spacing w:line="256" w:lineRule="auto"/>
            </w:pPr>
            <w:r w:rsidRPr="001C0FC4">
              <w:t>-</w:t>
            </w:r>
          </w:p>
        </w:tc>
      </w:tr>
      <w:tr w:rsidR="00296E35" w:rsidRPr="001C0FC4" w14:paraId="0DC7AC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3CC81A"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ED568DB" w14:textId="0DA5A7A8"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248A7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E139E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76DC4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EDAB0B" w14:textId="77777777" w:rsidR="00296E35" w:rsidRPr="001C0FC4" w:rsidRDefault="00296E35" w:rsidP="002E3FCC">
            <w:pPr>
              <w:pStyle w:val="TAC"/>
              <w:spacing w:line="256" w:lineRule="auto"/>
            </w:pPr>
            <w:r w:rsidRPr="001C0FC4">
              <w:t>-</w:t>
            </w:r>
          </w:p>
        </w:tc>
      </w:tr>
      <w:tr w:rsidR="00296E35" w:rsidRPr="001C0FC4" w14:paraId="399888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3631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1A5CC7"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60662B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4A8FE14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CC33FE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778791" w14:textId="77777777" w:rsidR="00296E35" w:rsidRPr="001C0FC4" w:rsidRDefault="00296E35" w:rsidP="002E3FCC">
            <w:pPr>
              <w:pStyle w:val="TAC"/>
              <w:spacing w:line="256" w:lineRule="auto"/>
            </w:pPr>
            <w:r w:rsidRPr="001C0FC4">
              <w:t>-</w:t>
            </w:r>
          </w:p>
        </w:tc>
      </w:tr>
      <w:tr w:rsidR="00296E35" w:rsidRPr="001C0FC4" w14:paraId="3B2153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563D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E92EAA5"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5408B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3DBCA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7B618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5A6D56" w14:textId="77777777" w:rsidR="00296E35" w:rsidRPr="001C0FC4" w:rsidRDefault="00296E35" w:rsidP="002E3FCC">
            <w:pPr>
              <w:pStyle w:val="TAC"/>
              <w:spacing w:line="256" w:lineRule="auto"/>
            </w:pPr>
            <w:r w:rsidRPr="001C0FC4">
              <w:t>-</w:t>
            </w:r>
          </w:p>
        </w:tc>
      </w:tr>
      <w:tr w:rsidR="00296E35" w:rsidRPr="001C0FC4" w14:paraId="2CAE963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8E79B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CDF941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0840AB1F" w14:textId="77777777" w:rsidR="00296E35" w:rsidRPr="001C0FC4" w:rsidRDefault="00296E35" w:rsidP="002E3FCC">
            <w:pPr>
              <w:pStyle w:val="TAL"/>
              <w:spacing w:line="256" w:lineRule="auto"/>
            </w:pPr>
            <w:r w:rsidRPr="001C0FC4">
              <w:t>NOTE: It is expected that the UE</w:t>
            </w:r>
          </w:p>
          <w:p w14:paraId="33F16E4C"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50212FA0"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42CFB0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CA7C0B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A9A1A8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04F7ACD8" w14:textId="77777777" w:rsidR="00296E35" w:rsidRPr="001C0FC4" w:rsidRDefault="00296E35" w:rsidP="002E3FCC">
            <w:pPr>
              <w:pStyle w:val="TAC"/>
              <w:spacing w:line="256" w:lineRule="auto"/>
            </w:pPr>
            <w:r w:rsidRPr="001C0FC4">
              <w:t>P</w:t>
            </w:r>
          </w:p>
        </w:tc>
      </w:tr>
      <w:tr w:rsidR="00296E35" w:rsidRPr="001C0FC4" w14:paraId="5DCBCD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C4805C"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D7D29D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5BB8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4F19D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9FD5C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D815DE" w14:textId="77777777" w:rsidR="00296E35" w:rsidRPr="001C0FC4" w:rsidRDefault="00296E35" w:rsidP="002E3FCC">
            <w:pPr>
              <w:pStyle w:val="TAC"/>
              <w:spacing w:line="256" w:lineRule="auto"/>
            </w:pPr>
            <w:r w:rsidRPr="001C0FC4">
              <w:t>-</w:t>
            </w:r>
          </w:p>
        </w:tc>
      </w:tr>
      <w:tr w:rsidR="00296E35" w:rsidRPr="001C0FC4" w14:paraId="085F6A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A5D740"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B3F9A0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204C80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7B55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8D7F8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623A32" w14:textId="77777777" w:rsidR="00296E35" w:rsidRPr="001C0FC4" w:rsidRDefault="00296E35" w:rsidP="002E3FCC">
            <w:pPr>
              <w:pStyle w:val="TAC"/>
              <w:spacing w:line="256" w:lineRule="auto"/>
            </w:pPr>
            <w:r w:rsidRPr="001C0FC4">
              <w:t>-</w:t>
            </w:r>
          </w:p>
        </w:tc>
      </w:tr>
      <w:tr w:rsidR="00296E35" w:rsidRPr="001C0FC4" w14:paraId="29B660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94F87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10D7B59" w14:textId="345E01D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D41D80E"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0A58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02F6C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C33433" w14:textId="77777777" w:rsidR="00296E35" w:rsidRPr="001C0FC4" w:rsidRDefault="00296E35" w:rsidP="002E3FCC">
            <w:pPr>
              <w:pStyle w:val="TAC"/>
              <w:spacing w:line="256" w:lineRule="auto"/>
            </w:pPr>
            <w:r w:rsidRPr="001C0FC4">
              <w:t>-</w:t>
            </w:r>
          </w:p>
        </w:tc>
      </w:tr>
      <w:tr w:rsidR="00296E35" w:rsidRPr="001C0FC4" w14:paraId="41C90A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384EC"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2F414E" w14:textId="4424F4F4"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FE9129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7A3E9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BFC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72FFB7" w14:textId="77777777" w:rsidR="00296E35" w:rsidRPr="001C0FC4" w:rsidRDefault="00296E35" w:rsidP="002E3FCC">
            <w:pPr>
              <w:pStyle w:val="TAC"/>
              <w:spacing w:line="256" w:lineRule="auto"/>
            </w:pPr>
            <w:r w:rsidRPr="001C0FC4">
              <w:t>-</w:t>
            </w:r>
          </w:p>
        </w:tc>
      </w:tr>
      <w:tr w:rsidR="00296E35" w:rsidRPr="001C0FC4" w14:paraId="18B3BC3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66664"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883012A"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04D0853F"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4E948552"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2CB86E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50376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9E99B" w14:textId="77777777" w:rsidR="00296E35" w:rsidRPr="001C0FC4" w:rsidRDefault="00296E35" w:rsidP="002E3FCC">
            <w:pPr>
              <w:pStyle w:val="TAC"/>
              <w:spacing w:line="256" w:lineRule="auto"/>
            </w:pPr>
            <w:r w:rsidRPr="001C0FC4">
              <w:t>-</w:t>
            </w:r>
          </w:p>
        </w:tc>
      </w:tr>
      <w:tr w:rsidR="00296E35" w:rsidRPr="001C0FC4" w14:paraId="08A0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48932D"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542EF39"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3E061A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0F3EE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DDC3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262D2E" w14:textId="77777777" w:rsidR="00296E35" w:rsidRPr="001C0FC4" w:rsidRDefault="00296E35" w:rsidP="002E3FCC">
            <w:pPr>
              <w:pStyle w:val="TAC"/>
              <w:spacing w:line="256" w:lineRule="auto"/>
            </w:pPr>
            <w:r w:rsidRPr="001C0FC4">
              <w:t>-</w:t>
            </w:r>
          </w:p>
        </w:tc>
      </w:tr>
      <w:tr w:rsidR="00296E35" w:rsidRPr="001C0FC4" w14:paraId="236034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01EA6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18A4EA1"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1F74ED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98063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429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215255" w14:textId="77777777" w:rsidR="00296E35" w:rsidRPr="001C0FC4" w:rsidRDefault="00296E35" w:rsidP="002E3FCC">
            <w:pPr>
              <w:pStyle w:val="TAC"/>
              <w:spacing w:line="256" w:lineRule="auto"/>
            </w:pPr>
            <w:r w:rsidRPr="001C0FC4">
              <w:t>-</w:t>
            </w:r>
          </w:p>
        </w:tc>
      </w:tr>
      <w:tr w:rsidR="00296E35" w:rsidRPr="001C0FC4" w14:paraId="14AFEC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D6D04D"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1801F16B"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1D974860" w14:textId="77777777" w:rsidR="00296E35" w:rsidRPr="001C0FC4" w:rsidRDefault="00296E35" w:rsidP="002E3FCC">
            <w:pPr>
              <w:pStyle w:val="TAL"/>
              <w:spacing w:line="256" w:lineRule="auto"/>
            </w:pPr>
            <w:r w:rsidRPr="001C0FC4">
              <w:t>NOTE: It is expected that the UE</w:t>
            </w:r>
          </w:p>
          <w:p w14:paraId="4FC04EA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F97782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0EA1FB5"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CF0F91"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294D29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4260BFEE" w14:textId="77777777" w:rsidR="00296E35" w:rsidRPr="001C0FC4" w:rsidRDefault="00296E35" w:rsidP="002E3FCC">
            <w:pPr>
              <w:pStyle w:val="TAC"/>
              <w:spacing w:line="256" w:lineRule="auto"/>
            </w:pPr>
            <w:r w:rsidRPr="001C0FC4">
              <w:t>P</w:t>
            </w:r>
          </w:p>
        </w:tc>
      </w:tr>
      <w:tr w:rsidR="00296E35" w:rsidRPr="001C0FC4" w14:paraId="024C08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058E36"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3C2D891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39F1A25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ED62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22D5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F27A56" w14:textId="77777777" w:rsidR="00296E35" w:rsidRPr="001C0FC4" w:rsidRDefault="00296E35" w:rsidP="002E3FCC">
            <w:pPr>
              <w:pStyle w:val="TAC"/>
              <w:spacing w:line="256" w:lineRule="auto"/>
            </w:pPr>
            <w:r w:rsidRPr="001C0FC4">
              <w:t>-</w:t>
            </w:r>
          </w:p>
        </w:tc>
      </w:tr>
      <w:tr w:rsidR="00296E35" w:rsidRPr="001C0FC4" w14:paraId="79B46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8B5F1"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F98AB35"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EECD3C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4D2E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9CCE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A331A4" w14:textId="77777777" w:rsidR="00296E35" w:rsidRPr="001C0FC4" w:rsidRDefault="00296E35" w:rsidP="002E3FCC">
            <w:pPr>
              <w:pStyle w:val="TAC"/>
              <w:spacing w:line="256" w:lineRule="auto"/>
            </w:pPr>
            <w:r w:rsidRPr="001C0FC4">
              <w:t>-</w:t>
            </w:r>
          </w:p>
        </w:tc>
      </w:tr>
      <w:tr w:rsidR="00296E35" w:rsidRPr="001C0FC4" w14:paraId="6CB6CB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E06B2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77C9682"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21A6C80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5577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4044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859520" w14:textId="77777777" w:rsidR="00296E35" w:rsidRPr="001C0FC4" w:rsidRDefault="00296E35" w:rsidP="002E3FCC">
            <w:pPr>
              <w:pStyle w:val="TAC"/>
              <w:spacing w:line="256" w:lineRule="auto"/>
            </w:pPr>
            <w:r w:rsidRPr="001C0FC4">
              <w:t>-</w:t>
            </w:r>
          </w:p>
        </w:tc>
      </w:tr>
      <w:tr w:rsidR="00296E35" w:rsidRPr="001C0FC4" w14:paraId="67C3F2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A36C7F"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07861E4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F4450FA" w14:textId="77777777" w:rsidR="00296E35" w:rsidRPr="001C0FC4" w:rsidRDefault="00296E35" w:rsidP="002E3FCC">
            <w:pPr>
              <w:pStyle w:val="TAL"/>
              <w:spacing w:line="256" w:lineRule="auto"/>
            </w:pPr>
            <w:r w:rsidRPr="001C0FC4">
              <w:t>NOTE: It is expected that the UE</w:t>
            </w:r>
          </w:p>
          <w:p w14:paraId="3AE34FBA"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D76624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1A5BB48"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E0E591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77C1648"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E6F8813" w14:textId="77777777" w:rsidR="00296E35" w:rsidRPr="001C0FC4" w:rsidRDefault="00296E35" w:rsidP="002E3FCC">
            <w:pPr>
              <w:pStyle w:val="TAC"/>
              <w:spacing w:line="256" w:lineRule="auto"/>
            </w:pPr>
            <w:r w:rsidRPr="001C0FC4">
              <w:t>P</w:t>
            </w:r>
          </w:p>
        </w:tc>
      </w:tr>
      <w:tr w:rsidR="00296E35" w:rsidRPr="001C0FC4" w14:paraId="78073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29E2EB"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8F3376C"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5A2133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5C7C4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C854B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6670EE" w14:textId="77777777" w:rsidR="00296E35" w:rsidRPr="001C0FC4" w:rsidRDefault="00296E35" w:rsidP="002E3FCC">
            <w:pPr>
              <w:pStyle w:val="TAC"/>
              <w:spacing w:line="256" w:lineRule="auto"/>
            </w:pPr>
            <w:r w:rsidRPr="001C0FC4">
              <w:t>-</w:t>
            </w:r>
          </w:p>
        </w:tc>
      </w:tr>
      <w:tr w:rsidR="00296E35" w:rsidRPr="001C0FC4" w14:paraId="63FC4D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279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3C337D4D"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5AD2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7AF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25F1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C13ADE" w14:textId="77777777" w:rsidR="00296E35" w:rsidRPr="001C0FC4" w:rsidRDefault="00296E35" w:rsidP="002E3FCC">
            <w:pPr>
              <w:pStyle w:val="TAC"/>
              <w:spacing w:line="256" w:lineRule="auto"/>
            </w:pPr>
            <w:r w:rsidRPr="001C0FC4">
              <w:t>-</w:t>
            </w:r>
          </w:p>
        </w:tc>
      </w:tr>
      <w:tr w:rsidR="00296E35" w:rsidRPr="001C0FC4" w14:paraId="708A703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29EB8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3E542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2ED3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7C661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4BDE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5CF9C" w14:textId="77777777" w:rsidR="00296E35" w:rsidRPr="001C0FC4" w:rsidRDefault="00296E35" w:rsidP="002E3FCC">
            <w:pPr>
              <w:pStyle w:val="TAC"/>
              <w:spacing w:line="256" w:lineRule="auto"/>
            </w:pPr>
            <w:r w:rsidRPr="001C0FC4">
              <w:t>-</w:t>
            </w:r>
          </w:p>
        </w:tc>
      </w:tr>
      <w:tr w:rsidR="00296E35" w:rsidRPr="001C0FC4" w14:paraId="4A17DE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FF879C"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2B0223F2"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0C29BE34" w14:textId="77777777" w:rsidR="00296E35" w:rsidRPr="001C0FC4" w:rsidRDefault="00296E35" w:rsidP="002E3FCC">
            <w:pPr>
              <w:pStyle w:val="TAL"/>
              <w:spacing w:line="256" w:lineRule="auto"/>
            </w:pPr>
            <w:r w:rsidRPr="001C0FC4">
              <w:t>NOTE: It is expected that the UE</w:t>
            </w:r>
          </w:p>
          <w:p w14:paraId="387288B7"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F3945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78DDE56"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8976D3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444FCD7"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5A4B099" w14:textId="77777777" w:rsidR="00296E35" w:rsidRPr="001C0FC4" w:rsidRDefault="00296E35" w:rsidP="002E3FCC">
            <w:pPr>
              <w:pStyle w:val="TAC"/>
              <w:spacing w:line="256" w:lineRule="auto"/>
            </w:pPr>
            <w:r w:rsidRPr="001C0FC4">
              <w:t>P</w:t>
            </w:r>
          </w:p>
        </w:tc>
      </w:tr>
      <w:tr w:rsidR="00296E35" w:rsidRPr="001C0FC4" w14:paraId="37B4DD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B38BC"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797C43A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F3D84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FF4A0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7B29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1AAEE8" w14:textId="77777777" w:rsidR="00296E35" w:rsidRPr="001C0FC4" w:rsidRDefault="00296E35" w:rsidP="002E3FCC">
            <w:pPr>
              <w:pStyle w:val="TAC"/>
              <w:spacing w:line="256" w:lineRule="auto"/>
            </w:pPr>
            <w:r w:rsidRPr="001C0FC4">
              <w:t>-</w:t>
            </w:r>
          </w:p>
        </w:tc>
      </w:tr>
      <w:tr w:rsidR="00296E35" w:rsidRPr="001C0FC4" w14:paraId="7C81EE2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A78A83"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2679845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D661F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78CCD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4AD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42E5" w14:textId="77777777" w:rsidR="00296E35" w:rsidRPr="001C0FC4" w:rsidRDefault="00296E35" w:rsidP="002E3FCC">
            <w:pPr>
              <w:pStyle w:val="TAC"/>
              <w:spacing w:line="256" w:lineRule="auto"/>
            </w:pPr>
            <w:r w:rsidRPr="001C0FC4">
              <w:t>-</w:t>
            </w:r>
          </w:p>
        </w:tc>
      </w:tr>
      <w:tr w:rsidR="00296E35" w:rsidRPr="001C0FC4" w14:paraId="2030D3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9B5440"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FBCE94" w14:textId="29ADF70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30C78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625B2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4EF4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161BAF" w14:textId="77777777" w:rsidR="00296E35" w:rsidRPr="001C0FC4" w:rsidRDefault="00296E35" w:rsidP="002E3FCC">
            <w:pPr>
              <w:pStyle w:val="TAC"/>
              <w:spacing w:line="256" w:lineRule="auto"/>
            </w:pPr>
            <w:r w:rsidRPr="001C0FC4">
              <w:t>-</w:t>
            </w:r>
          </w:p>
        </w:tc>
      </w:tr>
      <w:tr w:rsidR="00296E35" w:rsidRPr="001C0FC4" w14:paraId="2EE5063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C26284F"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32B2EB7" w14:textId="77777777" w:rsidR="00296E35" w:rsidRPr="001C0FC4" w:rsidRDefault="00296E35" w:rsidP="00296E35"/>
    <w:p w14:paraId="4AABDCB3" w14:textId="77777777" w:rsidR="00296E35" w:rsidRPr="001C0FC4" w:rsidRDefault="00296E35" w:rsidP="00296E35">
      <w:pPr>
        <w:pStyle w:val="H6"/>
        <w:rPr>
          <w:lang w:eastAsia="ko-KR"/>
        </w:rPr>
      </w:pPr>
      <w:r w:rsidRPr="001C0FC4">
        <w:t>7.1.4.3.3</w:t>
      </w:r>
      <w:r w:rsidRPr="001C0FC4">
        <w:tab/>
        <w:t>Specific message contents</w:t>
      </w:r>
    </w:p>
    <w:p w14:paraId="3E3E9E09" w14:textId="77777777" w:rsidR="00296E35" w:rsidRPr="001C0FC4" w:rsidRDefault="00296E35" w:rsidP="00296E35">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87303A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41A567" w14:textId="1F306D13"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F5F45EE" w14:textId="77777777" w:rsidR="00296E35" w:rsidRPr="001C0FC4" w:rsidRDefault="00296E35" w:rsidP="00296E35"/>
    <w:p w14:paraId="450A9165" w14:textId="77777777" w:rsidR="00296E35" w:rsidRPr="001C0FC4" w:rsidRDefault="00296E35" w:rsidP="00296E35">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4CB93BD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178A75C" w14:textId="516EF03C"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93911D3" w14:textId="77777777" w:rsidR="00296E35" w:rsidRPr="001C0FC4" w:rsidRDefault="00296E35" w:rsidP="00296E35"/>
    <w:p w14:paraId="1D6DB561" w14:textId="77777777" w:rsidR="00296E35" w:rsidRPr="001C0FC4" w:rsidRDefault="00296E35" w:rsidP="00296E35">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56E137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4D4091B" w14:textId="1748C9E4"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AEEBBF1" w14:textId="77777777" w:rsidR="00296E35" w:rsidRPr="001C0FC4" w:rsidRDefault="00296E35" w:rsidP="00296E35"/>
    <w:p w14:paraId="03ACC700" w14:textId="77777777" w:rsidR="00296E35" w:rsidRPr="001C0FC4" w:rsidRDefault="00296E35" w:rsidP="00296E35">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A09F53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65AF231" w14:textId="6B8CB9C8"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2B109699" w14:textId="77777777" w:rsidR="00296E35" w:rsidRPr="001C0FC4" w:rsidRDefault="00296E35" w:rsidP="00296E35"/>
    <w:p w14:paraId="366E22BB" w14:textId="77777777" w:rsidR="00296E35" w:rsidRPr="001C0FC4" w:rsidRDefault="00296E35" w:rsidP="00296E35">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1E447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A372DC9" w14:textId="358FBAFC"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5D8FE8D4" w14:textId="77777777" w:rsidR="00296E35" w:rsidRPr="001C0FC4" w:rsidRDefault="00296E35" w:rsidP="00296E35"/>
    <w:p w14:paraId="74E3EC19" w14:textId="77777777" w:rsidR="00296E35" w:rsidRPr="001C0FC4" w:rsidRDefault="00296E35" w:rsidP="00296E35">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9DA72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6E5682D" w14:textId="6C5184AA"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1C5AC413" w14:textId="77777777" w:rsidR="00296E35" w:rsidRPr="001C0FC4" w:rsidRDefault="00296E35" w:rsidP="00296E35"/>
    <w:p w14:paraId="6120C852" w14:textId="77777777" w:rsidR="00296E35" w:rsidRPr="001C0FC4" w:rsidRDefault="00296E35" w:rsidP="00296E35">
      <w:pPr>
        <w:pStyle w:val="Heading2"/>
      </w:pPr>
      <w:bookmarkStart w:id="1338" w:name="_Toc106817736"/>
      <w:bookmarkStart w:id="1339" w:name="_Toc106817861"/>
      <w:bookmarkStart w:id="1340" w:name="_Toc178186395"/>
      <w:bookmarkStart w:id="1341" w:name="_Toc181109136"/>
      <w:r w:rsidRPr="001C0FC4">
        <w:t>7.2</w:t>
      </w:r>
      <w:r w:rsidRPr="001C0FC4">
        <w:tab/>
        <w:t>Enhanced Status (ES)</w:t>
      </w:r>
      <w:bookmarkEnd w:id="1338"/>
      <w:bookmarkEnd w:id="1339"/>
      <w:bookmarkEnd w:id="1340"/>
      <w:bookmarkEnd w:id="1341"/>
    </w:p>
    <w:p w14:paraId="41B1CD34" w14:textId="77777777" w:rsidR="00296E35" w:rsidRPr="001C0FC4" w:rsidRDefault="00296E35" w:rsidP="00296E35">
      <w:pPr>
        <w:pStyle w:val="Heading3"/>
      </w:pPr>
      <w:bookmarkStart w:id="1342" w:name="_Toc106817737"/>
      <w:bookmarkStart w:id="1343" w:name="_Toc106817862"/>
      <w:bookmarkStart w:id="1344" w:name="_Toc178186396"/>
      <w:bookmarkStart w:id="1345" w:name="_Toc181109137"/>
      <w:r w:rsidRPr="001C0FC4">
        <w:t>7.2.1</w:t>
      </w:r>
      <w:r w:rsidRPr="001C0FC4">
        <w:tab/>
        <w:t>Off-network / Enhanced Status (ES) / Client Originated (CO)</w:t>
      </w:r>
      <w:bookmarkEnd w:id="1342"/>
      <w:bookmarkEnd w:id="1343"/>
      <w:bookmarkEnd w:id="1344"/>
      <w:bookmarkEnd w:id="1345"/>
    </w:p>
    <w:p w14:paraId="5D1A0E71" w14:textId="77777777" w:rsidR="00296E35" w:rsidRPr="001C0FC4" w:rsidRDefault="00296E35" w:rsidP="00296E35">
      <w:pPr>
        <w:pStyle w:val="H6"/>
      </w:pPr>
      <w:r w:rsidRPr="001C0FC4">
        <w:t>7.2.1.1</w:t>
      </w:r>
      <w:r w:rsidRPr="001C0FC4">
        <w:tab/>
        <w:t>Test Purpose (TP)</w:t>
      </w:r>
    </w:p>
    <w:p w14:paraId="4BA8FAFD" w14:textId="77777777" w:rsidR="00296E35" w:rsidRPr="001C0FC4" w:rsidRDefault="00296E35" w:rsidP="00296E35">
      <w:pPr>
        <w:pStyle w:val="H6"/>
      </w:pPr>
      <w:r w:rsidRPr="001C0FC4">
        <w:t>(1)</w:t>
      </w:r>
    </w:p>
    <w:p w14:paraId="2CB19201"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33AFEE4" w14:textId="77777777" w:rsidR="00296E35" w:rsidRPr="001C0FC4" w:rsidRDefault="00296E35" w:rsidP="00296E35">
      <w:pPr>
        <w:pStyle w:val="PL"/>
      </w:pPr>
      <w:r w:rsidRPr="001C0FC4">
        <w:rPr>
          <w:b/>
        </w:rPr>
        <w:t>ensure that</w:t>
      </w:r>
      <w:r w:rsidRPr="001C0FC4">
        <w:t xml:space="preserve"> {</w:t>
      </w:r>
    </w:p>
    <w:p w14:paraId="7951321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3AFB7E36"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the SDS OFF-NETWORK MESSAGE message, </w:t>
      </w:r>
      <w:r w:rsidRPr="001C0FC4">
        <w:rPr>
          <w:b/>
          <w:bCs/>
        </w:rPr>
        <w:t>and,</w:t>
      </w:r>
      <w:r w:rsidRPr="001C0FC4">
        <w:t xml:space="preserve"> initiates counter CFS1 (SDS retransmission) to 1 and starts timer TFS1 (SDS retransmission) }</w:t>
      </w:r>
    </w:p>
    <w:p w14:paraId="5D25C025" w14:textId="77777777" w:rsidR="00296E35" w:rsidRPr="001C0FC4" w:rsidRDefault="00296E35" w:rsidP="00296E35">
      <w:pPr>
        <w:pStyle w:val="PL"/>
      </w:pPr>
      <w:r w:rsidRPr="001C0FC4">
        <w:t xml:space="preserve">            }</w:t>
      </w:r>
    </w:p>
    <w:p w14:paraId="0C49462D" w14:textId="77777777" w:rsidR="00296E35" w:rsidRPr="001C0FC4" w:rsidRDefault="00296E35" w:rsidP="00296E35">
      <w:pPr>
        <w:pStyle w:val="PL"/>
      </w:pPr>
    </w:p>
    <w:p w14:paraId="7215F40D" w14:textId="77777777" w:rsidR="00296E35" w:rsidRPr="001C0FC4" w:rsidRDefault="00296E35" w:rsidP="00296E35">
      <w:pPr>
        <w:pStyle w:val="H6"/>
      </w:pPr>
      <w:r w:rsidRPr="001C0FC4">
        <w:t>(2)</w:t>
      </w:r>
    </w:p>
    <w:p w14:paraId="4F409068"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7AF0BF04" w14:textId="77777777" w:rsidR="00296E35" w:rsidRPr="001C0FC4" w:rsidRDefault="00296E35" w:rsidP="00296E35">
      <w:pPr>
        <w:pStyle w:val="PL"/>
      </w:pPr>
      <w:r w:rsidRPr="001C0FC4">
        <w:rPr>
          <w:b/>
        </w:rPr>
        <w:t>ensure that</w:t>
      </w:r>
      <w:r w:rsidRPr="001C0FC4">
        <w:t xml:space="preserve"> {</w:t>
      </w:r>
    </w:p>
    <w:p w14:paraId="00DD0979"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3AC114BD"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1C456FD4" w14:textId="77777777" w:rsidR="00296E35" w:rsidRPr="001C0FC4" w:rsidRDefault="00296E35" w:rsidP="00296E35">
      <w:pPr>
        <w:pStyle w:val="PL"/>
      </w:pPr>
      <w:r w:rsidRPr="001C0FC4">
        <w:t xml:space="preserve">            }</w:t>
      </w:r>
    </w:p>
    <w:p w14:paraId="2EDFDCCD" w14:textId="77777777" w:rsidR="00296E35" w:rsidRPr="001C0FC4" w:rsidRDefault="00296E35" w:rsidP="00296E35">
      <w:pPr>
        <w:pStyle w:val="PL"/>
      </w:pPr>
    </w:p>
    <w:p w14:paraId="5D267492" w14:textId="77777777" w:rsidR="00296E35" w:rsidRPr="001C0FC4" w:rsidRDefault="00296E35" w:rsidP="00296E35">
      <w:pPr>
        <w:pStyle w:val="H6"/>
      </w:pPr>
      <w:r w:rsidRPr="001C0FC4">
        <w:t>7.2.1.2</w:t>
      </w:r>
      <w:r w:rsidRPr="001C0FC4">
        <w:tab/>
        <w:t>Conformance requirements</w:t>
      </w:r>
    </w:p>
    <w:p w14:paraId="2752E58C" w14:textId="77777777" w:rsidR="00296E35" w:rsidRPr="001C0FC4" w:rsidRDefault="00296E35" w:rsidP="00296E35">
      <w:r w:rsidRPr="001C0FC4">
        <w:t xml:space="preserve">References: The conformance requirements covered in the current TC are specified in: </w:t>
      </w:r>
    </w:p>
    <w:p w14:paraId="323D03E7" w14:textId="77777777" w:rsidR="00296E35" w:rsidRPr="001C0FC4" w:rsidRDefault="00296E35" w:rsidP="00296E35">
      <w:r w:rsidRPr="001C0FC4">
        <w:t>TS 24.282 clauses 14.3.1, 9.3.2.2, 9.3.2.3. Unless otherwise stated these are Rel-15 requirements.</w:t>
      </w:r>
    </w:p>
    <w:p w14:paraId="69CB78CD" w14:textId="77777777" w:rsidR="00296E35" w:rsidRPr="001C0FC4" w:rsidRDefault="00296E35" w:rsidP="00296E35">
      <w:r w:rsidRPr="001C0FC4">
        <w:t>[TS 24.282, clause 14.3.1]</w:t>
      </w:r>
    </w:p>
    <w:p w14:paraId="3DE6400B" w14:textId="77777777" w:rsidR="00296E35" w:rsidRPr="001C0FC4" w:rsidRDefault="00296E35" w:rsidP="00296E35">
      <w:pPr>
        <w:rPr>
          <w:rFonts w:eastAsia="Malgun Gothic"/>
        </w:rPr>
      </w:pPr>
      <w:r w:rsidRPr="001C0FC4">
        <w:t>Upon receiving request from MCData user to share enhanced for selected group:</w:t>
      </w:r>
    </w:p>
    <w:p w14:paraId="4533AB3B" w14:textId="77777777" w:rsidR="00296E35" w:rsidRPr="001C0FC4" w:rsidRDefault="00296E35" w:rsidP="00296E35">
      <w:pPr>
        <w:pStyle w:val="B1"/>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6A3CC9FA" w14:textId="77777777" w:rsidR="00296E35" w:rsidRPr="001C0FC4" w:rsidRDefault="00296E35" w:rsidP="00296E35">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391D69F7" w14:textId="77777777" w:rsidR="00296E35" w:rsidRPr="001C0FC4" w:rsidRDefault="00296E35" w:rsidP="00296E35">
      <w:r w:rsidRPr="001C0FC4">
        <w:t>[TS 24.282, clause 9.3.2.2]</w:t>
      </w:r>
    </w:p>
    <w:p w14:paraId="38770305" w14:textId="77777777" w:rsidR="00296E35" w:rsidRPr="001C0FC4" w:rsidRDefault="00296E35" w:rsidP="00296E35">
      <w:r w:rsidRPr="001C0FC4">
        <w:t>Upon receiving an indication to send an SDS message, the MCData client:</w:t>
      </w:r>
    </w:p>
    <w:p w14:paraId="48BBABEF"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62BFD6D9" w14:textId="77777777" w:rsidR="00296E35" w:rsidRPr="001C0FC4" w:rsidRDefault="00296E35" w:rsidP="00296E35">
      <w:pPr>
        <w:pStyle w:val="B1"/>
      </w:pPr>
      <w:r w:rsidRPr="001C0FC4">
        <w:t>2)</w:t>
      </w:r>
      <w:r w:rsidRPr="001C0FC4">
        <w:tab/>
        <w:t>if:</w:t>
      </w:r>
    </w:p>
    <w:p w14:paraId="74A239A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E8B321C"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0D0E1FB0" w14:textId="77777777" w:rsidR="00296E35" w:rsidRPr="001C0FC4" w:rsidRDefault="00296E35" w:rsidP="00296E35">
      <w:pPr>
        <w:pStyle w:val="B1"/>
      </w:pPr>
      <w:r w:rsidRPr="001C0FC4">
        <w:t>3)</w:t>
      </w:r>
      <w:r w:rsidRPr="001C0FC4">
        <w:tab/>
        <w:t>may set the stored SDS disposition request type as:</w:t>
      </w:r>
    </w:p>
    <w:p w14:paraId="71E2494C"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1122E8D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034A4550"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5351C80E"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374B18F" w14:textId="77777777" w:rsidR="00296E35" w:rsidRPr="001C0FC4" w:rsidRDefault="00296E35" w:rsidP="00296E35">
      <w:pPr>
        <w:pStyle w:val="B1"/>
      </w:pPr>
      <w:r w:rsidRPr="001C0FC4">
        <w:t>5)</w:t>
      </w:r>
      <w:r w:rsidRPr="001C0FC4">
        <w:tab/>
        <w:t>shall generate an UUID as described in IETF RFC 4122 [14] and store as the SDS message ID;</w:t>
      </w:r>
    </w:p>
    <w:p w14:paraId="2ECC77B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75198D3B"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04C03E5" w14:textId="77777777" w:rsidR="00296E35" w:rsidRPr="001C0FC4" w:rsidRDefault="00296E35" w:rsidP="00296E35">
      <w:pPr>
        <w:pStyle w:val="B1"/>
      </w:pPr>
      <w:r w:rsidRPr="001C0FC4">
        <w:t>8)</w:t>
      </w:r>
      <w:r w:rsidRPr="001C0FC4">
        <w:tab/>
        <w:t>shall store the received payload as the SDS payload;</w:t>
      </w:r>
    </w:p>
    <w:p w14:paraId="2F3E64F3" w14:textId="77777777" w:rsidR="00296E35" w:rsidRPr="001C0FC4" w:rsidRDefault="00296E35" w:rsidP="00296E35">
      <w:pPr>
        <w:pStyle w:val="B1"/>
      </w:pPr>
      <w:r w:rsidRPr="001C0FC4">
        <w:t>9)</w:t>
      </w:r>
      <w:r w:rsidRPr="001C0FC4">
        <w:tab/>
        <w:t>shall store the received payload type as the SDS payload type;</w:t>
      </w:r>
    </w:p>
    <w:p w14:paraId="07B38264" w14:textId="77777777" w:rsidR="00296E35" w:rsidRPr="001C0FC4" w:rsidRDefault="00296E35" w:rsidP="00296E35">
      <w:pPr>
        <w:pStyle w:val="B1"/>
      </w:pPr>
      <w:r w:rsidRPr="001C0FC4">
        <w:t>10)</w:t>
      </w:r>
      <w:r w:rsidRPr="001C0FC4">
        <w:tab/>
        <w:t>shall store the current UTC time as the SDS transmission time;</w:t>
      </w:r>
    </w:p>
    <w:p w14:paraId="0C9DEE14"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21C32E23"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57CDC962" w14:textId="77777777" w:rsidR="00296E35" w:rsidRPr="001C0FC4" w:rsidRDefault="00296E35" w:rsidP="00296E35">
      <w:pPr>
        <w:pStyle w:val="B2"/>
      </w:pPr>
      <w:r w:rsidRPr="001C0FC4">
        <w:t>b)</w:t>
      </w:r>
      <w:r w:rsidRPr="001C0FC4">
        <w:tab/>
        <w:t>if:</w:t>
      </w:r>
    </w:p>
    <w:p w14:paraId="0CB3982F"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60E205E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A09966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3CDB062B"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39886DE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1EDC975"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A56555C"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D158BAE" w14:textId="77777777" w:rsidR="00296E35" w:rsidRPr="001C0FC4" w:rsidRDefault="00296E35" w:rsidP="00296E35">
      <w:pPr>
        <w:pStyle w:val="B2"/>
      </w:pPr>
      <w:r w:rsidRPr="001C0FC4">
        <w:t>h)</w:t>
      </w:r>
      <w:r w:rsidRPr="001C0FC4">
        <w:tab/>
        <w:t>may include:</w:t>
      </w:r>
    </w:p>
    <w:p w14:paraId="7E9C633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096CFA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4A92CFC"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92F87EE" w14:textId="77777777" w:rsidR="00296E35" w:rsidRPr="001C0FC4" w:rsidRDefault="00296E35" w:rsidP="00296E35">
      <w:pPr>
        <w:pStyle w:val="B2"/>
      </w:pPr>
      <w:r w:rsidRPr="001C0FC4">
        <w:t>j)</w:t>
      </w:r>
      <w:r w:rsidRPr="001C0FC4">
        <w:tab/>
        <w:t xml:space="preserve">if </w:t>
      </w:r>
    </w:p>
    <w:p w14:paraId="1F7E7AC6" w14:textId="77777777" w:rsidR="00296E35" w:rsidRPr="001C0FC4" w:rsidRDefault="00296E35" w:rsidP="00296E35">
      <w:pPr>
        <w:pStyle w:val="B3"/>
      </w:pPr>
      <w:r w:rsidRPr="001C0FC4">
        <w:t>i)</w:t>
      </w:r>
      <w:r w:rsidRPr="001C0FC4">
        <w:tab/>
        <w:t>end-to-end security is not required for a one-to-one communication, or</w:t>
      </w:r>
    </w:p>
    <w:p w14:paraId="5238B214" w14:textId="77777777" w:rsidR="00296E35" w:rsidRPr="001C0FC4" w:rsidRDefault="00296E35" w:rsidP="00296E35">
      <w:pPr>
        <w:pStyle w:val="B3"/>
      </w:pPr>
      <w:r w:rsidRPr="001C0FC4">
        <w:t>ii)</w:t>
      </w:r>
      <w:r w:rsidRPr="001C0FC4">
        <w:tab/>
        <w:t>sending the SDS OFF-NETWORK MESSAGE message to a MCData group;</w:t>
      </w:r>
    </w:p>
    <w:p w14:paraId="6414934A" w14:textId="77777777" w:rsidR="00296E35" w:rsidRPr="001C0FC4" w:rsidRDefault="00296E35" w:rsidP="00296E35">
      <w:pPr>
        <w:pStyle w:val="B3"/>
      </w:pPr>
      <w:r w:rsidRPr="001C0FC4">
        <w:t>may include the Payload IE as specified in clause 15.2.13 with:</w:t>
      </w:r>
    </w:p>
    <w:p w14:paraId="0463588D" w14:textId="77777777" w:rsidR="00296E35" w:rsidRPr="001C0FC4" w:rsidRDefault="00296E35" w:rsidP="00296E35">
      <w:pPr>
        <w:pStyle w:val="B3"/>
      </w:pPr>
      <w:r w:rsidRPr="001C0FC4">
        <w:t>i)</w:t>
      </w:r>
      <w:r w:rsidRPr="001C0FC4">
        <w:tab/>
        <w:t>the Payload content type to the stored SDS payload type; and</w:t>
      </w:r>
    </w:p>
    <w:p w14:paraId="7248C47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CA58EEC" w14:textId="77777777" w:rsidR="00296E35" w:rsidRPr="001C0FC4" w:rsidRDefault="00296E35" w:rsidP="00296E35">
      <w:pPr>
        <w:pStyle w:val="B1"/>
      </w:pPr>
      <w:r w:rsidRPr="001C0FC4">
        <w:t>12)</w:t>
      </w:r>
      <w:r w:rsidRPr="001C0FC4">
        <w:tab/>
        <w:t>if:</w:t>
      </w:r>
    </w:p>
    <w:p w14:paraId="2668EC72"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22439CDE"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6E5C71E" w14:textId="77777777" w:rsidR="00296E35" w:rsidRPr="001C0FC4" w:rsidRDefault="00296E35" w:rsidP="00296E35">
      <w:pPr>
        <w:pStyle w:val="B1"/>
      </w:pPr>
      <w:r w:rsidRPr="001C0FC4">
        <w:t>13)</w:t>
      </w:r>
      <w:r w:rsidRPr="001C0FC4">
        <w:tab/>
        <w:t>shall initialise the counter CFS1 (SDS retransmission) with the value set to 1; and</w:t>
      </w:r>
    </w:p>
    <w:p w14:paraId="081494E8" w14:textId="77777777" w:rsidR="00296E35" w:rsidRPr="001C0FC4" w:rsidRDefault="00296E35" w:rsidP="00296E35">
      <w:pPr>
        <w:pStyle w:val="B1"/>
      </w:pPr>
      <w:r w:rsidRPr="001C0FC4">
        <w:t>14)</w:t>
      </w:r>
      <w:r w:rsidRPr="001C0FC4">
        <w:tab/>
        <w:t>shall start timer TFS1 (SDS retransmission).</w:t>
      </w:r>
    </w:p>
    <w:p w14:paraId="18A134F1" w14:textId="77777777" w:rsidR="00296E35" w:rsidRPr="001C0FC4" w:rsidRDefault="00296E35" w:rsidP="00296E35">
      <w:r w:rsidRPr="001C0FC4">
        <w:t>[TS 24.282, clause 9.3.2.3]</w:t>
      </w:r>
    </w:p>
    <w:p w14:paraId="7B78BE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62410E24"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74C87416"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91A573E" w14:textId="77777777" w:rsidR="00296E35" w:rsidRPr="001C0FC4" w:rsidRDefault="00296E35" w:rsidP="00296E35">
      <w:pPr>
        <w:pStyle w:val="B2"/>
      </w:pPr>
      <w:r w:rsidRPr="001C0FC4">
        <w:t>b)</w:t>
      </w:r>
      <w:r w:rsidRPr="001C0FC4">
        <w:tab/>
        <w:t>if:</w:t>
      </w:r>
    </w:p>
    <w:p w14:paraId="1291CB0E"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7E279047"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4ED6FCD6"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28AE8020"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976120F"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519F9966"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72CCB09F"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A0CA69" w14:textId="77777777" w:rsidR="00296E35" w:rsidRPr="001C0FC4" w:rsidRDefault="00296E35" w:rsidP="00296E35">
      <w:pPr>
        <w:pStyle w:val="B2"/>
      </w:pPr>
      <w:r w:rsidRPr="001C0FC4">
        <w:t>h)</w:t>
      </w:r>
      <w:r w:rsidRPr="001C0FC4">
        <w:tab/>
        <w:t>may include:</w:t>
      </w:r>
    </w:p>
    <w:p w14:paraId="0081E15C" w14:textId="77777777" w:rsidR="00296E35" w:rsidRPr="001C0FC4" w:rsidRDefault="00296E35" w:rsidP="00296E35">
      <w:pPr>
        <w:pStyle w:val="B3"/>
      </w:pPr>
      <w:r w:rsidRPr="001C0FC4">
        <w:t>i)</w:t>
      </w:r>
      <w:r w:rsidRPr="001C0FC4">
        <w:tab/>
        <w:t>the Application ID IE set to the stored SDS application ID as specified in clause 15.2.7; or</w:t>
      </w:r>
    </w:p>
    <w:p w14:paraId="11AF374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09E862C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332161CA" w14:textId="77777777" w:rsidR="00296E35" w:rsidRPr="001C0FC4" w:rsidRDefault="00296E35" w:rsidP="00296E35">
      <w:pPr>
        <w:pStyle w:val="B2"/>
      </w:pPr>
      <w:r w:rsidRPr="001C0FC4">
        <w:t>j)</w:t>
      </w:r>
      <w:r w:rsidRPr="001C0FC4">
        <w:tab/>
        <w:t>if:</w:t>
      </w:r>
    </w:p>
    <w:p w14:paraId="22B15225" w14:textId="77777777" w:rsidR="00296E35" w:rsidRPr="001C0FC4" w:rsidRDefault="00296E35" w:rsidP="00296E35">
      <w:pPr>
        <w:pStyle w:val="B3"/>
      </w:pPr>
      <w:r w:rsidRPr="001C0FC4">
        <w:t>i)</w:t>
      </w:r>
      <w:r w:rsidRPr="001C0FC4">
        <w:tab/>
        <w:t>end-to-end security is not required for a one-to-one communication, or</w:t>
      </w:r>
    </w:p>
    <w:p w14:paraId="07A929C7" w14:textId="77777777" w:rsidR="00296E35" w:rsidRPr="001C0FC4" w:rsidRDefault="00296E35" w:rsidP="00296E35">
      <w:pPr>
        <w:pStyle w:val="B3"/>
      </w:pPr>
      <w:r w:rsidRPr="001C0FC4">
        <w:t>ii)</w:t>
      </w:r>
      <w:r w:rsidRPr="001C0FC4">
        <w:tab/>
        <w:t xml:space="preserve">sending the SDS OFF-NETWORK MESSAGE message to a MCData group; </w:t>
      </w:r>
    </w:p>
    <w:p w14:paraId="7FB46854" w14:textId="77777777" w:rsidR="00296E35" w:rsidRPr="001C0FC4" w:rsidRDefault="00296E35" w:rsidP="00296E35">
      <w:pPr>
        <w:pStyle w:val="B2"/>
      </w:pPr>
      <w:r w:rsidRPr="001C0FC4">
        <w:tab/>
        <w:t>may include the Payload IE as specified in clause 15.2.13 with:</w:t>
      </w:r>
    </w:p>
    <w:p w14:paraId="47136D71" w14:textId="77777777" w:rsidR="00296E35" w:rsidRPr="001C0FC4" w:rsidRDefault="00296E35" w:rsidP="00296E35">
      <w:pPr>
        <w:pStyle w:val="B3"/>
      </w:pPr>
      <w:r w:rsidRPr="001C0FC4">
        <w:t>i)</w:t>
      </w:r>
      <w:r w:rsidRPr="001C0FC4">
        <w:tab/>
        <w:t>the Payload content type to the stored SDS payload type; and</w:t>
      </w:r>
    </w:p>
    <w:p w14:paraId="4F5A612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94D7ACB" w14:textId="77777777" w:rsidR="00296E35" w:rsidRPr="001C0FC4" w:rsidRDefault="00296E35" w:rsidP="00296E35">
      <w:pPr>
        <w:pStyle w:val="B1"/>
      </w:pPr>
      <w:r w:rsidRPr="001C0FC4">
        <w:t>2)</w:t>
      </w:r>
      <w:r w:rsidRPr="001C0FC4">
        <w:tab/>
        <w:t>if:</w:t>
      </w:r>
    </w:p>
    <w:p w14:paraId="0C6C99FC"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3D5C2307"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B88C27" w14:textId="77777777" w:rsidR="00296E35" w:rsidRPr="001C0FC4" w:rsidRDefault="00296E35" w:rsidP="00296E35">
      <w:pPr>
        <w:pStyle w:val="B1"/>
      </w:pPr>
      <w:r w:rsidRPr="001C0FC4">
        <w:t>3)</w:t>
      </w:r>
      <w:r w:rsidRPr="001C0FC4">
        <w:tab/>
        <w:t>shall increment the counter CFS1(SDS retransmission) by 1; and</w:t>
      </w:r>
    </w:p>
    <w:p w14:paraId="4CE56805"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17D455F8" w14:textId="77777777" w:rsidR="00296E35" w:rsidRPr="001C0FC4" w:rsidRDefault="00296E35" w:rsidP="00296E35">
      <w:pPr>
        <w:pStyle w:val="H6"/>
      </w:pPr>
      <w:r w:rsidRPr="001C0FC4">
        <w:t>7.2.1.3</w:t>
      </w:r>
      <w:r w:rsidRPr="001C0FC4">
        <w:tab/>
        <w:t>Test description</w:t>
      </w:r>
    </w:p>
    <w:p w14:paraId="47F2CFE1" w14:textId="77777777" w:rsidR="00296E35" w:rsidRPr="001C0FC4" w:rsidRDefault="00296E35" w:rsidP="00296E35">
      <w:pPr>
        <w:pStyle w:val="H6"/>
      </w:pPr>
      <w:r w:rsidRPr="001C0FC4">
        <w:t>7.2.1.3.1</w:t>
      </w:r>
      <w:r w:rsidRPr="001C0FC4">
        <w:tab/>
        <w:t>Pre-test conditions</w:t>
      </w:r>
    </w:p>
    <w:p w14:paraId="491DBAD6" w14:textId="77777777" w:rsidR="00296E35" w:rsidRPr="001C0FC4" w:rsidRDefault="00296E35" w:rsidP="00296E35">
      <w:pPr>
        <w:pStyle w:val="H6"/>
      </w:pPr>
      <w:r w:rsidRPr="001C0FC4">
        <w:t>System Simulator:</w:t>
      </w:r>
    </w:p>
    <w:p w14:paraId="14958441" w14:textId="77777777" w:rsidR="00296E35" w:rsidRPr="001C0FC4" w:rsidRDefault="00296E35" w:rsidP="00296E35">
      <w:pPr>
        <w:pStyle w:val="B1"/>
      </w:pPr>
      <w:r w:rsidRPr="001C0FC4">
        <w:t>-</w:t>
      </w:r>
      <w:r w:rsidRPr="001C0FC4">
        <w:tab/>
      </w:r>
      <w:r w:rsidRPr="001C0FC4">
        <w:rPr>
          <w:color w:val="000000"/>
        </w:rPr>
        <w:t>SS-UE1 (MCData Client)</w:t>
      </w:r>
    </w:p>
    <w:p w14:paraId="46FF634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E90F82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2A8BF98F"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F1A82F" w14:textId="77777777" w:rsidR="00296E35" w:rsidRPr="001C0FC4" w:rsidRDefault="00296E35" w:rsidP="00296E35">
      <w:pPr>
        <w:pStyle w:val="B1"/>
      </w:pPr>
      <w:r w:rsidRPr="001C0FC4">
        <w:t>-</w:t>
      </w:r>
      <w:r w:rsidRPr="001C0FC4">
        <w:tab/>
      </w:r>
      <w:r w:rsidRPr="001C0FC4">
        <w:rPr>
          <w:color w:val="000000"/>
        </w:rPr>
        <w:t>SS-NW (MCData server)</w:t>
      </w:r>
    </w:p>
    <w:p w14:paraId="0FCDE69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915298A" w14:textId="6403AEA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BE793C8" w14:textId="77777777" w:rsidR="00296E35" w:rsidRPr="001C0FC4" w:rsidRDefault="00296E35" w:rsidP="00296E35">
      <w:pPr>
        <w:pStyle w:val="H6"/>
      </w:pPr>
      <w:r w:rsidRPr="001C0FC4">
        <w:t>IUT:</w:t>
      </w:r>
    </w:p>
    <w:p w14:paraId="2E1D5B24" w14:textId="77777777" w:rsidR="00296E35" w:rsidRPr="001C0FC4" w:rsidRDefault="00296E35" w:rsidP="00296E35">
      <w:pPr>
        <w:pStyle w:val="B1"/>
      </w:pPr>
      <w:r w:rsidRPr="001C0FC4">
        <w:t>-</w:t>
      </w:r>
      <w:r w:rsidRPr="001C0FC4">
        <w:tab/>
        <w:t>UE (MCData Client)</w:t>
      </w:r>
    </w:p>
    <w:p w14:paraId="373E34BE" w14:textId="0D6C9711"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87A2D7F"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2303E20" w14:textId="77777777" w:rsidR="00296E35" w:rsidRPr="001C0FC4" w:rsidRDefault="00296E35" w:rsidP="00296E35">
      <w:pPr>
        <w:pStyle w:val="B1"/>
      </w:pPr>
      <w:r w:rsidRPr="001C0FC4">
        <w:t>-</w:t>
      </w:r>
      <w:r w:rsidRPr="001C0FC4">
        <w:tab/>
        <w:t>CFS1 (SDS retransmission) is set to the default value of 5.</w:t>
      </w:r>
    </w:p>
    <w:p w14:paraId="7FCC150F" w14:textId="77777777" w:rsidR="00296E35" w:rsidRPr="001C0FC4" w:rsidRDefault="00296E35" w:rsidP="00296E35">
      <w:pPr>
        <w:pStyle w:val="B1"/>
      </w:pPr>
      <w:r w:rsidRPr="001C0FC4">
        <w:t>-</w:t>
      </w:r>
      <w:r w:rsidRPr="001C0FC4">
        <w:tab/>
        <w:t>TFS1 (SDS retransmission) is set to the default value of 40 ms.</w:t>
      </w:r>
    </w:p>
    <w:p w14:paraId="5350CC92" w14:textId="77777777" w:rsidR="00296E35" w:rsidRPr="001C0FC4" w:rsidRDefault="00296E35" w:rsidP="00296E35">
      <w:pPr>
        <w:pStyle w:val="H6"/>
      </w:pPr>
      <w:r w:rsidRPr="001C0FC4">
        <w:t>Preamble:</w:t>
      </w:r>
    </w:p>
    <w:p w14:paraId="5DC4DB13" w14:textId="1398F564"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6415402A" w14:textId="2E8BF9B6"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1E4B8A6A"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5309C159" w14:textId="77777777" w:rsidR="00296E35" w:rsidRPr="001C0FC4" w:rsidRDefault="00296E35" w:rsidP="00296E35">
      <w:pPr>
        <w:pStyle w:val="B1"/>
      </w:pPr>
      <w:r w:rsidRPr="001C0FC4">
        <w:t>-</w:t>
      </w:r>
      <w:r w:rsidRPr="001C0FC4">
        <w:tab/>
        <w:t>The UE is switched-off.</w:t>
      </w:r>
    </w:p>
    <w:p w14:paraId="384B600E" w14:textId="77777777" w:rsidR="00296E35" w:rsidRPr="001C0FC4" w:rsidRDefault="00296E35" w:rsidP="00296E35">
      <w:pPr>
        <w:pStyle w:val="B1"/>
      </w:pPr>
      <w:r w:rsidRPr="001C0FC4">
        <w:t>-</w:t>
      </w:r>
      <w:r w:rsidRPr="001C0FC4">
        <w:tab/>
        <w:t>UE States at the end of the preamble</w:t>
      </w:r>
    </w:p>
    <w:p w14:paraId="3EB0C211" w14:textId="77777777" w:rsidR="00296E35" w:rsidRPr="001C0FC4" w:rsidRDefault="00296E35" w:rsidP="00296E35">
      <w:pPr>
        <w:pStyle w:val="B2"/>
      </w:pPr>
      <w:r w:rsidRPr="001C0FC4">
        <w:t>-</w:t>
      </w:r>
      <w:r w:rsidRPr="001C0FC4">
        <w:tab/>
        <w:t>The UE is in state 'switched-off'.</w:t>
      </w:r>
    </w:p>
    <w:p w14:paraId="1E11DCDF" w14:textId="77777777" w:rsidR="00296E35" w:rsidRPr="001C0FC4" w:rsidRDefault="00296E35" w:rsidP="00296E35">
      <w:pPr>
        <w:pStyle w:val="H6"/>
      </w:pPr>
      <w:r w:rsidRPr="001C0FC4">
        <w:t>7.2.1.3.2</w:t>
      </w:r>
      <w:r w:rsidRPr="001C0FC4">
        <w:tab/>
        <w:t>Test procedure sequence</w:t>
      </w:r>
    </w:p>
    <w:p w14:paraId="2E53108F" w14:textId="77777777" w:rsidR="00296E35" w:rsidRPr="001C0FC4" w:rsidRDefault="00296E35" w:rsidP="00296E35">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AF66AF7" w14:textId="77777777" w:rsidTr="002E3FCC">
        <w:tc>
          <w:tcPr>
            <w:tcW w:w="648" w:type="dxa"/>
            <w:tcBorders>
              <w:top w:val="single" w:sz="4" w:space="0" w:color="auto"/>
              <w:left w:val="single" w:sz="4" w:space="0" w:color="auto"/>
              <w:bottom w:val="nil"/>
              <w:right w:val="single" w:sz="4" w:space="0" w:color="auto"/>
            </w:tcBorders>
            <w:hideMark/>
          </w:tcPr>
          <w:p w14:paraId="43AF049B"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C50932A"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2A7878"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5C4EA3"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241A227" w14:textId="77777777" w:rsidR="00296E35" w:rsidRPr="001C0FC4" w:rsidRDefault="00296E35" w:rsidP="002E3FCC">
            <w:pPr>
              <w:pStyle w:val="TAH"/>
              <w:spacing w:line="256" w:lineRule="auto"/>
            </w:pPr>
            <w:r w:rsidRPr="001C0FC4">
              <w:t>Verdict</w:t>
            </w:r>
          </w:p>
        </w:tc>
      </w:tr>
      <w:tr w:rsidR="00296E35" w:rsidRPr="001C0FC4" w14:paraId="4CFFA0C2" w14:textId="77777777" w:rsidTr="002E3FCC">
        <w:tc>
          <w:tcPr>
            <w:tcW w:w="648" w:type="dxa"/>
            <w:tcBorders>
              <w:top w:val="nil"/>
              <w:left w:val="single" w:sz="4" w:space="0" w:color="auto"/>
              <w:bottom w:val="single" w:sz="4" w:space="0" w:color="auto"/>
              <w:right w:val="single" w:sz="4" w:space="0" w:color="auto"/>
            </w:tcBorders>
          </w:tcPr>
          <w:p w14:paraId="4A72536F"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EF7A1A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D01D685"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8F6509"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A23F75E"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0D5969B" w14:textId="77777777" w:rsidR="00296E35" w:rsidRPr="001C0FC4" w:rsidRDefault="00296E35" w:rsidP="002E3FCC">
            <w:pPr>
              <w:pStyle w:val="TAH"/>
              <w:spacing w:line="256" w:lineRule="auto"/>
            </w:pPr>
          </w:p>
        </w:tc>
      </w:tr>
      <w:tr w:rsidR="00296E35" w:rsidRPr="001C0FC4" w14:paraId="551B1C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C71469"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166C321"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E58B1A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A497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44CF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E011E3" w14:textId="77777777" w:rsidR="00296E35" w:rsidRPr="001C0FC4" w:rsidRDefault="00296E35" w:rsidP="002E3FCC">
            <w:pPr>
              <w:pStyle w:val="TAC"/>
              <w:spacing w:line="256" w:lineRule="auto"/>
            </w:pPr>
            <w:r w:rsidRPr="001C0FC4">
              <w:t>-</w:t>
            </w:r>
          </w:p>
        </w:tc>
      </w:tr>
      <w:tr w:rsidR="00296E35" w:rsidRPr="001C0FC4" w14:paraId="6A9EBD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2E22C0"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0F7CD88" w14:textId="77777777" w:rsidR="00296E35" w:rsidRPr="001C0FC4" w:rsidRDefault="00296E35" w:rsidP="002E3FCC">
            <w:pPr>
              <w:pStyle w:val="TAL"/>
            </w:pPr>
            <w:r w:rsidRPr="001C0FC4">
              <w:t>Trigger the UE to reset UTC time and location.</w:t>
            </w:r>
          </w:p>
          <w:p w14:paraId="1D94B393"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B9C7B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2FDC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427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F93CCF" w14:textId="77777777" w:rsidR="00296E35" w:rsidRPr="001C0FC4" w:rsidRDefault="00296E35" w:rsidP="002E3FCC">
            <w:pPr>
              <w:pStyle w:val="TAC"/>
              <w:spacing w:line="256" w:lineRule="auto"/>
            </w:pPr>
            <w:r w:rsidRPr="001C0FC4">
              <w:t>-</w:t>
            </w:r>
          </w:p>
        </w:tc>
      </w:tr>
      <w:tr w:rsidR="00296E35" w:rsidRPr="001C0FC4" w14:paraId="0C3979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D1D0D2"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A4506EC" w14:textId="15C15C33"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5273E29"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888E1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04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944D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C1DC9E" w14:textId="77777777" w:rsidR="00296E35" w:rsidRPr="001C0FC4" w:rsidRDefault="00296E35" w:rsidP="002E3FCC">
            <w:pPr>
              <w:pStyle w:val="TAC"/>
              <w:spacing w:line="256" w:lineRule="auto"/>
            </w:pPr>
            <w:r w:rsidRPr="001C0FC4">
              <w:t>-</w:t>
            </w:r>
          </w:p>
        </w:tc>
      </w:tr>
      <w:tr w:rsidR="00296E35" w:rsidRPr="001C0FC4" w14:paraId="585E51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F2723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714FBCD" w14:textId="77777777" w:rsidR="00296E35" w:rsidRPr="001C0FC4" w:rsidRDefault="00296E35" w:rsidP="002E3FCC">
            <w:pPr>
              <w:pStyle w:val="TAL"/>
              <w:spacing w:line="256" w:lineRule="auto"/>
            </w:pPr>
            <w:r w:rsidRPr="001C0FC4">
              <w:t>Make the MCDATA User request to send an enhanced status to Group A using Enhanced Status Id "1" with a disposition request type of "DELIVERY".</w:t>
            </w:r>
          </w:p>
          <w:p w14:paraId="5B0CD46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3DEA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3DE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6765D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BBD81C" w14:textId="77777777" w:rsidR="00296E35" w:rsidRPr="001C0FC4" w:rsidRDefault="00296E35" w:rsidP="002E3FCC">
            <w:pPr>
              <w:pStyle w:val="TAC"/>
              <w:spacing w:line="256" w:lineRule="auto"/>
            </w:pPr>
            <w:r w:rsidRPr="001C0FC4">
              <w:t>-</w:t>
            </w:r>
          </w:p>
        </w:tc>
      </w:tr>
      <w:tr w:rsidR="00296E35" w:rsidRPr="001C0FC4" w14:paraId="0B894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64103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ACDCC24" w14:textId="6F8BF40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41D5E9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C294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FB3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3F421" w14:textId="77777777" w:rsidR="00296E35" w:rsidRPr="001C0FC4" w:rsidRDefault="00296E35" w:rsidP="002E3FCC">
            <w:pPr>
              <w:pStyle w:val="TAC"/>
              <w:spacing w:line="256" w:lineRule="auto"/>
            </w:pPr>
            <w:r w:rsidRPr="001C0FC4">
              <w:t>-</w:t>
            </w:r>
          </w:p>
        </w:tc>
      </w:tr>
      <w:tr w:rsidR="00296E35" w:rsidRPr="001C0FC4" w14:paraId="2F9888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9A82FB"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B9FA0C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55E740EA"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B2365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DA64B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6AF87" w14:textId="77777777" w:rsidR="00296E35" w:rsidRPr="001C0FC4" w:rsidRDefault="00296E35" w:rsidP="002E3FCC">
            <w:pPr>
              <w:pStyle w:val="TAC"/>
              <w:spacing w:line="256" w:lineRule="auto"/>
            </w:pPr>
            <w:r w:rsidRPr="001C0FC4">
              <w:t>-</w:t>
            </w:r>
          </w:p>
        </w:tc>
      </w:tr>
      <w:tr w:rsidR="00296E35" w:rsidRPr="001C0FC4" w14:paraId="240E0C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C75051"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3E60F89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an enhanced status via the </w:t>
            </w:r>
            <w:r w:rsidRPr="001C0FC4">
              <w:t>SDS OFF-NETWORK MESSAGE</w:t>
            </w:r>
            <w:r w:rsidRPr="001C0FC4">
              <w:rPr>
                <w:lang w:eastAsia="ko-KR"/>
              </w:rPr>
              <w:t xml:space="preserve"> message with a disposition request type of DELIVERY?</w:t>
            </w:r>
          </w:p>
          <w:p w14:paraId="292D5F12" w14:textId="77777777" w:rsidR="00296E35" w:rsidRPr="001C0FC4" w:rsidRDefault="00296E35" w:rsidP="002E3FCC">
            <w:pPr>
              <w:pStyle w:val="TAL"/>
              <w:spacing w:line="256" w:lineRule="auto"/>
            </w:pPr>
            <w:r w:rsidRPr="001C0FC4">
              <w:t>NOTE: It is expected that the UE</w:t>
            </w:r>
          </w:p>
          <w:p w14:paraId="4CA50171"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713525F6"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EFE4D5F"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CEB0ADC"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00C4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25E3B18" w14:textId="77777777" w:rsidR="00296E35" w:rsidRPr="001C0FC4" w:rsidRDefault="00296E35" w:rsidP="002E3FCC">
            <w:pPr>
              <w:pStyle w:val="TAC"/>
              <w:spacing w:line="256" w:lineRule="auto"/>
            </w:pPr>
            <w:r w:rsidRPr="001C0FC4">
              <w:t>P</w:t>
            </w:r>
          </w:p>
        </w:tc>
      </w:tr>
      <w:tr w:rsidR="00296E35" w:rsidRPr="001C0FC4" w14:paraId="12F044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6A0D2"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847D25"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6C1BA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2253B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F24C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5C6DE2" w14:textId="77777777" w:rsidR="00296E35" w:rsidRPr="001C0FC4" w:rsidRDefault="00296E35" w:rsidP="002E3FCC">
            <w:pPr>
              <w:pStyle w:val="TAC"/>
              <w:spacing w:line="256" w:lineRule="auto"/>
            </w:pPr>
            <w:r w:rsidRPr="001C0FC4">
              <w:t>-</w:t>
            </w:r>
          </w:p>
        </w:tc>
      </w:tr>
      <w:tr w:rsidR="00296E35" w:rsidRPr="001C0FC4" w14:paraId="28CE63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C542D"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08604CE"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60735775"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EF10D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65490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AEFA8A" w14:textId="77777777" w:rsidR="00296E35" w:rsidRPr="001C0FC4" w:rsidRDefault="00296E35" w:rsidP="002E3FCC">
            <w:pPr>
              <w:pStyle w:val="TAC"/>
              <w:spacing w:line="256" w:lineRule="auto"/>
            </w:pPr>
            <w:r w:rsidRPr="001C0FC4">
              <w:t>-</w:t>
            </w:r>
          </w:p>
        </w:tc>
      </w:tr>
      <w:tr w:rsidR="00296E35" w:rsidRPr="001C0FC4" w14:paraId="388A21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A477C"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5551326" w14:textId="198B6B2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CC6E0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4BDA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0BBC3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3FF441" w14:textId="77777777" w:rsidR="00296E35" w:rsidRPr="001C0FC4" w:rsidRDefault="00296E35" w:rsidP="002E3FCC">
            <w:pPr>
              <w:pStyle w:val="TAC"/>
              <w:spacing w:line="256" w:lineRule="auto"/>
            </w:pPr>
            <w:r w:rsidRPr="001C0FC4">
              <w:t>-</w:t>
            </w:r>
          </w:p>
        </w:tc>
      </w:tr>
      <w:tr w:rsidR="00296E35" w:rsidRPr="001C0FC4" w14:paraId="6EB96C4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350F9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A2C0C8" w14:textId="5DA45B9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CA9E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376E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FC1D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DC4113" w14:textId="77777777" w:rsidR="00296E35" w:rsidRPr="001C0FC4" w:rsidRDefault="00296E35" w:rsidP="002E3FCC">
            <w:pPr>
              <w:pStyle w:val="TAC"/>
              <w:spacing w:line="256" w:lineRule="auto"/>
            </w:pPr>
            <w:r w:rsidRPr="001C0FC4">
              <w:t>-</w:t>
            </w:r>
          </w:p>
        </w:tc>
      </w:tr>
      <w:tr w:rsidR="00296E35" w:rsidRPr="001C0FC4" w14:paraId="6A79F89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7C2C6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C10778"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04877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1ACC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1C33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EF0405" w14:textId="77777777" w:rsidR="00296E35" w:rsidRPr="001C0FC4" w:rsidRDefault="00296E35" w:rsidP="002E3FCC">
            <w:pPr>
              <w:pStyle w:val="TAC"/>
              <w:spacing w:line="256" w:lineRule="auto"/>
            </w:pPr>
            <w:r w:rsidRPr="001C0FC4">
              <w:t>-</w:t>
            </w:r>
          </w:p>
        </w:tc>
      </w:tr>
      <w:tr w:rsidR="00296E35" w:rsidRPr="001C0FC4" w14:paraId="1B41A5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42FC0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8CC128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47EEB6E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EBA63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568B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9E5C25" w14:textId="77777777" w:rsidR="00296E35" w:rsidRPr="001C0FC4" w:rsidRDefault="00296E35" w:rsidP="002E3FCC">
            <w:pPr>
              <w:pStyle w:val="TAC"/>
              <w:spacing w:line="256" w:lineRule="auto"/>
            </w:pPr>
            <w:r w:rsidRPr="001C0FC4">
              <w:t>-</w:t>
            </w:r>
          </w:p>
        </w:tc>
      </w:tr>
      <w:tr w:rsidR="00296E35" w:rsidRPr="001C0FC4" w14:paraId="48BB5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63B54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2D9106"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0B216A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F2EF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D71E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CB5CFE" w14:textId="77777777" w:rsidR="00296E35" w:rsidRPr="001C0FC4" w:rsidRDefault="00296E35" w:rsidP="002E3FCC">
            <w:pPr>
              <w:pStyle w:val="TAC"/>
              <w:spacing w:line="256" w:lineRule="auto"/>
            </w:pPr>
            <w:r w:rsidRPr="001C0FC4">
              <w:t>-</w:t>
            </w:r>
          </w:p>
        </w:tc>
      </w:tr>
      <w:tr w:rsidR="00296E35" w:rsidRPr="001C0FC4" w14:paraId="022D120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95A030"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2F37D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F7EFE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FF704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822E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D8AA8" w14:textId="77777777" w:rsidR="00296E35" w:rsidRPr="001C0FC4" w:rsidRDefault="00296E35" w:rsidP="002E3FCC">
            <w:pPr>
              <w:pStyle w:val="TAC"/>
              <w:spacing w:line="256" w:lineRule="auto"/>
            </w:pPr>
            <w:r w:rsidRPr="001C0FC4">
              <w:t>-</w:t>
            </w:r>
          </w:p>
        </w:tc>
      </w:tr>
      <w:tr w:rsidR="00296E35" w:rsidRPr="001C0FC4" w14:paraId="22F69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190C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9F31E50" w14:textId="2C5386A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EDEC91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646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BD5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177529" w14:textId="77777777" w:rsidR="00296E35" w:rsidRPr="001C0FC4" w:rsidRDefault="00296E35" w:rsidP="002E3FCC">
            <w:pPr>
              <w:pStyle w:val="TAC"/>
              <w:spacing w:line="256" w:lineRule="auto"/>
            </w:pPr>
            <w:r w:rsidRPr="001C0FC4">
              <w:t>-</w:t>
            </w:r>
          </w:p>
        </w:tc>
      </w:tr>
      <w:tr w:rsidR="00296E35" w:rsidRPr="001C0FC4" w14:paraId="6D8EEDDE"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96BF47A"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1F486007" w14:textId="77777777" w:rsidR="00296E35" w:rsidRPr="001C0FC4" w:rsidRDefault="00296E35" w:rsidP="00296E35"/>
    <w:p w14:paraId="3698A21E" w14:textId="77777777" w:rsidR="00296E35" w:rsidRPr="001C0FC4" w:rsidRDefault="00296E35" w:rsidP="00296E35">
      <w:pPr>
        <w:pStyle w:val="H6"/>
        <w:rPr>
          <w:lang w:eastAsia="ko-KR"/>
        </w:rPr>
      </w:pPr>
      <w:r w:rsidRPr="001C0FC4">
        <w:t>7.2.1.3.3</w:t>
      </w:r>
      <w:r w:rsidRPr="001C0FC4">
        <w:tab/>
        <w:t>Specific message contents</w:t>
      </w:r>
    </w:p>
    <w:p w14:paraId="18902DDF" w14:textId="77777777" w:rsidR="00296E35" w:rsidRPr="001C0FC4" w:rsidRDefault="00296E35" w:rsidP="00296E35">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A40961"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E3C76BC" w14:textId="5F94DBD7"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r w:rsidR="00296E35" w:rsidRPr="001C0FC4" w14:paraId="50EF3652"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5008841C"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11703"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9CBD10"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0DC2BC"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F4A1C7" w14:textId="77777777" w:rsidR="00296E35" w:rsidRPr="001C0FC4" w:rsidRDefault="00296E35" w:rsidP="002E3FCC">
            <w:pPr>
              <w:pStyle w:val="TAH"/>
              <w:spacing w:line="256" w:lineRule="auto"/>
              <w:rPr>
                <w:bCs/>
              </w:rPr>
            </w:pPr>
            <w:r w:rsidRPr="001C0FC4">
              <w:rPr>
                <w:bCs/>
              </w:rPr>
              <w:t>Condition</w:t>
            </w:r>
          </w:p>
        </w:tc>
      </w:tr>
      <w:tr w:rsidR="00296E35" w:rsidRPr="001C0FC4" w14:paraId="41EE0AA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403B857"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1DC39F33" w14:textId="77777777" w:rsidR="00296E35" w:rsidRPr="001C0FC4" w:rsidRDefault="00296E35" w:rsidP="002E3FCC">
            <w:pPr>
              <w:pStyle w:val="TAL"/>
              <w:spacing w:line="256" w:lineRule="auto"/>
            </w:pPr>
            <w:r w:rsidRPr="001C0FC4">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74BF26D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41F29A"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104D862" w14:textId="77777777" w:rsidR="00296E35" w:rsidRPr="001C0FC4" w:rsidRDefault="00296E35" w:rsidP="002E3FCC">
            <w:pPr>
              <w:pStyle w:val="TAL"/>
              <w:spacing w:line="256" w:lineRule="auto"/>
            </w:pPr>
          </w:p>
        </w:tc>
      </w:tr>
    </w:tbl>
    <w:p w14:paraId="641BADD0" w14:textId="77777777" w:rsidR="00296E35" w:rsidRPr="001C0FC4" w:rsidRDefault="00296E35" w:rsidP="00296E35"/>
    <w:p w14:paraId="14E7FC27" w14:textId="77777777" w:rsidR="00296E35" w:rsidRPr="001C0FC4" w:rsidRDefault="00296E35" w:rsidP="00296E35">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F6D5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C113C0" w14:textId="066ADEA0" w:rsidR="00296E35" w:rsidRPr="001C0FC4" w:rsidRDefault="00296E35" w:rsidP="002E3FCC">
            <w:pPr>
              <w:pStyle w:val="TAL"/>
              <w:spacing w:line="256" w:lineRule="auto"/>
              <w:rPr>
                <w:rFonts w:cs="Arial"/>
                <w:szCs w:val="18"/>
              </w:rPr>
            </w:pPr>
            <w:r w:rsidRPr="001C0FC4">
              <w:rPr>
                <w:rFonts w:cs="Arial"/>
                <w:szCs w:val="18"/>
              </w:rPr>
              <w:t xml:space="preserve">Derivation Path: </w:t>
            </w:r>
            <w:r w:rsidRPr="001C0FC4">
              <w:t xml:space="preserve">TS </w:t>
            </w:r>
            <w:r>
              <w:t>37.579</w:t>
            </w:r>
            <w:r w:rsidRPr="001C0FC4">
              <w:t>-1 [2], Table 5.5.3.8.9-3</w:t>
            </w:r>
          </w:p>
        </w:tc>
      </w:tr>
      <w:tr w:rsidR="00296E35" w:rsidRPr="001C0FC4" w14:paraId="38AA52D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24B26C1D" w14:textId="77777777" w:rsidR="00296E35" w:rsidRPr="001C0FC4" w:rsidRDefault="00296E35" w:rsidP="002E3FCC">
            <w:pPr>
              <w:pStyle w:val="TAH"/>
              <w:spacing w:line="256" w:lineRule="auto"/>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EA4F47" w14:textId="77777777" w:rsidR="00296E35" w:rsidRPr="001C0FC4" w:rsidRDefault="00296E35" w:rsidP="002E3FCC">
            <w:pPr>
              <w:pStyle w:val="TAH"/>
              <w:spacing w:line="256" w:lineRule="auto"/>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04038" w14:textId="77777777" w:rsidR="00296E35" w:rsidRPr="001C0FC4" w:rsidRDefault="00296E35" w:rsidP="002E3FCC">
            <w:pPr>
              <w:pStyle w:val="TAH"/>
              <w:spacing w:line="256" w:lineRule="auto"/>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DC6DB4" w14:textId="77777777" w:rsidR="00296E35" w:rsidRPr="001C0FC4" w:rsidRDefault="00296E35" w:rsidP="002E3FCC">
            <w:pPr>
              <w:pStyle w:val="TAH"/>
              <w:spacing w:line="256" w:lineRule="auto"/>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693F33" w14:textId="77777777" w:rsidR="00296E35" w:rsidRPr="001C0FC4" w:rsidRDefault="00296E35" w:rsidP="002E3FCC">
            <w:pPr>
              <w:pStyle w:val="TAH"/>
              <w:spacing w:line="256" w:lineRule="auto"/>
              <w:rPr>
                <w:bCs/>
              </w:rPr>
            </w:pPr>
            <w:r w:rsidRPr="001C0FC4">
              <w:rPr>
                <w:bCs/>
              </w:rPr>
              <w:t>Condition</w:t>
            </w:r>
          </w:p>
        </w:tc>
      </w:tr>
      <w:tr w:rsidR="00296E35" w:rsidRPr="001C0FC4" w14:paraId="5EFB9CA9"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9387DE8"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74326E5" w14:textId="77777777" w:rsidR="00296E35" w:rsidRPr="001C0FC4" w:rsidRDefault="00296E35" w:rsidP="002E3FCC">
            <w:pPr>
              <w:pStyle w:val="TAL"/>
              <w:spacing w:line="256" w:lineRule="auto"/>
            </w:pPr>
            <w:r w:rsidRPr="001C0FC4">
              <w:t>'00000011'B</w:t>
            </w:r>
          </w:p>
        </w:tc>
        <w:tc>
          <w:tcPr>
            <w:tcW w:w="2126" w:type="dxa"/>
            <w:tcBorders>
              <w:top w:val="single" w:sz="4" w:space="0" w:color="auto"/>
              <w:left w:val="single" w:sz="4" w:space="0" w:color="auto"/>
              <w:bottom w:val="single" w:sz="4" w:space="0" w:color="auto"/>
              <w:right w:val="single" w:sz="4" w:space="0" w:color="auto"/>
            </w:tcBorders>
            <w:hideMark/>
          </w:tcPr>
          <w:p w14:paraId="3637CB2D" w14:textId="77777777" w:rsidR="00296E35" w:rsidRPr="001C0FC4" w:rsidRDefault="00296E35" w:rsidP="002E3FCC">
            <w:pPr>
              <w:pStyle w:val="TAL"/>
              <w:spacing w:line="256" w:lineRule="auto"/>
            </w:pPr>
            <w:r w:rsidRPr="001C0FC4">
              <w:t>Data payload</w:t>
            </w:r>
          </w:p>
        </w:tc>
        <w:tc>
          <w:tcPr>
            <w:tcW w:w="1418" w:type="dxa"/>
            <w:tcBorders>
              <w:top w:val="single" w:sz="4" w:space="0" w:color="auto"/>
              <w:left w:val="single" w:sz="4" w:space="0" w:color="auto"/>
              <w:bottom w:val="single" w:sz="4" w:space="0" w:color="auto"/>
              <w:right w:val="single" w:sz="4" w:space="0" w:color="auto"/>
            </w:tcBorders>
            <w:hideMark/>
          </w:tcPr>
          <w:p w14:paraId="157A48BA" w14:textId="77777777" w:rsidR="00296E35" w:rsidRPr="001C0FC4" w:rsidRDefault="00296E35" w:rsidP="002E3FCC">
            <w:pPr>
              <w:pStyle w:val="TAL"/>
              <w:spacing w:line="256" w:lineRule="auto"/>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44D713" w14:textId="77777777" w:rsidR="00296E35" w:rsidRPr="001C0FC4" w:rsidRDefault="00296E35" w:rsidP="002E3FCC">
            <w:pPr>
              <w:pStyle w:val="TAL"/>
              <w:spacing w:line="256" w:lineRule="auto"/>
            </w:pPr>
          </w:p>
        </w:tc>
      </w:tr>
      <w:tr w:rsidR="00296E35" w:rsidRPr="001C0FC4" w14:paraId="71D13AD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5B5F867" w14:textId="77777777" w:rsidR="00296E35" w:rsidRPr="001C0FC4" w:rsidRDefault="00296E35" w:rsidP="002E3FCC">
            <w:pPr>
              <w:pStyle w:val="TAL"/>
              <w:spacing w:line="256" w:lineRule="auto"/>
              <w:rPr>
                <w:rFonts w:cs="Arial"/>
                <w:szCs w:val="18"/>
              </w:rPr>
            </w:pPr>
            <w:r w:rsidRPr="001C0FC4">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61076EAB" w14:textId="77777777" w:rsidR="00296E35" w:rsidRPr="001C0FC4" w:rsidRDefault="00296E35" w:rsidP="002E3FCC">
            <w:pPr>
              <w:pStyle w:val="TAL"/>
              <w:spacing w:line="256" w:lineRule="auto"/>
            </w:pPr>
            <w:r w:rsidRPr="001C0FC4">
              <w:t>1</w:t>
            </w:r>
          </w:p>
        </w:tc>
        <w:tc>
          <w:tcPr>
            <w:tcW w:w="2126" w:type="dxa"/>
            <w:tcBorders>
              <w:top w:val="single" w:sz="4" w:space="0" w:color="auto"/>
              <w:left w:val="single" w:sz="4" w:space="0" w:color="auto"/>
              <w:bottom w:val="single" w:sz="4" w:space="0" w:color="auto"/>
              <w:right w:val="single" w:sz="4" w:space="0" w:color="auto"/>
            </w:tcBorders>
            <w:hideMark/>
          </w:tcPr>
          <w:p w14:paraId="752D7BA5" w14:textId="77777777" w:rsidR="00296E35" w:rsidRPr="001C0FC4" w:rsidRDefault="00296E35" w:rsidP="002E3FCC">
            <w:pPr>
              <w:pStyle w:val="TAL"/>
              <w:spacing w:line="256" w:lineRule="auto"/>
            </w:pPr>
            <w:r w:rsidRPr="001C0FC4">
              <w:t>1 payload</w:t>
            </w:r>
          </w:p>
        </w:tc>
        <w:tc>
          <w:tcPr>
            <w:tcW w:w="1418" w:type="dxa"/>
            <w:tcBorders>
              <w:top w:val="single" w:sz="4" w:space="0" w:color="auto"/>
              <w:left w:val="single" w:sz="4" w:space="0" w:color="auto"/>
              <w:bottom w:val="single" w:sz="4" w:space="0" w:color="auto"/>
              <w:right w:val="single" w:sz="4" w:space="0" w:color="auto"/>
            </w:tcBorders>
            <w:hideMark/>
          </w:tcPr>
          <w:p w14:paraId="6CED6DDD" w14:textId="77777777" w:rsidR="00296E35" w:rsidRPr="001C0FC4" w:rsidRDefault="00296E35" w:rsidP="002E3FCC">
            <w:pPr>
              <w:pStyle w:val="TAL"/>
              <w:spacing w:line="256" w:lineRule="auto"/>
            </w:pPr>
            <w:r w:rsidRPr="001C0FC4">
              <w:rPr>
                <w:rFonts w:cs="Arial"/>
                <w:szCs w:val="18"/>
              </w:rPr>
              <w:t>TS 24.282 [31] clause 15.2.12</w:t>
            </w:r>
          </w:p>
        </w:tc>
        <w:tc>
          <w:tcPr>
            <w:tcW w:w="1134" w:type="dxa"/>
            <w:tcBorders>
              <w:top w:val="single" w:sz="4" w:space="0" w:color="auto"/>
              <w:left w:val="single" w:sz="4" w:space="0" w:color="auto"/>
              <w:bottom w:val="single" w:sz="4" w:space="0" w:color="auto"/>
              <w:right w:val="single" w:sz="4" w:space="0" w:color="auto"/>
            </w:tcBorders>
          </w:tcPr>
          <w:p w14:paraId="6B9C9A1D" w14:textId="77777777" w:rsidR="00296E35" w:rsidRPr="001C0FC4" w:rsidRDefault="00296E35" w:rsidP="002E3FCC">
            <w:pPr>
              <w:pStyle w:val="TAL"/>
              <w:spacing w:line="256" w:lineRule="auto"/>
            </w:pPr>
          </w:p>
        </w:tc>
      </w:tr>
      <w:tr w:rsidR="00296E35" w:rsidRPr="001C0FC4" w14:paraId="6676DAA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02CBA1D4" w14:textId="77777777" w:rsidR="00296E35" w:rsidRPr="001C0FC4" w:rsidRDefault="00296E35" w:rsidP="002E3FCC">
            <w:pPr>
              <w:pStyle w:val="TAL"/>
              <w:spacing w:line="256" w:lineRule="auto"/>
            </w:pPr>
            <w:r w:rsidRPr="001C0FC4">
              <w:t>Payload</w:t>
            </w:r>
          </w:p>
        </w:tc>
        <w:tc>
          <w:tcPr>
            <w:tcW w:w="2126" w:type="dxa"/>
            <w:tcBorders>
              <w:top w:val="single" w:sz="4" w:space="0" w:color="auto"/>
              <w:left w:val="single" w:sz="4" w:space="0" w:color="auto"/>
              <w:bottom w:val="single" w:sz="4" w:space="0" w:color="auto"/>
              <w:right w:val="single" w:sz="4" w:space="0" w:color="auto"/>
            </w:tcBorders>
          </w:tcPr>
          <w:p w14:paraId="590BF364" w14:textId="77777777" w:rsidR="00296E35" w:rsidRPr="001C0FC4" w:rsidRDefault="00296E35" w:rsidP="002E3FCC">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3A853812"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3C4D4DF" w14:textId="77777777" w:rsidR="00296E35" w:rsidRPr="001C0FC4" w:rsidRDefault="00296E35" w:rsidP="002E3FCC">
            <w:pPr>
              <w:pStyle w:val="TAL"/>
              <w:spacing w:line="256" w:lineRule="auto"/>
            </w:pPr>
            <w:r w:rsidRPr="001C0FC4">
              <w:rPr>
                <w:rFonts w:cs="Arial"/>
                <w:szCs w:val="18"/>
              </w:rPr>
              <w:t>TS 24.282 [31] clause 15.2.13</w:t>
            </w:r>
          </w:p>
        </w:tc>
        <w:tc>
          <w:tcPr>
            <w:tcW w:w="1134" w:type="dxa"/>
            <w:tcBorders>
              <w:top w:val="single" w:sz="4" w:space="0" w:color="auto"/>
              <w:left w:val="single" w:sz="4" w:space="0" w:color="auto"/>
              <w:bottom w:val="single" w:sz="4" w:space="0" w:color="auto"/>
              <w:right w:val="single" w:sz="4" w:space="0" w:color="auto"/>
            </w:tcBorders>
          </w:tcPr>
          <w:p w14:paraId="512729AE" w14:textId="77777777" w:rsidR="00296E35" w:rsidRPr="001C0FC4" w:rsidRDefault="00296E35" w:rsidP="002E3FCC">
            <w:pPr>
              <w:pStyle w:val="TAL"/>
              <w:spacing w:line="256" w:lineRule="auto"/>
            </w:pPr>
          </w:p>
        </w:tc>
      </w:tr>
      <w:tr w:rsidR="00296E35" w:rsidRPr="001C0FC4" w14:paraId="7F2B6D46"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8AF9F85" w14:textId="77777777" w:rsidR="00296E35" w:rsidRPr="001C0FC4" w:rsidRDefault="00296E35" w:rsidP="002E3FCC">
            <w:pPr>
              <w:pStyle w:val="TAL"/>
              <w:spacing w:line="256" w:lineRule="auto"/>
            </w:pPr>
            <w:r w:rsidRPr="001C0FC4">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0487A383" w14:textId="77777777" w:rsidR="00296E35" w:rsidRPr="001C0FC4" w:rsidRDefault="00296E35" w:rsidP="002E3FCC">
            <w:pPr>
              <w:pStyle w:val="TAL"/>
              <w:spacing w:line="256" w:lineRule="auto"/>
            </w:pPr>
            <w:r w:rsidRPr="001C0FC4">
              <w:t>'78'O</w:t>
            </w:r>
          </w:p>
        </w:tc>
        <w:tc>
          <w:tcPr>
            <w:tcW w:w="2126" w:type="dxa"/>
            <w:tcBorders>
              <w:top w:val="single" w:sz="4" w:space="0" w:color="auto"/>
              <w:left w:val="single" w:sz="4" w:space="0" w:color="auto"/>
              <w:bottom w:val="single" w:sz="4" w:space="0" w:color="auto"/>
              <w:right w:val="single" w:sz="4" w:space="0" w:color="auto"/>
            </w:tcBorders>
          </w:tcPr>
          <w:p w14:paraId="6298852C"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039C5C0"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3640549" w14:textId="77777777" w:rsidR="00296E35" w:rsidRPr="001C0FC4" w:rsidRDefault="00296E35" w:rsidP="002E3FCC">
            <w:pPr>
              <w:pStyle w:val="TAL"/>
              <w:spacing w:line="256" w:lineRule="auto"/>
            </w:pPr>
          </w:p>
        </w:tc>
      </w:tr>
      <w:tr w:rsidR="00296E35" w:rsidRPr="001C0FC4" w14:paraId="63E32C9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400C19A1" w14:textId="77777777" w:rsidR="00296E35" w:rsidRPr="001C0FC4" w:rsidRDefault="00296E35" w:rsidP="002E3FCC">
            <w:pPr>
              <w:pStyle w:val="TAL"/>
              <w:spacing w:line="256" w:lineRule="auto"/>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2B40116D" w14:textId="77777777" w:rsidR="00296E35" w:rsidRPr="001C0FC4" w:rsidRDefault="00296E35" w:rsidP="002E3FCC">
            <w:pPr>
              <w:pStyle w:val="TAL"/>
              <w:spacing w:line="256" w:lineRule="auto"/>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53E95791"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9D12EC4"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8FBEDEC" w14:textId="77777777" w:rsidR="00296E35" w:rsidRPr="001C0FC4" w:rsidRDefault="00296E35" w:rsidP="002E3FCC">
            <w:pPr>
              <w:pStyle w:val="TAL"/>
              <w:spacing w:line="256" w:lineRule="auto"/>
            </w:pPr>
          </w:p>
        </w:tc>
      </w:tr>
      <w:tr w:rsidR="00296E35" w:rsidRPr="001C0FC4" w14:paraId="57F6EC5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1D332727" w14:textId="77777777" w:rsidR="00296E35" w:rsidRPr="001C0FC4" w:rsidRDefault="00296E35" w:rsidP="002E3FCC">
            <w:pPr>
              <w:pStyle w:val="TAL"/>
              <w:spacing w:line="256" w:lineRule="auto"/>
            </w:pPr>
            <w:r w:rsidRPr="001C0FC4">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E71CBC6" w14:textId="77777777" w:rsidR="00296E35" w:rsidRPr="001C0FC4" w:rsidRDefault="00296E35" w:rsidP="002E3FCC">
            <w:pPr>
              <w:pStyle w:val="TAL"/>
              <w:spacing w:line="256" w:lineRule="auto"/>
            </w:pPr>
            <w:r w:rsidRPr="001C0FC4">
              <w:rPr>
                <w:rFonts w:eastAsia="Calibri"/>
              </w:rPr>
              <w:t>'00000110'B</w:t>
            </w:r>
          </w:p>
        </w:tc>
        <w:tc>
          <w:tcPr>
            <w:tcW w:w="2126" w:type="dxa"/>
            <w:tcBorders>
              <w:top w:val="single" w:sz="4" w:space="0" w:color="auto"/>
              <w:left w:val="single" w:sz="4" w:space="0" w:color="auto"/>
              <w:bottom w:val="single" w:sz="4" w:space="0" w:color="auto"/>
              <w:right w:val="single" w:sz="4" w:space="0" w:color="auto"/>
            </w:tcBorders>
            <w:hideMark/>
          </w:tcPr>
          <w:p w14:paraId="7EA34524" w14:textId="77777777" w:rsidR="00296E35" w:rsidRPr="001C0FC4" w:rsidRDefault="00296E35" w:rsidP="002E3FCC">
            <w:pPr>
              <w:pStyle w:val="TAL"/>
              <w:spacing w:line="256" w:lineRule="auto"/>
            </w:pPr>
            <w:r w:rsidRPr="001C0FC4">
              <w:t>ENHANCED STATUS</w:t>
            </w:r>
          </w:p>
        </w:tc>
        <w:tc>
          <w:tcPr>
            <w:tcW w:w="1418" w:type="dxa"/>
            <w:tcBorders>
              <w:top w:val="single" w:sz="4" w:space="0" w:color="auto"/>
              <w:left w:val="single" w:sz="4" w:space="0" w:color="auto"/>
              <w:bottom w:val="single" w:sz="4" w:space="0" w:color="auto"/>
              <w:right w:val="single" w:sz="4" w:space="0" w:color="auto"/>
            </w:tcBorders>
          </w:tcPr>
          <w:p w14:paraId="58A06A97" w14:textId="77777777" w:rsidR="00296E35" w:rsidRPr="001C0FC4" w:rsidRDefault="00296E35" w:rsidP="002E3FCC">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1D260E15" w14:textId="77777777" w:rsidR="00296E35" w:rsidRPr="001C0FC4" w:rsidRDefault="00296E35" w:rsidP="002E3FCC">
            <w:pPr>
              <w:pStyle w:val="TAL"/>
              <w:spacing w:line="256" w:lineRule="auto"/>
            </w:pPr>
          </w:p>
        </w:tc>
      </w:tr>
      <w:tr w:rsidR="00296E35" w:rsidRPr="001C0FC4" w14:paraId="583D8C2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36D55544" w14:textId="77777777" w:rsidR="00296E35" w:rsidRPr="001C0FC4" w:rsidRDefault="00296E35" w:rsidP="002E3FCC">
            <w:pPr>
              <w:pStyle w:val="TAL"/>
              <w:spacing w:line="256" w:lineRule="auto"/>
            </w:pPr>
            <w:r w:rsidRPr="001C0FC4">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3134EA1F" w14:textId="77777777" w:rsidR="00296E35" w:rsidRPr="001C0FC4" w:rsidRDefault="00296E35" w:rsidP="002E3FCC">
            <w:pPr>
              <w:pStyle w:val="TAL"/>
              <w:spacing w:line="256" w:lineRule="auto"/>
            </w:pPr>
            <w:r w:rsidRPr="001C0FC4">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560667A0" w14:textId="77777777" w:rsidR="00296E35" w:rsidRPr="001C0FC4" w:rsidRDefault="00296E35" w:rsidP="002E3FCC">
            <w:pPr>
              <w:pStyle w:val="TAL"/>
              <w:spacing w:line="256" w:lineRule="auto"/>
            </w:pPr>
            <w:r w:rsidRPr="001C0FC4">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C24016" w14:textId="7CE1765F"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4" w:type="dxa"/>
            <w:tcBorders>
              <w:top w:val="single" w:sz="4" w:space="0" w:color="auto"/>
              <w:left w:val="single" w:sz="4" w:space="0" w:color="auto"/>
              <w:bottom w:val="single" w:sz="4" w:space="0" w:color="auto"/>
              <w:right w:val="single" w:sz="4" w:space="0" w:color="auto"/>
            </w:tcBorders>
          </w:tcPr>
          <w:p w14:paraId="0D217977" w14:textId="77777777" w:rsidR="00296E35" w:rsidRPr="001C0FC4" w:rsidRDefault="00296E35" w:rsidP="002E3FCC">
            <w:pPr>
              <w:pStyle w:val="TAL"/>
              <w:spacing w:line="256" w:lineRule="auto"/>
            </w:pPr>
          </w:p>
        </w:tc>
      </w:tr>
    </w:tbl>
    <w:p w14:paraId="4C372177" w14:textId="77777777" w:rsidR="00296E35" w:rsidRPr="001C0FC4" w:rsidRDefault="00296E35" w:rsidP="00296E35"/>
    <w:p w14:paraId="7A0BB5E2" w14:textId="77777777" w:rsidR="00296E35" w:rsidRPr="001C0FC4" w:rsidRDefault="00296E35" w:rsidP="00296E35">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07E20C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E4D8F45" w14:textId="074A1090"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31BB9263" w14:textId="77777777" w:rsidR="00296E35" w:rsidRPr="001C0FC4" w:rsidRDefault="00296E35" w:rsidP="00296E35"/>
    <w:p w14:paraId="03EBA6A0" w14:textId="77777777" w:rsidR="00296E35" w:rsidRPr="001C0FC4" w:rsidRDefault="00296E35" w:rsidP="00296E35">
      <w:pPr>
        <w:pStyle w:val="Heading3"/>
      </w:pPr>
      <w:bookmarkStart w:id="1346" w:name="_Toc106817738"/>
      <w:bookmarkStart w:id="1347" w:name="_Toc106817863"/>
      <w:bookmarkStart w:id="1348" w:name="_Toc178186397"/>
      <w:bookmarkStart w:id="1349" w:name="_Toc181109138"/>
      <w:r w:rsidRPr="001C0FC4">
        <w:t>7.2.2</w:t>
      </w:r>
      <w:r w:rsidRPr="001C0FC4">
        <w:tab/>
        <w:t>Off-network / Enhanced Status (ES) / Client Terminated (CT)</w:t>
      </w:r>
      <w:bookmarkEnd w:id="1346"/>
      <w:bookmarkEnd w:id="1347"/>
      <w:bookmarkEnd w:id="1348"/>
      <w:bookmarkEnd w:id="1349"/>
    </w:p>
    <w:p w14:paraId="0264069F" w14:textId="77777777" w:rsidR="00296E35" w:rsidRPr="001C0FC4" w:rsidRDefault="00296E35" w:rsidP="00296E35">
      <w:pPr>
        <w:pStyle w:val="H6"/>
      </w:pPr>
      <w:r w:rsidRPr="001C0FC4">
        <w:t>7.2.2.1</w:t>
      </w:r>
      <w:r w:rsidRPr="001C0FC4">
        <w:tab/>
        <w:t>Test Purpose (TP)</w:t>
      </w:r>
    </w:p>
    <w:p w14:paraId="525EA19B" w14:textId="77777777" w:rsidR="00296E35" w:rsidRPr="001C0FC4" w:rsidRDefault="00296E35" w:rsidP="00296E35">
      <w:pPr>
        <w:pStyle w:val="H6"/>
      </w:pPr>
      <w:r w:rsidRPr="001C0FC4">
        <w:t>(1)</w:t>
      </w:r>
    </w:p>
    <w:p w14:paraId="136A98B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7B719A6A" w14:textId="77777777" w:rsidR="00296E35" w:rsidRPr="001C0FC4" w:rsidRDefault="00296E35" w:rsidP="00296E35">
      <w:pPr>
        <w:pStyle w:val="PL"/>
      </w:pPr>
      <w:r w:rsidRPr="001C0FC4">
        <w:rPr>
          <w:b/>
        </w:rPr>
        <w:t>ensure that</w:t>
      </w:r>
      <w:r w:rsidRPr="001C0FC4">
        <w:t xml:space="preserve"> {</w:t>
      </w:r>
    </w:p>
    <w:p w14:paraId="503DD0F7" w14:textId="77777777" w:rsidR="00296E35" w:rsidRPr="001C0FC4" w:rsidRDefault="00296E35" w:rsidP="00296E35">
      <w:pPr>
        <w:pStyle w:val="PL"/>
      </w:pPr>
      <w:r w:rsidRPr="001C0FC4">
        <w:t xml:space="preserve">  </w:t>
      </w:r>
      <w:r w:rsidRPr="001C0FC4">
        <w:rPr>
          <w:b/>
        </w:rPr>
        <w:t>when</w:t>
      </w:r>
      <w:r w:rsidRPr="001C0FC4">
        <w:t xml:space="preserve"> { the UE (MCData Client) receives an enhanced status via the SDS OFF-NETWORK MESSAGE message with a disposition of DELIVERY }</w:t>
      </w:r>
    </w:p>
    <w:p w14:paraId="6E866254"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rPr>
          <w:b/>
          <w:bCs/>
          <w:lang w:eastAsia="ko-KR"/>
        </w:rPr>
        <w:t>and,</w:t>
      </w:r>
      <w:r w:rsidRPr="001C0FC4">
        <w:rPr>
          <w:lang w:eastAsia="ko-KR"/>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r w:rsidRPr="001C0FC4">
        <w:t>}</w:t>
      </w:r>
    </w:p>
    <w:p w14:paraId="34771F1C" w14:textId="77777777" w:rsidR="00296E35" w:rsidRPr="001C0FC4" w:rsidRDefault="00296E35" w:rsidP="00296E35">
      <w:pPr>
        <w:pStyle w:val="PL"/>
      </w:pPr>
      <w:r w:rsidRPr="001C0FC4">
        <w:t xml:space="preserve">            }</w:t>
      </w:r>
    </w:p>
    <w:p w14:paraId="58F152E8" w14:textId="77777777" w:rsidR="00296E35" w:rsidRPr="001C0FC4" w:rsidRDefault="00296E35" w:rsidP="00296E35">
      <w:pPr>
        <w:pStyle w:val="PL"/>
      </w:pPr>
    </w:p>
    <w:p w14:paraId="3D06710A" w14:textId="77777777" w:rsidR="00296E35" w:rsidRPr="001C0FC4" w:rsidRDefault="00296E35" w:rsidP="00296E35">
      <w:pPr>
        <w:pStyle w:val="H6"/>
      </w:pPr>
      <w:r w:rsidRPr="001C0FC4">
        <w:t>(2)</w:t>
      </w:r>
    </w:p>
    <w:p w14:paraId="3B2B4F8B"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7976935" w14:textId="77777777" w:rsidR="00296E35" w:rsidRPr="001C0FC4" w:rsidRDefault="00296E35" w:rsidP="00296E35">
      <w:pPr>
        <w:pStyle w:val="PL"/>
      </w:pPr>
      <w:r w:rsidRPr="001C0FC4">
        <w:rPr>
          <w:b/>
        </w:rPr>
        <w:t>ensure that</w:t>
      </w:r>
      <w:r w:rsidRPr="001C0FC4">
        <w:t xml:space="preserve"> {</w:t>
      </w:r>
    </w:p>
    <w:p w14:paraId="56ABC455"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1697E5EB"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5C5C3792" w14:textId="77777777" w:rsidR="00296E35" w:rsidRPr="001C0FC4" w:rsidRDefault="00296E35" w:rsidP="00296E35">
      <w:pPr>
        <w:pStyle w:val="PL"/>
      </w:pPr>
      <w:r w:rsidRPr="001C0FC4">
        <w:t xml:space="preserve">            }</w:t>
      </w:r>
    </w:p>
    <w:p w14:paraId="58CCB5A7" w14:textId="77777777" w:rsidR="00296E35" w:rsidRPr="001C0FC4" w:rsidRDefault="00296E35" w:rsidP="00296E35">
      <w:pPr>
        <w:pStyle w:val="PL"/>
      </w:pPr>
    </w:p>
    <w:p w14:paraId="4061AACC" w14:textId="77777777" w:rsidR="00296E35" w:rsidRPr="001C0FC4" w:rsidRDefault="00296E35" w:rsidP="00296E35">
      <w:pPr>
        <w:pStyle w:val="H6"/>
      </w:pPr>
      <w:r w:rsidRPr="001C0FC4">
        <w:t>7.2.2.2</w:t>
      </w:r>
      <w:r w:rsidRPr="001C0FC4">
        <w:tab/>
        <w:t>Conformance requirements</w:t>
      </w:r>
    </w:p>
    <w:p w14:paraId="7DE239DC" w14:textId="77777777" w:rsidR="00296E35" w:rsidRPr="001C0FC4" w:rsidRDefault="00296E35" w:rsidP="00296E35">
      <w:r w:rsidRPr="001C0FC4">
        <w:t xml:space="preserve">References: The conformance requirements covered in the current TC are specified in: </w:t>
      </w:r>
    </w:p>
    <w:p w14:paraId="6AD2A062" w14:textId="77777777" w:rsidR="00296E35" w:rsidRPr="001C0FC4" w:rsidRDefault="00296E35" w:rsidP="00296E35">
      <w:r w:rsidRPr="001C0FC4">
        <w:t>TS 24.282 clauses 14.3.2, 9.3.2.4, 12.3.2, 12.3.5. Unless otherwise stated these are Rel-15 requirements.</w:t>
      </w:r>
    </w:p>
    <w:p w14:paraId="2D5FCC5C" w14:textId="77777777" w:rsidR="00296E35" w:rsidRPr="001C0FC4" w:rsidRDefault="00296E35" w:rsidP="00296E35">
      <w:r w:rsidRPr="001C0FC4">
        <w:t>[TS 24.282, clause 14.3.2]</w:t>
      </w:r>
    </w:p>
    <w:p w14:paraId="4F2FA988" w14:textId="77777777" w:rsidR="00296E35" w:rsidRPr="001C0FC4" w:rsidRDefault="00296E35" w:rsidP="00296E35">
      <w:r w:rsidRPr="001C0FC4">
        <w:t>Upon receipt of a SDS OFF-NETWORK MESSAGE message, the MCData client:</w:t>
      </w:r>
    </w:p>
    <w:p w14:paraId="7287A483" w14:textId="77777777" w:rsidR="00296E35" w:rsidRPr="001C0FC4" w:rsidRDefault="00296E35" w:rsidP="00296E35">
      <w:pPr>
        <w:pStyle w:val="B1"/>
      </w:pPr>
      <w:r w:rsidRPr="001C0FC4">
        <w:t>1)</w:t>
      </w:r>
      <w:r w:rsidRPr="001C0FC4">
        <w:tab/>
        <w:t>shall follow the procedure defined in clause </w:t>
      </w:r>
      <w:r w:rsidRPr="001C0FC4">
        <w:rPr>
          <w:lang w:eastAsia="zh-CN"/>
        </w:rPr>
        <w:t>9.3.2.4</w:t>
      </w:r>
      <w:r w:rsidRPr="001C0FC4">
        <w:t>;</w:t>
      </w:r>
    </w:p>
    <w:p w14:paraId="58BF3B30" w14:textId="77777777" w:rsidR="00296E35" w:rsidRPr="001C0FC4" w:rsidRDefault="00296E35" w:rsidP="00296E35">
      <w:pPr>
        <w:pStyle w:val="B1"/>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3B4E752F" w14:textId="77777777" w:rsidR="00296E35" w:rsidRPr="001C0FC4" w:rsidRDefault="00296E35" w:rsidP="00296E35">
      <w:pPr>
        <w:pStyle w:val="B1"/>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4BF25042" w14:textId="77777777" w:rsidR="00296E35" w:rsidRPr="001C0FC4" w:rsidRDefault="00296E35" w:rsidP="00296E35">
      <w:r w:rsidRPr="001C0FC4">
        <w:t>[TS 24.282, clause 9.3.2.4]</w:t>
      </w:r>
    </w:p>
    <w:p w14:paraId="29FDD90E" w14:textId="77777777" w:rsidR="00296E35" w:rsidRPr="001C0FC4" w:rsidRDefault="00296E35" w:rsidP="00296E35">
      <w:r w:rsidRPr="001C0FC4">
        <w:t>Upon receiving an SDS OFF-NETWORK MESSAGE message with a SDS disposition request type IE, the MCData client:</w:t>
      </w:r>
    </w:p>
    <w:p w14:paraId="0A7CC934"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03F7E91"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EE78719"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23369ED4" w14:textId="77777777" w:rsidR="00296E35" w:rsidRPr="001C0FC4" w:rsidRDefault="00296E35" w:rsidP="00296E35">
      <w:pPr>
        <w:pStyle w:val="B1"/>
      </w:pPr>
      <w:r w:rsidRPr="001C0FC4">
        <w:t>4)</w:t>
      </w:r>
      <w:r w:rsidRPr="001C0FC4">
        <w:tab/>
        <w:t>shall store the current UTC time as the stored SDS notification time;</w:t>
      </w:r>
    </w:p>
    <w:p w14:paraId="0177EF34"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71205C9A"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018D816D"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2CAAECD2" w14:textId="77777777" w:rsidR="00296E35" w:rsidRPr="001C0FC4" w:rsidRDefault="00296E35" w:rsidP="00296E35">
      <w:pPr>
        <w:pStyle w:val="B1"/>
      </w:pPr>
      <w:r w:rsidRPr="001C0FC4">
        <w:t>8)</w:t>
      </w:r>
      <w:r w:rsidRPr="001C0FC4">
        <w:tab/>
        <w:t>if the SDS disposition request type IE is set to:</w:t>
      </w:r>
    </w:p>
    <w:p w14:paraId="344BECF0"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5FCD7E74"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6979005E" w14:textId="77777777" w:rsidR="00296E35" w:rsidRPr="001C0FC4" w:rsidRDefault="00296E35" w:rsidP="00296E35">
      <w:pPr>
        <w:pStyle w:val="B2"/>
      </w:pPr>
      <w:r w:rsidRPr="001C0FC4">
        <w:t>c)</w:t>
      </w:r>
      <w:r w:rsidRPr="001C0FC4">
        <w:tab/>
        <w:t>"DELIVERY AND READ" then, shall start timer TFS3 (delivery and read).</w:t>
      </w:r>
    </w:p>
    <w:p w14:paraId="620FFE99" w14:textId="77777777" w:rsidR="00296E35" w:rsidRPr="001C0FC4" w:rsidRDefault="00296E35" w:rsidP="00296E35">
      <w:pPr>
        <w:pStyle w:val="NO"/>
      </w:pPr>
      <w:r w:rsidRPr="001C0FC4">
        <w:t>NOTE: Duplicate messages (re-transmissions) that are received by the MCData client should not be processed again.</w:t>
      </w:r>
    </w:p>
    <w:p w14:paraId="1AA7155E" w14:textId="77777777" w:rsidR="00296E35" w:rsidRPr="001C0FC4" w:rsidRDefault="00296E35" w:rsidP="00296E35">
      <w:r w:rsidRPr="001C0FC4">
        <w:t>[TS 24.282, clause 12.3.2]</w:t>
      </w:r>
    </w:p>
    <w:p w14:paraId="16EB6C33" w14:textId="77777777" w:rsidR="00296E35" w:rsidRPr="001C0FC4" w:rsidRDefault="00296E35" w:rsidP="00296E35">
      <w:r w:rsidRPr="001C0FC4">
        <w:t>To send an off-network SDS delivery notification, the MCData client:</w:t>
      </w:r>
    </w:p>
    <w:p w14:paraId="60A2AB14" w14:textId="77777777" w:rsidR="00296E35" w:rsidRPr="001C0FC4" w:rsidRDefault="00296E35" w:rsidP="00296E35">
      <w:pPr>
        <w:pStyle w:val="B1"/>
      </w:pPr>
      <w:r w:rsidRPr="001C0FC4">
        <w:t>1)</w:t>
      </w:r>
      <w:r w:rsidRPr="001C0FC4">
        <w:tab/>
        <w:t>shall store "DELIVERED" as the disposition type;</w:t>
      </w:r>
    </w:p>
    <w:p w14:paraId="5B8A1434"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5B35E4F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D9E6612"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00BEA82B"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D46351E"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9707BE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B4EB84E" w14:textId="77777777" w:rsidR="00296E35" w:rsidRPr="001C0FC4" w:rsidRDefault="00296E35" w:rsidP="00296E35">
      <w:pPr>
        <w:pStyle w:val="B2"/>
      </w:pPr>
      <w:r w:rsidRPr="001C0FC4">
        <w:t>f)</w:t>
      </w:r>
      <w:r w:rsidRPr="001C0FC4">
        <w:tab/>
        <w:t>may set:</w:t>
      </w:r>
    </w:p>
    <w:p w14:paraId="460166F8" w14:textId="77777777" w:rsidR="00296E35" w:rsidRPr="001C0FC4" w:rsidRDefault="00296E35" w:rsidP="00296E35">
      <w:pPr>
        <w:pStyle w:val="B3"/>
      </w:pPr>
      <w:r w:rsidRPr="001C0FC4">
        <w:t>i)</w:t>
      </w:r>
      <w:r w:rsidRPr="001C0FC4">
        <w:tab/>
        <w:t>the Application ID IE to the stored SDS application ID as specified in clause 15.2.7; or</w:t>
      </w:r>
    </w:p>
    <w:p w14:paraId="3ED821D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4963415"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1158C55A"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1597B842"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884760B" w14:textId="77777777" w:rsidR="00296E35" w:rsidRPr="001C0FC4" w:rsidRDefault="00296E35" w:rsidP="00296E35">
      <w:r w:rsidRPr="001C0FC4">
        <w:t>[TS 24.282, clause 12.3.5]</w:t>
      </w:r>
    </w:p>
    <w:p w14:paraId="0CB17B6F"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0FD9197C"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6B35A74"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9A1D4A7"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067F39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EF7E6E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76214F8"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8CB3AE6" w14:textId="77777777" w:rsidR="00296E35" w:rsidRPr="001C0FC4" w:rsidRDefault="00296E35" w:rsidP="00296E35">
      <w:pPr>
        <w:pStyle w:val="B2"/>
      </w:pPr>
      <w:r w:rsidRPr="001C0FC4">
        <w:t>f)</w:t>
      </w:r>
      <w:r w:rsidRPr="001C0FC4">
        <w:tab/>
        <w:t>may set:</w:t>
      </w:r>
    </w:p>
    <w:p w14:paraId="479F4400" w14:textId="77777777" w:rsidR="00296E35" w:rsidRPr="001C0FC4" w:rsidRDefault="00296E35" w:rsidP="00296E35">
      <w:pPr>
        <w:pStyle w:val="B3"/>
      </w:pPr>
      <w:r w:rsidRPr="001C0FC4">
        <w:t>i)</w:t>
      </w:r>
      <w:r w:rsidRPr="001C0FC4">
        <w:tab/>
        <w:t>the Application ID IE to the stored SDS application ID as specified in clause 15.2.7; or</w:t>
      </w:r>
    </w:p>
    <w:p w14:paraId="4400818D"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276D7FC"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448CF9E"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7851978B"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6D2FA3B5" w14:textId="77777777" w:rsidR="00296E35" w:rsidRPr="001C0FC4" w:rsidRDefault="00296E35" w:rsidP="00296E35">
      <w:pPr>
        <w:pStyle w:val="H6"/>
      </w:pPr>
      <w:r w:rsidRPr="001C0FC4">
        <w:t>7.2.2.3</w:t>
      </w:r>
      <w:r w:rsidRPr="001C0FC4">
        <w:tab/>
        <w:t>Test description</w:t>
      </w:r>
    </w:p>
    <w:p w14:paraId="57A84C77" w14:textId="77777777" w:rsidR="00296E35" w:rsidRPr="001C0FC4" w:rsidRDefault="00296E35" w:rsidP="00296E35">
      <w:pPr>
        <w:pStyle w:val="H6"/>
      </w:pPr>
      <w:r w:rsidRPr="001C0FC4">
        <w:t>7.2.2.3.1</w:t>
      </w:r>
      <w:r w:rsidRPr="001C0FC4">
        <w:tab/>
        <w:t>Pre-test conditions</w:t>
      </w:r>
    </w:p>
    <w:p w14:paraId="6E8A58DB" w14:textId="77777777" w:rsidR="00296E35" w:rsidRPr="001C0FC4" w:rsidRDefault="00296E35" w:rsidP="00296E35">
      <w:pPr>
        <w:pStyle w:val="H6"/>
      </w:pPr>
      <w:r w:rsidRPr="001C0FC4">
        <w:t>System Simulator:</w:t>
      </w:r>
    </w:p>
    <w:p w14:paraId="4C7FAB6A" w14:textId="77777777" w:rsidR="00296E35" w:rsidRPr="001C0FC4" w:rsidRDefault="00296E35" w:rsidP="00296E35">
      <w:pPr>
        <w:pStyle w:val="B1"/>
      </w:pPr>
      <w:r w:rsidRPr="001C0FC4">
        <w:t>-</w:t>
      </w:r>
      <w:r w:rsidRPr="001C0FC4">
        <w:tab/>
      </w:r>
      <w:r w:rsidRPr="001C0FC4">
        <w:rPr>
          <w:color w:val="000000"/>
        </w:rPr>
        <w:t>SS-UE1 (MCData Client)</w:t>
      </w:r>
    </w:p>
    <w:p w14:paraId="58DFE40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03C280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D7761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D963DB" w14:textId="77777777" w:rsidR="00296E35" w:rsidRPr="001C0FC4" w:rsidRDefault="00296E35" w:rsidP="00296E35">
      <w:pPr>
        <w:pStyle w:val="B1"/>
      </w:pPr>
      <w:r w:rsidRPr="001C0FC4">
        <w:t>-</w:t>
      </w:r>
      <w:r w:rsidRPr="001C0FC4">
        <w:tab/>
      </w:r>
      <w:r w:rsidRPr="001C0FC4">
        <w:rPr>
          <w:color w:val="000000"/>
        </w:rPr>
        <w:t>SS-NW (MCData server)</w:t>
      </w:r>
    </w:p>
    <w:p w14:paraId="30D8C82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783B3A0" w14:textId="6447B03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28EB5B9" w14:textId="77777777" w:rsidR="00296E35" w:rsidRPr="001C0FC4" w:rsidRDefault="00296E35" w:rsidP="00296E35">
      <w:pPr>
        <w:pStyle w:val="H6"/>
      </w:pPr>
      <w:r w:rsidRPr="001C0FC4">
        <w:t>IUT:</w:t>
      </w:r>
    </w:p>
    <w:p w14:paraId="17DE67AE" w14:textId="77777777" w:rsidR="00296E35" w:rsidRPr="001C0FC4" w:rsidRDefault="00296E35" w:rsidP="00296E35">
      <w:pPr>
        <w:pStyle w:val="B1"/>
      </w:pPr>
      <w:r w:rsidRPr="001C0FC4">
        <w:t>-</w:t>
      </w:r>
      <w:r w:rsidRPr="001C0FC4">
        <w:tab/>
        <w:t>UE (MCData Client)</w:t>
      </w:r>
    </w:p>
    <w:p w14:paraId="4A3C4026" w14:textId="377FE563"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0475C5A7"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52C54F6"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00C42B2D"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00B90D9B" w14:textId="77777777" w:rsidR="00296E35" w:rsidRPr="001C0FC4" w:rsidRDefault="00296E35" w:rsidP="00296E35">
      <w:pPr>
        <w:pStyle w:val="H6"/>
      </w:pPr>
      <w:r w:rsidRPr="001C0FC4">
        <w:t>Preamble:</w:t>
      </w:r>
    </w:p>
    <w:p w14:paraId="564BA5E3" w14:textId="66EFFBB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2F27CBBE" w14:textId="24D6EBE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C01430"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7D338F2" w14:textId="77777777" w:rsidR="00296E35" w:rsidRPr="001C0FC4" w:rsidRDefault="00296E35" w:rsidP="00296E35">
      <w:pPr>
        <w:pStyle w:val="B1"/>
      </w:pPr>
      <w:r w:rsidRPr="001C0FC4">
        <w:t>-</w:t>
      </w:r>
      <w:r w:rsidRPr="001C0FC4">
        <w:tab/>
        <w:t>The UE is switched-off.</w:t>
      </w:r>
    </w:p>
    <w:p w14:paraId="7D3C8F00" w14:textId="77777777" w:rsidR="00296E35" w:rsidRPr="001C0FC4" w:rsidRDefault="00296E35" w:rsidP="00296E35">
      <w:pPr>
        <w:pStyle w:val="B1"/>
      </w:pPr>
      <w:r w:rsidRPr="001C0FC4">
        <w:t>-</w:t>
      </w:r>
      <w:r w:rsidRPr="001C0FC4">
        <w:tab/>
        <w:t>UE States at the end of the preamble</w:t>
      </w:r>
    </w:p>
    <w:p w14:paraId="1746F335" w14:textId="77777777" w:rsidR="00296E35" w:rsidRPr="001C0FC4" w:rsidRDefault="00296E35" w:rsidP="00296E35">
      <w:pPr>
        <w:pStyle w:val="B2"/>
      </w:pPr>
      <w:r w:rsidRPr="001C0FC4">
        <w:t>-</w:t>
      </w:r>
      <w:r w:rsidRPr="001C0FC4">
        <w:tab/>
        <w:t>The UE is in state 'switched-off'.</w:t>
      </w:r>
    </w:p>
    <w:p w14:paraId="17ECE3A4" w14:textId="77777777" w:rsidR="00296E35" w:rsidRPr="001C0FC4" w:rsidRDefault="00296E35" w:rsidP="00296E35">
      <w:pPr>
        <w:pStyle w:val="H6"/>
      </w:pPr>
      <w:r w:rsidRPr="001C0FC4">
        <w:t>7.2.2.3.2</w:t>
      </w:r>
      <w:r w:rsidRPr="001C0FC4">
        <w:tab/>
        <w:t>Test procedure sequence</w:t>
      </w:r>
    </w:p>
    <w:p w14:paraId="75E5C492" w14:textId="77777777" w:rsidR="00296E35" w:rsidRPr="001C0FC4" w:rsidRDefault="00296E35" w:rsidP="00296E35">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A21C6C" w14:textId="77777777" w:rsidTr="002E3FCC">
        <w:tc>
          <w:tcPr>
            <w:tcW w:w="648" w:type="dxa"/>
            <w:tcBorders>
              <w:top w:val="single" w:sz="4" w:space="0" w:color="auto"/>
              <w:left w:val="single" w:sz="4" w:space="0" w:color="auto"/>
              <w:bottom w:val="nil"/>
              <w:right w:val="single" w:sz="4" w:space="0" w:color="auto"/>
            </w:tcBorders>
            <w:hideMark/>
          </w:tcPr>
          <w:p w14:paraId="0AB30583"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10E7186F"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A1036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80BB520"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14303D08" w14:textId="77777777" w:rsidR="00296E35" w:rsidRPr="001C0FC4" w:rsidRDefault="00296E35" w:rsidP="002E3FCC">
            <w:pPr>
              <w:pStyle w:val="TAH"/>
              <w:spacing w:line="256" w:lineRule="auto"/>
            </w:pPr>
            <w:r w:rsidRPr="001C0FC4">
              <w:t>Verdict</w:t>
            </w:r>
          </w:p>
        </w:tc>
      </w:tr>
      <w:tr w:rsidR="00296E35" w:rsidRPr="001C0FC4" w14:paraId="56D5C887" w14:textId="77777777" w:rsidTr="002E3FCC">
        <w:tc>
          <w:tcPr>
            <w:tcW w:w="648" w:type="dxa"/>
            <w:tcBorders>
              <w:top w:val="nil"/>
              <w:left w:val="single" w:sz="4" w:space="0" w:color="auto"/>
              <w:bottom w:val="single" w:sz="4" w:space="0" w:color="auto"/>
              <w:right w:val="single" w:sz="4" w:space="0" w:color="auto"/>
            </w:tcBorders>
          </w:tcPr>
          <w:p w14:paraId="7B291DC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367F3C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6009BD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0688DD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616EE4B"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05DA9" w14:textId="77777777" w:rsidR="00296E35" w:rsidRPr="001C0FC4" w:rsidRDefault="00296E35" w:rsidP="002E3FCC">
            <w:pPr>
              <w:pStyle w:val="TAH"/>
              <w:spacing w:line="256" w:lineRule="auto"/>
            </w:pPr>
          </w:p>
        </w:tc>
      </w:tr>
      <w:tr w:rsidR="00296E35" w:rsidRPr="001C0FC4" w14:paraId="5F1FD9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7ABC5B"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1998DCAE"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6CF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34A9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18D9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82F5E2" w14:textId="77777777" w:rsidR="00296E35" w:rsidRPr="001C0FC4" w:rsidRDefault="00296E35" w:rsidP="002E3FCC">
            <w:pPr>
              <w:pStyle w:val="TAC"/>
              <w:spacing w:line="256" w:lineRule="auto"/>
            </w:pPr>
            <w:r w:rsidRPr="001C0FC4">
              <w:t>-</w:t>
            </w:r>
          </w:p>
        </w:tc>
      </w:tr>
      <w:tr w:rsidR="00296E35" w:rsidRPr="001C0FC4" w14:paraId="55EC4B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E08F6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38EB3FBC" w14:textId="77777777" w:rsidR="00296E35" w:rsidRPr="001C0FC4" w:rsidRDefault="00296E35" w:rsidP="002E3FCC">
            <w:pPr>
              <w:pStyle w:val="TAL"/>
            </w:pPr>
            <w:r w:rsidRPr="001C0FC4">
              <w:t>Trigger the UE to reset UTC time and location.</w:t>
            </w:r>
          </w:p>
          <w:p w14:paraId="33F8E1CB"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DFB020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8AE7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F6D7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A826FC" w14:textId="77777777" w:rsidR="00296E35" w:rsidRPr="001C0FC4" w:rsidRDefault="00296E35" w:rsidP="002E3FCC">
            <w:pPr>
              <w:pStyle w:val="TAC"/>
              <w:spacing w:line="256" w:lineRule="auto"/>
            </w:pPr>
            <w:r w:rsidRPr="001C0FC4">
              <w:t>-</w:t>
            </w:r>
          </w:p>
        </w:tc>
      </w:tr>
      <w:tr w:rsidR="00296E35" w:rsidRPr="001C0FC4" w14:paraId="3A2A6F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17FDBA"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46DBF2E" w14:textId="703F10F6"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14C3627"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3C66C5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36BD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1331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E2C848" w14:textId="77777777" w:rsidR="00296E35" w:rsidRPr="001C0FC4" w:rsidRDefault="00296E35" w:rsidP="002E3FCC">
            <w:pPr>
              <w:pStyle w:val="TAC"/>
              <w:spacing w:line="256" w:lineRule="auto"/>
            </w:pPr>
            <w:r w:rsidRPr="001C0FC4">
              <w:t>-</w:t>
            </w:r>
          </w:p>
        </w:tc>
      </w:tr>
      <w:tr w:rsidR="00296E35" w:rsidRPr="001C0FC4" w14:paraId="25B89B9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104992"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0E312B2" w14:textId="02A9941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2511A6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6E657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758B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53B0F7" w14:textId="77777777" w:rsidR="00296E35" w:rsidRPr="001C0FC4" w:rsidRDefault="00296E35" w:rsidP="002E3FCC">
            <w:pPr>
              <w:pStyle w:val="TAC"/>
              <w:spacing w:line="256" w:lineRule="auto"/>
            </w:pPr>
            <w:r w:rsidRPr="001C0FC4">
              <w:t>-</w:t>
            </w:r>
          </w:p>
        </w:tc>
      </w:tr>
      <w:tr w:rsidR="00296E35" w:rsidRPr="001C0FC4" w14:paraId="5F63BA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5E1F9"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C2AE7D2" w14:textId="77777777" w:rsidR="00296E35" w:rsidRPr="001C0FC4" w:rsidRDefault="00296E35" w:rsidP="002E3FCC">
            <w:pPr>
              <w:pStyle w:val="TAL"/>
              <w:spacing w:line="256" w:lineRule="auto"/>
            </w:pPr>
            <w:r w:rsidRPr="001C0FC4">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50C3F6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E828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715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09B53" w14:textId="77777777" w:rsidR="00296E35" w:rsidRPr="001C0FC4" w:rsidRDefault="00296E35" w:rsidP="002E3FCC">
            <w:pPr>
              <w:pStyle w:val="TAC"/>
              <w:spacing w:line="256" w:lineRule="auto"/>
            </w:pPr>
            <w:r w:rsidRPr="001C0FC4">
              <w:t>-</w:t>
            </w:r>
          </w:p>
        </w:tc>
      </w:tr>
      <w:tr w:rsidR="00296E35" w:rsidRPr="001C0FC4" w14:paraId="02F4D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E9FD4"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64634F9" w14:textId="77777777" w:rsidR="00296E35" w:rsidRPr="001C0FC4" w:rsidRDefault="00296E35" w:rsidP="002E3FCC">
            <w:pPr>
              <w:pStyle w:val="TAL"/>
              <w:spacing w:line="256" w:lineRule="auto"/>
            </w:pPr>
            <w:r w:rsidRPr="001C0FC4">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E6B0DB2"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F94C51"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5F193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B16176" w14:textId="77777777" w:rsidR="00296E35" w:rsidRPr="001C0FC4" w:rsidRDefault="00296E35" w:rsidP="002E3FCC">
            <w:pPr>
              <w:pStyle w:val="TAC"/>
              <w:spacing w:line="256" w:lineRule="auto"/>
            </w:pPr>
            <w:r w:rsidRPr="001C0FC4">
              <w:t>-</w:t>
            </w:r>
          </w:p>
        </w:tc>
      </w:tr>
      <w:tr w:rsidR="00296E35" w:rsidRPr="001C0FC4" w14:paraId="33F64A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6DEA31"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64BE0C4E"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9EAE72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B220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EFE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CA0387" w14:textId="77777777" w:rsidR="00296E35" w:rsidRPr="001C0FC4" w:rsidRDefault="00296E35" w:rsidP="002E3FCC">
            <w:pPr>
              <w:pStyle w:val="TAC"/>
              <w:spacing w:line="256" w:lineRule="auto"/>
            </w:pPr>
            <w:r w:rsidRPr="001C0FC4">
              <w:t>-</w:t>
            </w:r>
          </w:p>
        </w:tc>
      </w:tr>
      <w:tr w:rsidR="00296E35" w:rsidRPr="001C0FC4" w14:paraId="5C4238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A7394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C4C43AF"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CD7EF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8BD2B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20B22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5EF74E" w14:textId="77777777" w:rsidR="00296E35" w:rsidRPr="001C0FC4" w:rsidRDefault="00296E35" w:rsidP="002E3FCC">
            <w:pPr>
              <w:pStyle w:val="TAC"/>
              <w:spacing w:line="256" w:lineRule="auto"/>
            </w:pPr>
            <w:r w:rsidRPr="001C0FC4">
              <w:t>-</w:t>
            </w:r>
          </w:p>
        </w:tc>
      </w:tr>
      <w:tr w:rsidR="00296E35" w:rsidRPr="001C0FC4" w14:paraId="70A0E1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735764"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AEC871F" w14:textId="77777777" w:rsidR="00296E35" w:rsidRPr="001C0FC4" w:rsidRDefault="00296E35" w:rsidP="002E3FCC">
            <w:pPr>
              <w:pStyle w:val="TAL"/>
              <w:spacing w:line="256" w:lineRule="auto"/>
            </w:pPr>
            <w:r w:rsidRPr="001C0FC4">
              <w:t xml:space="preserve">EXCEPTION: Steps 7-9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F088A6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589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FDD4D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DB7EEC" w14:textId="77777777" w:rsidR="00296E35" w:rsidRPr="001C0FC4" w:rsidRDefault="00296E35" w:rsidP="002E3FCC">
            <w:pPr>
              <w:pStyle w:val="TAC"/>
              <w:spacing w:line="256" w:lineRule="auto"/>
            </w:pPr>
            <w:r w:rsidRPr="001C0FC4">
              <w:t>-</w:t>
            </w:r>
          </w:p>
        </w:tc>
      </w:tr>
      <w:tr w:rsidR="00296E35" w:rsidRPr="001C0FC4" w14:paraId="20F7C6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3F2B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7B2A58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5B85FAF9" w14:textId="77777777" w:rsidR="00296E35" w:rsidRPr="001C0FC4" w:rsidRDefault="00296E35" w:rsidP="002E3FCC">
            <w:pPr>
              <w:pStyle w:val="TAL"/>
              <w:spacing w:line="256" w:lineRule="auto"/>
            </w:pPr>
            <w:r w:rsidRPr="001C0FC4">
              <w:t>NOTE: It is expected that the UE</w:t>
            </w:r>
          </w:p>
          <w:p w14:paraId="3DF9F9C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9EF05AE"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1B9B044"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BABE23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11423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D25749E" w14:textId="77777777" w:rsidR="00296E35" w:rsidRPr="001C0FC4" w:rsidRDefault="00296E35" w:rsidP="002E3FCC">
            <w:pPr>
              <w:pStyle w:val="TAC"/>
              <w:spacing w:line="256" w:lineRule="auto"/>
            </w:pPr>
            <w:r w:rsidRPr="001C0FC4">
              <w:t>P</w:t>
            </w:r>
          </w:p>
        </w:tc>
      </w:tr>
      <w:tr w:rsidR="00296E35" w:rsidRPr="001C0FC4" w14:paraId="38B3E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7EC625"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845B4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EAF54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5C5A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10A1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1848F6" w14:textId="77777777" w:rsidR="00296E35" w:rsidRPr="001C0FC4" w:rsidRDefault="00296E35" w:rsidP="002E3FCC">
            <w:pPr>
              <w:pStyle w:val="TAC"/>
              <w:spacing w:line="256" w:lineRule="auto"/>
            </w:pPr>
            <w:r w:rsidRPr="001C0FC4">
              <w:t>-</w:t>
            </w:r>
          </w:p>
        </w:tc>
      </w:tr>
      <w:tr w:rsidR="00296E35" w:rsidRPr="001C0FC4" w14:paraId="5156EF3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7DFACD"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40B811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863F11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2435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CFF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4071B4" w14:textId="77777777" w:rsidR="00296E35" w:rsidRPr="001C0FC4" w:rsidRDefault="00296E35" w:rsidP="002E3FCC">
            <w:pPr>
              <w:pStyle w:val="TAC"/>
              <w:spacing w:line="256" w:lineRule="auto"/>
            </w:pPr>
            <w:r w:rsidRPr="001C0FC4">
              <w:t>-</w:t>
            </w:r>
          </w:p>
        </w:tc>
      </w:tr>
      <w:tr w:rsidR="00296E35" w:rsidRPr="001C0FC4" w14:paraId="784849C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3EF3E"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09DE454" w14:textId="68B50C5E"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44D5D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015DA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324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EDCC5" w14:textId="77777777" w:rsidR="00296E35" w:rsidRPr="001C0FC4" w:rsidRDefault="00296E35" w:rsidP="002E3FCC">
            <w:pPr>
              <w:pStyle w:val="TAC"/>
              <w:spacing w:line="256" w:lineRule="auto"/>
            </w:pPr>
            <w:r w:rsidRPr="001C0FC4">
              <w:t>-</w:t>
            </w:r>
          </w:p>
        </w:tc>
      </w:tr>
      <w:tr w:rsidR="00296E35" w:rsidRPr="001C0FC4" w14:paraId="578FE0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42694D" w14:textId="77777777" w:rsidR="00296E35" w:rsidRPr="001C0FC4" w:rsidRDefault="00296E35" w:rsidP="002E3FCC">
            <w:pPr>
              <w:pStyle w:val="TAC"/>
              <w:spacing w:line="256" w:lineRule="auto"/>
              <w:rPr>
                <w:rFonts w:cs="Arial"/>
                <w:szCs w:val="18"/>
              </w:rPr>
            </w:pPr>
            <w:r w:rsidRPr="001C0FC4">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76CE6FEF" w14:textId="77777777" w:rsidR="00296E35" w:rsidRPr="001C0FC4" w:rsidRDefault="00296E35" w:rsidP="002E3FCC">
            <w:pPr>
              <w:pStyle w:val="TAL"/>
              <w:spacing w:line="256" w:lineRule="auto"/>
              <w:rPr>
                <w:rFonts w:eastAsia="Malgun Gothic"/>
                <w:color w:val="000000"/>
              </w:rPr>
            </w:pPr>
            <w:r w:rsidRPr="001C0FC4">
              <w:rPr>
                <w:color w:val="000000"/>
              </w:rPr>
              <w:t>Check: Does the UE (</w:t>
            </w:r>
            <w:r w:rsidRPr="001C0FC4">
              <w:rPr>
                <w:color w:val="000000"/>
                <w:lang w:eastAsia="ko-KR"/>
              </w:rPr>
              <w:t xml:space="preserve">MCDATA Client) </w:t>
            </w:r>
            <w:r w:rsidRPr="001C0FC4">
              <w:t>render the operational value of the received Enhanced Status ID as enhanced status to the</w:t>
            </w:r>
            <w:r w:rsidRPr="001C0FC4">
              <w:rPr>
                <w:rFonts w:eastAsia="Malgun Gothic"/>
                <w:color w:val="000000"/>
              </w:rPr>
              <w:t xml:space="preserve"> MCDATA User?</w:t>
            </w:r>
          </w:p>
          <w:p w14:paraId="68A9102B" w14:textId="77777777" w:rsidR="00296E35" w:rsidRPr="001C0FC4" w:rsidRDefault="00296E35" w:rsidP="002E3FCC">
            <w:pPr>
              <w:pStyle w:val="TAL"/>
              <w:spacing w:line="256" w:lineRule="auto"/>
            </w:pPr>
            <w:r w:rsidRPr="001C0FC4">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DE34A3" w14:textId="77777777" w:rsidR="00296E35" w:rsidRPr="001C0FC4" w:rsidRDefault="00296E35" w:rsidP="002E3FCC">
            <w:pPr>
              <w:pStyle w:val="TAC"/>
              <w:spacing w:line="256" w:lineRule="auto"/>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F962416" w14:textId="77777777" w:rsidR="00296E35" w:rsidRPr="001C0FC4" w:rsidRDefault="00296E35" w:rsidP="002E3FCC">
            <w:pPr>
              <w:pStyle w:val="TAL"/>
              <w:spacing w:line="256" w:lineRule="auto"/>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7DF335C8" w14:textId="77777777" w:rsidR="00296E35" w:rsidRPr="001C0FC4" w:rsidRDefault="00296E35" w:rsidP="002E3FCC">
            <w:pPr>
              <w:pStyle w:val="TAC"/>
              <w:spacing w:line="256" w:lineRule="auto"/>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6633908" w14:textId="77777777" w:rsidR="00296E35" w:rsidRPr="001C0FC4" w:rsidRDefault="00296E35" w:rsidP="002E3FCC">
            <w:pPr>
              <w:pStyle w:val="TAC"/>
              <w:spacing w:line="256" w:lineRule="auto"/>
            </w:pPr>
            <w:r w:rsidRPr="001C0FC4">
              <w:rPr>
                <w:color w:val="000000"/>
              </w:rPr>
              <w:t>P</w:t>
            </w:r>
          </w:p>
        </w:tc>
      </w:tr>
      <w:tr w:rsidR="00296E35" w:rsidRPr="001C0FC4" w14:paraId="0760AA8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591D9E3"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27B3824" w14:textId="77777777" w:rsidR="00296E35" w:rsidRPr="001C0FC4" w:rsidRDefault="00296E35" w:rsidP="00296E35"/>
    <w:p w14:paraId="6C2585E8" w14:textId="77777777" w:rsidR="00296E35" w:rsidRPr="001C0FC4" w:rsidRDefault="00296E35" w:rsidP="00296E35">
      <w:pPr>
        <w:pStyle w:val="H6"/>
        <w:rPr>
          <w:lang w:eastAsia="ko-KR"/>
        </w:rPr>
      </w:pPr>
      <w:r w:rsidRPr="001C0FC4">
        <w:t>7.2.2.3.3</w:t>
      </w:r>
      <w:r w:rsidRPr="001C0FC4">
        <w:tab/>
        <w:t>Specific message contents</w:t>
      </w:r>
    </w:p>
    <w:p w14:paraId="768F0466" w14:textId="77777777" w:rsidR="00296E35" w:rsidRPr="001C0FC4" w:rsidRDefault="00296E35" w:rsidP="00296E35">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D9881B"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7A8A547" w14:textId="482472D3" w:rsidR="00296E35" w:rsidRPr="001C0FC4" w:rsidRDefault="00296E35" w:rsidP="002E3FCC">
            <w:pPr>
              <w:pStyle w:val="TAL"/>
              <w:spacing w:line="256" w:lineRule="auto"/>
            </w:pPr>
            <w:r w:rsidRPr="001C0FC4">
              <w:t xml:space="preserve">Derivation Path: TS </w:t>
            </w:r>
            <w:r>
              <w:t>37.579</w:t>
            </w:r>
            <w:r w:rsidRPr="001C0FC4">
              <w:t>-1 [2], Table 5.5.3.8.10-1, condition DELIVERED, MCD_grp</w:t>
            </w:r>
          </w:p>
        </w:tc>
      </w:tr>
      <w:tr w:rsidR="00296E35" w:rsidRPr="001C0FC4" w14:paraId="4AF7FAC9"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47628D"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9CA6E6"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B79C7"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3BB849"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D199F10" w14:textId="77777777" w:rsidR="00296E35" w:rsidRPr="001C0FC4" w:rsidRDefault="00296E35" w:rsidP="002E3FCC">
            <w:pPr>
              <w:pStyle w:val="TAH"/>
              <w:spacing w:line="256" w:lineRule="auto"/>
              <w:rPr>
                <w:bCs/>
              </w:rPr>
            </w:pPr>
            <w:r w:rsidRPr="001C0FC4">
              <w:rPr>
                <w:bCs/>
              </w:rPr>
              <w:t>Condition</w:t>
            </w:r>
          </w:p>
        </w:tc>
      </w:tr>
      <w:tr w:rsidR="00296E35" w:rsidRPr="001C0FC4" w14:paraId="79732A5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265CBFEC"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4F3B7E7A" w14:textId="77777777" w:rsidR="00296E35" w:rsidRPr="001C0FC4" w:rsidRDefault="00296E35" w:rsidP="002E3FCC">
            <w:pPr>
              <w:pStyle w:val="TAL"/>
              <w:spacing w:line="256" w:lineRule="auto"/>
            </w:pPr>
            <w:r w:rsidRPr="001C0FC4">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386FDB9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647544B"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9799C6E" w14:textId="77777777" w:rsidR="00296E35" w:rsidRPr="001C0FC4" w:rsidRDefault="00296E35" w:rsidP="002E3FCC">
            <w:pPr>
              <w:pStyle w:val="TAL"/>
              <w:spacing w:line="256" w:lineRule="auto"/>
            </w:pPr>
          </w:p>
        </w:tc>
      </w:tr>
    </w:tbl>
    <w:p w14:paraId="522C012E" w14:textId="77777777" w:rsidR="00296E35" w:rsidRPr="001C0FC4" w:rsidRDefault="00296E35" w:rsidP="00296E35"/>
    <w:p w14:paraId="7D3616C0" w14:textId="77777777" w:rsidR="00296E35" w:rsidRPr="001C0FC4" w:rsidRDefault="00296E35" w:rsidP="00296E35">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3FCEBA"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F13CA2C" w14:textId="2C3E2BB6" w:rsidR="00296E35" w:rsidRPr="001C0FC4" w:rsidRDefault="00296E35" w:rsidP="002E3FCC">
            <w:pPr>
              <w:pStyle w:val="TAL"/>
              <w:spacing w:line="256" w:lineRule="auto"/>
            </w:pPr>
            <w:r w:rsidRPr="001C0FC4">
              <w:t xml:space="preserve">Derivation Path: TS </w:t>
            </w:r>
            <w:r>
              <w:t>37.579</w:t>
            </w:r>
            <w:r w:rsidRPr="001C0FC4">
              <w:t>-1 [2], Table 5.5.3.8.10-3, condition DELIVERED, MCD_grp</w:t>
            </w:r>
          </w:p>
        </w:tc>
      </w:tr>
      <w:tr w:rsidR="00296E35" w:rsidRPr="001C0FC4" w14:paraId="5A48FD3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BEAA01F"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0D83FA"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CE8EE"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0D0EDDE"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423DC7" w14:textId="77777777" w:rsidR="00296E35" w:rsidRPr="001C0FC4" w:rsidRDefault="00296E35" w:rsidP="002E3FCC">
            <w:pPr>
              <w:pStyle w:val="TAH"/>
              <w:spacing w:line="256" w:lineRule="auto"/>
              <w:rPr>
                <w:bCs/>
              </w:rPr>
            </w:pPr>
            <w:r w:rsidRPr="001C0FC4">
              <w:rPr>
                <w:bCs/>
              </w:rPr>
              <w:t>Condition</w:t>
            </w:r>
          </w:p>
        </w:tc>
      </w:tr>
      <w:tr w:rsidR="00296E35" w:rsidRPr="001C0FC4" w14:paraId="45EF9103"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3D2725FC"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21E909D1" w14:textId="77777777" w:rsidR="00296E35" w:rsidRPr="001C0FC4" w:rsidRDefault="00296E35" w:rsidP="002E3FCC">
            <w:pPr>
              <w:pStyle w:val="TAL"/>
              <w:spacing w:line="256" w:lineRule="auto"/>
            </w:pPr>
            <w:r w:rsidRPr="001C0FC4">
              <w:t>'00000011'B</w:t>
            </w:r>
          </w:p>
        </w:tc>
        <w:tc>
          <w:tcPr>
            <w:tcW w:w="2127" w:type="dxa"/>
            <w:tcBorders>
              <w:top w:val="single" w:sz="4" w:space="0" w:color="auto"/>
              <w:left w:val="single" w:sz="4" w:space="0" w:color="auto"/>
              <w:bottom w:val="single" w:sz="4" w:space="0" w:color="auto"/>
              <w:right w:val="single" w:sz="4" w:space="0" w:color="auto"/>
            </w:tcBorders>
            <w:hideMark/>
          </w:tcPr>
          <w:p w14:paraId="042A6588" w14:textId="77777777" w:rsidR="00296E35" w:rsidRPr="001C0FC4" w:rsidRDefault="00296E35" w:rsidP="002E3FCC">
            <w:pPr>
              <w:pStyle w:val="TAL"/>
              <w:spacing w:line="256" w:lineRule="auto"/>
            </w:pPr>
            <w:r w:rsidRPr="001C0FC4">
              <w:t>Data payload</w:t>
            </w:r>
          </w:p>
        </w:tc>
        <w:tc>
          <w:tcPr>
            <w:tcW w:w="1419" w:type="dxa"/>
            <w:tcBorders>
              <w:top w:val="single" w:sz="4" w:space="0" w:color="auto"/>
              <w:left w:val="single" w:sz="4" w:space="0" w:color="auto"/>
              <w:bottom w:val="single" w:sz="4" w:space="0" w:color="auto"/>
              <w:right w:val="single" w:sz="4" w:space="0" w:color="auto"/>
            </w:tcBorders>
            <w:hideMark/>
          </w:tcPr>
          <w:p w14:paraId="6985B446" w14:textId="77777777" w:rsidR="00296E35" w:rsidRPr="001C0FC4" w:rsidRDefault="00296E35" w:rsidP="002E3FCC">
            <w:pPr>
              <w:pStyle w:val="TAL"/>
              <w:spacing w:line="256" w:lineRule="auto"/>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4961BF2A" w14:textId="77777777" w:rsidR="00296E35" w:rsidRPr="001C0FC4" w:rsidRDefault="00296E35" w:rsidP="002E3FCC">
            <w:pPr>
              <w:pStyle w:val="TAL"/>
              <w:spacing w:line="256" w:lineRule="auto"/>
            </w:pPr>
          </w:p>
        </w:tc>
      </w:tr>
      <w:tr w:rsidR="00296E35" w:rsidRPr="001C0FC4" w14:paraId="766DF510"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29B095E" w14:textId="77777777" w:rsidR="00296E35" w:rsidRPr="001C0FC4" w:rsidRDefault="00296E35" w:rsidP="002E3FCC">
            <w:pPr>
              <w:pStyle w:val="TAL"/>
              <w:spacing w:line="256" w:lineRule="auto"/>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60C3167D" w14:textId="77777777" w:rsidR="00296E35" w:rsidRPr="001C0FC4" w:rsidRDefault="00296E35" w:rsidP="002E3FCC">
            <w:pPr>
              <w:pStyle w:val="TAL"/>
              <w:spacing w:line="256" w:lineRule="auto"/>
            </w:pPr>
            <w:r w:rsidRPr="001C0FC4">
              <w:t>1</w:t>
            </w:r>
          </w:p>
        </w:tc>
        <w:tc>
          <w:tcPr>
            <w:tcW w:w="2127" w:type="dxa"/>
            <w:tcBorders>
              <w:top w:val="single" w:sz="4" w:space="0" w:color="auto"/>
              <w:left w:val="single" w:sz="4" w:space="0" w:color="auto"/>
              <w:bottom w:val="single" w:sz="4" w:space="0" w:color="auto"/>
              <w:right w:val="single" w:sz="4" w:space="0" w:color="auto"/>
            </w:tcBorders>
            <w:hideMark/>
          </w:tcPr>
          <w:p w14:paraId="3742B438" w14:textId="77777777" w:rsidR="00296E35" w:rsidRPr="001C0FC4" w:rsidRDefault="00296E35" w:rsidP="002E3FCC">
            <w:pPr>
              <w:pStyle w:val="TAL"/>
              <w:spacing w:line="256" w:lineRule="auto"/>
            </w:pPr>
            <w:r w:rsidRPr="001C0FC4">
              <w:t>1 payload</w:t>
            </w:r>
          </w:p>
        </w:tc>
        <w:tc>
          <w:tcPr>
            <w:tcW w:w="1419" w:type="dxa"/>
            <w:tcBorders>
              <w:top w:val="single" w:sz="4" w:space="0" w:color="auto"/>
              <w:left w:val="single" w:sz="4" w:space="0" w:color="auto"/>
              <w:bottom w:val="single" w:sz="4" w:space="0" w:color="auto"/>
              <w:right w:val="single" w:sz="4" w:space="0" w:color="auto"/>
            </w:tcBorders>
            <w:hideMark/>
          </w:tcPr>
          <w:p w14:paraId="15089705" w14:textId="77777777" w:rsidR="00296E35" w:rsidRPr="001C0FC4" w:rsidRDefault="00296E35" w:rsidP="002E3FCC">
            <w:pPr>
              <w:pStyle w:val="TAL"/>
              <w:spacing w:line="256" w:lineRule="auto"/>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05966A05" w14:textId="77777777" w:rsidR="00296E35" w:rsidRPr="001C0FC4" w:rsidRDefault="00296E35" w:rsidP="002E3FCC">
            <w:pPr>
              <w:pStyle w:val="TAL"/>
              <w:spacing w:line="256" w:lineRule="auto"/>
            </w:pPr>
          </w:p>
        </w:tc>
      </w:tr>
      <w:tr w:rsidR="00296E35" w:rsidRPr="001C0FC4" w14:paraId="6082D3AD"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5F704E" w14:textId="77777777" w:rsidR="00296E35" w:rsidRPr="001C0FC4" w:rsidRDefault="00296E35" w:rsidP="002E3FCC">
            <w:pPr>
              <w:pStyle w:val="TAL"/>
              <w:spacing w:line="256" w:lineRule="auto"/>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F64462A" w14:textId="77777777" w:rsidR="00296E35" w:rsidRPr="001C0FC4" w:rsidRDefault="00296E35" w:rsidP="002E3FCC">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4E48D6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F118195" w14:textId="77777777" w:rsidR="00296E35" w:rsidRPr="001C0FC4" w:rsidRDefault="00296E35" w:rsidP="002E3FCC">
            <w:pPr>
              <w:pStyle w:val="TAL"/>
              <w:spacing w:line="256" w:lineRule="auto"/>
            </w:pPr>
            <w:r w:rsidRPr="001C0FC4">
              <w:rPr>
                <w:rFonts w:cs="Arial"/>
                <w:szCs w:val="18"/>
              </w:rPr>
              <w:t>TS 24.282 [31] clause 15.2.13</w:t>
            </w:r>
          </w:p>
        </w:tc>
        <w:tc>
          <w:tcPr>
            <w:tcW w:w="1135" w:type="dxa"/>
            <w:tcBorders>
              <w:top w:val="single" w:sz="4" w:space="0" w:color="auto"/>
              <w:left w:val="single" w:sz="4" w:space="0" w:color="auto"/>
              <w:bottom w:val="single" w:sz="4" w:space="0" w:color="auto"/>
              <w:right w:val="single" w:sz="4" w:space="0" w:color="auto"/>
            </w:tcBorders>
          </w:tcPr>
          <w:p w14:paraId="1DA510D1" w14:textId="77777777" w:rsidR="00296E35" w:rsidRPr="001C0FC4" w:rsidRDefault="00296E35" w:rsidP="002E3FCC">
            <w:pPr>
              <w:pStyle w:val="TAL"/>
              <w:spacing w:line="256" w:lineRule="auto"/>
            </w:pPr>
          </w:p>
        </w:tc>
      </w:tr>
      <w:tr w:rsidR="00296E35" w:rsidRPr="001C0FC4" w14:paraId="49A34BD4"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5FF8511" w14:textId="77777777" w:rsidR="00296E35" w:rsidRPr="001C0FC4" w:rsidRDefault="00296E35" w:rsidP="002E3FCC">
            <w:pPr>
              <w:pStyle w:val="TAL"/>
              <w:spacing w:line="256" w:lineRule="auto"/>
            </w:pPr>
            <w:r w:rsidRPr="001C0FC4">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06A0A243" w14:textId="77777777" w:rsidR="00296E35" w:rsidRPr="001C0FC4" w:rsidRDefault="00296E35" w:rsidP="002E3FCC">
            <w:pPr>
              <w:pStyle w:val="TAL"/>
              <w:spacing w:line="256" w:lineRule="auto"/>
            </w:pPr>
            <w:r w:rsidRPr="001C0FC4">
              <w:t>'78'O</w:t>
            </w:r>
          </w:p>
        </w:tc>
        <w:tc>
          <w:tcPr>
            <w:tcW w:w="2127" w:type="dxa"/>
            <w:tcBorders>
              <w:top w:val="single" w:sz="4" w:space="0" w:color="auto"/>
              <w:left w:val="single" w:sz="4" w:space="0" w:color="auto"/>
              <w:bottom w:val="single" w:sz="4" w:space="0" w:color="auto"/>
              <w:right w:val="single" w:sz="4" w:space="0" w:color="auto"/>
            </w:tcBorders>
          </w:tcPr>
          <w:p w14:paraId="5B7DA9F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ED9F4C"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D052682" w14:textId="77777777" w:rsidR="00296E35" w:rsidRPr="001C0FC4" w:rsidRDefault="00296E35" w:rsidP="002E3FCC">
            <w:pPr>
              <w:pStyle w:val="TAL"/>
              <w:spacing w:line="256" w:lineRule="auto"/>
            </w:pPr>
          </w:p>
        </w:tc>
      </w:tr>
      <w:tr w:rsidR="00296E35" w:rsidRPr="001C0FC4" w14:paraId="6FD945BA"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8A0CE92" w14:textId="77777777" w:rsidR="00296E35" w:rsidRPr="001C0FC4" w:rsidRDefault="00296E35" w:rsidP="002E3FCC">
            <w:pPr>
              <w:pStyle w:val="TAL"/>
              <w:spacing w:line="256" w:lineRule="auto"/>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6C21869C" w14:textId="77777777" w:rsidR="00296E35" w:rsidRPr="001C0FC4" w:rsidRDefault="00296E35" w:rsidP="002E3FCC">
            <w:pPr>
              <w:pStyle w:val="TAL"/>
              <w:spacing w:line="256" w:lineRule="auto"/>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5D360B20"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D55BF96"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DA3CC16" w14:textId="77777777" w:rsidR="00296E35" w:rsidRPr="001C0FC4" w:rsidRDefault="00296E35" w:rsidP="002E3FCC">
            <w:pPr>
              <w:pStyle w:val="TAL"/>
              <w:spacing w:line="256" w:lineRule="auto"/>
            </w:pPr>
          </w:p>
        </w:tc>
      </w:tr>
      <w:tr w:rsidR="00296E35" w:rsidRPr="001C0FC4" w14:paraId="1DF58D0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D54D353" w14:textId="77777777" w:rsidR="00296E35" w:rsidRPr="001C0FC4" w:rsidRDefault="00296E35" w:rsidP="002E3FCC">
            <w:pPr>
              <w:pStyle w:val="TAL"/>
              <w:spacing w:line="256" w:lineRule="auto"/>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A3C0094" w14:textId="77777777" w:rsidR="00296E35" w:rsidRPr="001C0FC4" w:rsidRDefault="00296E35" w:rsidP="002E3FCC">
            <w:pPr>
              <w:pStyle w:val="TAL"/>
              <w:spacing w:line="256" w:lineRule="auto"/>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2AEEF71F" w14:textId="77777777" w:rsidR="00296E35" w:rsidRPr="001C0FC4" w:rsidRDefault="00296E35" w:rsidP="002E3FCC">
            <w:pPr>
              <w:pStyle w:val="TAL"/>
              <w:spacing w:line="256" w:lineRule="auto"/>
            </w:pPr>
            <w:r w:rsidRPr="001C0FC4">
              <w:t>ENHANCED STATUS</w:t>
            </w:r>
          </w:p>
        </w:tc>
        <w:tc>
          <w:tcPr>
            <w:tcW w:w="1419" w:type="dxa"/>
            <w:tcBorders>
              <w:top w:val="single" w:sz="4" w:space="0" w:color="auto"/>
              <w:left w:val="single" w:sz="4" w:space="0" w:color="auto"/>
              <w:bottom w:val="single" w:sz="4" w:space="0" w:color="auto"/>
              <w:right w:val="single" w:sz="4" w:space="0" w:color="auto"/>
            </w:tcBorders>
          </w:tcPr>
          <w:p w14:paraId="2C8B336F"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40F4A0" w14:textId="77777777" w:rsidR="00296E35" w:rsidRPr="001C0FC4" w:rsidRDefault="00296E35" w:rsidP="002E3FCC">
            <w:pPr>
              <w:pStyle w:val="TAL"/>
              <w:spacing w:line="256" w:lineRule="auto"/>
            </w:pPr>
          </w:p>
        </w:tc>
      </w:tr>
      <w:tr w:rsidR="00296E35" w:rsidRPr="001C0FC4" w14:paraId="403D6511"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02FCC0F" w14:textId="77777777" w:rsidR="00296E35" w:rsidRPr="001C0FC4" w:rsidRDefault="00296E35" w:rsidP="002E3FCC">
            <w:pPr>
              <w:pStyle w:val="TAL"/>
              <w:spacing w:line="256" w:lineRule="auto"/>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4B45415" w14:textId="77777777" w:rsidR="00296E35" w:rsidRPr="001C0FC4" w:rsidRDefault="00296E35" w:rsidP="002E3FCC">
            <w:pPr>
              <w:pStyle w:val="TAL"/>
              <w:spacing w:line="256" w:lineRule="auto"/>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450A948D" w14:textId="77777777" w:rsidR="00296E35" w:rsidRPr="001C0FC4" w:rsidRDefault="00296E35" w:rsidP="002E3FCC">
            <w:pPr>
              <w:pStyle w:val="TAL"/>
              <w:spacing w:line="256" w:lineRule="auto"/>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41F1C6DB" w14:textId="1FE5C89E"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73668D08" w14:textId="77777777" w:rsidR="00296E35" w:rsidRPr="001C0FC4" w:rsidRDefault="00296E35" w:rsidP="002E3FCC">
            <w:pPr>
              <w:pStyle w:val="TAL"/>
              <w:spacing w:line="256" w:lineRule="auto"/>
            </w:pPr>
          </w:p>
        </w:tc>
      </w:tr>
    </w:tbl>
    <w:p w14:paraId="0E5B0C14" w14:textId="77777777" w:rsidR="00296E35" w:rsidRPr="001C0FC4" w:rsidRDefault="00296E35" w:rsidP="00296E35"/>
    <w:p w14:paraId="55EB1901" w14:textId="77777777" w:rsidR="00296E35" w:rsidRPr="001C0FC4" w:rsidRDefault="00296E35" w:rsidP="00296E35">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EB6111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2B2EFA" w14:textId="465E038C" w:rsidR="00296E35" w:rsidRPr="001C0FC4" w:rsidRDefault="00296E35" w:rsidP="002E3FCC">
            <w:pPr>
              <w:pStyle w:val="TAL"/>
              <w:spacing w:line="256" w:lineRule="auto"/>
            </w:pPr>
            <w:r w:rsidRPr="001C0FC4">
              <w:t xml:space="preserve">Derivation Path: TS </w:t>
            </w:r>
            <w:r>
              <w:t>37.579</w:t>
            </w:r>
            <w:r w:rsidRPr="001C0FC4">
              <w:t>-1 [2], Table 5.5.3.8.11-1, condition DELIVERED</w:t>
            </w:r>
          </w:p>
        </w:tc>
      </w:tr>
    </w:tbl>
    <w:p w14:paraId="79B9E116" w14:textId="77777777" w:rsidR="00296E35" w:rsidRDefault="00296E35" w:rsidP="00296E35"/>
    <w:p w14:paraId="6AFD0B5D" w14:textId="77777777" w:rsidR="00296E35" w:rsidRPr="00146AA0" w:rsidRDefault="00296E35" w:rsidP="00296E35">
      <w:pPr>
        <w:pStyle w:val="Heading2"/>
      </w:pPr>
      <w:bookmarkStart w:id="1350" w:name="_Toc178186398"/>
      <w:bookmarkStart w:id="1351" w:name="_Toc181109139"/>
      <w:r w:rsidRPr="00146AA0">
        <w:t>7.3</w:t>
      </w:r>
      <w:r w:rsidRPr="00146AA0">
        <w:tab/>
        <w:t>Emergency Alert</w:t>
      </w:r>
      <w:bookmarkEnd w:id="1350"/>
      <w:bookmarkEnd w:id="1351"/>
    </w:p>
    <w:p w14:paraId="08A9F117" w14:textId="77777777" w:rsidR="00296E35" w:rsidRDefault="00296E35" w:rsidP="00296E35">
      <w:pPr>
        <w:pStyle w:val="Heading3"/>
      </w:pPr>
      <w:bookmarkStart w:id="1352" w:name="_Toc178186399"/>
      <w:bookmarkStart w:id="1353" w:name="_Toc181109140"/>
      <w:r>
        <w:t>7.3.1</w:t>
      </w:r>
      <w:r>
        <w:tab/>
        <w:t>Off-network / Group Call / Emergency Alert / Emergency Alert Retransmission / Cancel Emergency Alert / Client Originated (CO)</w:t>
      </w:r>
      <w:bookmarkEnd w:id="1352"/>
      <w:bookmarkEnd w:id="1353"/>
    </w:p>
    <w:p w14:paraId="7A92AE08" w14:textId="77777777" w:rsidR="00296E35" w:rsidRDefault="00296E35" w:rsidP="00296E35">
      <w:pPr>
        <w:pStyle w:val="H6"/>
      </w:pPr>
      <w:r>
        <w:t>7.3.1.1</w:t>
      </w:r>
      <w:r>
        <w:tab/>
        <w:t>Test Purpose (TP)</w:t>
      </w:r>
    </w:p>
    <w:p w14:paraId="682B6F53" w14:textId="77777777" w:rsidR="00296E35" w:rsidRDefault="00296E35" w:rsidP="00296E35">
      <w:pPr>
        <w:pStyle w:val="H6"/>
      </w:pPr>
      <w:r>
        <w:t>(1)</w:t>
      </w:r>
    </w:p>
    <w:p w14:paraId="655ABE42" w14:textId="77777777" w:rsidR="00296E35" w:rsidRDefault="00296E35" w:rsidP="00296E35">
      <w:pPr>
        <w:pStyle w:val="PL"/>
      </w:pPr>
      <w:r>
        <w:rPr>
          <w:b/>
        </w:rPr>
        <w:t>with</w:t>
      </w:r>
      <w:r>
        <w:t xml:space="preserve"> { UE (MCData Client) registered and authorised for MCData Service, including authorised to initiate emergency alerts in off-network environment, and the UE (MCData Client) is in an off-network environment }</w:t>
      </w:r>
    </w:p>
    <w:p w14:paraId="6541D486" w14:textId="77777777" w:rsidR="00296E35" w:rsidRDefault="00296E35" w:rsidP="00296E35">
      <w:pPr>
        <w:pStyle w:val="PL"/>
      </w:pPr>
      <w:r>
        <w:rPr>
          <w:b/>
        </w:rPr>
        <w:t>ensure that</w:t>
      </w:r>
      <w:r>
        <w:t xml:space="preserve"> {</w:t>
      </w:r>
    </w:p>
    <w:p w14:paraId="2982FDC2" w14:textId="77777777" w:rsidR="00296E35" w:rsidRDefault="00296E35" w:rsidP="00296E35">
      <w:pPr>
        <w:pStyle w:val="PL"/>
      </w:pPr>
      <w:r>
        <w:t xml:space="preserve">  </w:t>
      </w:r>
      <w:r>
        <w:rPr>
          <w:b/>
        </w:rPr>
        <w:t>when</w:t>
      </w:r>
      <w:r>
        <w:t xml:space="preserve"> { the MCData User requests to initiate an MCData </w:t>
      </w:r>
      <w:r>
        <w:rPr>
          <w:lang w:eastAsia="ko-KR"/>
        </w:rPr>
        <w:t xml:space="preserve">emergency alert </w:t>
      </w:r>
      <w:r>
        <w:t>}</w:t>
      </w:r>
    </w:p>
    <w:p w14:paraId="214DD697" w14:textId="77777777" w:rsidR="00296E35" w:rsidRDefault="00296E35" w:rsidP="00296E35">
      <w:pPr>
        <w:pStyle w:val="PL"/>
      </w:pPr>
      <w:r>
        <w:t xml:space="preserve">    </w:t>
      </w:r>
      <w:r>
        <w:rPr>
          <w:b/>
        </w:rPr>
        <w:t>then</w:t>
      </w:r>
      <w:r>
        <w:t xml:space="preserve"> { UE (MCData Client) sends a GROUP EMERGENCY ALERT message and enters the "E2: Emergency state" state }</w:t>
      </w:r>
    </w:p>
    <w:p w14:paraId="422E33E6" w14:textId="77777777" w:rsidR="00296E35" w:rsidRDefault="00296E35" w:rsidP="00296E35">
      <w:pPr>
        <w:pStyle w:val="PL"/>
      </w:pPr>
      <w:r>
        <w:t xml:space="preserve">            }</w:t>
      </w:r>
    </w:p>
    <w:p w14:paraId="0189DE9E" w14:textId="77777777" w:rsidR="00296E35" w:rsidRDefault="00296E35" w:rsidP="00296E35">
      <w:pPr>
        <w:pStyle w:val="PL"/>
        <w:rPr>
          <w:b/>
        </w:rPr>
      </w:pPr>
    </w:p>
    <w:p w14:paraId="212E01A2" w14:textId="77777777" w:rsidR="00296E35" w:rsidRDefault="00296E35" w:rsidP="00296E35">
      <w:pPr>
        <w:pStyle w:val="H6"/>
      </w:pPr>
      <w:r>
        <w:t>(2)</w:t>
      </w:r>
    </w:p>
    <w:p w14:paraId="7D015A19" w14:textId="77777777" w:rsidR="00296E35" w:rsidRDefault="00296E35" w:rsidP="00296E35">
      <w:pPr>
        <w:pStyle w:val="PL"/>
      </w:pPr>
      <w:r>
        <w:rPr>
          <w:b/>
        </w:rPr>
        <w:t>with</w:t>
      </w:r>
      <w:r>
        <w:t xml:space="preserve"> { UE (MCData Client) in the "E2: Emergency state" state, and the UE (MCData Client) is in an off-network environment }</w:t>
      </w:r>
    </w:p>
    <w:p w14:paraId="37EA69E8" w14:textId="77777777" w:rsidR="00296E35" w:rsidRDefault="00296E35" w:rsidP="00296E35">
      <w:pPr>
        <w:pStyle w:val="PL"/>
      </w:pPr>
      <w:r>
        <w:rPr>
          <w:b/>
        </w:rPr>
        <w:t>ensure that</w:t>
      </w:r>
      <w:r>
        <w:t xml:space="preserve"> {</w:t>
      </w:r>
    </w:p>
    <w:p w14:paraId="36EDAC0B" w14:textId="77777777" w:rsidR="00296E35" w:rsidRDefault="00296E35" w:rsidP="00296E35">
      <w:pPr>
        <w:pStyle w:val="PL"/>
      </w:pPr>
      <w:r>
        <w:t xml:space="preserve">  </w:t>
      </w:r>
      <w:r>
        <w:rPr>
          <w:b/>
        </w:rPr>
        <w:t>when</w:t>
      </w:r>
      <w:r>
        <w:t xml:space="preserve"> { the timer TFE2 (emergency alert retransmission) expires</w:t>
      </w:r>
      <w:r>
        <w:rPr>
          <w:lang w:eastAsia="ko-KR"/>
        </w:rPr>
        <w:t xml:space="preserve"> </w:t>
      </w:r>
      <w:r>
        <w:t>}</w:t>
      </w:r>
    </w:p>
    <w:p w14:paraId="56EDF5C4" w14:textId="77777777" w:rsidR="00296E35" w:rsidRDefault="00296E35" w:rsidP="00296E35">
      <w:pPr>
        <w:pStyle w:val="PL"/>
      </w:pPr>
      <w:r>
        <w:t xml:space="preserve">    </w:t>
      </w:r>
      <w:r>
        <w:rPr>
          <w:b/>
        </w:rPr>
        <w:t>then</w:t>
      </w:r>
      <w:r>
        <w:t xml:space="preserve"> { UE (MCData Client) retransmits the MCData emergency alert by sending a GROUP EMERGENCY ALERT message}</w:t>
      </w:r>
    </w:p>
    <w:p w14:paraId="01FA3CE5" w14:textId="77777777" w:rsidR="00296E35" w:rsidRDefault="00296E35" w:rsidP="00296E35">
      <w:pPr>
        <w:pStyle w:val="PL"/>
      </w:pPr>
      <w:r>
        <w:t xml:space="preserve">            }</w:t>
      </w:r>
    </w:p>
    <w:p w14:paraId="77FEC4C0" w14:textId="77777777" w:rsidR="00296E35" w:rsidRDefault="00296E35" w:rsidP="00296E35">
      <w:pPr>
        <w:pStyle w:val="PL"/>
      </w:pPr>
    </w:p>
    <w:p w14:paraId="03CEF65D" w14:textId="77777777" w:rsidR="00296E35" w:rsidRDefault="00296E35" w:rsidP="00296E35">
      <w:pPr>
        <w:pStyle w:val="H6"/>
      </w:pPr>
      <w:r>
        <w:t>(3)</w:t>
      </w:r>
    </w:p>
    <w:p w14:paraId="35CDF486" w14:textId="77777777" w:rsidR="00296E35" w:rsidRDefault="00296E35" w:rsidP="00296E35">
      <w:pPr>
        <w:pStyle w:val="PL"/>
      </w:pPr>
      <w:r>
        <w:rPr>
          <w:b/>
        </w:rPr>
        <w:t>with</w:t>
      </w:r>
      <w:r>
        <w:t xml:space="preserve"> { UE (MCData Client) in the "E2: Emergency state" state, and the UE (MCData Client) is in an off-network environment }</w:t>
      </w:r>
    </w:p>
    <w:p w14:paraId="392A8EFF" w14:textId="77777777" w:rsidR="00296E35" w:rsidRDefault="00296E35" w:rsidP="00296E35">
      <w:pPr>
        <w:pStyle w:val="PL"/>
      </w:pPr>
      <w:r>
        <w:rPr>
          <w:b/>
        </w:rPr>
        <w:t>ensure that</w:t>
      </w:r>
      <w:r>
        <w:t xml:space="preserve"> {</w:t>
      </w:r>
    </w:p>
    <w:p w14:paraId="30BCB011" w14:textId="77777777" w:rsidR="00296E35" w:rsidRDefault="00296E35" w:rsidP="00296E35">
      <w:pPr>
        <w:pStyle w:val="PL"/>
      </w:pPr>
      <w:r>
        <w:t xml:space="preserve">  </w:t>
      </w:r>
      <w:r>
        <w:rPr>
          <w:b/>
        </w:rPr>
        <w:t>when</w:t>
      </w:r>
      <w:r>
        <w:t xml:space="preserve"> { the MCData User requests to cancel the MCData </w:t>
      </w:r>
      <w:r>
        <w:rPr>
          <w:lang w:eastAsia="ko-KR"/>
        </w:rPr>
        <w:t xml:space="preserve">emergency alert </w:t>
      </w:r>
      <w:r>
        <w:t>}</w:t>
      </w:r>
    </w:p>
    <w:p w14:paraId="51BB5770" w14:textId="77777777" w:rsidR="00296E35" w:rsidRDefault="00296E35" w:rsidP="00296E35">
      <w:pPr>
        <w:pStyle w:val="PL"/>
      </w:pPr>
      <w:r>
        <w:t xml:space="preserve">    </w:t>
      </w:r>
      <w:r>
        <w:rPr>
          <w:b/>
        </w:rPr>
        <w:t>then</w:t>
      </w:r>
      <w:r>
        <w:t xml:space="preserve"> { UE (MCData Client) sends a GROUP EMERGENCY ALERT CANCEL message and enters the "E1: Not in emergency state" state }</w:t>
      </w:r>
    </w:p>
    <w:p w14:paraId="1B1646AC" w14:textId="77777777" w:rsidR="00296E35" w:rsidRDefault="00296E35" w:rsidP="00296E35">
      <w:pPr>
        <w:pStyle w:val="PL"/>
      </w:pPr>
      <w:r>
        <w:t xml:space="preserve">            }</w:t>
      </w:r>
    </w:p>
    <w:p w14:paraId="40A1E5F0" w14:textId="77777777" w:rsidR="00296E35" w:rsidRDefault="00296E35" w:rsidP="00296E35">
      <w:pPr>
        <w:pStyle w:val="PL"/>
      </w:pPr>
    </w:p>
    <w:p w14:paraId="1DFEFD89" w14:textId="77777777" w:rsidR="00296E35" w:rsidRDefault="00296E35" w:rsidP="00296E35">
      <w:pPr>
        <w:pStyle w:val="H6"/>
      </w:pPr>
      <w:r>
        <w:t>7.3.1.2</w:t>
      </w:r>
      <w:r>
        <w:tab/>
        <w:t>Conformance requirements</w:t>
      </w:r>
    </w:p>
    <w:p w14:paraId="5A511FF9" w14:textId="77777777" w:rsidR="00296E35" w:rsidRDefault="00296E35" w:rsidP="00296E35">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75447DED" w14:textId="77777777" w:rsidR="00296E35" w:rsidRDefault="00296E35" w:rsidP="00296E35">
      <w:r>
        <w:t>[TS 24.282, clause 16.3</w:t>
      </w:r>
      <w:r w:rsidRPr="0079589D">
        <w:t>.3.1</w:t>
      </w:r>
      <w:r>
        <w:t>]</w:t>
      </w:r>
    </w:p>
    <w:p w14:paraId="5F9FF192" w14:textId="77777777" w:rsidR="00296E35" w:rsidRPr="0079589D" w:rsidRDefault="00296E35" w:rsidP="00296E35">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16034D47" w14:textId="77777777" w:rsidR="00296E35" w:rsidRPr="0079589D" w:rsidRDefault="00296E35" w:rsidP="00296E35">
      <w:pPr>
        <w:pStyle w:val="B1"/>
      </w:pPr>
      <w:r w:rsidRPr="0079589D">
        <w:t>1)</w:t>
      </w:r>
      <w:r w:rsidRPr="0079589D">
        <w:tab/>
        <w:t>shall set the stored emergency state as "true";</w:t>
      </w:r>
    </w:p>
    <w:p w14:paraId="17B84B1A" w14:textId="77777777" w:rsidR="00296E35" w:rsidRPr="0079589D" w:rsidRDefault="00296E35" w:rsidP="00296E35">
      <w:pPr>
        <w:pStyle w:val="B1"/>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425E1AA" w14:textId="77777777" w:rsidR="00296E35" w:rsidRPr="0079589D" w:rsidRDefault="00296E35" w:rsidP="00296E35">
      <w:pPr>
        <w:pStyle w:val="B1"/>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0C4EF999"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4CCA16F5"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FDF8D91" w14:textId="77777777" w:rsidR="00296E35" w:rsidRPr="0079589D" w:rsidRDefault="00296E35" w:rsidP="00296E35">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3E46E857" w14:textId="77777777" w:rsidR="00296E35" w:rsidRPr="0079589D" w:rsidRDefault="00296E35" w:rsidP="00296E35">
      <w:pPr>
        <w:pStyle w:val="B2"/>
        <w:rPr>
          <w:lang w:eastAsia="ko-KR"/>
        </w:rPr>
      </w:pPr>
      <w:r w:rsidRPr="0079589D">
        <w:rPr>
          <w:lang w:eastAsia="ko-KR"/>
        </w:rPr>
        <w:t>d)</w:t>
      </w:r>
      <w:r w:rsidRPr="0079589D">
        <w:rPr>
          <w:lang w:eastAsia="ko-KR"/>
        </w:rPr>
        <w:tab/>
        <w:t>may set the User location IE with client's current location, if requested;</w:t>
      </w:r>
    </w:p>
    <w:p w14:paraId="414C2467" w14:textId="77777777" w:rsidR="00296E35" w:rsidRPr="0079589D" w:rsidRDefault="00296E35" w:rsidP="00296E35">
      <w:pPr>
        <w:pStyle w:val="B1"/>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211D523F" w14:textId="77777777" w:rsidR="00296E35" w:rsidRPr="0079589D" w:rsidRDefault="00296E35" w:rsidP="00296E35">
      <w:pPr>
        <w:pStyle w:val="B1"/>
        <w:rPr>
          <w:lang w:eastAsia="ko-KR"/>
        </w:rPr>
      </w:pPr>
      <w:r w:rsidRPr="0079589D">
        <w:rPr>
          <w:lang w:eastAsia="ko-KR"/>
        </w:rPr>
        <w:t>5)</w:t>
      </w:r>
      <w:r w:rsidRPr="0079589D">
        <w:rPr>
          <w:lang w:eastAsia="ko-KR"/>
        </w:rPr>
        <w:tab/>
        <w:t>shall start timer TFE2 (emergency alert retransmission); and</w:t>
      </w:r>
    </w:p>
    <w:p w14:paraId="7CE8F1A8" w14:textId="77777777" w:rsidR="00296E35" w:rsidRPr="0079589D" w:rsidRDefault="00296E35" w:rsidP="00296E35">
      <w:pPr>
        <w:pStyle w:val="B1"/>
        <w:rPr>
          <w:lang w:eastAsia="ko-KR"/>
        </w:rPr>
      </w:pPr>
      <w:r w:rsidRPr="0079589D">
        <w:rPr>
          <w:lang w:eastAsia="ko-KR"/>
        </w:rPr>
        <w:t>6)</w:t>
      </w:r>
      <w:r w:rsidRPr="0079589D">
        <w:rPr>
          <w:lang w:eastAsia="ko-KR"/>
        </w:rPr>
        <w:tab/>
        <w:t>shall enter "E2: Emergency state" state.</w:t>
      </w:r>
    </w:p>
    <w:p w14:paraId="0F8BB1C5" w14:textId="77777777" w:rsidR="00296E35" w:rsidRDefault="00296E35" w:rsidP="00296E35">
      <w:r>
        <w:t>[TS 24.282, clause 16.3</w:t>
      </w:r>
      <w:r w:rsidRPr="0079589D">
        <w:t>.3.</w:t>
      </w:r>
      <w:r>
        <w:t>2]</w:t>
      </w:r>
    </w:p>
    <w:p w14:paraId="7D2F903B" w14:textId="77777777" w:rsidR="00296E35" w:rsidRPr="0079589D" w:rsidRDefault="00296E35" w:rsidP="00296E35">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24BD1415" w14:textId="77777777" w:rsidR="00296E35" w:rsidRPr="0079589D" w:rsidRDefault="00296E35" w:rsidP="00296E35">
      <w:pPr>
        <w:pStyle w:val="B1"/>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4B82BCB"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2874CD2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3EE68A5" w14:textId="77777777" w:rsidR="00296E35" w:rsidRPr="0079589D" w:rsidRDefault="00296E35" w:rsidP="00296E35">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0C314CE0" w14:textId="77777777" w:rsidR="00296E35" w:rsidRPr="0079589D" w:rsidRDefault="00296E35" w:rsidP="00296E35">
      <w:pPr>
        <w:pStyle w:val="B2"/>
        <w:rPr>
          <w:lang w:eastAsia="ko-KR"/>
        </w:rPr>
      </w:pPr>
      <w:r w:rsidRPr="0079589D">
        <w:rPr>
          <w:lang w:eastAsia="ko-KR"/>
        </w:rPr>
        <w:t>d)</w:t>
      </w:r>
      <w:r w:rsidRPr="0079589D">
        <w:rPr>
          <w:lang w:eastAsia="ko-KR"/>
        </w:rPr>
        <w:tab/>
        <w:t>may set the Location IE with client's current location, if requested;</w:t>
      </w:r>
    </w:p>
    <w:p w14:paraId="5A5ED310" w14:textId="77777777" w:rsidR="00296E35" w:rsidRPr="0079589D" w:rsidRDefault="00296E35" w:rsidP="00296E35">
      <w:pPr>
        <w:pStyle w:val="B1"/>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02D3F4AB" w14:textId="77777777" w:rsidR="00296E35" w:rsidRPr="0079589D" w:rsidRDefault="00296E35" w:rsidP="00296E35">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185DEE29" w14:textId="77777777" w:rsidR="00296E35" w:rsidRPr="0079589D" w:rsidRDefault="00296E35" w:rsidP="00296E35">
      <w:pPr>
        <w:pStyle w:val="B1"/>
        <w:rPr>
          <w:lang w:eastAsia="ko-KR"/>
        </w:rPr>
      </w:pPr>
      <w:r w:rsidRPr="0079589D">
        <w:rPr>
          <w:lang w:eastAsia="ko-KR"/>
        </w:rPr>
        <w:t>4)</w:t>
      </w:r>
      <w:r w:rsidRPr="0079589D">
        <w:rPr>
          <w:lang w:eastAsia="ko-KR"/>
        </w:rPr>
        <w:tab/>
        <w:t>shall remain in the current state.</w:t>
      </w:r>
    </w:p>
    <w:p w14:paraId="66864A8D" w14:textId="77777777" w:rsidR="00296E35" w:rsidRDefault="00296E35" w:rsidP="00296E35">
      <w:r>
        <w:t>[TS 24.282, clause 16.3</w:t>
      </w:r>
      <w:r w:rsidRPr="0079589D">
        <w:t>.3.</w:t>
      </w:r>
      <w:r>
        <w:t>5]</w:t>
      </w:r>
    </w:p>
    <w:p w14:paraId="48E6E1C8" w14:textId="77777777" w:rsidR="00296E35" w:rsidRPr="0079589D" w:rsidRDefault="00296E35" w:rsidP="00296E35">
      <w:pPr>
        <w:rPr>
          <w:lang w:eastAsia="zh-CN"/>
        </w:rPr>
      </w:pPr>
      <w:r w:rsidRPr="0079589D">
        <w:rPr>
          <w:lang w:eastAsia="zh-CN"/>
        </w:rPr>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5C709856" w14:textId="77777777" w:rsidR="00296E35" w:rsidRPr="0079589D" w:rsidRDefault="00296E35" w:rsidP="00296E35">
      <w:pPr>
        <w:pStyle w:val="B1"/>
      </w:pPr>
      <w:r w:rsidRPr="0079589D">
        <w:t>1)</w:t>
      </w:r>
      <w:r w:rsidRPr="0079589D">
        <w:tab/>
        <w:t>shall set the stored emergency state as "false";</w:t>
      </w:r>
    </w:p>
    <w:p w14:paraId="6690FD8C" w14:textId="77777777" w:rsidR="00296E35" w:rsidRPr="0079589D" w:rsidRDefault="00296E35" w:rsidP="00296E35">
      <w:pPr>
        <w:pStyle w:val="B1"/>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635BC9AF"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5355390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778D3ED"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4166E88A" w14:textId="77777777" w:rsidR="00296E35" w:rsidRPr="0079589D" w:rsidRDefault="00296E35" w:rsidP="00296E35">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3F3CDE0" w14:textId="77777777" w:rsidR="00296E35" w:rsidRPr="0079589D" w:rsidRDefault="00296E35" w:rsidP="00296E35">
      <w:pPr>
        <w:pStyle w:val="B1"/>
        <w:rPr>
          <w:lang w:eastAsia="ko-KR"/>
        </w:rPr>
      </w:pPr>
      <w:r w:rsidRPr="0079589D">
        <w:rPr>
          <w:lang w:eastAsia="ko-KR"/>
        </w:rPr>
        <w:t>5)</w:t>
      </w:r>
      <w:r w:rsidRPr="0079589D">
        <w:rPr>
          <w:lang w:eastAsia="ko-KR"/>
        </w:rPr>
        <w:tab/>
        <w:t>shall enter "E1: Not in emergency state" state.</w:t>
      </w:r>
    </w:p>
    <w:p w14:paraId="5B2DD8C0" w14:textId="77777777" w:rsidR="00296E35" w:rsidRDefault="00296E35" w:rsidP="00296E35">
      <w:pPr>
        <w:pStyle w:val="H6"/>
      </w:pPr>
      <w:r>
        <w:t>7.3.1.3</w:t>
      </w:r>
      <w:r>
        <w:tab/>
        <w:t>Test description</w:t>
      </w:r>
    </w:p>
    <w:p w14:paraId="08E11771" w14:textId="77777777" w:rsidR="00296E35" w:rsidRDefault="00296E35" w:rsidP="00296E35">
      <w:pPr>
        <w:pStyle w:val="H6"/>
      </w:pPr>
      <w:r>
        <w:t>7.3.1.3.1</w:t>
      </w:r>
      <w:r>
        <w:tab/>
        <w:t>Pre-test conditions</w:t>
      </w:r>
    </w:p>
    <w:p w14:paraId="3E4D0DC9" w14:textId="77777777" w:rsidR="00296E35" w:rsidRPr="001C0FC4" w:rsidRDefault="00296E35" w:rsidP="00296E35">
      <w:pPr>
        <w:pStyle w:val="H6"/>
      </w:pPr>
      <w:r w:rsidRPr="001C0FC4">
        <w:t>System Simulator:</w:t>
      </w:r>
    </w:p>
    <w:p w14:paraId="2D16B9A7" w14:textId="77777777" w:rsidR="00296E35" w:rsidRPr="001C0FC4" w:rsidRDefault="00296E35" w:rsidP="00296E35">
      <w:pPr>
        <w:pStyle w:val="B1"/>
      </w:pPr>
      <w:r w:rsidRPr="001C0FC4">
        <w:t>-</w:t>
      </w:r>
      <w:r w:rsidRPr="001C0FC4">
        <w:tab/>
      </w:r>
      <w:r w:rsidRPr="001C0FC4">
        <w:rPr>
          <w:color w:val="000000"/>
        </w:rPr>
        <w:t>SS-UE1 (MCData Client)</w:t>
      </w:r>
    </w:p>
    <w:p w14:paraId="5BDD0924"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B4A33D"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1E729FC"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C4285B0" w14:textId="77777777" w:rsidR="00296E35" w:rsidRPr="001C0FC4" w:rsidRDefault="00296E35" w:rsidP="00296E35">
      <w:pPr>
        <w:pStyle w:val="B1"/>
      </w:pPr>
      <w:r w:rsidRPr="001C0FC4">
        <w:t>-</w:t>
      </w:r>
      <w:r w:rsidRPr="001C0FC4">
        <w:tab/>
      </w:r>
      <w:r w:rsidRPr="001C0FC4">
        <w:rPr>
          <w:color w:val="000000"/>
        </w:rPr>
        <w:t>SS-NW (MCData server)</w:t>
      </w:r>
    </w:p>
    <w:p w14:paraId="6F0F5BF2"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B4736CB" w14:textId="5F8C93BC"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360DE888" w14:textId="77777777" w:rsidR="00296E35" w:rsidRPr="001C0FC4" w:rsidRDefault="00296E35" w:rsidP="00296E35">
      <w:pPr>
        <w:pStyle w:val="H6"/>
      </w:pPr>
      <w:r w:rsidRPr="001C0FC4">
        <w:t>IUT:</w:t>
      </w:r>
    </w:p>
    <w:p w14:paraId="4E9E7AA1" w14:textId="77777777" w:rsidR="00296E35" w:rsidRPr="001C0FC4" w:rsidRDefault="00296E35" w:rsidP="00296E35">
      <w:pPr>
        <w:pStyle w:val="B1"/>
      </w:pPr>
      <w:r w:rsidRPr="001C0FC4">
        <w:t>-</w:t>
      </w:r>
      <w:r w:rsidRPr="001C0FC4">
        <w:tab/>
        <w:t>UE (MCData Client)</w:t>
      </w:r>
    </w:p>
    <w:p w14:paraId="30D3486F" w14:textId="0C89D4F5"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48E8AE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B73FC83" w14:textId="77777777" w:rsidR="00296E35" w:rsidRPr="001C0FC4" w:rsidRDefault="00296E35" w:rsidP="00296E35">
      <w:pPr>
        <w:pStyle w:val="B1"/>
      </w:pPr>
      <w:r w:rsidRPr="001C0FC4">
        <w:t>-</w:t>
      </w:r>
      <w:r w:rsidRPr="001C0FC4">
        <w:tab/>
        <w:t>CFS1 (SDS retransmission) is set to the default value of 5.</w:t>
      </w:r>
    </w:p>
    <w:p w14:paraId="0BAB0EB3" w14:textId="77777777" w:rsidR="00296E35" w:rsidRPr="001C0FC4" w:rsidRDefault="00296E35" w:rsidP="00296E35">
      <w:pPr>
        <w:pStyle w:val="B1"/>
      </w:pPr>
      <w:r w:rsidRPr="001C0FC4">
        <w:t>-</w:t>
      </w:r>
      <w:r w:rsidRPr="001C0FC4">
        <w:tab/>
        <w:t>TFS1 (SDS retransmission) is set to the default value of 40 ms.</w:t>
      </w:r>
    </w:p>
    <w:p w14:paraId="3C5FAC17" w14:textId="77777777" w:rsidR="00296E35" w:rsidRPr="001C0FC4" w:rsidRDefault="00296E35" w:rsidP="00296E35">
      <w:pPr>
        <w:pStyle w:val="H6"/>
      </w:pPr>
      <w:r w:rsidRPr="001C0FC4">
        <w:t>Preamble:</w:t>
      </w:r>
    </w:p>
    <w:p w14:paraId="3D59B7A3" w14:textId="17A1355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5E6B46B" w14:textId="4BE9FDA0"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6EA43C4B"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DA9F7C4" w14:textId="77777777" w:rsidR="00296E35" w:rsidRPr="001C0FC4" w:rsidRDefault="00296E35" w:rsidP="00296E35">
      <w:pPr>
        <w:pStyle w:val="B1"/>
      </w:pPr>
      <w:r w:rsidRPr="001C0FC4">
        <w:t>-</w:t>
      </w:r>
      <w:r w:rsidRPr="001C0FC4">
        <w:tab/>
        <w:t>The UE is switched-off.</w:t>
      </w:r>
    </w:p>
    <w:p w14:paraId="6C92F10B" w14:textId="77777777" w:rsidR="00296E35" w:rsidRPr="001C0FC4" w:rsidRDefault="00296E35" w:rsidP="00296E35">
      <w:pPr>
        <w:pStyle w:val="B1"/>
      </w:pPr>
      <w:r w:rsidRPr="001C0FC4">
        <w:t>-</w:t>
      </w:r>
      <w:r w:rsidRPr="001C0FC4">
        <w:tab/>
        <w:t>UE States at the end of the preamble</w:t>
      </w:r>
    </w:p>
    <w:p w14:paraId="5C3620D7" w14:textId="77777777" w:rsidR="00296E35" w:rsidRPr="001C0FC4" w:rsidRDefault="00296E35" w:rsidP="00296E35">
      <w:pPr>
        <w:pStyle w:val="B2"/>
      </w:pPr>
      <w:r w:rsidRPr="001C0FC4">
        <w:t>-</w:t>
      </w:r>
      <w:r w:rsidRPr="001C0FC4">
        <w:tab/>
        <w:t>The UE is in state 'switched-off'.</w:t>
      </w:r>
    </w:p>
    <w:p w14:paraId="2396BD09" w14:textId="77777777" w:rsidR="00296E35" w:rsidRDefault="00296E35" w:rsidP="00296E35">
      <w:pPr>
        <w:pStyle w:val="H6"/>
      </w:pPr>
      <w:r>
        <w:t>7.3.1.3.2</w:t>
      </w:r>
      <w:r>
        <w:tab/>
        <w:t>Test procedure sequence</w:t>
      </w:r>
    </w:p>
    <w:p w14:paraId="68DECF72" w14:textId="77777777" w:rsidR="00296E35" w:rsidRDefault="00296E35" w:rsidP="00296E35">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6466CE0" w14:textId="77777777" w:rsidTr="002E3FCC">
        <w:tc>
          <w:tcPr>
            <w:tcW w:w="649" w:type="dxa"/>
            <w:tcBorders>
              <w:top w:val="single" w:sz="4" w:space="0" w:color="auto"/>
              <w:left w:val="single" w:sz="4" w:space="0" w:color="auto"/>
              <w:bottom w:val="nil"/>
              <w:right w:val="single" w:sz="4" w:space="0" w:color="auto"/>
            </w:tcBorders>
            <w:hideMark/>
          </w:tcPr>
          <w:p w14:paraId="46C925B3"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2DB82356"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3075E2"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A271833"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8D81FBE" w14:textId="77777777" w:rsidR="00296E35" w:rsidRDefault="00296E35" w:rsidP="002E3FCC">
            <w:pPr>
              <w:pStyle w:val="TAH"/>
            </w:pPr>
            <w:r>
              <w:t>Verdict</w:t>
            </w:r>
          </w:p>
        </w:tc>
      </w:tr>
      <w:tr w:rsidR="00296E35" w14:paraId="76FB2E98" w14:textId="77777777" w:rsidTr="002E3FCC">
        <w:tc>
          <w:tcPr>
            <w:tcW w:w="649" w:type="dxa"/>
            <w:tcBorders>
              <w:top w:val="nil"/>
              <w:left w:val="single" w:sz="4" w:space="0" w:color="auto"/>
              <w:bottom w:val="single" w:sz="4" w:space="0" w:color="auto"/>
              <w:right w:val="single" w:sz="4" w:space="0" w:color="auto"/>
            </w:tcBorders>
          </w:tcPr>
          <w:p w14:paraId="36CBB7B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0531E33"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FBA7201"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EB46449"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97808C8"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CF5A656" w14:textId="77777777" w:rsidR="00296E35" w:rsidRDefault="00296E35" w:rsidP="002E3FCC">
            <w:pPr>
              <w:pStyle w:val="TAH"/>
            </w:pPr>
          </w:p>
        </w:tc>
      </w:tr>
      <w:tr w:rsidR="00296E35" w14:paraId="293B2BA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377914"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42CB17B"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1A1A4E1"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F4CD7"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73ACB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B6F0A7" w14:textId="77777777" w:rsidR="00296E35" w:rsidRDefault="00296E35" w:rsidP="002E3FCC">
            <w:pPr>
              <w:pStyle w:val="TAC"/>
            </w:pPr>
            <w:r w:rsidRPr="001C0FC4">
              <w:t>-</w:t>
            </w:r>
          </w:p>
        </w:tc>
      </w:tr>
      <w:tr w:rsidR="00296E35" w14:paraId="3B50EE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05AE28"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1AF7193D" w14:textId="77777777" w:rsidR="00296E35" w:rsidRPr="001C0FC4" w:rsidRDefault="00296E35" w:rsidP="002E3FCC">
            <w:pPr>
              <w:pStyle w:val="TAL"/>
            </w:pPr>
            <w:r w:rsidRPr="001C0FC4">
              <w:t>Trigger the UE to reset UTC time and location.</w:t>
            </w:r>
          </w:p>
          <w:p w14:paraId="148FF16F" w14:textId="77777777" w:rsidR="00296E35" w:rsidRPr="001C0FC4" w:rsidRDefault="00296E35" w:rsidP="002E3FCC">
            <w:pPr>
              <w:pStyle w:val="TAL"/>
            </w:pPr>
          </w:p>
          <w:p w14:paraId="712DF29B"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C128DC"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93FD6"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22CC43"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02DFCF" w14:textId="77777777" w:rsidR="00296E35" w:rsidRDefault="00296E35" w:rsidP="002E3FCC">
            <w:pPr>
              <w:pStyle w:val="TAC"/>
            </w:pPr>
            <w:r w:rsidRPr="001C0FC4">
              <w:t>-</w:t>
            </w:r>
          </w:p>
        </w:tc>
      </w:tr>
      <w:tr w:rsidR="00296E35" w14:paraId="77B6B4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D0F63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2D82D4E8" w14:textId="0BCFA821"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0F2E86DA" w14:textId="77777777" w:rsidR="00296E35" w:rsidRPr="001C0FC4" w:rsidRDefault="00296E35" w:rsidP="002E3FCC">
            <w:pPr>
              <w:pStyle w:val="TAL"/>
              <w:spacing w:line="256" w:lineRule="auto"/>
            </w:pPr>
          </w:p>
          <w:p w14:paraId="06F80003"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252A02"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99465"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EE8B2"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41ADD6" w14:textId="77777777" w:rsidR="00296E35" w:rsidRDefault="00296E35" w:rsidP="002E3FCC">
            <w:pPr>
              <w:pStyle w:val="TAC"/>
            </w:pPr>
            <w:r w:rsidRPr="001C0FC4">
              <w:t>-</w:t>
            </w:r>
          </w:p>
        </w:tc>
      </w:tr>
      <w:tr w:rsidR="00296E35" w14:paraId="67E4428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4794D5"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02573CA" w14:textId="77777777" w:rsidR="00296E35" w:rsidRDefault="00296E35" w:rsidP="002E3FCC">
            <w:pPr>
              <w:pStyle w:val="TAL"/>
            </w:pPr>
            <w:r>
              <w:t xml:space="preserve">Make the </w:t>
            </w:r>
            <w:r w:rsidRPr="001C0FC4">
              <w:t>UE (</w:t>
            </w:r>
            <w:r w:rsidRPr="001C0FC4">
              <w:rPr>
                <w:lang w:eastAsia="ko-KR"/>
              </w:rPr>
              <w:t xml:space="preserve">MCData Client) </w:t>
            </w:r>
            <w:r>
              <w:t>initiate an off-network emergency alert.</w:t>
            </w:r>
          </w:p>
          <w:p w14:paraId="47D7E001" w14:textId="77777777" w:rsidR="00296E35" w:rsidRDefault="00296E35"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FB9551D"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030FB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7E41E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B25E9B" w14:textId="77777777" w:rsidR="00296E35" w:rsidRDefault="00296E35" w:rsidP="002E3FCC">
            <w:pPr>
              <w:pStyle w:val="TAC"/>
            </w:pPr>
            <w:r>
              <w:t>-</w:t>
            </w:r>
          </w:p>
        </w:tc>
      </w:tr>
      <w:tr w:rsidR="00296E35" w14:paraId="4D7653F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D986FE" w14:textId="77777777" w:rsidR="00296E35"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61C9677" w14:textId="7F6599E1" w:rsidR="00296E35"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1C5250D"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B4B0D"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AF7B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2DA742" w14:textId="77777777" w:rsidR="00296E35" w:rsidRDefault="00296E35" w:rsidP="002E3FCC">
            <w:pPr>
              <w:pStyle w:val="TAC"/>
            </w:pPr>
            <w:r w:rsidRPr="001C0FC4">
              <w:t>-</w:t>
            </w:r>
          </w:p>
        </w:tc>
      </w:tr>
      <w:tr w:rsidR="00296E35" w14:paraId="5C06CC45" w14:textId="77777777" w:rsidTr="002E3FCC">
        <w:tc>
          <w:tcPr>
            <w:tcW w:w="649" w:type="dxa"/>
            <w:tcBorders>
              <w:top w:val="single" w:sz="4" w:space="0" w:color="auto"/>
              <w:left w:val="single" w:sz="4" w:space="0" w:color="auto"/>
              <w:bottom w:val="single" w:sz="4" w:space="0" w:color="auto"/>
              <w:right w:val="single" w:sz="4" w:space="0" w:color="auto"/>
            </w:tcBorders>
          </w:tcPr>
          <w:p w14:paraId="4F80CF8D"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BA7285F" w14:textId="77777777" w:rsidR="00296E35" w:rsidRDefault="00296E35" w:rsidP="002E3FCC">
            <w:pPr>
              <w:pStyle w:val="TAL"/>
            </w:pPr>
            <w:r>
              <w:t>Check: Does the UE (MCData Client) send a GROUP EMERGENCY ALERT message?</w:t>
            </w:r>
          </w:p>
          <w:p w14:paraId="76C4774F"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A2217B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8F5D29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99C4996"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BBFE6D2" w14:textId="77777777" w:rsidR="00296E35" w:rsidRDefault="00296E35" w:rsidP="002E3FCC">
            <w:pPr>
              <w:pStyle w:val="TAC"/>
            </w:pPr>
            <w:r>
              <w:t>P</w:t>
            </w:r>
          </w:p>
        </w:tc>
      </w:tr>
      <w:tr w:rsidR="00296E35" w14:paraId="2BF0BE7E" w14:textId="77777777" w:rsidTr="002E3FCC">
        <w:tc>
          <w:tcPr>
            <w:tcW w:w="649" w:type="dxa"/>
            <w:tcBorders>
              <w:top w:val="single" w:sz="4" w:space="0" w:color="auto"/>
              <w:left w:val="single" w:sz="4" w:space="0" w:color="auto"/>
              <w:bottom w:val="single" w:sz="4" w:space="0" w:color="auto"/>
              <w:right w:val="single" w:sz="4" w:space="0" w:color="auto"/>
            </w:tcBorders>
          </w:tcPr>
          <w:p w14:paraId="0BD765EF"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16E46C2" w14:textId="77777777" w:rsidR="00296E35" w:rsidRDefault="00296E35" w:rsidP="002E3FCC">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E9D5E8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3F9FD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E46D5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43D28A" w14:textId="77777777" w:rsidR="00296E35" w:rsidRDefault="00296E35" w:rsidP="002E3FCC">
            <w:pPr>
              <w:pStyle w:val="TAC"/>
            </w:pPr>
            <w:r>
              <w:t>-</w:t>
            </w:r>
          </w:p>
        </w:tc>
      </w:tr>
      <w:tr w:rsidR="00296E35" w14:paraId="67119DD3" w14:textId="77777777" w:rsidTr="002E3FCC">
        <w:tc>
          <w:tcPr>
            <w:tcW w:w="649" w:type="dxa"/>
            <w:tcBorders>
              <w:top w:val="single" w:sz="4" w:space="0" w:color="auto"/>
              <w:left w:val="single" w:sz="4" w:space="0" w:color="auto"/>
              <w:bottom w:val="single" w:sz="4" w:space="0" w:color="auto"/>
              <w:right w:val="single" w:sz="4" w:space="0" w:color="auto"/>
            </w:tcBorders>
          </w:tcPr>
          <w:p w14:paraId="4DC8B0C1"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731B2CF" w14:textId="77777777" w:rsidR="00296E35" w:rsidRDefault="00296E35" w:rsidP="002E3FCC">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8A568BF"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B02E0B"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DE340D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3BB168" w14:textId="77777777" w:rsidR="00296E35" w:rsidRDefault="00296E35" w:rsidP="002E3FCC">
            <w:pPr>
              <w:pStyle w:val="TAC"/>
            </w:pPr>
            <w:r>
              <w:t>-</w:t>
            </w:r>
          </w:p>
        </w:tc>
      </w:tr>
      <w:tr w:rsidR="00296E35" w14:paraId="0BEF180F" w14:textId="77777777" w:rsidTr="002E3FCC">
        <w:tc>
          <w:tcPr>
            <w:tcW w:w="649" w:type="dxa"/>
            <w:tcBorders>
              <w:top w:val="single" w:sz="4" w:space="0" w:color="auto"/>
              <w:left w:val="single" w:sz="4" w:space="0" w:color="auto"/>
              <w:bottom w:val="single" w:sz="4" w:space="0" w:color="auto"/>
              <w:right w:val="single" w:sz="4" w:space="0" w:color="auto"/>
            </w:tcBorders>
          </w:tcPr>
          <w:p w14:paraId="29E08697"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59807A7" w14:textId="77777777" w:rsidR="00296E35" w:rsidRDefault="00296E35" w:rsidP="002E3FCC">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46A5F5E"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D980DA"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630EDA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1A244B" w14:textId="77777777" w:rsidR="00296E35" w:rsidRDefault="00296E35" w:rsidP="002E3FCC">
            <w:pPr>
              <w:pStyle w:val="TAC"/>
            </w:pPr>
            <w:r>
              <w:t>-</w:t>
            </w:r>
          </w:p>
        </w:tc>
      </w:tr>
      <w:tr w:rsidR="00296E35" w14:paraId="06C2A32D" w14:textId="77777777" w:rsidTr="002E3FCC">
        <w:tc>
          <w:tcPr>
            <w:tcW w:w="649" w:type="dxa"/>
            <w:tcBorders>
              <w:top w:val="single" w:sz="4" w:space="0" w:color="auto"/>
              <w:left w:val="single" w:sz="4" w:space="0" w:color="auto"/>
              <w:bottom w:val="single" w:sz="4" w:space="0" w:color="auto"/>
              <w:right w:val="single" w:sz="4" w:space="0" w:color="auto"/>
            </w:tcBorders>
          </w:tcPr>
          <w:p w14:paraId="6E7A9D83"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70F98EEB" w14:textId="77777777" w:rsidR="00296E35" w:rsidRDefault="00296E35" w:rsidP="002E3FCC">
            <w:pPr>
              <w:pStyle w:val="TAL"/>
            </w:pPr>
            <w:r>
              <w:t>Check: Does the UE (MCData Client) send a GROUP EMERGENCY ALERT message?</w:t>
            </w:r>
          </w:p>
          <w:p w14:paraId="30ECAF9A"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31985E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531E7E7"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69A3041"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443A2C4F" w14:textId="77777777" w:rsidR="00296E35" w:rsidRDefault="00296E35" w:rsidP="002E3FCC">
            <w:pPr>
              <w:pStyle w:val="TAC"/>
            </w:pPr>
            <w:r>
              <w:t>P</w:t>
            </w:r>
          </w:p>
        </w:tc>
      </w:tr>
      <w:tr w:rsidR="00296E35" w14:paraId="46BE7637" w14:textId="77777777" w:rsidTr="002E3FCC">
        <w:tc>
          <w:tcPr>
            <w:tcW w:w="649" w:type="dxa"/>
            <w:tcBorders>
              <w:top w:val="single" w:sz="4" w:space="0" w:color="auto"/>
              <w:left w:val="single" w:sz="4" w:space="0" w:color="auto"/>
              <w:bottom w:val="single" w:sz="4" w:space="0" w:color="auto"/>
              <w:right w:val="single" w:sz="4" w:space="0" w:color="auto"/>
            </w:tcBorders>
          </w:tcPr>
          <w:p w14:paraId="73FAABF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72A432E4" w14:textId="77777777" w:rsidR="00296E35" w:rsidRDefault="00296E35" w:rsidP="002E3FCC">
            <w:pPr>
              <w:pStyle w:val="TAL"/>
            </w:pPr>
            <w:r>
              <w:t>Make the UE (MCData Client) cancel the emergency alert</w:t>
            </w:r>
          </w:p>
          <w:p w14:paraId="204140F4" w14:textId="77777777" w:rsidR="00296E35" w:rsidRDefault="00296E35" w:rsidP="002E3FCC">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0265885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2B3D55"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DC984E"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BE289" w14:textId="77777777" w:rsidR="00296E35" w:rsidRDefault="00296E35" w:rsidP="002E3FCC">
            <w:pPr>
              <w:pStyle w:val="TAC"/>
            </w:pPr>
            <w:r>
              <w:t>-</w:t>
            </w:r>
          </w:p>
        </w:tc>
      </w:tr>
      <w:tr w:rsidR="00296E35" w14:paraId="273D9718" w14:textId="77777777" w:rsidTr="002E3FCC">
        <w:tc>
          <w:tcPr>
            <w:tcW w:w="649" w:type="dxa"/>
            <w:tcBorders>
              <w:top w:val="single" w:sz="4" w:space="0" w:color="auto"/>
              <w:left w:val="single" w:sz="4" w:space="0" w:color="auto"/>
              <w:bottom w:val="single" w:sz="4" w:space="0" w:color="auto"/>
              <w:right w:val="single" w:sz="4" w:space="0" w:color="auto"/>
            </w:tcBorders>
          </w:tcPr>
          <w:p w14:paraId="13C9EAA8"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43BFE3B" w14:textId="77777777" w:rsidR="00296E35" w:rsidRDefault="00296E35" w:rsidP="002E3FCC">
            <w:pPr>
              <w:pStyle w:val="TAL"/>
            </w:pPr>
            <w:r>
              <w:t>Check: Does the UE (MCData Client) send a GROUP EMERGENCY ALERT CANCEL message?</w:t>
            </w:r>
          </w:p>
          <w:p w14:paraId="4C94F70C"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9D66A7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1C0232B"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311CF5C"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1D4CD2BE" w14:textId="77777777" w:rsidR="00296E35" w:rsidRDefault="00296E35" w:rsidP="002E3FCC">
            <w:pPr>
              <w:pStyle w:val="TAC"/>
            </w:pPr>
            <w:r>
              <w:t>P</w:t>
            </w:r>
          </w:p>
        </w:tc>
      </w:tr>
      <w:tr w:rsidR="00296E35" w14:paraId="4DCB2A7B" w14:textId="77777777" w:rsidTr="002E3FCC">
        <w:tc>
          <w:tcPr>
            <w:tcW w:w="649" w:type="dxa"/>
            <w:tcBorders>
              <w:top w:val="single" w:sz="4" w:space="0" w:color="auto"/>
              <w:left w:val="single" w:sz="4" w:space="0" w:color="auto"/>
              <w:bottom w:val="single" w:sz="4" w:space="0" w:color="auto"/>
              <w:right w:val="single" w:sz="4" w:space="0" w:color="auto"/>
            </w:tcBorders>
          </w:tcPr>
          <w:p w14:paraId="00DA45EB"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0B905D0" w14:textId="77777777" w:rsidR="00296E35" w:rsidRDefault="00296E35" w:rsidP="002E3FCC">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6520D44E"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77D8E2D"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6C42604"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DF36736" w14:textId="77777777" w:rsidR="00296E35" w:rsidRDefault="00296E35" w:rsidP="002E3FCC">
            <w:pPr>
              <w:pStyle w:val="TAC"/>
            </w:pPr>
            <w:r>
              <w:t>-</w:t>
            </w:r>
          </w:p>
        </w:tc>
      </w:tr>
      <w:tr w:rsidR="00296E35" w14:paraId="249C32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6297C71" w14:textId="77777777" w:rsidR="00296E35" w:rsidRDefault="00296E35" w:rsidP="002E3FCC">
            <w:pPr>
              <w:pStyle w:val="TAN"/>
            </w:pPr>
            <w:r>
              <w:t>NOTE 1:</w:t>
            </w:r>
            <w:r>
              <w:tab/>
              <w:t>This is expected to be done via a suitable implementation dependent MMI.</w:t>
            </w:r>
          </w:p>
          <w:p w14:paraId="0097A0AB" w14:textId="16A3B29E" w:rsidR="00296E35" w:rsidRDefault="00296E35" w:rsidP="002E3FCC">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w:t>
            </w:r>
          </w:p>
          <w:p w14:paraId="53FB7AA4" w14:textId="4B99106D" w:rsidR="00296E35" w:rsidRDefault="00296E35" w:rsidP="002E3FCC">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 If during test execution it is found that the specified timer value is not large enough, then a new value needs to be specified.</w:t>
            </w:r>
          </w:p>
          <w:p w14:paraId="719CBA19" w14:textId="77777777" w:rsidR="00296E35" w:rsidRDefault="00296E35" w:rsidP="002E3FCC">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173E44DD" w14:textId="77777777" w:rsidR="00296E35" w:rsidRDefault="00296E35" w:rsidP="00296E35"/>
    <w:p w14:paraId="4AE49B91" w14:textId="77777777" w:rsidR="00296E35" w:rsidRDefault="00296E35" w:rsidP="00296E35">
      <w:pPr>
        <w:pStyle w:val="H6"/>
      </w:pPr>
      <w:r>
        <w:t>7.3.1.3.3</w:t>
      </w:r>
      <w:r>
        <w:tab/>
        <w:t>Specific message contents</w:t>
      </w:r>
    </w:p>
    <w:p w14:paraId="3F30D5E1" w14:textId="77777777" w:rsidR="00296E35" w:rsidRDefault="00296E35" w:rsidP="00296E35">
      <w:r>
        <w:t>None</w:t>
      </w:r>
    </w:p>
    <w:p w14:paraId="4F89E829" w14:textId="77777777" w:rsidR="00296E35" w:rsidRDefault="00296E35" w:rsidP="00296E35">
      <w:pPr>
        <w:pStyle w:val="Heading3"/>
      </w:pPr>
      <w:bookmarkStart w:id="1354" w:name="_Toc178186400"/>
      <w:bookmarkStart w:id="1355" w:name="_Toc181109141"/>
      <w:r>
        <w:t>7.3.2</w:t>
      </w:r>
      <w:r>
        <w:tab/>
        <w:t>Off-network / Group Call / Emergency Alert / Emergency Alert Retransmission / Cancel Emergency Alert / Client Terminated (CT)</w:t>
      </w:r>
      <w:bookmarkEnd w:id="1354"/>
      <w:bookmarkEnd w:id="1355"/>
    </w:p>
    <w:p w14:paraId="789C5B69" w14:textId="77777777" w:rsidR="00296E35" w:rsidRDefault="00296E35" w:rsidP="00296E35">
      <w:pPr>
        <w:pStyle w:val="H6"/>
      </w:pPr>
      <w:r>
        <w:t>7.3.2.1</w:t>
      </w:r>
      <w:r>
        <w:tab/>
        <w:t>Test Purpose (TP)</w:t>
      </w:r>
    </w:p>
    <w:p w14:paraId="216BC847" w14:textId="77777777" w:rsidR="00296E35" w:rsidRDefault="00296E35" w:rsidP="00296E35">
      <w:pPr>
        <w:pStyle w:val="H6"/>
      </w:pPr>
      <w:r>
        <w:t>(1)</w:t>
      </w:r>
    </w:p>
    <w:p w14:paraId="3EEF0C75" w14:textId="77777777" w:rsidR="00296E35" w:rsidRDefault="00296E35" w:rsidP="00296E35">
      <w:pPr>
        <w:pStyle w:val="PL"/>
      </w:pPr>
      <w:r>
        <w:rPr>
          <w:b/>
        </w:rPr>
        <w:t>with</w:t>
      </w:r>
      <w:r>
        <w:t xml:space="preserve"> { UE (MCData Client) registered and authorised for MCData Service, including authorised to receive emergency alerts in off-network environment, and the UE (MCData Client) is in an off-network environment }</w:t>
      </w:r>
    </w:p>
    <w:p w14:paraId="73BDB4F9" w14:textId="77777777" w:rsidR="00296E35" w:rsidRDefault="00296E35" w:rsidP="00296E35">
      <w:pPr>
        <w:pStyle w:val="PL"/>
      </w:pPr>
      <w:r>
        <w:rPr>
          <w:b/>
        </w:rPr>
        <w:t>ensure that</w:t>
      </w:r>
      <w:r>
        <w:t xml:space="preserve"> {</w:t>
      </w:r>
    </w:p>
    <w:p w14:paraId="4FD4B7CE" w14:textId="77777777" w:rsidR="00296E35" w:rsidRDefault="00296E35" w:rsidP="00296E35">
      <w:pPr>
        <w:pStyle w:val="PL"/>
      </w:pPr>
      <w:r>
        <w:t xml:space="preserve">  </w:t>
      </w:r>
      <w:r>
        <w:rPr>
          <w:b/>
        </w:rPr>
        <w:t>when</w:t>
      </w:r>
      <w:r>
        <w:t xml:space="preserve"> { UE (MCData Client) receives an MCData emergency alert via a GROUP EMERGENCY ALERT message</w:t>
      </w:r>
      <w:r>
        <w:rPr>
          <w:lang w:eastAsia="ko-KR"/>
        </w:rPr>
        <w:t xml:space="preserve"> </w:t>
      </w:r>
      <w:r>
        <w:t>}</w:t>
      </w:r>
    </w:p>
    <w:p w14:paraId="2E9C43B6" w14:textId="77777777" w:rsidR="00296E35" w:rsidRDefault="00296E35" w:rsidP="00296E35">
      <w:pPr>
        <w:pStyle w:val="PL"/>
      </w:pPr>
      <w:r>
        <w:t xml:space="preserve">    </w:t>
      </w:r>
      <w:r>
        <w:rPr>
          <w:b/>
        </w:rPr>
        <w:t>then</w:t>
      </w:r>
      <w:r>
        <w:t xml:space="preserve"> { UE (MCData Client) responds by sending a GROUP EMERGENCY ALERT ACK }</w:t>
      </w:r>
    </w:p>
    <w:p w14:paraId="3BDE69D8" w14:textId="77777777" w:rsidR="00296E35" w:rsidRDefault="00296E35" w:rsidP="00296E35">
      <w:pPr>
        <w:pStyle w:val="PL"/>
      </w:pPr>
      <w:r>
        <w:t xml:space="preserve">            }</w:t>
      </w:r>
    </w:p>
    <w:p w14:paraId="5E8F5D4E" w14:textId="77777777" w:rsidR="00296E35" w:rsidRDefault="00296E35" w:rsidP="00296E35">
      <w:pPr>
        <w:pStyle w:val="PL"/>
        <w:rPr>
          <w:b/>
        </w:rPr>
      </w:pPr>
    </w:p>
    <w:p w14:paraId="3CFB715F" w14:textId="77777777" w:rsidR="00296E35" w:rsidRDefault="00296E35" w:rsidP="00296E35">
      <w:pPr>
        <w:pStyle w:val="H6"/>
      </w:pPr>
      <w:r>
        <w:t>(2)</w:t>
      </w:r>
    </w:p>
    <w:p w14:paraId="153922E7"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4BFCC625" w14:textId="77777777" w:rsidR="00296E35" w:rsidRDefault="00296E35" w:rsidP="00296E35">
      <w:pPr>
        <w:pStyle w:val="PL"/>
      </w:pPr>
      <w:r>
        <w:rPr>
          <w:b/>
        </w:rPr>
        <w:t>ensure that</w:t>
      </w:r>
      <w:r>
        <w:t xml:space="preserve"> {</w:t>
      </w:r>
    </w:p>
    <w:p w14:paraId="3B4A4532"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has yet to expire</w:t>
      </w:r>
      <w:r>
        <w:rPr>
          <w:lang w:eastAsia="ko-KR"/>
        </w:rPr>
        <w:t xml:space="preserve"> </w:t>
      </w:r>
      <w:r>
        <w:t>}</w:t>
      </w:r>
    </w:p>
    <w:p w14:paraId="2B4D5B25" w14:textId="77777777" w:rsidR="00296E35" w:rsidRDefault="00296E35" w:rsidP="00296E35">
      <w:pPr>
        <w:pStyle w:val="PL"/>
      </w:pPr>
      <w:r>
        <w:t xml:space="preserve">    </w:t>
      </w:r>
      <w:r>
        <w:rPr>
          <w:b/>
        </w:rPr>
        <w:t>then</w:t>
      </w:r>
      <w:r>
        <w:t xml:space="preserve"> { UE (MCData Client) shall not send a GROUP EMERGENCY ALERT ACK in response }</w:t>
      </w:r>
    </w:p>
    <w:p w14:paraId="51AE54F6" w14:textId="77777777" w:rsidR="00296E35" w:rsidRDefault="00296E35" w:rsidP="00296E35">
      <w:pPr>
        <w:pStyle w:val="PL"/>
      </w:pPr>
      <w:r>
        <w:t xml:space="preserve">            }</w:t>
      </w:r>
    </w:p>
    <w:p w14:paraId="27FE35E3" w14:textId="77777777" w:rsidR="00296E35" w:rsidRDefault="00296E35" w:rsidP="00296E35">
      <w:pPr>
        <w:pStyle w:val="PL"/>
        <w:rPr>
          <w:b/>
        </w:rPr>
      </w:pPr>
    </w:p>
    <w:p w14:paraId="5E661B1B" w14:textId="77777777" w:rsidR="00296E35" w:rsidRDefault="00296E35" w:rsidP="00296E35">
      <w:pPr>
        <w:pStyle w:val="H6"/>
      </w:pPr>
      <w:r>
        <w:t>(3)</w:t>
      </w:r>
    </w:p>
    <w:p w14:paraId="0E2ACC41"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1AEA8D3E" w14:textId="77777777" w:rsidR="00296E35" w:rsidRDefault="00296E35" w:rsidP="00296E35">
      <w:pPr>
        <w:pStyle w:val="PL"/>
      </w:pPr>
      <w:r>
        <w:rPr>
          <w:b/>
        </w:rPr>
        <w:t>ensure that</w:t>
      </w:r>
      <w:r>
        <w:t xml:space="preserve"> {</w:t>
      </w:r>
    </w:p>
    <w:p w14:paraId="33393CC5"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expired</w:t>
      </w:r>
      <w:r>
        <w:rPr>
          <w:lang w:eastAsia="ko-KR"/>
        </w:rPr>
        <w:t xml:space="preserve"> </w:t>
      </w:r>
      <w:r>
        <w:t>}</w:t>
      </w:r>
    </w:p>
    <w:p w14:paraId="35DD22B7" w14:textId="77777777" w:rsidR="00296E35" w:rsidRDefault="00296E35" w:rsidP="00296E35">
      <w:pPr>
        <w:pStyle w:val="PL"/>
      </w:pPr>
      <w:r>
        <w:t xml:space="preserve">    </w:t>
      </w:r>
      <w:r>
        <w:rPr>
          <w:b/>
        </w:rPr>
        <w:t>then</w:t>
      </w:r>
      <w:r>
        <w:t xml:space="preserve"> { UE (MCData Client) responds by sending a GROUP EMERGENCY ALERT ACK }</w:t>
      </w:r>
    </w:p>
    <w:p w14:paraId="7F899574" w14:textId="77777777" w:rsidR="00296E35" w:rsidRDefault="00296E35" w:rsidP="00296E35">
      <w:pPr>
        <w:pStyle w:val="PL"/>
      </w:pPr>
      <w:r>
        <w:t xml:space="preserve">            }</w:t>
      </w:r>
    </w:p>
    <w:p w14:paraId="5C376E36" w14:textId="77777777" w:rsidR="00296E35" w:rsidRDefault="00296E35" w:rsidP="00296E35">
      <w:pPr>
        <w:pStyle w:val="PL"/>
        <w:rPr>
          <w:b/>
        </w:rPr>
      </w:pPr>
    </w:p>
    <w:p w14:paraId="558BFD2F" w14:textId="77777777" w:rsidR="00296E35" w:rsidRDefault="00296E35" w:rsidP="00296E35">
      <w:pPr>
        <w:pStyle w:val="H6"/>
      </w:pPr>
      <w:r>
        <w:t>(4)</w:t>
      </w:r>
    </w:p>
    <w:p w14:paraId="767CDFAB"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2F9D9D08" w14:textId="77777777" w:rsidR="00296E35" w:rsidRDefault="00296E35" w:rsidP="00296E35">
      <w:pPr>
        <w:pStyle w:val="PL"/>
      </w:pPr>
      <w:r>
        <w:rPr>
          <w:b/>
        </w:rPr>
        <w:t>ensure that</w:t>
      </w:r>
      <w:r>
        <w:t xml:space="preserve"> {</w:t>
      </w:r>
    </w:p>
    <w:p w14:paraId="4C9E03C3" w14:textId="77777777" w:rsidR="00296E35" w:rsidRDefault="00296E35" w:rsidP="00296E35">
      <w:pPr>
        <w:pStyle w:val="PL"/>
      </w:pPr>
      <w:r>
        <w:t xml:space="preserve">  </w:t>
      </w:r>
      <w:r>
        <w:rPr>
          <w:b/>
        </w:rPr>
        <w:t>when</w:t>
      </w:r>
      <w:r>
        <w:t xml:space="preserve"> { UE (MCData Client) receives a GROUP EMERGENCY ALERT CANCEL message from the same MCData Client that sent the previous GROUP EMERGENCY ALERT message }</w:t>
      </w:r>
    </w:p>
    <w:p w14:paraId="65033118" w14:textId="77777777" w:rsidR="00296E35" w:rsidRDefault="00296E35" w:rsidP="00296E35">
      <w:pPr>
        <w:pStyle w:val="PL"/>
      </w:pPr>
      <w:r>
        <w:t xml:space="preserve">    </w:t>
      </w:r>
      <w:r>
        <w:rPr>
          <w:b/>
        </w:rPr>
        <w:t>then</w:t>
      </w:r>
      <w:r>
        <w:t xml:space="preserve"> { UE (MCData Client) responds by sending a GROUP EMERGENCY ALERT CANCEL ACK }</w:t>
      </w:r>
    </w:p>
    <w:p w14:paraId="467F5D14" w14:textId="77777777" w:rsidR="00296E35" w:rsidRDefault="00296E35" w:rsidP="00296E35">
      <w:pPr>
        <w:pStyle w:val="PL"/>
      </w:pPr>
      <w:r>
        <w:t xml:space="preserve">            }</w:t>
      </w:r>
    </w:p>
    <w:p w14:paraId="1F22AFAB" w14:textId="77777777" w:rsidR="00296E35" w:rsidRDefault="00296E35" w:rsidP="00296E35">
      <w:pPr>
        <w:pStyle w:val="PL"/>
      </w:pPr>
    </w:p>
    <w:p w14:paraId="10BA0013" w14:textId="77777777" w:rsidR="00296E35" w:rsidRDefault="00296E35" w:rsidP="00296E35">
      <w:pPr>
        <w:pStyle w:val="H6"/>
      </w:pPr>
      <w:r>
        <w:t>7.3.2.2</w:t>
      </w:r>
      <w:r>
        <w:tab/>
        <w:t>Conformance requirements</w:t>
      </w:r>
    </w:p>
    <w:p w14:paraId="4AA1A148" w14:textId="77777777" w:rsidR="00296E35" w:rsidRDefault="00296E35" w:rsidP="00296E35">
      <w:r>
        <w:t>References: The conformance requirements covered in the current TC are specified in: TS 24.282 clauses 16.3.3.3, 16.3.3.4, 16.3.3.6, 16.3.3.7. Unless otherwise stated these are Rel-16 requirements.</w:t>
      </w:r>
    </w:p>
    <w:p w14:paraId="35B532D4" w14:textId="77777777" w:rsidR="00296E35" w:rsidRDefault="00296E35" w:rsidP="00296E35">
      <w:r>
        <w:t>[TS 24.282, clause 16.3.3.3]</w:t>
      </w:r>
    </w:p>
    <w:p w14:paraId="036BC988"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591F2A11" w14:textId="77777777" w:rsidR="00296E35" w:rsidRPr="0079589D" w:rsidRDefault="00296E35" w:rsidP="00296E35">
      <w:pPr>
        <w:pStyle w:val="B1"/>
      </w:pPr>
      <w:r w:rsidRPr="0079589D">
        <w:t>1)</w:t>
      </w:r>
      <w:r w:rsidRPr="0079589D">
        <w:tab/>
        <w:t xml:space="preserve">shall store the Originating </w:t>
      </w:r>
      <w:r>
        <w:t>MCData</w:t>
      </w:r>
      <w:r w:rsidRPr="0079589D">
        <w:t xml:space="preserve"> user ID IE and location IE in the list of users in emergency;</w:t>
      </w:r>
    </w:p>
    <w:p w14:paraId="1B9DA8D7" w14:textId="77777777" w:rsidR="00296E35" w:rsidRPr="0079589D" w:rsidRDefault="00296E35" w:rsidP="00296E35">
      <w:pPr>
        <w:pStyle w:val="B1"/>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0A6311B5"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15AAF8D1"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5B1815E8"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460D570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08D050AF" w14:textId="77777777" w:rsidR="00296E35" w:rsidRPr="0079589D" w:rsidRDefault="00296E35" w:rsidP="00296E35">
      <w:pPr>
        <w:pStyle w:val="B1"/>
        <w:rPr>
          <w:lang w:eastAsia="ko-KR"/>
        </w:rPr>
      </w:pPr>
      <w:r w:rsidRPr="0079589D">
        <w:rPr>
          <w:lang w:eastAsia="ko-KR"/>
        </w:rPr>
        <w:t>4)</w:t>
      </w:r>
      <w:r w:rsidRPr="0079589D">
        <w:rPr>
          <w:lang w:eastAsia="ko-KR"/>
        </w:rPr>
        <w:tab/>
        <w:t>shall start timer TFE1 (Emergency Alert); and</w:t>
      </w:r>
    </w:p>
    <w:p w14:paraId="3AB3F256" w14:textId="77777777" w:rsidR="00296E35" w:rsidRPr="0079589D" w:rsidRDefault="00296E35" w:rsidP="00296E35">
      <w:pPr>
        <w:pStyle w:val="B1"/>
        <w:rPr>
          <w:lang w:eastAsia="ko-KR"/>
        </w:rPr>
      </w:pPr>
      <w:r w:rsidRPr="0079589D">
        <w:rPr>
          <w:lang w:eastAsia="ko-KR"/>
        </w:rPr>
        <w:t>5)</w:t>
      </w:r>
      <w:r w:rsidRPr="0079589D">
        <w:rPr>
          <w:lang w:eastAsia="ko-KR"/>
        </w:rPr>
        <w:tab/>
        <w:t>shall remain in the current state.</w:t>
      </w:r>
    </w:p>
    <w:p w14:paraId="24649FE4" w14:textId="77777777" w:rsidR="00296E35" w:rsidRDefault="00296E35" w:rsidP="00296E35">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356AEB7" w14:textId="77777777" w:rsidR="00296E35" w:rsidRPr="0079589D" w:rsidRDefault="00296E35" w:rsidP="00296E35">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6F7987DB" w14:textId="77777777" w:rsidR="00296E35" w:rsidRDefault="00296E35" w:rsidP="00296E35">
      <w:r>
        <w:t>[TS 24.282, clause 16.3.3.4]</w:t>
      </w:r>
    </w:p>
    <w:p w14:paraId="245DD38C"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3E89666B" w14:textId="77777777" w:rsidR="00296E35" w:rsidRPr="0079589D" w:rsidRDefault="00296E35" w:rsidP="00296E35">
      <w:pPr>
        <w:pStyle w:val="B1"/>
      </w:pPr>
      <w:r w:rsidRPr="0079589D">
        <w:t>1)</w:t>
      </w:r>
      <w:r w:rsidRPr="0079589D">
        <w:tab/>
        <w:t>may update the stored location of the user with the received Location IE;</w:t>
      </w:r>
    </w:p>
    <w:p w14:paraId="382AF86E" w14:textId="77777777" w:rsidR="00296E35" w:rsidRPr="0079589D" w:rsidRDefault="00296E35" w:rsidP="00296E35">
      <w:pPr>
        <w:pStyle w:val="B1"/>
      </w:pPr>
      <w:r w:rsidRPr="0079589D">
        <w:t>2)</w:t>
      </w:r>
      <w:r w:rsidRPr="0079589D">
        <w:tab/>
        <w:t>shall restart the associated timer TFE1 (Emergency Alert); and</w:t>
      </w:r>
    </w:p>
    <w:p w14:paraId="63895A77" w14:textId="77777777" w:rsidR="00296E35" w:rsidRPr="0079589D" w:rsidRDefault="00296E35" w:rsidP="00296E35">
      <w:pPr>
        <w:pStyle w:val="B1"/>
      </w:pPr>
      <w:r w:rsidRPr="0079589D">
        <w:t>3)</w:t>
      </w:r>
      <w:r w:rsidRPr="0079589D">
        <w:tab/>
        <w:t>shall remain in the current state.</w:t>
      </w:r>
    </w:p>
    <w:p w14:paraId="27608483" w14:textId="77777777" w:rsidR="00296E35" w:rsidRDefault="00296E35" w:rsidP="00296E35">
      <w:r>
        <w:t>[TS 24.282, clause 16.3.3.6]</w:t>
      </w:r>
    </w:p>
    <w:p w14:paraId="3CC8640A"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6EB2B44A"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w:t>
      </w:r>
    </w:p>
    <w:p w14:paraId="58BB60DC" w14:textId="77777777" w:rsidR="00296E35" w:rsidRPr="0079589D" w:rsidRDefault="00296E35" w:rsidP="00296E35">
      <w:pPr>
        <w:pStyle w:val="B1"/>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277FBA01"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6A0F8949"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711295F3"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710F82B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7B166EA2" w14:textId="77777777" w:rsidR="00296E35" w:rsidRPr="0079589D" w:rsidRDefault="00296E35" w:rsidP="00296E35">
      <w:pPr>
        <w:pStyle w:val="B1"/>
        <w:rPr>
          <w:lang w:eastAsia="ko-KR"/>
        </w:rPr>
      </w:pPr>
      <w:r w:rsidRPr="0079589D">
        <w:rPr>
          <w:lang w:eastAsia="ko-KR"/>
        </w:rPr>
        <w:t>4)</w:t>
      </w:r>
      <w:r w:rsidRPr="0079589D">
        <w:rPr>
          <w:lang w:eastAsia="ko-KR"/>
        </w:rPr>
        <w:tab/>
        <w:t>shall stop the associated timer TFE1 (Emergency Alert); and</w:t>
      </w:r>
    </w:p>
    <w:p w14:paraId="269F3A0F" w14:textId="77777777" w:rsidR="00296E35" w:rsidRPr="0079589D" w:rsidRDefault="00296E35" w:rsidP="00296E35">
      <w:pPr>
        <w:pStyle w:val="B1"/>
        <w:rPr>
          <w:lang w:eastAsia="zh-CN"/>
        </w:rPr>
      </w:pPr>
      <w:r w:rsidRPr="0079589D">
        <w:rPr>
          <w:lang w:eastAsia="ko-KR"/>
        </w:rPr>
        <w:t>5)</w:t>
      </w:r>
      <w:r w:rsidRPr="0079589D">
        <w:rPr>
          <w:lang w:eastAsia="ko-KR"/>
        </w:rPr>
        <w:tab/>
        <w:t>shall remain in the current state</w:t>
      </w:r>
      <w:r w:rsidRPr="0079589D">
        <w:t>.</w:t>
      </w:r>
    </w:p>
    <w:p w14:paraId="45831901" w14:textId="77777777" w:rsidR="00296E35" w:rsidRDefault="00296E35" w:rsidP="00296E35">
      <w:r>
        <w:t>[TS 24.282, clause 16.3.3.7]</w:t>
      </w:r>
    </w:p>
    <w:p w14:paraId="5163271C" w14:textId="77777777" w:rsidR="00296E35" w:rsidRPr="0079589D" w:rsidRDefault="00296E35" w:rsidP="00296E35">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63E03EA7"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 and</w:t>
      </w:r>
    </w:p>
    <w:p w14:paraId="2CD07292" w14:textId="77777777" w:rsidR="00296E35" w:rsidRDefault="00296E35" w:rsidP="00296E35">
      <w:pPr>
        <w:pStyle w:val="B1"/>
      </w:pPr>
      <w:r w:rsidRPr="0079589D">
        <w:t>2)</w:t>
      </w:r>
      <w:r w:rsidRPr="0079589D">
        <w:tab/>
        <w:t>shall remain in the current state.</w:t>
      </w:r>
    </w:p>
    <w:p w14:paraId="53C82613" w14:textId="77777777" w:rsidR="00296E35" w:rsidRDefault="00296E35" w:rsidP="00296E35">
      <w:pPr>
        <w:pStyle w:val="H6"/>
      </w:pPr>
      <w:r>
        <w:t>7.3.2.3</w:t>
      </w:r>
      <w:r>
        <w:tab/>
        <w:t>Test description</w:t>
      </w:r>
    </w:p>
    <w:p w14:paraId="40699B57" w14:textId="77777777" w:rsidR="00296E35" w:rsidRDefault="00296E35" w:rsidP="00296E35">
      <w:pPr>
        <w:pStyle w:val="H6"/>
      </w:pPr>
      <w:r>
        <w:t>7.3.2.3.1</w:t>
      </w:r>
      <w:r>
        <w:tab/>
        <w:t>Pre-test conditions</w:t>
      </w:r>
    </w:p>
    <w:p w14:paraId="2E793CC9" w14:textId="77777777" w:rsidR="00296E35" w:rsidRPr="001C0FC4" w:rsidRDefault="00296E35" w:rsidP="00296E35">
      <w:pPr>
        <w:pStyle w:val="H6"/>
      </w:pPr>
      <w:r w:rsidRPr="001C0FC4">
        <w:t>System Simulator:</w:t>
      </w:r>
    </w:p>
    <w:p w14:paraId="7C1DBF3C" w14:textId="77777777" w:rsidR="00296E35" w:rsidRPr="001C0FC4" w:rsidRDefault="00296E35" w:rsidP="00296E35">
      <w:pPr>
        <w:pStyle w:val="B1"/>
      </w:pPr>
      <w:r w:rsidRPr="001C0FC4">
        <w:t>-</w:t>
      </w:r>
      <w:r w:rsidRPr="001C0FC4">
        <w:tab/>
      </w:r>
      <w:r w:rsidRPr="001C0FC4">
        <w:rPr>
          <w:color w:val="000000"/>
        </w:rPr>
        <w:t>SS-UE1 (MCData Client)</w:t>
      </w:r>
    </w:p>
    <w:p w14:paraId="1C3E674C"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10D83E3"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1E89549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7DDB87" w14:textId="77777777" w:rsidR="00296E35" w:rsidRPr="001C0FC4" w:rsidRDefault="00296E35" w:rsidP="00296E35">
      <w:pPr>
        <w:pStyle w:val="B1"/>
      </w:pPr>
      <w:r w:rsidRPr="001C0FC4">
        <w:t>-</w:t>
      </w:r>
      <w:r w:rsidRPr="001C0FC4">
        <w:tab/>
      </w:r>
      <w:r w:rsidRPr="001C0FC4">
        <w:rPr>
          <w:color w:val="000000"/>
        </w:rPr>
        <w:t>SS-NW (MCData server)</w:t>
      </w:r>
    </w:p>
    <w:p w14:paraId="185B7AE6"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8868D85" w14:textId="1838E02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2CEFD121" w14:textId="77777777" w:rsidR="00296E35" w:rsidRPr="001C0FC4" w:rsidRDefault="00296E35" w:rsidP="00296E35">
      <w:pPr>
        <w:pStyle w:val="H6"/>
      </w:pPr>
      <w:r w:rsidRPr="001C0FC4">
        <w:t>IUT:</w:t>
      </w:r>
    </w:p>
    <w:p w14:paraId="0736A01B" w14:textId="77777777" w:rsidR="00296E35" w:rsidRPr="001C0FC4" w:rsidRDefault="00296E35" w:rsidP="00296E35">
      <w:pPr>
        <w:pStyle w:val="B1"/>
      </w:pPr>
      <w:r w:rsidRPr="001C0FC4">
        <w:t>-</w:t>
      </w:r>
      <w:r w:rsidRPr="001C0FC4">
        <w:tab/>
        <w:t>UE (MCData Client)</w:t>
      </w:r>
    </w:p>
    <w:p w14:paraId="55A8D95D" w14:textId="3AE3869D"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9A7AF68"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10114D4" w14:textId="77777777" w:rsidR="00296E35" w:rsidRPr="001C0FC4" w:rsidRDefault="00296E35" w:rsidP="00296E35">
      <w:pPr>
        <w:pStyle w:val="B1"/>
      </w:pPr>
      <w:r w:rsidRPr="001C0FC4">
        <w:t>-</w:t>
      </w:r>
      <w:r w:rsidRPr="001C0FC4">
        <w:tab/>
        <w:t>CFS1 (SDS retransmission) is set to the default value of 5.</w:t>
      </w:r>
    </w:p>
    <w:p w14:paraId="6188E001" w14:textId="77777777" w:rsidR="00296E35" w:rsidRPr="001C0FC4" w:rsidRDefault="00296E35" w:rsidP="00296E35">
      <w:pPr>
        <w:pStyle w:val="B1"/>
      </w:pPr>
      <w:r w:rsidRPr="001C0FC4">
        <w:t>-</w:t>
      </w:r>
      <w:r w:rsidRPr="001C0FC4">
        <w:tab/>
        <w:t>TFS1 (SDS retransmission) is set to the default value of 40 ms.</w:t>
      </w:r>
    </w:p>
    <w:p w14:paraId="5B068225" w14:textId="77777777" w:rsidR="00296E35" w:rsidRPr="001C0FC4" w:rsidRDefault="00296E35" w:rsidP="00296E35">
      <w:pPr>
        <w:pStyle w:val="H6"/>
      </w:pPr>
      <w:r w:rsidRPr="001C0FC4">
        <w:t>Preamble:</w:t>
      </w:r>
    </w:p>
    <w:p w14:paraId="23BBA1FB" w14:textId="0D90C08D"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041DA2B" w14:textId="41925A3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95BA878"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C5ADF62" w14:textId="77777777" w:rsidR="00296E35" w:rsidRPr="001C0FC4" w:rsidRDefault="00296E35" w:rsidP="00296E35">
      <w:pPr>
        <w:pStyle w:val="B1"/>
      </w:pPr>
      <w:r w:rsidRPr="001C0FC4">
        <w:t>-</w:t>
      </w:r>
      <w:r w:rsidRPr="001C0FC4">
        <w:tab/>
        <w:t>The UE is switched-off.</w:t>
      </w:r>
    </w:p>
    <w:p w14:paraId="053879A3" w14:textId="77777777" w:rsidR="00296E35" w:rsidRPr="001C0FC4" w:rsidRDefault="00296E35" w:rsidP="00296E35">
      <w:pPr>
        <w:pStyle w:val="B1"/>
      </w:pPr>
      <w:r w:rsidRPr="001C0FC4">
        <w:t>-</w:t>
      </w:r>
      <w:r w:rsidRPr="001C0FC4">
        <w:tab/>
        <w:t>UE States at the end of the preamble</w:t>
      </w:r>
    </w:p>
    <w:p w14:paraId="629F1D2E" w14:textId="77777777" w:rsidR="00296E35" w:rsidRPr="001C0FC4" w:rsidRDefault="00296E35" w:rsidP="00296E35">
      <w:pPr>
        <w:pStyle w:val="B2"/>
      </w:pPr>
      <w:r w:rsidRPr="001C0FC4">
        <w:t>-</w:t>
      </w:r>
      <w:r w:rsidRPr="001C0FC4">
        <w:tab/>
        <w:t>The UE is in state 'switched-off'.</w:t>
      </w:r>
    </w:p>
    <w:p w14:paraId="0D2F6C0B" w14:textId="77777777" w:rsidR="00296E35" w:rsidRDefault="00296E35" w:rsidP="00296E35">
      <w:pPr>
        <w:pStyle w:val="H6"/>
      </w:pPr>
      <w:r>
        <w:t>7.3.2.3.2</w:t>
      </w:r>
      <w:r>
        <w:tab/>
        <w:t>Test procedure sequence</w:t>
      </w:r>
    </w:p>
    <w:p w14:paraId="6F509EE9" w14:textId="77777777" w:rsidR="00296E35" w:rsidRDefault="00296E35" w:rsidP="00296E35">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AA88108" w14:textId="77777777" w:rsidTr="002E3FCC">
        <w:tc>
          <w:tcPr>
            <w:tcW w:w="649" w:type="dxa"/>
            <w:tcBorders>
              <w:top w:val="single" w:sz="4" w:space="0" w:color="auto"/>
              <w:left w:val="single" w:sz="4" w:space="0" w:color="auto"/>
              <w:bottom w:val="nil"/>
              <w:right w:val="single" w:sz="4" w:space="0" w:color="auto"/>
            </w:tcBorders>
            <w:hideMark/>
          </w:tcPr>
          <w:p w14:paraId="02ED4456"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63635C19"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D12883"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0C1CFA"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FC09889" w14:textId="77777777" w:rsidR="00296E35" w:rsidRDefault="00296E35" w:rsidP="002E3FCC">
            <w:pPr>
              <w:pStyle w:val="TAH"/>
            </w:pPr>
            <w:r>
              <w:t>Verdict</w:t>
            </w:r>
          </w:p>
        </w:tc>
      </w:tr>
      <w:tr w:rsidR="00296E35" w14:paraId="3F165C6D" w14:textId="77777777" w:rsidTr="002E3FCC">
        <w:tc>
          <w:tcPr>
            <w:tcW w:w="649" w:type="dxa"/>
            <w:tcBorders>
              <w:top w:val="nil"/>
              <w:left w:val="single" w:sz="4" w:space="0" w:color="auto"/>
              <w:bottom w:val="single" w:sz="4" w:space="0" w:color="auto"/>
              <w:right w:val="single" w:sz="4" w:space="0" w:color="auto"/>
            </w:tcBorders>
          </w:tcPr>
          <w:p w14:paraId="5D6AF1C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AC9A838"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475923"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D338A07"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D43011E"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E8E95D1" w14:textId="77777777" w:rsidR="00296E35" w:rsidRDefault="00296E35" w:rsidP="002E3FCC">
            <w:pPr>
              <w:pStyle w:val="TAH"/>
            </w:pPr>
          </w:p>
        </w:tc>
      </w:tr>
      <w:tr w:rsidR="00296E35" w14:paraId="798D72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E491D8"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BBF9E9"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246F55CF"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3BAAE8"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875C7"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B118E" w14:textId="77777777" w:rsidR="00296E35" w:rsidRDefault="00296E35" w:rsidP="002E3FCC">
            <w:pPr>
              <w:pStyle w:val="TAC"/>
            </w:pPr>
            <w:r w:rsidRPr="001C0FC4">
              <w:t>-</w:t>
            </w:r>
          </w:p>
        </w:tc>
      </w:tr>
      <w:tr w:rsidR="00296E35" w14:paraId="0E3A716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72DEF5"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4BE02276" w14:textId="77777777" w:rsidR="00296E35" w:rsidRPr="001C0FC4" w:rsidRDefault="00296E35" w:rsidP="002E3FCC">
            <w:pPr>
              <w:pStyle w:val="TAL"/>
            </w:pPr>
            <w:r w:rsidRPr="001C0FC4">
              <w:t>Trigger the UE to reset UTC time and location.</w:t>
            </w:r>
          </w:p>
          <w:p w14:paraId="7096F151" w14:textId="77777777" w:rsidR="00296E35" w:rsidRPr="001C0FC4" w:rsidRDefault="00296E35" w:rsidP="002E3FCC">
            <w:pPr>
              <w:pStyle w:val="TAL"/>
            </w:pPr>
          </w:p>
          <w:p w14:paraId="69B49234"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F59D6BE"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90088C"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A4AE4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C00988" w14:textId="77777777" w:rsidR="00296E35" w:rsidRDefault="00296E35" w:rsidP="002E3FCC">
            <w:pPr>
              <w:pStyle w:val="TAC"/>
            </w:pPr>
            <w:r w:rsidRPr="001C0FC4">
              <w:t>-</w:t>
            </w:r>
          </w:p>
        </w:tc>
      </w:tr>
      <w:tr w:rsidR="00296E35" w14:paraId="621FA43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1D9C2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51FCDAFD" w14:textId="415B11CE"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C69ECC1" w14:textId="77777777" w:rsidR="00296E35" w:rsidRPr="001C0FC4" w:rsidRDefault="00296E35" w:rsidP="002E3FCC">
            <w:pPr>
              <w:pStyle w:val="TAL"/>
              <w:spacing w:line="256" w:lineRule="auto"/>
            </w:pPr>
          </w:p>
          <w:p w14:paraId="36ACA7F1"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8B39DE6"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D2FC3"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DE0FF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16BB63" w14:textId="77777777" w:rsidR="00296E35" w:rsidRDefault="00296E35" w:rsidP="002E3FCC">
            <w:pPr>
              <w:pStyle w:val="TAC"/>
            </w:pPr>
            <w:r w:rsidRPr="001C0FC4">
              <w:t>-</w:t>
            </w:r>
          </w:p>
        </w:tc>
      </w:tr>
      <w:tr w:rsidR="00296E35" w14:paraId="3248D7A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EB0D45" w14:textId="77777777" w:rsidR="00296E35" w:rsidRDefault="00296E35" w:rsidP="002E3FCC">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3E68FA9D" w14:textId="346B583E" w:rsidR="00296E35" w:rsidRDefault="00296E35" w:rsidP="002E3FCC">
            <w:pPr>
              <w:pStyle w:val="TAL"/>
            </w:pPr>
            <w:r>
              <w:t>EXCEPTION: The E-UTRA/EPC actions which are related to the MCData call establishment are described in TS 37.579-1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C633E4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587963"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35BE2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7CBD8CD" w14:textId="77777777" w:rsidR="00296E35" w:rsidRDefault="00296E35" w:rsidP="002E3FCC">
            <w:pPr>
              <w:pStyle w:val="TAC"/>
            </w:pPr>
            <w:r>
              <w:t>-</w:t>
            </w:r>
          </w:p>
        </w:tc>
      </w:tr>
      <w:tr w:rsidR="00296E35" w14:paraId="25EDB9E8" w14:textId="77777777" w:rsidTr="002E3FCC">
        <w:tc>
          <w:tcPr>
            <w:tcW w:w="649" w:type="dxa"/>
            <w:tcBorders>
              <w:top w:val="single" w:sz="4" w:space="0" w:color="auto"/>
              <w:left w:val="single" w:sz="4" w:space="0" w:color="auto"/>
              <w:bottom w:val="single" w:sz="4" w:space="0" w:color="auto"/>
              <w:right w:val="single" w:sz="4" w:space="0" w:color="auto"/>
            </w:tcBorders>
          </w:tcPr>
          <w:p w14:paraId="2F864829"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4D8B1799" w14:textId="77777777" w:rsidR="00296E35" w:rsidRDefault="00296E35" w:rsidP="002E3FCC">
            <w:pPr>
              <w:pStyle w:val="TAL"/>
            </w:pPr>
            <w:r>
              <w:t>SS-UE1 (MCData client) sends a GROUP EMERGENCY ALERT</w:t>
            </w:r>
          </w:p>
          <w:p w14:paraId="6C152617" w14:textId="77777777" w:rsidR="00296E35" w:rsidRDefault="00296E35" w:rsidP="002E3FCC">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02633493"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E4946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61D8186"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4FE96D8" w14:textId="77777777" w:rsidR="00296E35" w:rsidRDefault="00296E35" w:rsidP="002E3FCC">
            <w:pPr>
              <w:pStyle w:val="TAC"/>
            </w:pPr>
            <w:r>
              <w:t>-</w:t>
            </w:r>
          </w:p>
        </w:tc>
      </w:tr>
      <w:tr w:rsidR="00296E35" w14:paraId="3322EF32" w14:textId="77777777" w:rsidTr="002E3FCC">
        <w:tc>
          <w:tcPr>
            <w:tcW w:w="649" w:type="dxa"/>
            <w:tcBorders>
              <w:top w:val="single" w:sz="4" w:space="0" w:color="auto"/>
              <w:left w:val="single" w:sz="4" w:space="0" w:color="auto"/>
              <w:bottom w:val="single" w:sz="4" w:space="0" w:color="auto"/>
              <w:right w:val="single" w:sz="4" w:space="0" w:color="auto"/>
            </w:tcBorders>
          </w:tcPr>
          <w:p w14:paraId="2C01C02A"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5A35DEA7"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AB8CE0"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484FE8"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2E4BA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3190D60" w14:textId="77777777" w:rsidR="00296E35" w:rsidRDefault="00296E35" w:rsidP="002E3FCC">
            <w:pPr>
              <w:pStyle w:val="TAC"/>
            </w:pPr>
            <w:r>
              <w:t>-</w:t>
            </w:r>
          </w:p>
        </w:tc>
      </w:tr>
      <w:tr w:rsidR="00296E35" w14:paraId="7DCE0A1B" w14:textId="77777777" w:rsidTr="002E3FCC">
        <w:tc>
          <w:tcPr>
            <w:tcW w:w="649" w:type="dxa"/>
            <w:tcBorders>
              <w:top w:val="single" w:sz="4" w:space="0" w:color="auto"/>
              <w:left w:val="single" w:sz="4" w:space="0" w:color="auto"/>
              <w:bottom w:val="single" w:sz="4" w:space="0" w:color="auto"/>
              <w:right w:val="single" w:sz="4" w:space="0" w:color="auto"/>
            </w:tcBorders>
          </w:tcPr>
          <w:p w14:paraId="5E3F2A67"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384A9812" w14:textId="77777777" w:rsidR="00296E35" w:rsidRDefault="00296E35" w:rsidP="002E3FCC">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20B8BE89"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7258FF"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CD1690"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9E769AE" w14:textId="77777777" w:rsidR="00296E35" w:rsidRDefault="00296E35" w:rsidP="002E3FCC">
            <w:pPr>
              <w:pStyle w:val="TAC"/>
            </w:pPr>
            <w:r>
              <w:t>-</w:t>
            </w:r>
          </w:p>
        </w:tc>
      </w:tr>
      <w:tr w:rsidR="00296E35" w14:paraId="4A6C2002" w14:textId="77777777" w:rsidTr="002E3FCC">
        <w:tc>
          <w:tcPr>
            <w:tcW w:w="649" w:type="dxa"/>
            <w:tcBorders>
              <w:top w:val="single" w:sz="4" w:space="0" w:color="auto"/>
              <w:left w:val="single" w:sz="4" w:space="0" w:color="auto"/>
              <w:bottom w:val="single" w:sz="4" w:space="0" w:color="auto"/>
              <w:right w:val="single" w:sz="4" w:space="0" w:color="auto"/>
            </w:tcBorders>
          </w:tcPr>
          <w:p w14:paraId="64669C1A"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F7F79AC"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86B885C"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05B1934"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1E282F5"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9C6CB25" w14:textId="77777777" w:rsidR="00296E35" w:rsidRDefault="00296E35" w:rsidP="002E3FCC">
            <w:pPr>
              <w:pStyle w:val="TAC"/>
            </w:pPr>
            <w:r>
              <w:t>P</w:t>
            </w:r>
          </w:p>
        </w:tc>
      </w:tr>
      <w:tr w:rsidR="00296E35" w14:paraId="4983DEB2" w14:textId="77777777" w:rsidTr="002E3FCC">
        <w:tc>
          <w:tcPr>
            <w:tcW w:w="649" w:type="dxa"/>
            <w:tcBorders>
              <w:top w:val="single" w:sz="4" w:space="0" w:color="auto"/>
              <w:left w:val="single" w:sz="4" w:space="0" w:color="auto"/>
              <w:bottom w:val="single" w:sz="4" w:space="0" w:color="auto"/>
              <w:right w:val="single" w:sz="4" w:space="0" w:color="auto"/>
            </w:tcBorders>
          </w:tcPr>
          <w:p w14:paraId="3114D733"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07909DA4"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1FC557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66F172"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4985FF"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A64A7A" w14:textId="77777777" w:rsidR="00296E35" w:rsidRDefault="00296E35" w:rsidP="002E3FCC">
            <w:pPr>
              <w:pStyle w:val="TAC"/>
            </w:pPr>
            <w:r>
              <w:t>-</w:t>
            </w:r>
          </w:p>
        </w:tc>
      </w:tr>
      <w:tr w:rsidR="00296E35" w14:paraId="797F8BDF" w14:textId="77777777" w:rsidTr="002E3FCC">
        <w:tc>
          <w:tcPr>
            <w:tcW w:w="649" w:type="dxa"/>
            <w:tcBorders>
              <w:top w:val="single" w:sz="4" w:space="0" w:color="auto"/>
              <w:left w:val="single" w:sz="4" w:space="0" w:color="auto"/>
              <w:bottom w:val="single" w:sz="4" w:space="0" w:color="auto"/>
              <w:right w:val="single" w:sz="4" w:space="0" w:color="auto"/>
            </w:tcBorders>
          </w:tcPr>
          <w:p w14:paraId="6303399D"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0DC62BE8" w14:textId="77777777" w:rsidR="00296E35" w:rsidRDefault="00296E35" w:rsidP="002E3FCC">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068F1E07"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B7FB59B"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D66C49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A90A10E" w14:textId="77777777" w:rsidR="00296E35" w:rsidRDefault="00296E35" w:rsidP="002E3FCC">
            <w:pPr>
              <w:pStyle w:val="TAC"/>
            </w:pPr>
            <w:r>
              <w:t>-</w:t>
            </w:r>
          </w:p>
        </w:tc>
      </w:tr>
      <w:tr w:rsidR="00296E35" w14:paraId="24F21FF7" w14:textId="77777777" w:rsidTr="002E3FCC">
        <w:tc>
          <w:tcPr>
            <w:tcW w:w="649" w:type="dxa"/>
            <w:tcBorders>
              <w:top w:val="single" w:sz="4" w:space="0" w:color="auto"/>
              <w:left w:val="single" w:sz="4" w:space="0" w:color="auto"/>
              <w:bottom w:val="single" w:sz="4" w:space="0" w:color="auto"/>
              <w:right w:val="single" w:sz="4" w:space="0" w:color="auto"/>
            </w:tcBorders>
          </w:tcPr>
          <w:p w14:paraId="2D25D88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1FF0B040"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FA64EBB"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2740B6"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EA6BCC"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36373D" w14:textId="77777777" w:rsidR="00296E35" w:rsidRDefault="00296E35" w:rsidP="002E3FCC">
            <w:pPr>
              <w:pStyle w:val="TAC"/>
            </w:pPr>
            <w:r>
              <w:t>-</w:t>
            </w:r>
          </w:p>
        </w:tc>
      </w:tr>
      <w:tr w:rsidR="00296E35" w14:paraId="6A5B1D3E" w14:textId="77777777" w:rsidTr="002E3FCC">
        <w:tc>
          <w:tcPr>
            <w:tcW w:w="649" w:type="dxa"/>
            <w:tcBorders>
              <w:top w:val="single" w:sz="4" w:space="0" w:color="auto"/>
              <w:left w:val="single" w:sz="4" w:space="0" w:color="auto"/>
              <w:bottom w:val="single" w:sz="4" w:space="0" w:color="auto"/>
              <w:right w:val="single" w:sz="4" w:space="0" w:color="auto"/>
            </w:tcBorders>
          </w:tcPr>
          <w:p w14:paraId="77C1037F"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2B004E4" w14:textId="77777777" w:rsidR="00296E35" w:rsidRDefault="00296E35" w:rsidP="002E3FCC">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5B86C14"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F171F85"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75210CA7"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FEF4C9F" w14:textId="77777777" w:rsidR="00296E35" w:rsidRDefault="00296E35" w:rsidP="002E3FCC">
            <w:pPr>
              <w:pStyle w:val="TAC"/>
            </w:pPr>
            <w:r>
              <w:t>F</w:t>
            </w:r>
          </w:p>
        </w:tc>
      </w:tr>
      <w:tr w:rsidR="00296E35" w14:paraId="102A4475" w14:textId="77777777" w:rsidTr="002E3FCC">
        <w:tc>
          <w:tcPr>
            <w:tcW w:w="649" w:type="dxa"/>
            <w:tcBorders>
              <w:top w:val="single" w:sz="4" w:space="0" w:color="auto"/>
              <w:left w:val="single" w:sz="4" w:space="0" w:color="auto"/>
              <w:bottom w:val="single" w:sz="4" w:space="0" w:color="auto"/>
              <w:right w:val="single" w:sz="4" w:space="0" w:color="auto"/>
            </w:tcBorders>
          </w:tcPr>
          <w:p w14:paraId="447DB72E"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25E92984" w14:textId="77777777" w:rsidR="00296E35" w:rsidRDefault="00296E35" w:rsidP="002E3FCC">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CEA839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C650F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1D780A"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92DCB8" w14:textId="77777777" w:rsidR="00296E35" w:rsidRDefault="00296E35" w:rsidP="002E3FCC">
            <w:pPr>
              <w:pStyle w:val="TAC"/>
            </w:pPr>
            <w:r>
              <w:t>-</w:t>
            </w:r>
          </w:p>
        </w:tc>
      </w:tr>
      <w:tr w:rsidR="00296E35" w14:paraId="275CD512" w14:textId="77777777" w:rsidTr="002E3FCC">
        <w:tc>
          <w:tcPr>
            <w:tcW w:w="649" w:type="dxa"/>
            <w:tcBorders>
              <w:top w:val="single" w:sz="4" w:space="0" w:color="auto"/>
              <w:left w:val="single" w:sz="4" w:space="0" w:color="auto"/>
              <w:bottom w:val="single" w:sz="4" w:space="0" w:color="auto"/>
              <w:right w:val="single" w:sz="4" w:space="0" w:color="auto"/>
            </w:tcBorders>
          </w:tcPr>
          <w:p w14:paraId="4090E62A" w14:textId="77777777" w:rsidR="00296E35" w:rsidRDefault="00296E35" w:rsidP="002E3FCC">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11DAB2CD" w14:textId="77777777" w:rsidR="00296E35" w:rsidRDefault="00296E35" w:rsidP="002E3FCC">
            <w:pPr>
              <w:pStyle w:val="TAL"/>
            </w:pPr>
            <w:r>
              <w:t>Timer=15s expires (TFE1 (Emergency Alert))</w:t>
            </w:r>
          </w:p>
          <w:p w14:paraId="0E0A1846" w14:textId="77777777" w:rsidR="00296E35" w:rsidRDefault="00296E35" w:rsidP="002E3FCC">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451F8F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C80247"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0C37A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BF1385" w14:textId="77777777" w:rsidR="00296E35" w:rsidRDefault="00296E35" w:rsidP="002E3FCC">
            <w:pPr>
              <w:pStyle w:val="TAC"/>
            </w:pPr>
            <w:r>
              <w:t>-</w:t>
            </w:r>
          </w:p>
        </w:tc>
      </w:tr>
      <w:tr w:rsidR="00296E35" w14:paraId="02A86EF0" w14:textId="77777777" w:rsidTr="002E3FCC">
        <w:tc>
          <w:tcPr>
            <w:tcW w:w="649" w:type="dxa"/>
            <w:tcBorders>
              <w:top w:val="single" w:sz="4" w:space="0" w:color="auto"/>
              <w:left w:val="single" w:sz="4" w:space="0" w:color="auto"/>
              <w:bottom w:val="single" w:sz="4" w:space="0" w:color="auto"/>
              <w:right w:val="single" w:sz="4" w:space="0" w:color="auto"/>
            </w:tcBorders>
          </w:tcPr>
          <w:p w14:paraId="2F66E1D7" w14:textId="77777777" w:rsidR="00296E35" w:rsidRDefault="00296E35" w:rsidP="002E3FCC">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18F2C7D4" w14:textId="77777777" w:rsidR="00296E35" w:rsidRDefault="00296E35" w:rsidP="002E3FCC">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4E8D7DF"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AE674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4BC931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62B437" w14:textId="77777777" w:rsidR="00296E35" w:rsidRDefault="00296E35" w:rsidP="002E3FCC">
            <w:pPr>
              <w:pStyle w:val="TAC"/>
            </w:pPr>
            <w:r>
              <w:t>-</w:t>
            </w:r>
          </w:p>
        </w:tc>
      </w:tr>
      <w:tr w:rsidR="00296E35" w14:paraId="1F523B25" w14:textId="77777777" w:rsidTr="002E3FCC">
        <w:tc>
          <w:tcPr>
            <w:tcW w:w="649" w:type="dxa"/>
            <w:tcBorders>
              <w:top w:val="single" w:sz="4" w:space="0" w:color="auto"/>
              <w:left w:val="single" w:sz="4" w:space="0" w:color="auto"/>
              <w:bottom w:val="single" w:sz="4" w:space="0" w:color="auto"/>
              <w:right w:val="single" w:sz="4" w:space="0" w:color="auto"/>
            </w:tcBorders>
          </w:tcPr>
          <w:p w14:paraId="12B48F35" w14:textId="77777777" w:rsidR="00296E35" w:rsidRDefault="00296E35" w:rsidP="002E3FCC">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3E6A991"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303EAD4"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54A7F9"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BCD6F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8ED370" w14:textId="77777777" w:rsidR="00296E35" w:rsidRDefault="00296E35" w:rsidP="002E3FCC">
            <w:pPr>
              <w:pStyle w:val="TAC"/>
            </w:pPr>
            <w:r>
              <w:t>-</w:t>
            </w:r>
          </w:p>
        </w:tc>
      </w:tr>
      <w:tr w:rsidR="00296E35" w14:paraId="0EA464EE" w14:textId="77777777" w:rsidTr="002E3FCC">
        <w:tc>
          <w:tcPr>
            <w:tcW w:w="649" w:type="dxa"/>
            <w:tcBorders>
              <w:top w:val="single" w:sz="4" w:space="0" w:color="auto"/>
              <w:left w:val="single" w:sz="4" w:space="0" w:color="auto"/>
              <w:bottom w:val="single" w:sz="4" w:space="0" w:color="auto"/>
              <w:right w:val="single" w:sz="4" w:space="0" w:color="auto"/>
            </w:tcBorders>
          </w:tcPr>
          <w:p w14:paraId="30B3AA8C" w14:textId="77777777" w:rsidR="00296E35" w:rsidRDefault="00296E35" w:rsidP="002E3FCC">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77A287DC" w14:textId="77777777" w:rsidR="00296E35" w:rsidRDefault="00296E35" w:rsidP="002E3FCC">
            <w:pPr>
              <w:pStyle w:val="TAL"/>
            </w:pPr>
            <w:r>
              <w:t>SS-UE1 (MCData client) sends a GROUP EMERGENCY ALERT</w:t>
            </w:r>
          </w:p>
          <w:p w14:paraId="3142FC4F"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1D62010"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98FCF3"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E2CC8ED"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24ECFC" w14:textId="77777777" w:rsidR="00296E35" w:rsidRDefault="00296E35" w:rsidP="002E3FCC">
            <w:pPr>
              <w:pStyle w:val="TAC"/>
            </w:pPr>
            <w:r>
              <w:t>-</w:t>
            </w:r>
          </w:p>
        </w:tc>
      </w:tr>
      <w:tr w:rsidR="00296E35" w14:paraId="78EF15AF" w14:textId="77777777" w:rsidTr="002E3FCC">
        <w:tc>
          <w:tcPr>
            <w:tcW w:w="649" w:type="dxa"/>
            <w:tcBorders>
              <w:top w:val="single" w:sz="4" w:space="0" w:color="auto"/>
              <w:left w:val="single" w:sz="4" w:space="0" w:color="auto"/>
              <w:bottom w:val="single" w:sz="4" w:space="0" w:color="auto"/>
              <w:right w:val="single" w:sz="4" w:space="0" w:color="auto"/>
            </w:tcBorders>
          </w:tcPr>
          <w:p w14:paraId="53C0A8B8" w14:textId="77777777" w:rsidR="00296E35"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211585C5"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51B991C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719AC59"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EF5A941"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16ACAB4" w14:textId="77777777" w:rsidR="00296E35" w:rsidRDefault="00296E35" w:rsidP="002E3FCC">
            <w:pPr>
              <w:pStyle w:val="TAC"/>
            </w:pPr>
            <w:r>
              <w:t>P</w:t>
            </w:r>
          </w:p>
        </w:tc>
      </w:tr>
      <w:tr w:rsidR="00296E35" w14:paraId="0C9FE21F" w14:textId="77777777" w:rsidTr="002E3FCC">
        <w:tc>
          <w:tcPr>
            <w:tcW w:w="649" w:type="dxa"/>
            <w:tcBorders>
              <w:top w:val="single" w:sz="4" w:space="0" w:color="auto"/>
              <w:left w:val="single" w:sz="4" w:space="0" w:color="auto"/>
              <w:bottom w:val="single" w:sz="4" w:space="0" w:color="auto"/>
              <w:right w:val="single" w:sz="4" w:space="0" w:color="auto"/>
            </w:tcBorders>
          </w:tcPr>
          <w:p w14:paraId="071FC08E" w14:textId="77777777" w:rsidR="00296E35" w:rsidRDefault="00296E35" w:rsidP="002E3FCC">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682ACED7" w14:textId="77777777" w:rsidR="00296E35" w:rsidRDefault="00296E35" w:rsidP="002E3FCC">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4D4E0458"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5096F92"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60A187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58902D" w14:textId="77777777" w:rsidR="00296E35" w:rsidRDefault="00296E35" w:rsidP="002E3FCC">
            <w:pPr>
              <w:pStyle w:val="TAC"/>
            </w:pPr>
            <w:r>
              <w:t>-</w:t>
            </w:r>
          </w:p>
        </w:tc>
      </w:tr>
      <w:tr w:rsidR="00296E35" w14:paraId="43BF5292" w14:textId="77777777" w:rsidTr="002E3FCC">
        <w:tc>
          <w:tcPr>
            <w:tcW w:w="649" w:type="dxa"/>
            <w:tcBorders>
              <w:top w:val="single" w:sz="4" w:space="0" w:color="auto"/>
              <w:left w:val="single" w:sz="4" w:space="0" w:color="auto"/>
              <w:bottom w:val="single" w:sz="4" w:space="0" w:color="auto"/>
              <w:right w:val="single" w:sz="4" w:space="0" w:color="auto"/>
            </w:tcBorders>
          </w:tcPr>
          <w:p w14:paraId="6CB27595" w14:textId="77777777" w:rsidR="00296E35" w:rsidRDefault="00296E35" w:rsidP="002E3FCC">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1555C96C" w14:textId="77777777" w:rsidR="00296E35" w:rsidRDefault="00296E35" w:rsidP="002E3FCC">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71CE41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A6808FF"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42DFE06" w14:textId="77777777" w:rsidR="00296E35" w:rsidRDefault="00296E35"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376E86C" w14:textId="77777777" w:rsidR="00296E35" w:rsidRDefault="00296E35" w:rsidP="002E3FCC">
            <w:pPr>
              <w:pStyle w:val="TAC"/>
            </w:pPr>
            <w:r>
              <w:t>P</w:t>
            </w:r>
          </w:p>
        </w:tc>
      </w:tr>
      <w:tr w:rsidR="00296E35" w14:paraId="1BDF66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CF94FD" w14:textId="77777777" w:rsidR="00296E35" w:rsidRDefault="00296E35" w:rsidP="002E3FCC">
            <w:pPr>
              <w:pStyle w:val="TAN"/>
            </w:pPr>
            <w:r>
              <w:t>NOTE 1:</w:t>
            </w:r>
            <w:r>
              <w:tab/>
              <w:t>This is expected to be done via a suitable implementation dependent MMI.</w:t>
            </w:r>
          </w:p>
          <w:p w14:paraId="3F93819B" w14:textId="77777777" w:rsidR="00296E35" w:rsidRDefault="00296E35" w:rsidP="002E3FCC">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18DFED07" w14:textId="49BE447A" w:rsidR="00296E35" w:rsidRDefault="00296E35" w:rsidP="002E3FCC">
            <w:pPr>
              <w:pStyle w:val="TAN"/>
            </w:pPr>
            <w:r>
              <w:t>NOTE 3:</w:t>
            </w:r>
            <w:r>
              <w:tab/>
              <w:t>Timer TFE2 (emergency alert retransmission) is started by the SS upon the sending of the GROUP EMERGENCY ALERT message. Timer TFE2 (emergency alert retransmission)=10s, as defined in TS 37.579-1 [2], Table 5.5.8.1-1. At the expire of TFE2, the SS retransmits the GROUP EMERGENCY ALERT message.</w:t>
            </w:r>
          </w:p>
          <w:p w14:paraId="6194F796" w14:textId="77777777" w:rsidR="00296E35" w:rsidRDefault="00296E35" w:rsidP="002E3FCC">
            <w:pPr>
              <w:pStyle w:val="TAN"/>
            </w:pPr>
            <w:r>
              <w:t>NOTE 4:</w:t>
            </w:r>
            <w:r>
              <w:tab/>
              <w:t>The UE (MCData Client) stores the Originating MCData user ID IE in the list of users in emergency.</w:t>
            </w:r>
          </w:p>
          <w:p w14:paraId="2AEB31BA" w14:textId="77777777" w:rsidR="00296E35" w:rsidRDefault="00296E35" w:rsidP="002E3FCC">
            <w:pPr>
              <w:pStyle w:val="TAN"/>
            </w:pPr>
            <w:r>
              <w:t>NOTE 5:</w:t>
            </w:r>
            <w:r>
              <w:tab/>
              <w:t>Upon expiry of the timer TFE1 (Emergency Alert), the UE (MCData Client) removes the MCData user ID from the stored list of users in emergency</w:t>
            </w:r>
          </w:p>
        </w:tc>
      </w:tr>
    </w:tbl>
    <w:p w14:paraId="6460336D" w14:textId="77777777" w:rsidR="00296E35" w:rsidRDefault="00296E35" w:rsidP="00296E35"/>
    <w:p w14:paraId="59A1BD54" w14:textId="77777777" w:rsidR="00296E35" w:rsidRDefault="00296E35" w:rsidP="00296E35">
      <w:pPr>
        <w:pStyle w:val="H6"/>
      </w:pPr>
      <w:r>
        <w:t>7.3.2.3.3</w:t>
      </w:r>
      <w:r>
        <w:tab/>
        <w:t>Specific message contents</w:t>
      </w:r>
    </w:p>
    <w:p w14:paraId="2CE92C76" w14:textId="77777777" w:rsidR="00296E35" w:rsidRPr="001C0FC4" w:rsidRDefault="00296E35" w:rsidP="00296E35">
      <w:r>
        <w:t>None</w:t>
      </w:r>
    </w:p>
    <w:p w14:paraId="085B88C2" w14:textId="77777777" w:rsidR="00296E35" w:rsidRPr="001C0FC4" w:rsidRDefault="00296E35" w:rsidP="00296E35">
      <w:pPr>
        <w:pStyle w:val="Heading8"/>
      </w:pPr>
      <w:bookmarkStart w:id="1356" w:name="_Toc27406720"/>
      <w:bookmarkStart w:id="1357" w:name="_Toc36037487"/>
      <w:bookmarkStart w:id="1358" w:name="_Toc43837858"/>
      <w:bookmarkStart w:id="1359" w:name="_Toc51832403"/>
      <w:bookmarkStart w:id="1360" w:name="_Toc60167107"/>
      <w:bookmarkStart w:id="1361" w:name="_Toc68108949"/>
      <w:bookmarkStart w:id="1362" w:name="_Toc75458758"/>
      <w:bookmarkStart w:id="1363" w:name="_Toc90631883"/>
      <w:bookmarkStart w:id="1364" w:name="_Toc100778814"/>
      <w:bookmarkStart w:id="1365" w:name="_Toc101286145"/>
      <w:bookmarkStart w:id="1366" w:name="_Toc106817739"/>
      <w:bookmarkStart w:id="1367" w:name="_Toc106817864"/>
      <w:bookmarkStart w:id="1368" w:name="_Toc178186401"/>
      <w:bookmarkStart w:id="1369" w:name="_Toc181109142"/>
      <w:bookmarkStart w:id="1370" w:name="_Toc522499834"/>
      <w:bookmarkStart w:id="1371" w:name="_Toc25610687"/>
      <w:bookmarkStart w:id="1372" w:name="_Toc42507371"/>
      <w:bookmarkStart w:id="1373" w:name="_Toc52307902"/>
      <w:bookmarkStart w:id="1374" w:name="_Toc52782478"/>
      <w:bookmarkStart w:id="1375" w:name="_Toc52783089"/>
      <w:bookmarkStart w:id="1376" w:name="_Toc59042958"/>
      <w:bookmarkStart w:id="1377" w:name="_Toc75459164"/>
      <w:bookmarkStart w:id="1378" w:name="_Toc90630607"/>
      <w:bookmarkEnd w:id="1314"/>
      <w:bookmarkEnd w:id="1315"/>
      <w:r w:rsidRPr="001C0FC4">
        <w:t>Annex A (normative):</w:t>
      </w:r>
      <w:r w:rsidRPr="001C0FC4">
        <w:br/>
        <w:t xml:space="preserve">Test </w:t>
      </w:r>
      <w:bookmarkEnd w:id="1356"/>
      <w:bookmarkEnd w:id="1357"/>
      <w:bookmarkEnd w:id="1358"/>
      <w:bookmarkEnd w:id="1359"/>
      <w:bookmarkEnd w:id="1360"/>
      <w:bookmarkEnd w:id="1361"/>
      <w:bookmarkEnd w:id="1362"/>
      <w:bookmarkEnd w:id="1363"/>
      <w:r w:rsidRPr="001C0FC4">
        <w:t>Files</w:t>
      </w:r>
      <w:bookmarkEnd w:id="1364"/>
      <w:bookmarkEnd w:id="1365"/>
      <w:bookmarkEnd w:id="1366"/>
      <w:bookmarkEnd w:id="1367"/>
      <w:bookmarkEnd w:id="1368"/>
      <w:bookmarkEnd w:id="1369"/>
    </w:p>
    <w:p w14:paraId="3A9A1E71" w14:textId="77777777" w:rsidR="00296E35" w:rsidRPr="001C0FC4" w:rsidRDefault="00296E35" w:rsidP="00296E35">
      <w:pPr>
        <w:pStyle w:val="Heading1"/>
      </w:pPr>
      <w:bookmarkStart w:id="1379" w:name="_Toc27406721"/>
      <w:bookmarkStart w:id="1380" w:name="_Toc36037488"/>
      <w:bookmarkStart w:id="1381" w:name="_Toc43837859"/>
      <w:bookmarkStart w:id="1382" w:name="_Toc51832404"/>
      <w:bookmarkStart w:id="1383" w:name="_Toc60167108"/>
      <w:bookmarkStart w:id="1384" w:name="_Toc68108950"/>
      <w:bookmarkStart w:id="1385" w:name="_Toc75458759"/>
      <w:bookmarkStart w:id="1386" w:name="_Toc90631884"/>
      <w:bookmarkStart w:id="1387" w:name="_Toc100778815"/>
      <w:bookmarkStart w:id="1388" w:name="_Toc101286146"/>
      <w:bookmarkStart w:id="1389" w:name="_Toc106817740"/>
      <w:bookmarkStart w:id="1390" w:name="_Toc106817865"/>
      <w:bookmarkStart w:id="1391" w:name="_Toc178186402"/>
      <w:bookmarkStart w:id="1392" w:name="_Toc181109143"/>
      <w:r w:rsidRPr="001C0FC4">
        <w:t>A.1</w:t>
      </w:r>
      <w:r w:rsidRPr="001C0FC4">
        <w:tab/>
      </w:r>
      <w:bookmarkEnd w:id="1379"/>
      <w:bookmarkEnd w:id="1380"/>
      <w:bookmarkEnd w:id="1381"/>
      <w:bookmarkEnd w:id="1382"/>
      <w:bookmarkEnd w:id="1383"/>
      <w:bookmarkEnd w:id="1384"/>
      <w:bookmarkEnd w:id="1385"/>
      <w:bookmarkEnd w:id="1386"/>
      <w:r w:rsidRPr="001C0FC4">
        <w:t>Introduction</w:t>
      </w:r>
      <w:bookmarkEnd w:id="1387"/>
      <w:bookmarkEnd w:id="1388"/>
      <w:bookmarkEnd w:id="1389"/>
      <w:bookmarkEnd w:id="1390"/>
      <w:bookmarkEnd w:id="1391"/>
      <w:bookmarkEnd w:id="1392"/>
    </w:p>
    <w:p w14:paraId="458EB615" w14:textId="77777777" w:rsidR="00296E35" w:rsidRPr="001C0FC4" w:rsidRDefault="00296E35" w:rsidP="00296E35">
      <w:r w:rsidRPr="001C0FC4">
        <w:t>This annex specifies the test files to be used for the MCData FD test cases specified in present document.</w:t>
      </w:r>
    </w:p>
    <w:p w14:paraId="0EEC2617" w14:textId="77777777" w:rsidR="00296E35" w:rsidRPr="001C0FC4" w:rsidRDefault="00296E35" w:rsidP="00296E35">
      <w:pPr>
        <w:pStyle w:val="Heading1"/>
      </w:pPr>
      <w:bookmarkStart w:id="1393" w:name="_Toc100778816"/>
      <w:bookmarkStart w:id="1394" w:name="_Toc101286147"/>
      <w:bookmarkStart w:id="1395" w:name="_Toc106817741"/>
      <w:bookmarkStart w:id="1396" w:name="_Toc106817866"/>
      <w:bookmarkStart w:id="1397" w:name="_Toc178186403"/>
      <w:bookmarkStart w:id="1398" w:name="_Toc181109144"/>
      <w:r w:rsidRPr="001C0FC4">
        <w:t>A.2</w:t>
      </w:r>
      <w:r w:rsidRPr="001C0FC4">
        <w:tab/>
        <w:t>Test files for client originated file distribution</w:t>
      </w:r>
      <w:bookmarkEnd w:id="1393"/>
      <w:bookmarkEnd w:id="1394"/>
      <w:bookmarkEnd w:id="1395"/>
      <w:bookmarkEnd w:id="1396"/>
      <w:bookmarkEnd w:id="1397"/>
      <w:bookmarkEnd w:id="1398"/>
    </w:p>
    <w:p w14:paraId="147DE765" w14:textId="77777777" w:rsidR="00296E35" w:rsidRPr="001C0FC4" w:rsidRDefault="00296E35" w:rsidP="00296E35">
      <w:pPr>
        <w:pStyle w:val="Heading2"/>
      </w:pPr>
      <w:bookmarkStart w:id="1399" w:name="_Toc27406724"/>
      <w:bookmarkStart w:id="1400" w:name="_Toc36037491"/>
      <w:bookmarkStart w:id="1401" w:name="_Toc43837862"/>
      <w:bookmarkStart w:id="1402" w:name="_Toc51832407"/>
      <w:bookmarkStart w:id="1403" w:name="_Toc60167111"/>
      <w:bookmarkStart w:id="1404" w:name="_Toc68108953"/>
      <w:bookmarkStart w:id="1405" w:name="_Toc75458762"/>
      <w:bookmarkStart w:id="1406" w:name="_Toc90631887"/>
      <w:bookmarkStart w:id="1407" w:name="_Toc100778817"/>
      <w:bookmarkStart w:id="1408" w:name="_Toc101286148"/>
      <w:bookmarkStart w:id="1409" w:name="_Toc106817742"/>
      <w:bookmarkStart w:id="1410" w:name="_Toc106817867"/>
      <w:bookmarkStart w:id="1411" w:name="_Toc178186404"/>
      <w:bookmarkStart w:id="1412" w:name="_Toc181109145"/>
      <w:r w:rsidRPr="001C0FC4">
        <w:t>A.2.1</w:t>
      </w:r>
      <w:r w:rsidRPr="001C0FC4">
        <w:tab/>
      </w:r>
      <w:bookmarkEnd w:id="1399"/>
      <w:bookmarkEnd w:id="1400"/>
      <w:bookmarkEnd w:id="1401"/>
      <w:bookmarkEnd w:id="1402"/>
      <w:bookmarkEnd w:id="1403"/>
      <w:bookmarkEnd w:id="1404"/>
      <w:bookmarkEnd w:id="1405"/>
      <w:bookmarkEnd w:id="1406"/>
      <w:r w:rsidRPr="001C0FC4">
        <w:t>Test File 1 for CO FD</w:t>
      </w:r>
      <w:bookmarkEnd w:id="1407"/>
      <w:bookmarkEnd w:id="1408"/>
      <w:bookmarkEnd w:id="1409"/>
      <w:bookmarkEnd w:id="1410"/>
      <w:bookmarkEnd w:id="1411"/>
      <w:bookmarkEnd w:id="1412"/>
    </w:p>
    <w:p w14:paraId="3D22D98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7CFF9642"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9176B7E"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346519" w14:textId="77777777" w:rsidR="00296E35" w:rsidRPr="001C0FC4" w:rsidRDefault="00296E35" w:rsidP="002E3FCC">
            <w:pPr>
              <w:pStyle w:val="TAL"/>
            </w:pPr>
            <w:r w:rsidRPr="001C0FC4">
              <w:t>Test file 1 for MCData client originated file distribution</w:t>
            </w:r>
          </w:p>
        </w:tc>
      </w:tr>
    </w:tbl>
    <w:p w14:paraId="32837A8B" w14:textId="77777777" w:rsidR="00296E35" w:rsidRPr="001C0FC4" w:rsidRDefault="00296E35" w:rsidP="00296E35">
      <w:pPr>
        <w:rPr>
          <w:rFonts w:eastAsia="SimSun"/>
        </w:rPr>
      </w:pPr>
    </w:p>
    <w:p w14:paraId="7901020E" w14:textId="77777777" w:rsidR="00296E35" w:rsidRPr="001C0FC4" w:rsidRDefault="00296E35" w:rsidP="00296E35">
      <w:pPr>
        <w:pStyle w:val="Heading2"/>
      </w:pPr>
      <w:bookmarkStart w:id="1413" w:name="_Toc100778818"/>
      <w:bookmarkStart w:id="1414" w:name="_Toc101286149"/>
      <w:bookmarkStart w:id="1415" w:name="_Toc106817743"/>
      <w:bookmarkStart w:id="1416" w:name="_Toc106817868"/>
      <w:bookmarkStart w:id="1417" w:name="_Toc178186405"/>
      <w:bookmarkStart w:id="1418" w:name="_Toc181109146"/>
      <w:r w:rsidRPr="001C0FC4">
        <w:t>A.2.2</w:t>
      </w:r>
      <w:r w:rsidRPr="001C0FC4">
        <w:tab/>
        <w:t>Test File 2 for CO FD</w:t>
      </w:r>
      <w:bookmarkEnd w:id="1413"/>
      <w:bookmarkEnd w:id="1414"/>
      <w:bookmarkEnd w:id="1415"/>
      <w:bookmarkEnd w:id="1416"/>
      <w:bookmarkEnd w:id="1417"/>
      <w:bookmarkEnd w:id="1418"/>
    </w:p>
    <w:p w14:paraId="36B8D1F1"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6B5AD1F5"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DC1F24A"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3581D1" w14:textId="77777777" w:rsidR="00296E35" w:rsidRPr="001C0FC4" w:rsidRDefault="00296E35" w:rsidP="002E3FCC">
            <w:pPr>
              <w:pStyle w:val="TAL"/>
            </w:pPr>
            <w:r w:rsidRPr="001C0FC4">
              <w:t>Test file 2 for MCData client originated file distribution</w:t>
            </w:r>
          </w:p>
        </w:tc>
      </w:tr>
    </w:tbl>
    <w:p w14:paraId="3478BFAC" w14:textId="77777777" w:rsidR="00296E35" w:rsidRPr="001C0FC4" w:rsidRDefault="00296E35" w:rsidP="00296E35">
      <w:pPr>
        <w:rPr>
          <w:rFonts w:eastAsia="SimSun"/>
        </w:rPr>
      </w:pPr>
    </w:p>
    <w:p w14:paraId="175E0B91" w14:textId="77777777" w:rsidR="00296E35" w:rsidRPr="001C0FC4" w:rsidRDefault="00296E35" w:rsidP="00296E35">
      <w:pPr>
        <w:pStyle w:val="Heading1"/>
      </w:pPr>
      <w:bookmarkStart w:id="1419" w:name="_Toc100778819"/>
      <w:bookmarkStart w:id="1420" w:name="_Toc101286150"/>
      <w:bookmarkStart w:id="1421" w:name="_Toc106817744"/>
      <w:bookmarkStart w:id="1422" w:name="_Toc106817869"/>
      <w:bookmarkStart w:id="1423" w:name="_Toc178186406"/>
      <w:bookmarkStart w:id="1424" w:name="_Toc181109147"/>
      <w:r w:rsidRPr="001C0FC4">
        <w:t>A.3</w:t>
      </w:r>
      <w:r w:rsidRPr="001C0FC4">
        <w:tab/>
        <w:t>Test files for client terminated file distribution</w:t>
      </w:r>
      <w:bookmarkEnd w:id="1419"/>
      <w:bookmarkEnd w:id="1420"/>
      <w:bookmarkEnd w:id="1421"/>
      <w:bookmarkEnd w:id="1422"/>
      <w:bookmarkEnd w:id="1423"/>
      <w:bookmarkEnd w:id="1424"/>
    </w:p>
    <w:p w14:paraId="0DEE8A9A" w14:textId="77777777" w:rsidR="00296E35" w:rsidRPr="001C0FC4" w:rsidRDefault="00296E35" w:rsidP="00296E35">
      <w:pPr>
        <w:pStyle w:val="Heading2"/>
      </w:pPr>
      <w:bookmarkStart w:id="1425" w:name="_Toc100778820"/>
      <w:bookmarkStart w:id="1426" w:name="_Toc101286151"/>
      <w:bookmarkStart w:id="1427" w:name="_Toc106817745"/>
      <w:bookmarkStart w:id="1428" w:name="_Toc106817870"/>
      <w:bookmarkStart w:id="1429" w:name="_Toc178186407"/>
      <w:bookmarkStart w:id="1430" w:name="_Toc181109148"/>
      <w:r w:rsidRPr="001C0FC4">
        <w:t>A.3.1</w:t>
      </w:r>
      <w:r w:rsidRPr="001C0FC4">
        <w:tab/>
        <w:t>Test File 1 for CT FD</w:t>
      </w:r>
      <w:bookmarkEnd w:id="1425"/>
      <w:bookmarkEnd w:id="1426"/>
      <w:bookmarkEnd w:id="1427"/>
      <w:bookmarkEnd w:id="1428"/>
      <w:bookmarkEnd w:id="1429"/>
      <w:bookmarkEnd w:id="1430"/>
    </w:p>
    <w:p w14:paraId="1347F00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49CF9A86"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7B30BC8D"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67F50D" w14:textId="77777777" w:rsidR="00296E35" w:rsidRPr="001C0FC4" w:rsidRDefault="00296E35" w:rsidP="002E3FCC">
            <w:pPr>
              <w:pStyle w:val="TAL"/>
            </w:pPr>
            <w:r w:rsidRPr="001C0FC4">
              <w:t>Test file 1 for MCData client terminated file distribution</w:t>
            </w:r>
          </w:p>
        </w:tc>
      </w:tr>
    </w:tbl>
    <w:p w14:paraId="17BE5C58" w14:textId="77777777" w:rsidR="00296E35" w:rsidRPr="001C0FC4" w:rsidRDefault="00296E35" w:rsidP="00296E35">
      <w:pPr>
        <w:rPr>
          <w:rFonts w:eastAsia="SimSun"/>
        </w:rPr>
      </w:pPr>
    </w:p>
    <w:p w14:paraId="7CE95DD4" w14:textId="77777777" w:rsidR="00296E35" w:rsidRPr="001C0FC4" w:rsidRDefault="00296E35" w:rsidP="00296E35">
      <w:pPr>
        <w:pStyle w:val="Heading2"/>
      </w:pPr>
      <w:bookmarkStart w:id="1431" w:name="_Toc100778821"/>
      <w:bookmarkStart w:id="1432" w:name="_Toc101286152"/>
      <w:bookmarkStart w:id="1433" w:name="_Toc106817746"/>
      <w:bookmarkStart w:id="1434" w:name="_Toc106817871"/>
      <w:bookmarkStart w:id="1435" w:name="_Toc178186408"/>
      <w:bookmarkStart w:id="1436" w:name="_Toc181109149"/>
      <w:r w:rsidRPr="001C0FC4">
        <w:t>A.3.2</w:t>
      </w:r>
      <w:r w:rsidRPr="001C0FC4">
        <w:tab/>
        <w:t>Test File 2 for CT FD</w:t>
      </w:r>
      <w:bookmarkEnd w:id="1431"/>
      <w:bookmarkEnd w:id="1432"/>
      <w:bookmarkEnd w:id="1433"/>
      <w:bookmarkEnd w:id="1434"/>
      <w:bookmarkEnd w:id="1435"/>
      <w:bookmarkEnd w:id="1436"/>
    </w:p>
    <w:p w14:paraId="1FC18142"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5D88828A"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26336366"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04BF7F" w14:textId="77777777" w:rsidR="00296E35" w:rsidRPr="001C0FC4" w:rsidRDefault="00296E35" w:rsidP="002E3FCC">
            <w:pPr>
              <w:pStyle w:val="TAL"/>
            </w:pPr>
            <w:r w:rsidRPr="001C0FC4">
              <w:t>Test file 2 for MCData client terminated file distribution</w:t>
            </w:r>
          </w:p>
        </w:tc>
      </w:tr>
    </w:tbl>
    <w:p w14:paraId="6A3436C5" w14:textId="77777777" w:rsidR="00296E35" w:rsidRPr="001C0FC4" w:rsidRDefault="00296E35" w:rsidP="00296E35">
      <w:pPr>
        <w:pStyle w:val="Heading8"/>
      </w:pPr>
      <w:r w:rsidRPr="001C0FC4">
        <w:br w:type="page"/>
      </w:r>
      <w:bookmarkStart w:id="1437" w:name="_Toc100778822"/>
      <w:bookmarkStart w:id="1438" w:name="_Toc101286153"/>
      <w:bookmarkStart w:id="1439" w:name="_Toc106817747"/>
      <w:bookmarkStart w:id="1440" w:name="_Toc106817872"/>
      <w:bookmarkStart w:id="1441" w:name="_Toc178186409"/>
      <w:bookmarkStart w:id="1442" w:name="_Toc181109150"/>
      <w:r w:rsidRPr="001C0FC4">
        <w:t>Annex B (informative):</w:t>
      </w:r>
      <w:r w:rsidRPr="001C0FC4">
        <w:br/>
        <w:t>Change history</w:t>
      </w:r>
      <w:bookmarkEnd w:id="183"/>
      <w:bookmarkEnd w:id="1370"/>
      <w:bookmarkEnd w:id="1371"/>
      <w:bookmarkEnd w:id="1372"/>
      <w:bookmarkEnd w:id="1373"/>
      <w:bookmarkEnd w:id="1374"/>
      <w:bookmarkEnd w:id="1375"/>
      <w:bookmarkEnd w:id="1376"/>
      <w:bookmarkEnd w:id="1377"/>
      <w:bookmarkEnd w:id="1378"/>
      <w:bookmarkEnd w:id="1437"/>
      <w:bookmarkEnd w:id="1438"/>
      <w:bookmarkEnd w:id="1439"/>
      <w:bookmarkEnd w:id="1440"/>
      <w:bookmarkEnd w:id="1441"/>
      <w:bookmarkEnd w:id="1442"/>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296E35" w:rsidRPr="001C0FC4" w14:paraId="7F083DB4" w14:textId="77777777" w:rsidTr="00296E35">
        <w:tc>
          <w:tcPr>
            <w:tcW w:w="9594" w:type="dxa"/>
            <w:gridSpan w:val="8"/>
            <w:shd w:val="clear" w:color="auto" w:fill="FFFFFF"/>
          </w:tcPr>
          <w:p w14:paraId="77728293" w14:textId="380BB820" w:rsidR="00296E35" w:rsidRPr="001C0FC4" w:rsidRDefault="00296E35" w:rsidP="00296E35">
            <w:pPr>
              <w:pStyle w:val="TAL"/>
              <w:jc w:val="center"/>
              <w:rPr>
                <w:b/>
                <w:sz w:val="16"/>
              </w:rPr>
            </w:pPr>
            <w:r w:rsidRPr="00874DD1">
              <w:rPr>
                <w:b/>
              </w:rPr>
              <w:t>Change history</w:t>
            </w:r>
            <w:r>
              <w:rPr>
                <w:b/>
              </w:rPr>
              <w:t xml:space="preserve"> of TS 36.579-7</w:t>
            </w:r>
          </w:p>
        </w:tc>
      </w:tr>
      <w:tr w:rsidR="00296E35" w:rsidRPr="001C0FC4" w14:paraId="4ACC5581" w14:textId="77777777" w:rsidTr="002E3FCC">
        <w:tc>
          <w:tcPr>
            <w:tcW w:w="797" w:type="dxa"/>
            <w:shd w:val="pct10" w:color="auto" w:fill="FFFFFF"/>
          </w:tcPr>
          <w:p w14:paraId="702616CE" w14:textId="77777777" w:rsidR="00296E35" w:rsidRPr="001C0FC4" w:rsidRDefault="00296E35" w:rsidP="002E3FCC">
            <w:pPr>
              <w:pStyle w:val="TAL"/>
              <w:rPr>
                <w:b/>
                <w:sz w:val="16"/>
              </w:rPr>
            </w:pPr>
            <w:r w:rsidRPr="001C0FC4">
              <w:rPr>
                <w:b/>
                <w:sz w:val="16"/>
              </w:rPr>
              <w:t>Date</w:t>
            </w:r>
          </w:p>
        </w:tc>
        <w:tc>
          <w:tcPr>
            <w:tcW w:w="796" w:type="dxa"/>
            <w:shd w:val="pct10" w:color="auto" w:fill="FFFFFF"/>
          </w:tcPr>
          <w:p w14:paraId="0045C49E" w14:textId="77777777" w:rsidR="00296E35" w:rsidRPr="001C0FC4" w:rsidRDefault="00296E35" w:rsidP="002E3FCC">
            <w:pPr>
              <w:pStyle w:val="TAL"/>
              <w:rPr>
                <w:b/>
                <w:sz w:val="16"/>
              </w:rPr>
            </w:pPr>
            <w:r w:rsidRPr="001C0FC4">
              <w:rPr>
                <w:b/>
                <w:sz w:val="16"/>
              </w:rPr>
              <w:t>Meeting</w:t>
            </w:r>
          </w:p>
        </w:tc>
        <w:tc>
          <w:tcPr>
            <w:tcW w:w="1089" w:type="dxa"/>
            <w:shd w:val="pct10" w:color="auto" w:fill="FFFFFF"/>
          </w:tcPr>
          <w:p w14:paraId="0F94848B" w14:textId="77777777" w:rsidR="00296E35" w:rsidRPr="001C0FC4" w:rsidRDefault="00296E35" w:rsidP="002E3FCC">
            <w:pPr>
              <w:pStyle w:val="TAL"/>
              <w:rPr>
                <w:b/>
                <w:sz w:val="16"/>
              </w:rPr>
            </w:pPr>
            <w:r w:rsidRPr="001C0FC4">
              <w:rPr>
                <w:b/>
                <w:sz w:val="16"/>
              </w:rPr>
              <w:t>TDoc</w:t>
            </w:r>
          </w:p>
        </w:tc>
        <w:tc>
          <w:tcPr>
            <w:tcW w:w="565" w:type="dxa"/>
            <w:shd w:val="pct10" w:color="auto" w:fill="FFFFFF"/>
          </w:tcPr>
          <w:p w14:paraId="4FAD833E" w14:textId="77777777" w:rsidR="00296E35" w:rsidRPr="001C0FC4" w:rsidRDefault="00296E35" w:rsidP="002E3FCC">
            <w:pPr>
              <w:pStyle w:val="TAL"/>
              <w:rPr>
                <w:b/>
                <w:sz w:val="16"/>
              </w:rPr>
            </w:pPr>
            <w:r w:rsidRPr="001C0FC4">
              <w:rPr>
                <w:b/>
                <w:sz w:val="16"/>
              </w:rPr>
              <w:t>CR</w:t>
            </w:r>
          </w:p>
        </w:tc>
        <w:tc>
          <w:tcPr>
            <w:tcW w:w="282" w:type="dxa"/>
            <w:shd w:val="pct10" w:color="auto" w:fill="FFFFFF"/>
          </w:tcPr>
          <w:p w14:paraId="4E90B2F4" w14:textId="77777777" w:rsidR="00296E35" w:rsidRPr="001C0FC4" w:rsidRDefault="00296E35" w:rsidP="002E3FCC">
            <w:pPr>
              <w:pStyle w:val="TAL"/>
              <w:rPr>
                <w:b/>
                <w:sz w:val="16"/>
              </w:rPr>
            </w:pPr>
            <w:r w:rsidRPr="001C0FC4">
              <w:rPr>
                <w:b/>
                <w:sz w:val="16"/>
              </w:rPr>
              <w:t>Rev</w:t>
            </w:r>
          </w:p>
        </w:tc>
        <w:tc>
          <w:tcPr>
            <w:tcW w:w="423" w:type="dxa"/>
            <w:shd w:val="pct10" w:color="auto" w:fill="FFFFFF"/>
          </w:tcPr>
          <w:p w14:paraId="202E06FF" w14:textId="77777777" w:rsidR="00296E35" w:rsidRPr="001C0FC4" w:rsidRDefault="00296E35" w:rsidP="002E3FCC">
            <w:pPr>
              <w:pStyle w:val="TAL"/>
              <w:rPr>
                <w:b/>
                <w:sz w:val="16"/>
              </w:rPr>
            </w:pPr>
            <w:r w:rsidRPr="001C0FC4">
              <w:rPr>
                <w:b/>
                <w:sz w:val="16"/>
              </w:rPr>
              <w:t>Cat</w:t>
            </w:r>
          </w:p>
        </w:tc>
        <w:tc>
          <w:tcPr>
            <w:tcW w:w="4937" w:type="dxa"/>
            <w:shd w:val="pct10" w:color="auto" w:fill="FFFFFF"/>
          </w:tcPr>
          <w:p w14:paraId="20CF1BA3" w14:textId="77777777" w:rsidR="00296E35" w:rsidRPr="001C0FC4" w:rsidRDefault="00296E35" w:rsidP="002E3FCC">
            <w:pPr>
              <w:pStyle w:val="TAL"/>
              <w:rPr>
                <w:b/>
                <w:sz w:val="16"/>
              </w:rPr>
            </w:pPr>
            <w:r w:rsidRPr="001C0FC4">
              <w:rPr>
                <w:b/>
                <w:sz w:val="16"/>
              </w:rPr>
              <w:t>Subject/Comment</w:t>
            </w:r>
          </w:p>
        </w:tc>
        <w:tc>
          <w:tcPr>
            <w:tcW w:w="705" w:type="dxa"/>
            <w:shd w:val="pct10" w:color="auto" w:fill="FFFFFF"/>
          </w:tcPr>
          <w:p w14:paraId="4463FC21" w14:textId="77777777" w:rsidR="00296E35" w:rsidRPr="001C0FC4" w:rsidRDefault="00296E35" w:rsidP="002E3FCC">
            <w:pPr>
              <w:pStyle w:val="TAL"/>
              <w:rPr>
                <w:b/>
                <w:sz w:val="16"/>
              </w:rPr>
            </w:pPr>
            <w:r w:rsidRPr="001C0FC4">
              <w:rPr>
                <w:b/>
                <w:sz w:val="16"/>
              </w:rPr>
              <w:t>New version</w:t>
            </w:r>
          </w:p>
        </w:tc>
      </w:tr>
      <w:tr w:rsidR="00296E35" w:rsidRPr="001C0FC4" w14:paraId="6616283C" w14:textId="77777777" w:rsidTr="002E3FCC">
        <w:tc>
          <w:tcPr>
            <w:tcW w:w="797" w:type="dxa"/>
            <w:shd w:val="solid" w:color="FFFFFF" w:fill="auto"/>
          </w:tcPr>
          <w:p w14:paraId="1BF915B3"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3DC233B8"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5E46DC74" w14:textId="77777777" w:rsidR="00296E35" w:rsidRPr="001C0FC4" w:rsidRDefault="00296E35" w:rsidP="002E3FCC">
            <w:pPr>
              <w:pStyle w:val="TAC"/>
              <w:jc w:val="left"/>
              <w:rPr>
                <w:sz w:val="16"/>
                <w:szCs w:val="16"/>
              </w:rPr>
            </w:pPr>
            <w:r w:rsidRPr="001C0FC4">
              <w:rPr>
                <w:sz w:val="16"/>
                <w:szCs w:val="16"/>
              </w:rPr>
              <w:t>R5-184608</w:t>
            </w:r>
          </w:p>
        </w:tc>
        <w:tc>
          <w:tcPr>
            <w:tcW w:w="565" w:type="dxa"/>
            <w:shd w:val="solid" w:color="FFFFFF" w:fill="auto"/>
          </w:tcPr>
          <w:p w14:paraId="5F843A5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6EBEDA2B"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2AC4972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2E7DD54" w14:textId="77777777" w:rsidR="00296E35" w:rsidRPr="001C0FC4" w:rsidRDefault="00296E35" w:rsidP="002E3FCC">
            <w:pPr>
              <w:pStyle w:val="TAL"/>
              <w:rPr>
                <w:sz w:val="16"/>
                <w:szCs w:val="16"/>
              </w:rPr>
            </w:pPr>
            <w:r w:rsidRPr="001C0FC4">
              <w:rPr>
                <w:sz w:val="16"/>
                <w:szCs w:val="16"/>
              </w:rPr>
              <w:t>Introduction of TS 36.579-7</w:t>
            </w:r>
          </w:p>
        </w:tc>
        <w:tc>
          <w:tcPr>
            <w:tcW w:w="705" w:type="dxa"/>
            <w:shd w:val="solid" w:color="FFFFFF" w:fill="auto"/>
          </w:tcPr>
          <w:p w14:paraId="2422CCC3" w14:textId="77777777" w:rsidR="00296E35" w:rsidRPr="001C0FC4" w:rsidRDefault="00296E35" w:rsidP="002E3FCC">
            <w:pPr>
              <w:pStyle w:val="TAC"/>
              <w:jc w:val="left"/>
              <w:rPr>
                <w:sz w:val="16"/>
                <w:szCs w:val="16"/>
              </w:rPr>
            </w:pPr>
            <w:r w:rsidRPr="001C0FC4">
              <w:rPr>
                <w:sz w:val="16"/>
                <w:szCs w:val="16"/>
              </w:rPr>
              <w:t>0.0.2</w:t>
            </w:r>
          </w:p>
        </w:tc>
      </w:tr>
      <w:tr w:rsidR="00296E35" w:rsidRPr="001C0FC4" w14:paraId="63E27EE7" w14:textId="77777777" w:rsidTr="002E3FCC">
        <w:tc>
          <w:tcPr>
            <w:tcW w:w="797" w:type="dxa"/>
            <w:shd w:val="solid" w:color="FFFFFF" w:fill="auto"/>
          </w:tcPr>
          <w:p w14:paraId="7B126600"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0BE016E6"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2EDB23A3" w14:textId="77777777" w:rsidR="00296E35" w:rsidRPr="001C0FC4" w:rsidRDefault="00296E35" w:rsidP="002E3FCC">
            <w:pPr>
              <w:pStyle w:val="TAC"/>
              <w:jc w:val="left"/>
              <w:rPr>
                <w:sz w:val="16"/>
                <w:szCs w:val="16"/>
              </w:rPr>
            </w:pPr>
            <w:r w:rsidRPr="001C0FC4">
              <w:rPr>
                <w:sz w:val="16"/>
                <w:szCs w:val="16"/>
              </w:rPr>
              <w:t>R5-185143</w:t>
            </w:r>
          </w:p>
        </w:tc>
        <w:tc>
          <w:tcPr>
            <w:tcW w:w="565" w:type="dxa"/>
            <w:shd w:val="solid" w:color="FFFFFF" w:fill="auto"/>
          </w:tcPr>
          <w:p w14:paraId="27F2F2E4"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E5CE407"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CA4BA28"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68673AA" w14:textId="77777777" w:rsidR="00296E35" w:rsidRPr="001C0FC4" w:rsidRDefault="00296E35" w:rsidP="002E3FCC">
            <w:pPr>
              <w:pStyle w:val="TAL"/>
              <w:rPr>
                <w:sz w:val="16"/>
                <w:szCs w:val="16"/>
              </w:rPr>
            </w:pPr>
            <w:r w:rsidRPr="001C0FC4">
              <w:rPr>
                <w:sz w:val="16"/>
                <w:szCs w:val="16"/>
              </w:rPr>
              <w:t>Draft TS 36.579-7 v003</w:t>
            </w:r>
          </w:p>
        </w:tc>
        <w:tc>
          <w:tcPr>
            <w:tcW w:w="705" w:type="dxa"/>
            <w:shd w:val="solid" w:color="FFFFFF" w:fill="auto"/>
          </w:tcPr>
          <w:p w14:paraId="3F100026" w14:textId="77777777" w:rsidR="00296E35" w:rsidRPr="001C0FC4" w:rsidRDefault="00296E35" w:rsidP="002E3FCC">
            <w:pPr>
              <w:pStyle w:val="TAC"/>
              <w:jc w:val="left"/>
              <w:rPr>
                <w:sz w:val="16"/>
                <w:szCs w:val="16"/>
              </w:rPr>
            </w:pPr>
            <w:r w:rsidRPr="001C0FC4">
              <w:rPr>
                <w:sz w:val="16"/>
                <w:szCs w:val="16"/>
              </w:rPr>
              <w:t>0.0.3</w:t>
            </w:r>
          </w:p>
        </w:tc>
      </w:tr>
      <w:tr w:rsidR="00296E35" w:rsidRPr="001C0FC4" w14:paraId="4EB6C37B" w14:textId="77777777" w:rsidTr="002E3FCC">
        <w:tc>
          <w:tcPr>
            <w:tcW w:w="797" w:type="dxa"/>
            <w:shd w:val="solid" w:color="FFFFFF" w:fill="auto"/>
          </w:tcPr>
          <w:p w14:paraId="032B609A" w14:textId="77777777" w:rsidR="00296E35" w:rsidRPr="001C0FC4" w:rsidRDefault="00296E35" w:rsidP="002E3FCC">
            <w:pPr>
              <w:pStyle w:val="TAC"/>
              <w:jc w:val="left"/>
              <w:rPr>
                <w:sz w:val="16"/>
                <w:szCs w:val="16"/>
              </w:rPr>
            </w:pPr>
            <w:r w:rsidRPr="001C0FC4">
              <w:rPr>
                <w:sz w:val="16"/>
                <w:szCs w:val="16"/>
              </w:rPr>
              <w:t>2019-03</w:t>
            </w:r>
          </w:p>
        </w:tc>
        <w:tc>
          <w:tcPr>
            <w:tcW w:w="796" w:type="dxa"/>
            <w:shd w:val="solid" w:color="FFFFFF" w:fill="auto"/>
          </w:tcPr>
          <w:p w14:paraId="3225B103" w14:textId="77777777" w:rsidR="00296E35" w:rsidRPr="001C0FC4" w:rsidRDefault="00296E35" w:rsidP="002E3FCC">
            <w:pPr>
              <w:pStyle w:val="TAC"/>
              <w:jc w:val="left"/>
              <w:rPr>
                <w:sz w:val="16"/>
                <w:szCs w:val="16"/>
              </w:rPr>
            </w:pPr>
            <w:r w:rsidRPr="001C0FC4">
              <w:rPr>
                <w:sz w:val="16"/>
                <w:szCs w:val="16"/>
              </w:rPr>
              <w:t>RAN5#82</w:t>
            </w:r>
          </w:p>
        </w:tc>
        <w:tc>
          <w:tcPr>
            <w:tcW w:w="1089" w:type="dxa"/>
            <w:shd w:val="solid" w:color="FFFFFF" w:fill="auto"/>
          </w:tcPr>
          <w:p w14:paraId="6B049B5A" w14:textId="77777777" w:rsidR="00296E35" w:rsidRPr="001C0FC4" w:rsidRDefault="00296E35" w:rsidP="002E3FCC">
            <w:pPr>
              <w:pStyle w:val="TAC"/>
              <w:jc w:val="left"/>
              <w:rPr>
                <w:sz w:val="16"/>
                <w:szCs w:val="16"/>
              </w:rPr>
            </w:pPr>
            <w:r w:rsidRPr="001C0FC4">
              <w:rPr>
                <w:sz w:val="16"/>
                <w:szCs w:val="16"/>
              </w:rPr>
              <w:t>R5-192245</w:t>
            </w:r>
          </w:p>
        </w:tc>
        <w:tc>
          <w:tcPr>
            <w:tcW w:w="565" w:type="dxa"/>
            <w:shd w:val="solid" w:color="FFFFFF" w:fill="auto"/>
          </w:tcPr>
          <w:p w14:paraId="2AC8C5AE"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735472F5"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9CB1D8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038E669" w14:textId="77777777" w:rsidR="00296E35" w:rsidRPr="001C0FC4" w:rsidRDefault="00296E35" w:rsidP="002E3FCC">
            <w:pPr>
              <w:pStyle w:val="TAL"/>
              <w:rPr>
                <w:sz w:val="16"/>
                <w:szCs w:val="16"/>
              </w:rPr>
            </w:pPr>
            <w:r w:rsidRPr="001C0FC4">
              <w:rPr>
                <w:sz w:val="16"/>
                <w:szCs w:val="16"/>
              </w:rPr>
              <w:t>Draft TS 36.579-7 v005</w:t>
            </w:r>
          </w:p>
        </w:tc>
        <w:tc>
          <w:tcPr>
            <w:tcW w:w="705" w:type="dxa"/>
            <w:shd w:val="solid" w:color="FFFFFF" w:fill="auto"/>
          </w:tcPr>
          <w:p w14:paraId="31EC3B96" w14:textId="77777777" w:rsidR="00296E35" w:rsidRPr="001C0FC4" w:rsidRDefault="00296E35" w:rsidP="002E3FCC">
            <w:pPr>
              <w:pStyle w:val="TAC"/>
              <w:jc w:val="left"/>
              <w:rPr>
                <w:sz w:val="16"/>
                <w:szCs w:val="16"/>
              </w:rPr>
            </w:pPr>
            <w:r w:rsidRPr="001C0FC4">
              <w:rPr>
                <w:sz w:val="16"/>
                <w:szCs w:val="16"/>
              </w:rPr>
              <w:t>0.0.5</w:t>
            </w:r>
          </w:p>
        </w:tc>
      </w:tr>
      <w:tr w:rsidR="00296E35" w:rsidRPr="001C0FC4" w14:paraId="3A74C622" w14:textId="77777777" w:rsidTr="002E3FCC">
        <w:tc>
          <w:tcPr>
            <w:tcW w:w="797" w:type="dxa"/>
            <w:shd w:val="solid" w:color="FFFFFF" w:fill="auto"/>
          </w:tcPr>
          <w:p w14:paraId="5476254B" w14:textId="77777777" w:rsidR="00296E35" w:rsidRPr="001C0FC4" w:rsidRDefault="00296E35" w:rsidP="002E3FCC">
            <w:pPr>
              <w:pStyle w:val="TAC"/>
              <w:jc w:val="left"/>
              <w:rPr>
                <w:sz w:val="16"/>
                <w:szCs w:val="16"/>
              </w:rPr>
            </w:pPr>
            <w:r w:rsidRPr="001C0FC4">
              <w:rPr>
                <w:sz w:val="16"/>
                <w:szCs w:val="16"/>
              </w:rPr>
              <w:t>2019-09</w:t>
            </w:r>
          </w:p>
        </w:tc>
        <w:tc>
          <w:tcPr>
            <w:tcW w:w="796" w:type="dxa"/>
            <w:shd w:val="solid" w:color="FFFFFF" w:fill="auto"/>
          </w:tcPr>
          <w:p w14:paraId="53817F64" w14:textId="77777777" w:rsidR="00296E35" w:rsidRPr="001C0FC4" w:rsidRDefault="00296E35" w:rsidP="002E3FCC">
            <w:pPr>
              <w:pStyle w:val="TAC"/>
              <w:jc w:val="left"/>
              <w:rPr>
                <w:sz w:val="16"/>
                <w:szCs w:val="16"/>
              </w:rPr>
            </w:pPr>
            <w:r w:rsidRPr="001C0FC4">
              <w:rPr>
                <w:sz w:val="16"/>
                <w:szCs w:val="16"/>
              </w:rPr>
              <w:t>RAN5#84</w:t>
            </w:r>
          </w:p>
        </w:tc>
        <w:tc>
          <w:tcPr>
            <w:tcW w:w="1089" w:type="dxa"/>
            <w:shd w:val="solid" w:color="FFFFFF" w:fill="auto"/>
          </w:tcPr>
          <w:p w14:paraId="2A0114AB" w14:textId="77777777" w:rsidR="00296E35" w:rsidRPr="001C0FC4" w:rsidRDefault="00296E35" w:rsidP="002E3FCC">
            <w:pPr>
              <w:pStyle w:val="TAC"/>
              <w:jc w:val="left"/>
              <w:rPr>
                <w:sz w:val="16"/>
                <w:szCs w:val="16"/>
              </w:rPr>
            </w:pPr>
            <w:r w:rsidRPr="001C0FC4">
              <w:rPr>
                <w:sz w:val="16"/>
                <w:szCs w:val="16"/>
              </w:rPr>
              <w:t>R5-196352</w:t>
            </w:r>
          </w:p>
        </w:tc>
        <w:tc>
          <w:tcPr>
            <w:tcW w:w="565" w:type="dxa"/>
            <w:shd w:val="solid" w:color="FFFFFF" w:fill="auto"/>
          </w:tcPr>
          <w:p w14:paraId="0682A8D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D93BC8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7B3ABD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2D4C83A" w14:textId="77777777" w:rsidR="00296E35" w:rsidRPr="001C0FC4" w:rsidRDefault="00296E35" w:rsidP="002E3FCC">
            <w:pPr>
              <w:pStyle w:val="TAL"/>
              <w:rPr>
                <w:sz w:val="16"/>
                <w:szCs w:val="16"/>
              </w:rPr>
            </w:pPr>
            <w:r w:rsidRPr="001C0FC4">
              <w:rPr>
                <w:sz w:val="16"/>
                <w:szCs w:val="16"/>
              </w:rPr>
              <w:t>Draft TS 36.579-7 v010</w:t>
            </w:r>
          </w:p>
        </w:tc>
        <w:tc>
          <w:tcPr>
            <w:tcW w:w="705" w:type="dxa"/>
            <w:shd w:val="solid" w:color="FFFFFF" w:fill="auto"/>
          </w:tcPr>
          <w:p w14:paraId="0812207B" w14:textId="77777777" w:rsidR="00296E35" w:rsidRPr="001C0FC4" w:rsidRDefault="00296E35" w:rsidP="002E3FCC">
            <w:pPr>
              <w:pStyle w:val="TAC"/>
              <w:jc w:val="left"/>
              <w:rPr>
                <w:sz w:val="16"/>
                <w:szCs w:val="16"/>
              </w:rPr>
            </w:pPr>
            <w:r w:rsidRPr="001C0FC4">
              <w:rPr>
                <w:sz w:val="16"/>
                <w:szCs w:val="16"/>
              </w:rPr>
              <w:t>0.1.0</w:t>
            </w:r>
          </w:p>
        </w:tc>
      </w:tr>
      <w:tr w:rsidR="00296E35" w:rsidRPr="001C0FC4" w14:paraId="58D412CC" w14:textId="77777777" w:rsidTr="002E3FCC">
        <w:tc>
          <w:tcPr>
            <w:tcW w:w="797" w:type="dxa"/>
            <w:shd w:val="solid" w:color="FFFFFF" w:fill="auto"/>
          </w:tcPr>
          <w:p w14:paraId="2CE1C9B7" w14:textId="77777777" w:rsidR="00296E35" w:rsidRPr="001C0FC4" w:rsidRDefault="00296E35" w:rsidP="002E3FCC">
            <w:pPr>
              <w:pStyle w:val="TAC"/>
              <w:jc w:val="left"/>
              <w:rPr>
                <w:sz w:val="16"/>
                <w:szCs w:val="16"/>
              </w:rPr>
            </w:pPr>
            <w:r w:rsidRPr="001C0FC4">
              <w:rPr>
                <w:sz w:val="16"/>
                <w:szCs w:val="16"/>
              </w:rPr>
              <w:t>2019-11</w:t>
            </w:r>
          </w:p>
        </w:tc>
        <w:tc>
          <w:tcPr>
            <w:tcW w:w="796" w:type="dxa"/>
            <w:shd w:val="solid" w:color="FFFFFF" w:fill="auto"/>
          </w:tcPr>
          <w:p w14:paraId="6D043045" w14:textId="77777777" w:rsidR="00296E35" w:rsidRPr="001C0FC4" w:rsidRDefault="00296E35" w:rsidP="002E3FCC">
            <w:pPr>
              <w:pStyle w:val="TAC"/>
              <w:jc w:val="left"/>
              <w:rPr>
                <w:sz w:val="16"/>
                <w:szCs w:val="16"/>
              </w:rPr>
            </w:pPr>
            <w:r w:rsidRPr="001C0FC4">
              <w:rPr>
                <w:sz w:val="16"/>
                <w:szCs w:val="16"/>
              </w:rPr>
              <w:t>RAN5#85</w:t>
            </w:r>
          </w:p>
        </w:tc>
        <w:tc>
          <w:tcPr>
            <w:tcW w:w="1089" w:type="dxa"/>
            <w:shd w:val="solid" w:color="FFFFFF" w:fill="auto"/>
          </w:tcPr>
          <w:p w14:paraId="54BCA926" w14:textId="77777777" w:rsidR="00296E35" w:rsidRPr="001C0FC4" w:rsidRDefault="00296E35" w:rsidP="002E3FCC">
            <w:pPr>
              <w:pStyle w:val="TAC"/>
              <w:jc w:val="left"/>
              <w:rPr>
                <w:sz w:val="16"/>
                <w:szCs w:val="16"/>
              </w:rPr>
            </w:pPr>
            <w:r w:rsidRPr="001C0FC4">
              <w:rPr>
                <w:sz w:val="16"/>
                <w:szCs w:val="16"/>
              </w:rPr>
              <w:t>R5-198829</w:t>
            </w:r>
          </w:p>
        </w:tc>
        <w:tc>
          <w:tcPr>
            <w:tcW w:w="565" w:type="dxa"/>
            <w:shd w:val="solid" w:color="FFFFFF" w:fill="auto"/>
          </w:tcPr>
          <w:p w14:paraId="64B1E7CD"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18168AE0"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3DA8054"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079DEE5" w14:textId="77777777" w:rsidR="00296E35" w:rsidRPr="001C0FC4" w:rsidRDefault="00296E35" w:rsidP="002E3FCC">
            <w:pPr>
              <w:pStyle w:val="TAL"/>
              <w:rPr>
                <w:sz w:val="16"/>
                <w:szCs w:val="16"/>
              </w:rPr>
            </w:pPr>
            <w:r w:rsidRPr="001C0FC4">
              <w:rPr>
                <w:sz w:val="16"/>
                <w:szCs w:val="16"/>
              </w:rPr>
              <w:t>Draft TS 36.579-7 v021</w:t>
            </w:r>
          </w:p>
        </w:tc>
        <w:tc>
          <w:tcPr>
            <w:tcW w:w="705" w:type="dxa"/>
            <w:shd w:val="solid" w:color="FFFFFF" w:fill="auto"/>
          </w:tcPr>
          <w:p w14:paraId="3E68E2DD" w14:textId="77777777" w:rsidR="00296E35" w:rsidRPr="001C0FC4" w:rsidRDefault="00296E35" w:rsidP="002E3FCC">
            <w:pPr>
              <w:pStyle w:val="TAC"/>
              <w:jc w:val="left"/>
              <w:rPr>
                <w:sz w:val="16"/>
                <w:szCs w:val="16"/>
              </w:rPr>
            </w:pPr>
            <w:r w:rsidRPr="001C0FC4">
              <w:rPr>
                <w:sz w:val="16"/>
                <w:szCs w:val="16"/>
              </w:rPr>
              <w:t>0.2.1</w:t>
            </w:r>
          </w:p>
        </w:tc>
      </w:tr>
      <w:tr w:rsidR="00296E35" w:rsidRPr="001C0FC4" w14:paraId="3A885E95" w14:textId="77777777" w:rsidTr="002E3FCC">
        <w:tc>
          <w:tcPr>
            <w:tcW w:w="797" w:type="dxa"/>
            <w:shd w:val="solid" w:color="FFFFFF" w:fill="auto"/>
          </w:tcPr>
          <w:p w14:paraId="5AE20622" w14:textId="77777777" w:rsidR="00296E35" w:rsidRPr="001C0FC4" w:rsidRDefault="00296E35" w:rsidP="002E3FCC">
            <w:pPr>
              <w:pStyle w:val="TAC"/>
              <w:jc w:val="left"/>
              <w:rPr>
                <w:sz w:val="16"/>
                <w:szCs w:val="16"/>
              </w:rPr>
            </w:pPr>
            <w:r w:rsidRPr="001C0FC4">
              <w:rPr>
                <w:sz w:val="16"/>
                <w:szCs w:val="16"/>
              </w:rPr>
              <w:t>2020-05</w:t>
            </w:r>
          </w:p>
        </w:tc>
        <w:tc>
          <w:tcPr>
            <w:tcW w:w="796" w:type="dxa"/>
            <w:shd w:val="solid" w:color="FFFFFF" w:fill="auto"/>
          </w:tcPr>
          <w:p w14:paraId="2C122104" w14:textId="77777777" w:rsidR="00296E35" w:rsidRPr="001C0FC4" w:rsidRDefault="00296E35" w:rsidP="002E3FCC">
            <w:pPr>
              <w:pStyle w:val="TAC"/>
              <w:jc w:val="left"/>
              <w:rPr>
                <w:sz w:val="16"/>
                <w:szCs w:val="16"/>
              </w:rPr>
            </w:pPr>
            <w:r w:rsidRPr="001C0FC4">
              <w:rPr>
                <w:sz w:val="16"/>
                <w:szCs w:val="16"/>
              </w:rPr>
              <w:t>RAN5#87</w:t>
            </w:r>
          </w:p>
        </w:tc>
        <w:tc>
          <w:tcPr>
            <w:tcW w:w="1089" w:type="dxa"/>
            <w:shd w:val="solid" w:color="FFFFFF" w:fill="auto"/>
          </w:tcPr>
          <w:p w14:paraId="4E89680D" w14:textId="77777777" w:rsidR="00296E35" w:rsidRPr="001C0FC4" w:rsidRDefault="00296E35" w:rsidP="002E3FCC">
            <w:pPr>
              <w:pStyle w:val="TAC"/>
              <w:jc w:val="left"/>
              <w:rPr>
                <w:sz w:val="16"/>
                <w:szCs w:val="16"/>
              </w:rPr>
            </w:pPr>
            <w:r w:rsidRPr="001C0FC4">
              <w:rPr>
                <w:sz w:val="16"/>
                <w:szCs w:val="16"/>
              </w:rPr>
              <w:t>R5-202051</w:t>
            </w:r>
          </w:p>
        </w:tc>
        <w:tc>
          <w:tcPr>
            <w:tcW w:w="565" w:type="dxa"/>
            <w:shd w:val="solid" w:color="FFFFFF" w:fill="auto"/>
          </w:tcPr>
          <w:p w14:paraId="08698D2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45896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59D8EC2"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87A9E56" w14:textId="77777777" w:rsidR="00296E35" w:rsidRPr="001C0FC4" w:rsidRDefault="00296E35" w:rsidP="002E3FCC">
            <w:pPr>
              <w:pStyle w:val="TAL"/>
              <w:rPr>
                <w:sz w:val="16"/>
                <w:szCs w:val="16"/>
              </w:rPr>
            </w:pPr>
            <w:r w:rsidRPr="001C0FC4">
              <w:rPr>
                <w:sz w:val="16"/>
                <w:szCs w:val="16"/>
              </w:rPr>
              <w:t>Draft TS 36.579-7 v030</w:t>
            </w:r>
          </w:p>
        </w:tc>
        <w:tc>
          <w:tcPr>
            <w:tcW w:w="705" w:type="dxa"/>
            <w:shd w:val="solid" w:color="FFFFFF" w:fill="auto"/>
          </w:tcPr>
          <w:p w14:paraId="43193EBB" w14:textId="77777777" w:rsidR="00296E35" w:rsidRPr="001C0FC4" w:rsidRDefault="00296E35" w:rsidP="002E3FCC">
            <w:pPr>
              <w:pStyle w:val="TAC"/>
              <w:jc w:val="left"/>
              <w:rPr>
                <w:sz w:val="16"/>
                <w:szCs w:val="16"/>
              </w:rPr>
            </w:pPr>
            <w:r w:rsidRPr="001C0FC4">
              <w:rPr>
                <w:sz w:val="16"/>
                <w:szCs w:val="16"/>
              </w:rPr>
              <w:t>0.3.0</w:t>
            </w:r>
          </w:p>
        </w:tc>
      </w:tr>
      <w:tr w:rsidR="00296E35" w:rsidRPr="001C0FC4" w14:paraId="20A8104A" w14:textId="77777777" w:rsidTr="002E3FCC">
        <w:tc>
          <w:tcPr>
            <w:tcW w:w="797" w:type="dxa"/>
            <w:shd w:val="solid" w:color="FFFFFF" w:fill="auto"/>
          </w:tcPr>
          <w:p w14:paraId="1CA13B05" w14:textId="77777777" w:rsidR="00296E35" w:rsidRPr="001C0FC4" w:rsidRDefault="00296E35" w:rsidP="002E3FCC">
            <w:pPr>
              <w:pStyle w:val="TAC"/>
              <w:jc w:val="left"/>
              <w:rPr>
                <w:sz w:val="16"/>
                <w:szCs w:val="16"/>
              </w:rPr>
            </w:pPr>
            <w:r w:rsidRPr="001C0FC4">
              <w:rPr>
                <w:sz w:val="16"/>
                <w:szCs w:val="16"/>
              </w:rPr>
              <w:t>2020-07</w:t>
            </w:r>
          </w:p>
        </w:tc>
        <w:tc>
          <w:tcPr>
            <w:tcW w:w="796" w:type="dxa"/>
            <w:shd w:val="solid" w:color="FFFFFF" w:fill="auto"/>
          </w:tcPr>
          <w:p w14:paraId="7061EDD4" w14:textId="77777777" w:rsidR="00296E35" w:rsidRPr="001C0FC4" w:rsidRDefault="00296E35" w:rsidP="002E3FCC">
            <w:pPr>
              <w:pStyle w:val="TAC"/>
              <w:jc w:val="left"/>
              <w:rPr>
                <w:sz w:val="16"/>
                <w:szCs w:val="16"/>
              </w:rPr>
            </w:pPr>
            <w:r w:rsidRPr="001C0FC4">
              <w:rPr>
                <w:sz w:val="16"/>
                <w:szCs w:val="16"/>
              </w:rPr>
              <w:t>RAN#88</w:t>
            </w:r>
          </w:p>
        </w:tc>
        <w:tc>
          <w:tcPr>
            <w:tcW w:w="1089" w:type="dxa"/>
            <w:shd w:val="solid" w:color="FFFFFF" w:fill="auto"/>
          </w:tcPr>
          <w:p w14:paraId="77EDD500" w14:textId="77777777" w:rsidR="00296E35" w:rsidRPr="001C0FC4" w:rsidRDefault="00296E35" w:rsidP="002E3FCC">
            <w:pPr>
              <w:pStyle w:val="TAC"/>
              <w:jc w:val="left"/>
              <w:rPr>
                <w:sz w:val="16"/>
                <w:szCs w:val="16"/>
              </w:rPr>
            </w:pPr>
            <w:r w:rsidRPr="001C0FC4">
              <w:rPr>
                <w:sz w:val="16"/>
                <w:szCs w:val="16"/>
              </w:rPr>
              <w:t>RP-200718</w:t>
            </w:r>
          </w:p>
        </w:tc>
        <w:tc>
          <w:tcPr>
            <w:tcW w:w="565" w:type="dxa"/>
            <w:shd w:val="solid" w:color="FFFFFF" w:fill="auto"/>
          </w:tcPr>
          <w:p w14:paraId="7A114BEB"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49A7E5F"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5EEA9B3"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FF111CB" w14:textId="77777777" w:rsidR="00296E35" w:rsidRPr="001C0FC4" w:rsidRDefault="00296E35" w:rsidP="002E3FCC">
            <w:pPr>
              <w:pStyle w:val="TAL"/>
              <w:rPr>
                <w:sz w:val="16"/>
                <w:szCs w:val="16"/>
              </w:rPr>
            </w:pPr>
            <w:r w:rsidRPr="001C0FC4">
              <w:rPr>
                <w:sz w:val="16"/>
                <w:szCs w:val="16"/>
              </w:rPr>
              <w:t>Draft version for information purposes to the RAN Plenary</w:t>
            </w:r>
          </w:p>
        </w:tc>
        <w:tc>
          <w:tcPr>
            <w:tcW w:w="705" w:type="dxa"/>
            <w:shd w:val="solid" w:color="FFFFFF" w:fill="auto"/>
          </w:tcPr>
          <w:p w14:paraId="7E446372" w14:textId="77777777" w:rsidR="00296E35" w:rsidRPr="001C0FC4" w:rsidRDefault="00296E35" w:rsidP="002E3FCC">
            <w:pPr>
              <w:pStyle w:val="TAC"/>
              <w:jc w:val="left"/>
              <w:rPr>
                <w:sz w:val="16"/>
                <w:szCs w:val="16"/>
              </w:rPr>
            </w:pPr>
            <w:r w:rsidRPr="001C0FC4">
              <w:rPr>
                <w:sz w:val="16"/>
                <w:szCs w:val="16"/>
              </w:rPr>
              <w:t>1.0.0</w:t>
            </w:r>
          </w:p>
        </w:tc>
      </w:tr>
      <w:tr w:rsidR="00296E35" w:rsidRPr="001C0FC4" w14:paraId="740950FD" w14:textId="77777777" w:rsidTr="002E3FCC">
        <w:tc>
          <w:tcPr>
            <w:tcW w:w="797" w:type="dxa"/>
            <w:shd w:val="solid" w:color="FFFFFF" w:fill="auto"/>
          </w:tcPr>
          <w:p w14:paraId="6A85B4BB" w14:textId="77777777" w:rsidR="00296E35" w:rsidRPr="001C0FC4" w:rsidRDefault="00296E35" w:rsidP="002E3FCC">
            <w:pPr>
              <w:pStyle w:val="TAC"/>
              <w:jc w:val="left"/>
              <w:rPr>
                <w:sz w:val="16"/>
                <w:szCs w:val="16"/>
              </w:rPr>
            </w:pPr>
            <w:r w:rsidRPr="001C0FC4">
              <w:rPr>
                <w:sz w:val="16"/>
                <w:szCs w:val="16"/>
              </w:rPr>
              <w:t>2020-08</w:t>
            </w:r>
          </w:p>
        </w:tc>
        <w:tc>
          <w:tcPr>
            <w:tcW w:w="796" w:type="dxa"/>
            <w:shd w:val="solid" w:color="FFFFFF" w:fill="auto"/>
          </w:tcPr>
          <w:p w14:paraId="26735F93" w14:textId="77777777" w:rsidR="00296E35" w:rsidRPr="001C0FC4" w:rsidRDefault="00296E35" w:rsidP="002E3FCC">
            <w:pPr>
              <w:pStyle w:val="TAC"/>
              <w:jc w:val="left"/>
              <w:rPr>
                <w:sz w:val="16"/>
                <w:szCs w:val="16"/>
              </w:rPr>
            </w:pPr>
            <w:r w:rsidRPr="001C0FC4">
              <w:rPr>
                <w:sz w:val="16"/>
                <w:szCs w:val="16"/>
              </w:rPr>
              <w:t>RAN5#88</w:t>
            </w:r>
          </w:p>
        </w:tc>
        <w:tc>
          <w:tcPr>
            <w:tcW w:w="1089" w:type="dxa"/>
            <w:shd w:val="solid" w:color="FFFFFF" w:fill="auto"/>
          </w:tcPr>
          <w:p w14:paraId="3326449F" w14:textId="77777777" w:rsidR="00296E35" w:rsidRPr="001C0FC4" w:rsidRDefault="00296E35" w:rsidP="002E3FCC">
            <w:pPr>
              <w:pStyle w:val="TAC"/>
              <w:jc w:val="left"/>
              <w:rPr>
                <w:sz w:val="16"/>
                <w:szCs w:val="16"/>
              </w:rPr>
            </w:pPr>
            <w:r w:rsidRPr="001C0FC4">
              <w:rPr>
                <w:sz w:val="16"/>
                <w:szCs w:val="16"/>
              </w:rPr>
              <w:t>R5-203529</w:t>
            </w:r>
          </w:p>
        </w:tc>
        <w:tc>
          <w:tcPr>
            <w:tcW w:w="565" w:type="dxa"/>
            <w:shd w:val="solid" w:color="FFFFFF" w:fill="auto"/>
          </w:tcPr>
          <w:p w14:paraId="5E2366C5"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F2A79B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B8B6B3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E9E1199" w14:textId="77777777" w:rsidR="00296E35" w:rsidRPr="001C0FC4" w:rsidRDefault="00296E35" w:rsidP="002E3FCC">
            <w:pPr>
              <w:pStyle w:val="TAL"/>
              <w:rPr>
                <w:sz w:val="16"/>
                <w:szCs w:val="16"/>
              </w:rPr>
            </w:pPr>
            <w:r w:rsidRPr="001C0FC4">
              <w:rPr>
                <w:sz w:val="16"/>
                <w:szCs w:val="16"/>
              </w:rPr>
              <w:t>draft TS 36.579-7 v1.1.0</w:t>
            </w:r>
          </w:p>
        </w:tc>
        <w:tc>
          <w:tcPr>
            <w:tcW w:w="705" w:type="dxa"/>
            <w:shd w:val="solid" w:color="FFFFFF" w:fill="auto"/>
          </w:tcPr>
          <w:p w14:paraId="7115FFF5" w14:textId="77777777" w:rsidR="00296E35" w:rsidRPr="001C0FC4" w:rsidRDefault="00296E35" w:rsidP="002E3FCC">
            <w:pPr>
              <w:pStyle w:val="TAC"/>
              <w:jc w:val="left"/>
              <w:rPr>
                <w:sz w:val="16"/>
                <w:szCs w:val="16"/>
              </w:rPr>
            </w:pPr>
            <w:r w:rsidRPr="001C0FC4">
              <w:rPr>
                <w:sz w:val="16"/>
                <w:szCs w:val="16"/>
              </w:rPr>
              <w:t>1.1.0</w:t>
            </w:r>
          </w:p>
        </w:tc>
      </w:tr>
      <w:tr w:rsidR="00296E35" w:rsidRPr="001C0FC4" w14:paraId="49BA4701" w14:textId="77777777" w:rsidTr="002E3FCC">
        <w:tc>
          <w:tcPr>
            <w:tcW w:w="797" w:type="dxa"/>
            <w:shd w:val="solid" w:color="FFFFFF" w:fill="auto"/>
          </w:tcPr>
          <w:p w14:paraId="2474E4D6"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37BA103"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28DCBD91" w14:textId="77777777" w:rsidR="00296E35" w:rsidRPr="001C0FC4" w:rsidRDefault="00296E35" w:rsidP="002E3FCC">
            <w:pPr>
              <w:pStyle w:val="TAC"/>
              <w:jc w:val="left"/>
              <w:rPr>
                <w:sz w:val="16"/>
                <w:szCs w:val="16"/>
              </w:rPr>
            </w:pPr>
            <w:r w:rsidRPr="001C0FC4">
              <w:rPr>
                <w:sz w:val="16"/>
                <w:szCs w:val="16"/>
              </w:rPr>
              <w:t>RP-201797</w:t>
            </w:r>
          </w:p>
        </w:tc>
        <w:tc>
          <w:tcPr>
            <w:tcW w:w="565" w:type="dxa"/>
            <w:shd w:val="solid" w:color="FFFFFF" w:fill="auto"/>
          </w:tcPr>
          <w:p w14:paraId="37613679"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7738E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17396BC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0E91C1F" w14:textId="77777777" w:rsidR="00296E35" w:rsidRPr="001C0FC4" w:rsidRDefault="00296E35" w:rsidP="002E3FCC">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59E88EC7" w14:textId="77777777" w:rsidR="00296E35" w:rsidRPr="001C0FC4" w:rsidRDefault="00296E35" w:rsidP="002E3FCC">
            <w:pPr>
              <w:pStyle w:val="TAC"/>
              <w:jc w:val="left"/>
              <w:rPr>
                <w:sz w:val="16"/>
                <w:szCs w:val="16"/>
              </w:rPr>
            </w:pPr>
            <w:r w:rsidRPr="001C0FC4">
              <w:rPr>
                <w:sz w:val="16"/>
                <w:szCs w:val="16"/>
              </w:rPr>
              <w:t>2.0.0</w:t>
            </w:r>
          </w:p>
        </w:tc>
      </w:tr>
      <w:tr w:rsidR="00296E35" w:rsidRPr="001C0FC4" w14:paraId="66660A74" w14:textId="77777777" w:rsidTr="002E3FCC">
        <w:tc>
          <w:tcPr>
            <w:tcW w:w="797" w:type="dxa"/>
            <w:shd w:val="solid" w:color="FFFFFF" w:fill="auto"/>
          </w:tcPr>
          <w:p w14:paraId="0A42BB9F"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D247676"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3AE17372" w14:textId="77777777" w:rsidR="00296E35" w:rsidRPr="001C0FC4" w:rsidRDefault="00296E35" w:rsidP="002E3FCC">
            <w:pPr>
              <w:pStyle w:val="TAC"/>
              <w:jc w:val="left"/>
              <w:rPr>
                <w:sz w:val="16"/>
                <w:szCs w:val="16"/>
              </w:rPr>
            </w:pPr>
            <w:r w:rsidRPr="001C0FC4">
              <w:rPr>
                <w:sz w:val="16"/>
                <w:szCs w:val="16"/>
              </w:rPr>
              <w:t>-</w:t>
            </w:r>
          </w:p>
        </w:tc>
        <w:tc>
          <w:tcPr>
            <w:tcW w:w="565" w:type="dxa"/>
            <w:shd w:val="solid" w:color="FFFFFF" w:fill="auto"/>
          </w:tcPr>
          <w:p w14:paraId="7616A970"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E6F2366"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8ADE7A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729DE011" w14:textId="77777777" w:rsidR="00296E35" w:rsidRPr="001C0FC4" w:rsidRDefault="00296E35" w:rsidP="002E3FCC">
            <w:pPr>
              <w:pStyle w:val="TAL"/>
              <w:rPr>
                <w:sz w:val="16"/>
                <w:szCs w:val="16"/>
              </w:rPr>
            </w:pPr>
            <w:r w:rsidRPr="001C0FC4">
              <w:rPr>
                <w:sz w:val="16"/>
                <w:szCs w:val="16"/>
              </w:rPr>
              <w:t>upgraded to v14.0.0 with small editorial changes</w:t>
            </w:r>
          </w:p>
        </w:tc>
        <w:tc>
          <w:tcPr>
            <w:tcW w:w="705" w:type="dxa"/>
            <w:shd w:val="solid" w:color="FFFFFF" w:fill="auto"/>
          </w:tcPr>
          <w:p w14:paraId="2DA9CE8F" w14:textId="77777777" w:rsidR="00296E35" w:rsidRPr="001C0FC4" w:rsidRDefault="00296E35" w:rsidP="002E3FCC">
            <w:pPr>
              <w:pStyle w:val="TAC"/>
              <w:jc w:val="left"/>
              <w:rPr>
                <w:sz w:val="16"/>
                <w:szCs w:val="16"/>
              </w:rPr>
            </w:pPr>
            <w:r w:rsidRPr="001C0FC4">
              <w:rPr>
                <w:sz w:val="16"/>
                <w:szCs w:val="16"/>
              </w:rPr>
              <w:t>14.0.0</w:t>
            </w:r>
          </w:p>
        </w:tc>
      </w:tr>
      <w:tr w:rsidR="00296E35" w:rsidRPr="001C0FC4" w14:paraId="40697DC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AC016B"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8BF5AB0"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006CC4E" w14:textId="77777777" w:rsidR="00296E35" w:rsidRPr="001C0FC4" w:rsidRDefault="00296E35" w:rsidP="002E3FCC">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FD8B948" w14:textId="77777777" w:rsidR="00296E35" w:rsidRPr="001C0FC4" w:rsidRDefault="00296E35" w:rsidP="002E3FCC">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848DD0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E54B95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56862F" w14:textId="77777777" w:rsidR="00296E35" w:rsidRPr="001C0FC4" w:rsidRDefault="00296E35" w:rsidP="002E3FCC">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669B89"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3230664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0C3A07"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21AF17D"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EAF252C" w14:textId="77777777" w:rsidR="00296E35" w:rsidRPr="001C0FC4" w:rsidRDefault="00296E35" w:rsidP="002E3FCC">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31DDE1" w14:textId="77777777" w:rsidR="00296E35" w:rsidRPr="001C0FC4" w:rsidRDefault="00296E35" w:rsidP="002E3FCC">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19D2D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DBB1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E97D457" w14:textId="77777777" w:rsidR="00296E35" w:rsidRPr="001C0FC4" w:rsidRDefault="00296E35" w:rsidP="002E3FCC">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B9DBC1"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63841FA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5CFE871" w14:textId="77777777" w:rsidR="00296E35" w:rsidRPr="001C0FC4" w:rsidRDefault="00296E35" w:rsidP="002E3FCC">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14F133" w14:textId="77777777" w:rsidR="00296E35" w:rsidRPr="001C0FC4" w:rsidRDefault="00296E35" w:rsidP="002E3FCC">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275E335" w14:textId="77777777" w:rsidR="00296E35" w:rsidRPr="001C0FC4" w:rsidRDefault="00296E35" w:rsidP="002E3FCC">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F9A2C23" w14:textId="77777777" w:rsidR="00296E35" w:rsidRPr="001C0FC4" w:rsidRDefault="00296E35" w:rsidP="002E3FCC">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9C2A4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A0F0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B5F2F5" w14:textId="77777777" w:rsidR="00296E35" w:rsidRPr="001C0FC4" w:rsidRDefault="00296E35" w:rsidP="002E3FCC">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3669C3" w14:textId="77777777" w:rsidR="00296E35" w:rsidRPr="001C0FC4" w:rsidRDefault="00296E35" w:rsidP="002E3FCC">
            <w:pPr>
              <w:pStyle w:val="TAC"/>
              <w:jc w:val="left"/>
              <w:rPr>
                <w:sz w:val="16"/>
                <w:szCs w:val="16"/>
              </w:rPr>
            </w:pPr>
            <w:r w:rsidRPr="001C0FC4">
              <w:rPr>
                <w:sz w:val="16"/>
                <w:szCs w:val="16"/>
              </w:rPr>
              <w:t>14.2.0</w:t>
            </w:r>
          </w:p>
        </w:tc>
      </w:tr>
      <w:tr w:rsidR="00296E35" w:rsidRPr="001C0FC4" w14:paraId="425D1EC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EBE2965" w14:textId="77777777" w:rsidR="00296E35" w:rsidRPr="001C0FC4" w:rsidRDefault="00296E35" w:rsidP="002E3FCC">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46F397" w14:textId="77777777" w:rsidR="00296E35" w:rsidRPr="001C0FC4" w:rsidRDefault="00296E35" w:rsidP="002E3FCC">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FBB0E8" w14:textId="77777777" w:rsidR="00296E35" w:rsidRPr="001C0FC4" w:rsidRDefault="00296E35" w:rsidP="002E3FCC">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EBEB84E" w14:textId="77777777" w:rsidR="00296E35" w:rsidRPr="001C0FC4" w:rsidRDefault="00296E35" w:rsidP="002E3FCC">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B16446"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160A66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DC7025" w14:textId="77777777" w:rsidR="00296E35" w:rsidRPr="001C0FC4" w:rsidRDefault="00296E35" w:rsidP="002E3FCC">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71427" w14:textId="77777777" w:rsidR="00296E35" w:rsidRPr="001C0FC4" w:rsidRDefault="00296E35" w:rsidP="002E3FCC">
            <w:pPr>
              <w:pStyle w:val="TAC"/>
              <w:jc w:val="left"/>
              <w:rPr>
                <w:sz w:val="16"/>
                <w:szCs w:val="16"/>
              </w:rPr>
            </w:pPr>
            <w:r w:rsidRPr="001C0FC4">
              <w:rPr>
                <w:sz w:val="16"/>
                <w:szCs w:val="16"/>
              </w:rPr>
              <w:t>15.0.0</w:t>
            </w:r>
          </w:p>
        </w:tc>
      </w:tr>
      <w:tr w:rsidR="00296E35" w:rsidRPr="001C0FC4" w14:paraId="60FF4EF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9723620"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9312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E4671D7" w14:textId="77777777" w:rsidR="00296E35" w:rsidRPr="001C0FC4" w:rsidRDefault="00296E35" w:rsidP="002E3FCC">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F89ED58" w14:textId="77777777" w:rsidR="00296E35" w:rsidRPr="001C0FC4" w:rsidRDefault="00296E35" w:rsidP="002E3FCC">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31134"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97AF4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2B8018" w14:textId="77777777" w:rsidR="00296E35" w:rsidRPr="001C0FC4" w:rsidRDefault="00296E35" w:rsidP="002E3FCC">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DE01F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2B2323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85C7A1"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0483A2A"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DEC2C74" w14:textId="77777777" w:rsidR="00296E35" w:rsidRPr="001C0FC4" w:rsidRDefault="00296E35" w:rsidP="002E3FCC">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8725E1E" w14:textId="77777777" w:rsidR="00296E35" w:rsidRPr="001C0FC4" w:rsidRDefault="00296E35" w:rsidP="002E3FCC">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918808"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81C5A4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2C0E2B7" w14:textId="77777777" w:rsidR="00296E35" w:rsidRPr="001C0FC4" w:rsidRDefault="00296E35" w:rsidP="002E3FCC">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C63670"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1814083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1F7E5F"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00BDC"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13A873" w14:textId="77777777" w:rsidR="00296E35" w:rsidRPr="001C0FC4" w:rsidRDefault="00296E35" w:rsidP="002E3FCC">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322018" w14:textId="77777777" w:rsidR="00296E35" w:rsidRPr="001C0FC4" w:rsidRDefault="00296E35" w:rsidP="002E3FCC">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805E3CE"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5011A5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65B9661" w14:textId="77777777" w:rsidR="00296E35" w:rsidRPr="001C0FC4" w:rsidRDefault="00296E35" w:rsidP="002E3FCC">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2A4D1DE"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C586DB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38B11C5"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35A7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74541F" w14:textId="77777777" w:rsidR="00296E35" w:rsidRPr="001C0FC4" w:rsidRDefault="00296E35" w:rsidP="002E3FCC">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BCBF684" w14:textId="77777777" w:rsidR="00296E35" w:rsidRPr="001C0FC4" w:rsidRDefault="00296E35" w:rsidP="002E3FCC">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BCE3D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B7DB0A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EEF91E" w14:textId="77777777" w:rsidR="00296E35" w:rsidRPr="001C0FC4" w:rsidRDefault="00296E35" w:rsidP="002E3FCC">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DD7D6C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1D7DFA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774AC1D"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1FBB0B3"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FB68689" w14:textId="77777777" w:rsidR="00296E35" w:rsidRPr="001C0FC4" w:rsidRDefault="00296E35" w:rsidP="002E3FCC">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5428DD" w14:textId="77777777" w:rsidR="00296E35" w:rsidRPr="001C0FC4" w:rsidRDefault="00296E35" w:rsidP="002E3FCC">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FB059C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B705F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10CFE22" w14:textId="77777777" w:rsidR="00296E35" w:rsidRPr="001C0FC4" w:rsidRDefault="00296E35" w:rsidP="002E3FCC">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7E1426"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090EA4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ACEE67"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242B73D"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47C9D7E" w14:textId="77777777" w:rsidR="00296E35" w:rsidRPr="001C0FC4" w:rsidRDefault="00296E35" w:rsidP="002E3FCC">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B2A7D7" w14:textId="77777777" w:rsidR="00296E35" w:rsidRPr="001C0FC4" w:rsidRDefault="00296E35" w:rsidP="002E3FCC">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FDDBE5E"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8DCFF2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1346CCE" w14:textId="77777777" w:rsidR="00296E35" w:rsidRPr="001C0FC4" w:rsidRDefault="00296E35" w:rsidP="002E3FCC">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33EF02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61ECC0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278906A"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491E8E"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E260493" w14:textId="77777777" w:rsidR="00296E35" w:rsidRPr="001C0FC4" w:rsidRDefault="00296E35" w:rsidP="002E3FCC">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38A7730" w14:textId="77777777" w:rsidR="00296E35" w:rsidRPr="001C0FC4" w:rsidRDefault="00296E35" w:rsidP="002E3FCC">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20B229C"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BA10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A9D41AA" w14:textId="77777777" w:rsidR="00296E35" w:rsidRPr="001C0FC4" w:rsidRDefault="00296E35" w:rsidP="002E3FCC">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ECF279"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423A5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85C14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544BA9"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E752E9" w14:textId="77777777" w:rsidR="00296E35" w:rsidRPr="001C0FC4" w:rsidRDefault="00296E35" w:rsidP="002E3FC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564772F" w14:textId="77777777" w:rsidR="00296E35" w:rsidRPr="001C0FC4" w:rsidRDefault="00296E35" w:rsidP="002E3FC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A3D04F0"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1F3543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F374F7" w14:textId="77777777" w:rsidR="00296E35" w:rsidRPr="001C0FC4" w:rsidRDefault="00296E35" w:rsidP="002E3FC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DAE22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6F3278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6A04251"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D0E7E"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C1D549" w14:textId="77777777" w:rsidR="00296E35" w:rsidRPr="001C0FC4" w:rsidRDefault="00296E35" w:rsidP="002E3FC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201F5E" w14:textId="77777777" w:rsidR="00296E35" w:rsidRPr="001C0FC4" w:rsidRDefault="00296E35" w:rsidP="002E3FC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4604EC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BB55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D593B2"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A8FF18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36AE5B2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479A4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BF5922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F469E3" w14:textId="77777777" w:rsidR="00296E35" w:rsidRPr="001C0FC4" w:rsidRDefault="00296E35" w:rsidP="002E3FC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98EF823" w14:textId="77777777" w:rsidR="00296E35" w:rsidRPr="001C0FC4" w:rsidRDefault="00296E35" w:rsidP="002E3FC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D24C4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C5196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6C8DE9" w14:textId="77777777" w:rsidR="00296E35" w:rsidRPr="001C0FC4" w:rsidRDefault="00296E35" w:rsidP="002E3FC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8D096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7E9DFE7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9EBE3D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990DF4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D1E89A" w14:textId="77777777" w:rsidR="00296E35" w:rsidRPr="001C0FC4" w:rsidRDefault="00296E35" w:rsidP="002E3FC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D53EEC" w14:textId="77777777" w:rsidR="00296E35" w:rsidRPr="001C0FC4" w:rsidRDefault="00296E35" w:rsidP="002E3FC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DBE1E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176A35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658943" w14:textId="77777777" w:rsidR="00296E35" w:rsidRPr="001C0FC4" w:rsidRDefault="00296E35" w:rsidP="002E3FC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FB9F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D5B875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E38DF6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E10F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03D71DB" w14:textId="77777777" w:rsidR="00296E35" w:rsidRPr="001C0FC4" w:rsidRDefault="00296E35" w:rsidP="002E3FC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04592C8" w14:textId="77777777" w:rsidR="00296E35" w:rsidRPr="001C0FC4" w:rsidRDefault="00296E35" w:rsidP="002E3FC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1CF3A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9BC0C3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2E26F9" w14:textId="77777777" w:rsidR="00296E35" w:rsidRPr="001C0FC4" w:rsidRDefault="00296E35" w:rsidP="002E3FC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99FBBE"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41D4444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B63A38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84DE6A"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C554BB8" w14:textId="77777777" w:rsidR="00296E35" w:rsidRPr="001C0FC4" w:rsidRDefault="00296E35" w:rsidP="002E3FC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F46A910" w14:textId="77777777" w:rsidR="00296E35" w:rsidRPr="001C0FC4" w:rsidRDefault="00296E35" w:rsidP="002E3FC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4D08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002121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A7D56EC" w14:textId="77777777" w:rsidR="00296E35" w:rsidRPr="001C0FC4" w:rsidRDefault="00296E35" w:rsidP="002E3FC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7C6FA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62CB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4CB702"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5157F5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C26473" w14:textId="77777777" w:rsidR="00296E35" w:rsidRPr="001C0FC4" w:rsidRDefault="00296E35" w:rsidP="002E3FC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946CB0" w14:textId="77777777" w:rsidR="00296E35" w:rsidRPr="001C0FC4" w:rsidRDefault="00296E35" w:rsidP="002E3FC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91A7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7E158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80C73DE" w14:textId="77777777" w:rsidR="00296E35" w:rsidRPr="001C0FC4" w:rsidRDefault="00296E35" w:rsidP="002E3FC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0C602B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0FF176F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2E363F"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E3F80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3AE5EDC" w14:textId="77777777" w:rsidR="00296E35" w:rsidRPr="001C0FC4" w:rsidRDefault="00296E35" w:rsidP="002E3FC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379FA9C" w14:textId="77777777" w:rsidR="00296E35" w:rsidRPr="001C0FC4" w:rsidRDefault="00296E35" w:rsidP="002E3FC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990009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473C3D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82C521D" w14:textId="77777777" w:rsidR="00296E35" w:rsidRPr="001C0FC4" w:rsidRDefault="00296E35" w:rsidP="002E3FC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75701EB"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EBA88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6E302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3A58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613A61" w14:textId="77777777" w:rsidR="00296E35" w:rsidRPr="001C0FC4" w:rsidRDefault="00296E35" w:rsidP="002E3FC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10970F5" w14:textId="77777777" w:rsidR="00296E35" w:rsidRPr="001C0FC4" w:rsidRDefault="00296E35" w:rsidP="002E3FC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23F390D"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E7C7D9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8EAE9D7" w14:textId="77777777" w:rsidR="00296E35" w:rsidRPr="001C0FC4" w:rsidRDefault="00296E35" w:rsidP="002E3FC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19AACF"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7E879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514D897" w14:textId="77777777" w:rsidR="00296E35" w:rsidRPr="001C0FC4" w:rsidRDefault="00296E35" w:rsidP="002E3FCC">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C61D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65BEA4" w14:textId="77777777" w:rsidR="00296E35" w:rsidRPr="001C0FC4" w:rsidRDefault="00296E35" w:rsidP="002E3FCC">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F73F0" w14:textId="77777777" w:rsidR="00296E35" w:rsidRPr="001C0FC4" w:rsidRDefault="00296E35" w:rsidP="002E3FCC">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1FC0A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2E1032" w14:textId="77777777" w:rsidR="00296E35" w:rsidRPr="001C0FC4" w:rsidRDefault="00296E35" w:rsidP="002E3FCC">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23025FB" w14:textId="77777777" w:rsidR="00296E35" w:rsidRPr="001C0FC4" w:rsidRDefault="00296E35" w:rsidP="002E3FCC">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2DE387" w14:textId="77777777" w:rsidR="00296E35" w:rsidRPr="001C0FC4" w:rsidRDefault="00296E35" w:rsidP="002E3FCC">
            <w:pPr>
              <w:pStyle w:val="TAC"/>
              <w:jc w:val="left"/>
              <w:rPr>
                <w:sz w:val="16"/>
                <w:szCs w:val="16"/>
              </w:rPr>
            </w:pPr>
            <w:r w:rsidRPr="001C0FC4">
              <w:rPr>
                <w:sz w:val="16"/>
                <w:szCs w:val="16"/>
              </w:rPr>
              <w:t>15.2.1</w:t>
            </w:r>
          </w:p>
        </w:tc>
      </w:tr>
      <w:tr w:rsidR="00296E35" w:rsidRPr="001C0FC4" w14:paraId="54A28DD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C25562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66A78C"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036AB75" w14:textId="77777777" w:rsidR="00296E35" w:rsidRPr="001C0FC4" w:rsidRDefault="00296E35" w:rsidP="002E3FCC">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C5C7C3F" w14:textId="77777777" w:rsidR="00296E35" w:rsidRPr="001C0FC4" w:rsidRDefault="00296E35" w:rsidP="002E3FCC">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317676F"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3E7F26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4B3488" w14:textId="77777777" w:rsidR="00296E35" w:rsidRPr="001C0FC4" w:rsidRDefault="00296E35" w:rsidP="002E3FCC">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2B1A74"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A8DA84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B281F5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4702DA"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8455284" w14:textId="77777777" w:rsidR="00296E35" w:rsidRPr="001C0FC4" w:rsidRDefault="00296E35" w:rsidP="002E3FCC">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7B6C51" w14:textId="77777777" w:rsidR="00296E35" w:rsidRPr="001C0FC4" w:rsidRDefault="00296E35" w:rsidP="002E3FCC">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7F73B8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B2F37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341FFB" w14:textId="77777777" w:rsidR="00296E35" w:rsidRPr="001C0FC4" w:rsidRDefault="00296E35" w:rsidP="002E3FCC">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BBE002"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43AB81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7DC03B"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444463"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C008992" w14:textId="77777777" w:rsidR="00296E35" w:rsidRPr="001C0FC4" w:rsidRDefault="00296E35" w:rsidP="002E3FCC">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BAA6667" w14:textId="77777777" w:rsidR="00296E35" w:rsidRPr="001C0FC4" w:rsidRDefault="00296E35" w:rsidP="002E3FCC">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327586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766EB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581FE0D" w14:textId="77777777" w:rsidR="00296E35" w:rsidRPr="001C0FC4" w:rsidRDefault="00296E35" w:rsidP="002E3FCC">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6FC32EE"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D89568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BB620B3"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117002"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02D5AB" w14:textId="77777777" w:rsidR="00296E35" w:rsidRPr="001C0FC4" w:rsidRDefault="00296E35" w:rsidP="002E3FCC">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CBCBE7" w14:textId="77777777" w:rsidR="00296E35" w:rsidRPr="001C0FC4" w:rsidRDefault="00296E35" w:rsidP="002E3FCC">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5A1B0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8CBF1F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0FB9A6" w14:textId="77777777" w:rsidR="00296E35" w:rsidRPr="001C0FC4" w:rsidRDefault="00296E35" w:rsidP="002E3FCC">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51FDFB"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216D7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8C88846"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20D779"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F7021E" w14:textId="77777777" w:rsidR="00296E35" w:rsidRPr="001C0FC4" w:rsidRDefault="00296E35" w:rsidP="002E3FCC">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19057B" w14:textId="77777777" w:rsidR="00296E35" w:rsidRPr="001C0FC4" w:rsidRDefault="00296E35" w:rsidP="002E3FCC">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3F3E53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EAD95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451CD67" w14:textId="77777777" w:rsidR="00296E35" w:rsidRPr="001C0FC4" w:rsidRDefault="00296E35" w:rsidP="002E3FCC">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141BDB0"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39F4688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57915E"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707A85"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192312" w14:textId="77777777" w:rsidR="00296E35" w:rsidRPr="001C0FC4" w:rsidRDefault="00296E35" w:rsidP="002E3FCC">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6352D1" w14:textId="77777777" w:rsidR="00296E35" w:rsidRPr="001C0FC4" w:rsidRDefault="00296E35" w:rsidP="002E3FCC">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CD745"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F8B46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D1CDE44" w14:textId="77777777" w:rsidR="00296E35" w:rsidRPr="001C0FC4" w:rsidRDefault="00296E35" w:rsidP="002E3FCC">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787A5E7"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DC452F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05B0C89" w14:textId="77777777" w:rsidR="00296E35" w:rsidRPr="001C0FC4" w:rsidRDefault="00296E35" w:rsidP="002E3FCC">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FCC985" w14:textId="77777777" w:rsidR="00296E35" w:rsidRPr="001C0FC4" w:rsidRDefault="00296E35" w:rsidP="002E3FCC">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FCBE6EE" w14:textId="77777777" w:rsidR="00296E35" w:rsidRPr="001C0FC4" w:rsidRDefault="00296E35" w:rsidP="002E3FCC">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671CCA" w14:textId="77777777" w:rsidR="00296E35" w:rsidRPr="001C0FC4" w:rsidRDefault="00296E35" w:rsidP="002E3FCC">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C8538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239AD0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9AF9B91" w14:textId="77777777" w:rsidR="00296E35" w:rsidRPr="001C0FC4" w:rsidRDefault="00296E35" w:rsidP="002E3FCC">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EFE22A" w14:textId="77777777" w:rsidR="00296E35" w:rsidRPr="001C0FC4" w:rsidRDefault="00296E35" w:rsidP="002E3FCC">
            <w:pPr>
              <w:pStyle w:val="TAC"/>
              <w:jc w:val="left"/>
              <w:rPr>
                <w:sz w:val="16"/>
                <w:szCs w:val="16"/>
              </w:rPr>
            </w:pPr>
            <w:r w:rsidRPr="001C0FC4">
              <w:rPr>
                <w:sz w:val="16"/>
                <w:szCs w:val="16"/>
              </w:rPr>
              <w:t>15.4.0</w:t>
            </w:r>
          </w:p>
        </w:tc>
      </w:tr>
      <w:tr w:rsidR="00296E35" w:rsidRPr="001C0FC4" w14:paraId="74C1A5D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FAF317C"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F0A2987"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3E804D2" w14:textId="77777777" w:rsidR="00296E35" w:rsidRPr="001C0FC4" w:rsidRDefault="00296E35" w:rsidP="002E3FCC">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0DD1E5" w14:textId="77777777" w:rsidR="00296E35" w:rsidRPr="001C0FC4" w:rsidRDefault="00296E35" w:rsidP="002E3FCC">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839FD5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3B96A9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3C1215"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8E6B92"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41EE357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0509B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52AA31"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57E52E" w14:textId="77777777" w:rsidR="00296E35" w:rsidRPr="001C0FC4" w:rsidRDefault="00296E35" w:rsidP="002E3FCC">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FFE536" w14:textId="77777777" w:rsidR="00296E35" w:rsidRPr="001C0FC4" w:rsidRDefault="00296E35" w:rsidP="002E3FCC">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00917B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7E0A6A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066D560" w14:textId="77777777" w:rsidR="00296E35" w:rsidRPr="001C0FC4" w:rsidRDefault="00296E35" w:rsidP="002E3FCC">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41482E4"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EA637B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A8567B3"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E81F96"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6108400" w14:textId="77777777" w:rsidR="00296E35" w:rsidRPr="001C0FC4" w:rsidRDefault="00296E35" w:rsidP="002E3FCC">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A4CAEA" w14:textId="77777777" w:rsidR="00296E35" w:rsidRPr="001C0FC4" w:rsidRDefault="00296E35" w:rsidP="002E3FCC">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70967D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EE0C3F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CA00E4" w14:textId="77777777" w:rsidR="00296E35" w:rsidRPr="001C0FC4" w:rsidRDefault="00296E35" w:rsidP="002E3FCC">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910CD6"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DF16BB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B38C3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817110A"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7F59E86" w14:textId="77777777" w:rsidR="00296E35" w:rsidRPr="001C0FC4" w:rsidRDefault="00296E35" w:rsidP="002E3FCC">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4CF581F" w14:textId="77777777" w:rsidR="00296E35" w:rsidRPr="001C0FC4" w:rsidRDefault="00296E35" w:rsidP="002E3FCC">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1743DC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372F50E"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C2FD3EE" w14:textId="77777777" w:rsidR="00296E35" w:rsidRPr="001C0FC4" w:rsidRDefault="00296E35" w:rsidP="002E3FCC">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233FF"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66F4278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BE4086"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BE1485"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2602DC" w14:textId="77777777" w:rsidR="00296E35" w:rsidRPr="001C0FC4" w:rsidRDefault="00296E35" w:rsidP="002E3FCC">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48BC3D" w14:textId="77777777" w:rsidR="00296E35" w:rsidRPr="001C0FC4" w:rsidRDefault="00296E35" w:rsidP="002E3FCC">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6A55F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719EF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ECD587" w14:textId="77777777" w:rsidR="00296E35" w:rsidRPr="001C0FC4" w:rsidRDefault="00296E35" w:rsidP="002E3FCC">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6C88DC8"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180DE1F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F9CE871"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8E09B3"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116D8EA" w14:textId="77777777" w:rsidR="00296E35" w:rsidRPr="001C0FC4" w:rsidRDefault="00296E35" w:rsidP="002E3FCC">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48C6E64" w14:textId="77777777" w:rsidR="00296E35" w:rsidRPr="001C0FC4" w:rsidRDefault="00296E35" w:rsidP="002E3FCC">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73A80D"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02DD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2FD3A56" w14:textId="77777777" w:rsidR="00296E35" w:rsidRPr="001C0FC4" w:rsidRDefault="00296E35" w:rsidP="002E3FCC">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7B3CEB6"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6701B95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7A20C34"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EBB1A6E"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AF1CB3E" w14:textId="77777777" w:rsidR="00296E35" w:rsidRPr="001C0FC4" w:rsidRDefault="00296E35" w:rsidP="002E3FCC">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90F0F32" w14:textId="77777777" w:rsidR="00296E35" w:rsidRPr="001C0FC4" w:rsidRDefault="00296E35" w:rsidP="002E3FCC">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C6CCC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ABB3E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229B0A" w14:textId="77777777" w:rsidR="00296E35" w:rsidRPr="001C0FC4" w:rsidRDefault="00296E35" w:rsidP="002E3FCC">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A27F7E"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7748974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315EFB"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915AB7C"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F6087E4" w14:textId="77777777" w:rsidR="00296E35" w:rsidRPr="001C0FC4" w:rsidRDefault="00296E35" w:rsidP="002E3FCC">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54A197B" w14:textId="77777777" w:rsidR="00296E35" w:rsidRPr="001C0FC4" w:rsidRDefault="00296E35" w:rsidP="002E3FCC">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6C073DA"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2948E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DE0C60" w14:textId="77777777" w:rsidR="00296E35" w:rsidRPr="001C0FC4" w:rsidRDefault="00296E35" w:rsidP="002E3FCC">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38D8588"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3EA588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6DFAB8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DC4FB57"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EB1E82" w14:textId="77777777" w:rsidR="00296E35" w:rsidRPr="001C0FC4" w:rsidRDefault="00296E35" w:rsidP="002E3FCC">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FE3C43" w14:textId="77777777" w:rsidR="00296E35" w:rsidRPr="001C0FC4" w:rsidRDefault="00296E35" w:rsidP="002E3FCC">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5ACAC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82218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F176DFF" w14:textId="77777777" w:rsidR="00296E35" w:rsidRPr="001C0FC4" w:rsidRDefault="00296E35" w:rsidP="002E3FCC">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E3882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4574E0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0539E5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2ED70C1"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A0B6219" w14:textId="77777777" w:rsidR="00296E35" w:rsidRPr="001C0FC4" w:rsidRDefault="00296E35" w:rsidP="002E3FCC">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BF2596" w14:textId="77777777" w:rsidR="00296E35" w:rsidRPr="001C0FC4" w:rsidRDefault="00296E35" w:rsidP="002E3FCC">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D11B06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AA23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C25D631" w14:textId="77777777" w:rsidR="00296E35" w:rsidRPr="001C0FC4" w:rsidRDefault="00296E35" w:rsidP="002E3FCC">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296F58F"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03CB8A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4597601"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10C9D2"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1B65BE" w14:textId="77777777" w:rsidR="00296E35" w:rsidRPr="001C0FC4" w:rsidRDefault="00296E35" w:rsidP="002E3FCC">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81AE571" w14:textId="77777777" w:rsidR="00296E35" w:rsidRPr="001C0FC4" w:rsidRDefault="00296E35" w:rsidP="002E3FCC">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AE0FB7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BCEC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9D8C497" w14:textId="77777777" w:rsidR="00296E35" w:rsidRPr="001C0FC4" w:rsidRDefault="00296E35" w:rsidP="002E3FCC">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FAD151"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48414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48519FE"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42DCA6"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D1788B3" w14:textId="77777777" w:rsidR="00296E35" w:rsidRPr="001C0FC4" w:rsidRDefault="00296E35" w:rsidP="002E3FCC">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AE3FDF1" w14:textId="77777777" w:rsidR="00296E35" w:rsidRPr="001C0FC4" w:rsidRDefault="00296E35" w:rsidP="002E3FCC">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791C1E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DC842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6B135E5" w14:textId="77777777" w:rsidR="00296E35" w:rsidRPr="001C0FC4" w:rsidRDefault="00296E35" w:rsidP="002E3FCC">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76D3B2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C09821E"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2296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BF2538E"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7C34A4" w14:textId="77777777" w:rsidR="00296E35" w:rsidRPr="001C0FC4" w:rsidRDefault="00296E35" w:rsidP="002E3FCC">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9FC716A" w14:textId="77777777" w:rsidR="00296E35" w:rsidRPr="001C0FC4" w:rsidRDefault="00296E35" w:rsidP="002E3FCC">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497B05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5418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7313146" w14:textId="77777777" w:rsidR="00296E35" w:rsidRPr="001C0FC4" w:rsidRDefault="00296E35" w:rsidP="002E3FCC">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3C0E9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C1915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3D16D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6B2E39"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ED8F648" w14:textId="77777777" w:rsidR="00296E35" w:rsidRPr="001C0FC4" w:rsidRDefault="00296E35" w:rsidP="002E3FCC">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46CFD21" w14:textId="77777777" w:rsidR="00296E35" w:rsidRPr="001C0FC4" w:rsidRDefault="00296E35" w:rsidP="002E3FCC">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4378DB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2447E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8AA2066" w14:textId="77777777" w:rsidR="00296E35" w:rsidRPr="001C0FC4" w:rsidRDefault="00296E35" w:rsidP="002E3FCC">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A9D9E6"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2CCF56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4DA01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2042053"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358D4F1" w14:textId="77777777" w:rsidR="00296E35" w:rsidRPr="001C0FC4" w:rsidRDefault="00296E35" w:rsidP="002E3FCC">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1EDCB49" w14:textId="77777777" w:rsidR="00296E35" w:rsidRPr="001C0FC4" w:rsidRDefault="00296E35" w:rsidP="002E3FCC">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A9C900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34E349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A442260" w14:textId="77777777" w:rsidR="00296E35" w:rsidRPr="001C0FC4" w:rsidRDefault="00296E35" w:rsidP="002E3FCC">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E7AC7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B5E712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3ED1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0069DD"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CEA4450" w14:textId="77777777" w:rsidR="00296E35" w:rsidRPr="001C0FC4" w:rsidRDefault="00296E35" w:rsidP="002E3FCC">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4B82A9" w14:textId="77777777" w:rsidR="00296E35" w:rsidRPr="001C0FC4" w:rsidRDefault="00296E35" w:rsidP="002E3FCC">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5E05FD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C8A74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BC5F3CF" w14:textId="77777777" w:rsidR="00296E35" w:rsidRPr="001C0FC4" w:rsidRDefault="00296E35" w:rsidP="002E3FCC">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271BB3"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ABC14E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27B7D0"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C38DCF"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82449F1" w14:textId="77777777" w:rsidR="00296E35" w:rsidRPr="001C0FC4" w:rsidRDefault="00296E35" w:rsidP="002E3FCC">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3357340" w14:textId="77777777" w:rsidR="00296E35" w:rsidRPr="001C0FC4" w:rsidRDefault="00296E35" w:rsidP="002E3FCC">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9329C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CB694B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37490E5" w14:textId="77777777" w:rsidR="00296E35" w:rsidRPr="001C0FC4" w:rsidRDefault="00296E35" w:rsidP="002E3FCC">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E75530"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F2FAAD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C7A2B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E18C3B"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CD88C7" w14:textId="77777777" w:rsidR="00296E35" w:rsidRPr="001C0FC4" w:rsidRDefault="00296E35" w:rsidP="002E3FCC">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050FDD" w14:textId="77777777" w:rsidR="00296E35" w:rsidRPr="001C0FC4" w:rsidRDefault="00296E35" w:rsidP="002E3FCC">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D3E5565"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B5EE1C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0954B6" w14:textId="77777777" w:rsidR="00296E35" w:rsidRPr="001C0FC4" w:rsidRDefault="00296E35" w:rsidP="002E3FCC">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03786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6F0FCA8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2B8D6C4"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13D195"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B5BF354" w14:textId="77777777" w:rsidR="00296E35" w:rsidRPr="001C0FC4" w:rsidRDefault="00296E35" w:rsidP="002E3FCC">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92E92D" w14:textId="77777777" w:rsidR="00296E35" w:rsidRPr="001C0FC4" w:rsidRDefault="00296E35" w:rsidP="002E3FCC">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C081DD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E6EA22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5502144" w14:textId="77777777" w:rsidR="00296E35" w:rsidRPr="001C0FC4" w:rsidRDefault="00296E35" w:rsidP="002E3FCC">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18F8DC"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0657DBA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BD90571"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FB291A5"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08A5FB9" w14:textId="77777777" w:rsidR="00296E35" w:rsidRPr="001C0FC4" w:rsidRDefault="00296E35" w:rsidP="002E3FCC">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78734EB" w14:textId="77777777" w:rsidR="00296E35" w:rsidRPr="001C0FC4" w:rsidRDefault="00296E35" w:rsidP="002E3FCC">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5E6BF"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27223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FBF1D5F" w14:textId="77777777" w:rsidR="00296E35" w:rsidRPr="001C0FC4" w:rsidRDefault="00296E35" w:rsidP="002E3FCC">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D6BE85"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7CBE43E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920EEC"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536699"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93E6F5" w14:textId="77777777" w:rsidR="00296E35" w:rsidRPr="001C0FC4" w:rsidRDefault="00296E35" w:rsidP="002E3FCC">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41003A4" w14:textId="77777777" w:rsidR="00296E35" w:rsidRPr="001C0FC4" w:rsidRDefault="00296E35" w:rsidP="002E3FCC">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568A51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92162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168DC37" w14:textId="77777777" w:rsidR="00296E35" w:rsidRPr="001C0FC4" w:rsidRDefault="00296E35" w:rsidP="002E3FCC">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D50218"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4521C5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411359"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009FC"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9DBDB6B" w14:textId="77777777" w:rsidR="00296E35" w:rsidRPr="001C0FC4" w:rsidRDefault="00296E35" w:rsidP="002E3FCC">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7D6DAA" w14:textId="77777777" w:rsidR="00296E35" w:rsidRPr="001C0FC4" w:rsidRDefault="00296E35" w:rsidP="002E3FCC">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0E4EBC5"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35DCA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25FB935" w14:textId="77777777" w:rsidR="00296E35" w:rsidRPr="001C0FC4" w:rsidRDefault="00296E35" w:rsidP="002E3FCC">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D50F05C"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5414196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BA47AAE"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03317D"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58E5ECE" w14:textId="77777777" w:rsidR="00296E35" w:rsidRPr="001C0FC4" w:rsidRDefault="00296E35" w:rsidP="002E3FCC">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D7C8DF" w14:textId="77777777" w:rsidR="00296E35" w:rsidRPr="001C0FC4" w:rsidRDefault="00296E35" w:rsidP="002E3FCC">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1EA2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1C0BD8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3391FA" w14:textId="77777777" w:rsidR="00296E35" w:rsidRPr="001C0FC4" w:rsidRDefault="00296E35" w:rsidP="002E3FCC">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73E490"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3424471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1EEA32"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70B43FA"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63B900F" w14:textId="77777777" w:rsidR="00296E35" w:rsidRPr="001C0FC4" w:rsidRDefault="00296E35" w:rsidP="002E3FCC">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1258CE" w14:textId="77777777" w:rsidR="00296E35" w:rsidRPr="001C0FC4" w:rsidRDefault="00296E35" w:rsidP="002E3FCC">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E5AA02"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DB7DA0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1342D70" w14:textId="77777777" w:rsidR="00296E35" w:rsidRPr="001C0FC4" w:rsidRDefault="00296E35" w:rsidP="002E3FCC">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BFF4EE"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7A401A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EC84E7D"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5780B65"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959F071" w14:textId="77777777" w:rsidR="00296E35" w:rsidRPr="001C0FC4" w:rsidRDefault="00296E35" w:rsidP="002E3FCC">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A69F538" w14:textId="77777777" w:rsidR="00296E35" w:rsidRPr="001C0FC4" w:rsidRDefault="00296E35" w:rsidP="002E3FCC">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DF13AD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6B07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701DE1E" w14:textId="77777777" w:rsidR="00296E35" w:rsidRPr="001C0FC4" w:rsidRDefault="00296E35" w:rsidP="002E3FCC">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DB303C2"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1B9838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9E0CEF1"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6FDAE1"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E2CAFCC" w14:textId="77777777" w:rsidR="00296E35" w:rsidRPr="001C0FC4" w:rsidRDefault="00296E35" w:rsidP="002E3FCC">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360F895" w14:textId="77777777" w:rsidR="00296E35" w:rsidRPr="001C0FC4" w:rsidRDefault="00296E35" w:rsidP="002E3FCC">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D2CF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221F7F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C326D1D" w14:textId="77777777" w:rsidR="00296E35" w:rsidRPr="001C0FC4" w:rsidRDefault="00296E35" w:rsidP="002E3FCC">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590B5B9"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6E7E05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9CC90D9"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DDA9DF"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CAD670" w14:textId="77777777" w:rsidR="00296E35" w:rsidRPr="001C0FC4" w:rsidRDefault="00296E35" w:rsidP="002E3FCC">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9913512" w14:textId="77777777" w:rsidR="00296E35" w:rsidRPr="001C0FC4" w:rsidRDefault="00296E35" w:rsidP="002E3FCC">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2ADB7BA"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D6E194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3CCE0A1" w14:textId="77777777" w:rsidR="00296E35" w:rsidRPr="001C0FC4" w:rsidRDefault="00296E35" w:rsidP="002E3FCC">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D27BE6" w14:textId="77777777" w:rsidR="00296E35" w:rsidRPr="001C0FC4" w:rsidRDefault="00296E35" w:rsidP="002E3FCC">
            <w:pPr>
              <w:pStyle w:val="TAC"/>
              <w:jc w:val="left"/>
              <w:rPr>
                <w:sz w:val="16"/>
                <w:szCs w:val="16"/>
              </w:rPr>
            </w:pPr>
            <w:r w:rsidRPr="001C0FC4">
              <w:rPr>
                <w:sz w:val="16"/>
                <w:szCs w:val="16"/>
              </w:rPr>
              <w:t>16.3.0</w:t>
            </w:r>
          </w:p>
        </w:tc>
      </w:tr>
      <w:tr w:rsidR="00296E35" w:rsidRPr="00C942DA" w14:paraId="6DD859E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95ABB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E963F9"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4AD0ECB" w14:textId="77777777" w:rsidR="00296E35" w:rsidRPr="001C0FC4" w:rsidRDefault="00296E35" w:rsidP="002E3FCC">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1D3239" w14:textId="77777777" w:rsidR="00296E35" w:rsidRPr="001C0FC4" w:rsidRDefault="00296E35" w:rsidP="002E3FCC">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1CA28D"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94E028"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4680559" w14:textId="77777777" w:rsidR="00296E35" w:rsidRPr="001C0FC4" w:rsidRDefault="00296E35" w:rsidP="002E3FCC">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5A1DE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149014D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FEABAC"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0C9F8F"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51DBA8" w14:textId="77777777" w:rsidR="00296E35" w:rsidRPr="001C0FC4" w:rsidRDefault="00296E35" w:rsidP="002E3FCC">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64AA66" w14:textId="77777777" w:rsidR="00296E35" w:rsidRPr="001C0FC4" w:rsidRDefault="00296E35" w:rsidP="002E3FCC">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2E9FA40"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5323202"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1B53883" w14:textId="77777777" w:rsidR="00296E35" w:rsidRPr="001C0FC4" w:rsidRDefault="00296E35" w:rsidP="002E3FCC">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045E5DE"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52DDED9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7B855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B76CF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DD5192" w14:textId="77777777" w:rsidR="00296E35" w:rsidRPr="001C0FC4" w:rsidRDefault="00296E35" w:rsidP="002E3FCC">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38F2D46" w14:textId="77777777" w:rsidR="00296E35" w:rsidRPr="001C0FC4" w:rsidRDefault="00296E35" w:rsidP="002E3FCC">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6C8AB1A"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58C1AA"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0A5999" w14:textId="77777777" w:rsidR="00296E35" w:rsidRPr="001C0FC4" w:rsidRDefault="00296E35" w:rsidP="002E3FCC">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1BF6F5"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05FBA01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6EFC85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7E58453"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B125260" w14:textId="77777777" w:rsidR="00296E35" w:rsidRPr="001C0FC4" w:rsidRDefault="00296E35" w:rsidP="002E3FCC">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8EEE7C5" w14:textId="77777777" w:rsidR="00296E35" w:rsidRPr="001C0FC4" w:rsidRDefault="00296E35" w:rsidP="002E3FCC">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03E4190"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F6618B7"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CEF16F" w14:textId="77777777" w:rsidR="00296E35" w:rsidRPr="001C0FC4" w:rsidRDefault="00296E35" w:rsidP="002E3FCC">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10F7B4"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388CA86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1386054"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D43A2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C8AB04" w14:textId="77777777" w:rsidR="00296E35" w:rsidRPr="001C0FC4" w:rsidRDefault="00296E35" w:rsidP="002E3FCC">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563B0" w14:textId="77777777" w:rsidR="00296E35" w:rsidRPr="001C0FC4" w:rsidRDefault="00296E35" w:rsidP="002E3FCC">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DE295C"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E580C4"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189D0F2" w14:textId="77777777" w:rsidR="00296E35" w:rsidRPr="001C0FC4" w:rsidRDefault="00296E35" w:rsidP="002E3FCC">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F21A390"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77B279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24354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31CCCCC"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2E96614" w14:textId="77777777" w:rsidR="00296E35" w:rsidRPr="001C0FC4" w:rsidRDefault="00296E35" w:rsidP="002E3FCC">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EFE0167" w14:textId="77777777" w:rsidR="00296E35" w:rsidRPr="001C0FC4" w:rsidRDefault="00296E35" w:rsidP="002E3FCC">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188BB16"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57E1FB3"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92CE4C" w14:textId="77777777" w:rsidR="00296E35" w:rsidRPr="001C0FC4" w:rsidRDefault="00296E35" w:rsidP="002E3FCC">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50123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66C881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4DF001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138FA1"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B79F771" w14:textId="77777777" w:rsidR="00296E35" w:rsidRPr="00C942DA" w:rsidRDefault="00296E35" w:rsidP="002E3FC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168FBB" w14:textId="77777777" w:rsidR="00296E35" w:rsidRPr="00C942DA" w:rsidRDefault="00296E35" w:rsidP="002E3FC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94BF2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75A97B"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EF3D8FC" w14:textId="77777777" w:rsidR="00296E35" w:rsidRPr="00C942DA" w:rsidRDefault="00296E35" w:rsidP="002E3FC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D7F46B"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647E51B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51E6EB7"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B8A255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C66F2A" w14:textId="77777777" w:rsidR="00296E35" w:rsidRPr="00C942DA" w:rsidRDefault="00296E35" w:rsidP="002E3FC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A376E6" w14:textId="77777777" w:rsidR="00296E35" w:rsidRPr="00C942DA" w:rsidRDefault="00296E35" w:rsidP="002E3FC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152AD4"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918AF40"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0818D7" w14:textId="77777777" w:rsidR="00296E35" w:rsidRPr="00C942DA" w:rsidRDefault="00296E35" w:rsidP="002E3FC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8ADF43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478E22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D11F016"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345995"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D5796" w14:textId="77777777" w:rsidR="00296E35" w:rsidRPr="00C942DA" w:rsidRDefault="00296E35" w:rsidP="002E3FC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2F5E0A6" w14:textId="77777777" w:rsidR="00296E35" w:rsidRPr="00C942DA" w:rsidRDefault="00296E35" w:rsidP="002E3FC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DB7FAE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21250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96E899" w14:textId="77777777" w:rsidR="00296E35" w:rsidRPr="00C942DA" w:rsidRDefault="00296E35" w:rsidP="002E3FC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65E1A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02568A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2DEA97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187CD2"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D795369" w14:textId="77777777" w:rsidR="00296E35" w:rsidRPr="00C942DA" w:rsidRDefault="00296E35" w:rsidP="002E3FC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81DC28" w14:textId="77777777" w:rsidR="00296E35" w:rsidRPr="00C942DA" w:rsidRDefault="00296E35" w:rsidP="002E3FC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E7AB7F"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4AAED1E"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C578AC4" w14:textId="77777777" w:rsidR="00296E35" w:rsidRPr="00C942DA" w:rsidRDefault="00296E35" w:rsidP="002E3FC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734624"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4D3820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D15C004"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674323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2B86EBB" w14:textId="77777777" w:rsidR="00296E35" w:rsidRPr="00C942DA" w:rsidRDefault="00296E35" w:rsidP="002E3FC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87CDF97" w14:textId="77777777" w:rsidR="00296E35" w:rsidRPr="00C942DA" w:rsidRDefault="00296E35" w:rsidP="002E3FC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99A6DA9"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6DC30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1DF2308" w14:textId="77777777" w:rsidR="00296E35" w:rsidRPr="00C942DA" w:rsidRDefault="00296E35" w:rsidP="002E3FC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4FB4B0"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254BF1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1311CD0"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2B4D9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4BDD8B" w14:textId="77777777" w:rsidR="00296E35" w:rsidRPr="00C942DA" w:rsidRDefault="00296E35" w:rsidP="002E3FC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57EC881" w14:textId="77777777" w:rsidR="00296E35" w:rsidRPr="00C942DA" w:rsidRDefault="00296E35" w:rsidP="002E3FC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DEE0BD"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060B7B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75718E" w14:textId="77777777" w:rsidR="00296E35" w:rsidRPr="00C942DA" w:rsidRDefault="00296E35" w:rsidP="002E3FC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920849"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04F078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833EF2F"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6BB478"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F723A1" w14:textId="77777777" w:rsidR="00296E35" w:rsidRPr="00C942DA" w:rsidRDefault="00296E35" w:rsidP="002E3FC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EAEA0" w14:textId="77777777" w:rsidR="00296E35" w:rsidRPr="00C942DA" w:rsidRDefault="00296E35" w:rsidP="002E3FC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D1E39D8"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9DE7EA"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D6CAAE" w14:textId="77777777" w:rsidR="00296E35" w:rsidRPr="00C942DA" w:rsidRDefault="00296E35" w:rsidP="002E3FC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22A6AC6"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570B1F1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E142A1"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C5D9F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F4739B5" w14:textId="77777777" w:rsidR="00296E35" w:rsidRPr="00C942DA" w:rsidRDefault="00296E35" w:rsidP="002E3FC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7DCD50" w14:textId="77777777" w:rsidR="00296E35" w:rsidRPr="00C942DA" w:rsidRDefault="00296E35" w:rsidP="002E3FC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73A59DE"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496716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A88D7B4" w14:textId="77777777" w:rsidR="00296E35" w:rsidRPr="00C942DA" w:rsidRDefault="00296E35" w:rsidP="002E3FC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EC7EE3A"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7D41DD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0B52859"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0D9BA7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BD45DA5" w14:textId="77777777" w:rsidR="00296E35" w:rsidRPr="00C942DA" w:rsidRDefault="00296E35" w:rsidP="002E3FC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97607" w14:textId="77777777" w:rsidR="00296E35" w:rsidRPr="00C942DA" w:rsidRDefault="00296E35" w:rsidP="002E3FC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4D1EAB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27732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878BFB6" w14:textId="77777777" w:rsidR="00296E35" w:rsidRPr="00C942DA" w:rsidRDefault="00296E35" w:rsidP="002E3FC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B5F7338"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1853BFC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896333"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4AF67E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831001A" w14:textId="77777777" w:rsidR="00296E35" w:rsidRPr="00C942DA" w:rsidRDefault="00296E35" w:rsidP="002E3FC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ADDA582" w14:textId="77777777" w:rsidR="00296E35" w:rsidRPr="00C942DA" w:rsidRDefault="00296E35" w:rsidP="002E3FC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2351A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0157CD"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0923A47" w14:textId="77777777" w:rsidR="00296E35" w:rsidRPr="00C942DA" w:rsidRDefault="00296E35" w:rsidP="002E3FC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D2715D"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bl>
    <w:p w14:paraId="651ED6D1" w14:textId="77777777" w:rsidR="00296E35" w:rsidRDefault="00296E35" w:rsidP="00296E35">
      <w:pPr>
        <w:pStyle w:val="NO"/>
        <w:ind w:left="0" w:firstLine="0"/>
      </w:pPr>
    </w:p>
    <w:p w14:paraId="2A16D2D3" w14:textId="0D8A4F77" w:rsidR="00693C0A" w:rsidRPr="00C96D6C" w:rsidRDefault="00693C0A" w:rsidP="00693C0A">
      <w:pPr>
        <w:pStyle w:val="NO"/>
      </w:pPr>
      <w:r w:rsidRPr="00C96D6C">
        <w:t>NOTE:</w:t>
      </w:r>
      <w:r w:rsidRPr="00C96D6C">
        <w:tab/>
        <w:t>The table above will not be further updated in the future. It shows all TS 36.</w:t>
      </w:r>
      <w:r>
        <w:t>579-</w:t>
      </w:r>
      <w:r w:rsidR="009E3E20">
        <w:t>7</w:t>
      </w:r>
      <w:r w:rsidRPr="00C96D6C">
        <w:t xml:space="preserve"> CRs taken over into</w:t>
      </w:r>
      <w:r>
        <w:t xml:space="preserve"> </w:t>
      </w:r>
      <w:r w:rsidRPr="00C96D6C">
        <w:t>TS 37.</w:t>
      </w:r>
      <w:r>
        <w:t>579-</w:t>
      </w:r>
      <w:r w:rsidR="009E3E20">
        <w:t>7</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567"/>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3A358ABF" w:rsidR="00693C0A" w:rsidRPr="00874DD1" w:rsidRDefault="00693C0A" w:rsidP="002E3FCC">
            <w:pPr>
              <w:pStyle w:val="TAL"/>
              <w:jc w:val="center"/>
              <w:rPr>
                <w:b/>
                <w:sz w:val="16"/>
              </w:rPr>
            </w:pPr>
            <w:r w:rsidRPr="00874DD1">
              <w:rPr>
                <w:b/>
              </w:rPr>
              <w:t>Change history</w:t>
            </w:r>
            <w:r>
              <w:rPr>
                <w:b/>
              </w:rPr>
              <w:t xml:space="preserve"> of TS 37.579-</w:t>
            </w:r>
            <w:r w:rsidR="00296E35">
              <w:rPr>
                <w:b/>
              </w:rPr>
              <w:t>7</w:t>
            </w:r>
          </w:p>
        </w:tc>
      </w:tr>
      <w:tr w:rsidR="00693C0A" w:rsidRPr="00874DD1" w14:paraId="62077D95" w14:textId="77777777" w:rsidTr="004B53AA">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899"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567"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4B53AA">
        <w:tc>
          <w:tcPr>
            <w:tcW w:w="800" w:type="dxa"/>
            <w:shd w:val="solid" w:color="FFFFFF" w:fill="auto"/>
          </w:tcPr>
          <w:p w14:paraId="5469A80D" w14:textId="77777777" w:rsidR="00693C0A" w:rsidRPr="004B53AA" w:rsidRDefault="00693C0A" w:rsidP="002E3FCC">
            <w:pPr>
              <w:pStyle w:val="TAC"/>
              <w:jc w:val="left"/>
              <w:rPr>
                <w:sz w:val="16"/>
                <w:szCs w:val="16"/>
              </w:rPr>
            </w:pPr>
            <w:r w:rsidRPr="004B53AA">
              <w:rPr>
                <w:sz w:val="16"/>
                <w:szCs w:val="16"/>
              </w:rPr>
              <w:t>2024-11</w:t>
            </w:r>
          </w:p>
        </w:tc>
        <w:tc>
          <w:tcPr>
            <w:tcW w:w="995" w:type="dxa"/>
            <w:shd w:val="solid" w:color="FFFFFF" w:fill="auto"/>
          </w:tcPr>
          <w:p w14:paraId="7460DC47" w14:textId="77777777" w:rsidR="00693C0A" w:rsidRPr="004B53AA" w:rsidRDefault="00693C0A" w:rsidP="002E3FCC">
            <w:pPr>
              <w:pStyle w:val="TAL"/>
              <w:rPr>
                <w:sz w:val="16"/>
                <w:szCs w:val="16"/>
              </w:rPr>
            </w:pPr>
            <w:r w:rsidRPr="004B53AA">
              <w:rPr>
                <w:sz w:val="16"/>
                <w:szCs w:val="16"/>
              </w:rPr>
              <w:t>RAN5#105</w:t>
            </w:r>
          </w:p>
        </w:tc>
        <w:tc>
          <w:tcPr>
            <w:tcW w:w="899" w:type="dxa"/>
            <w:shd w:val="solid" w:color="FFFFFF" w:fill="auto"/>
          </w:tcPr>
          <w:p w14:paraId="42EF7CAA" w14:textId="6BDDE2DA" w:rsidR="00693C0A" w:rsidRPr="004B53AA" w:rsidRDefault="00693C0A" w:rsidP="002E3FCC">
            <w:pPr>
              <w:pStyle w:val="TAC"/>
              <w:jc w:val="left"/>
              <w:rPr>
                <w:sz w:val="16"/>
                <w:szCs w:val="16"/>
              </w:rPr>
            </w:pPr>
            <w:r w:rsidRPr="004B53AA">
              <w:rPr>
                <w:sz w:val="16"/>
                <w:szCs w:val="16"/>
              </w:rPr>
              <w:t>R5-24</w:t>
            </w:r>
            <w:r w:rsidR="004B53AA" w:rsidRPr="004B53AA">
              <w:rPr>
                <w:sz w:val="16"/>
                <w:szCs w:val="16"/>
              </w:rPr>
              <w:t>7094</w:t>
            </w:r>
          </w:p>
        </w:tc>
        <w:tc>
          <w:tcPr>
            <w:tcW w:w="567"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770DD7EE"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296E35">
              <w:rPr>
                <w:rFonts w:cs="Arial"/>
                <w:sz w:val="16"/>
                <w:szCs w:val="16"/>
              </w:rPr>
              <w:t xml:space="preserve">7 </w:t>
            </w:r>
            <w:r w:rsidRPr="00C96D6C">
              <w:rPr>
                <w:rFonts w:cs="Arial"/>
                <w:sz w:val="16"/>
                <w:szCs w:val="16"/>
              </w:rPr>
              <w:t>as by definition 36 series specifications cover LTE only aspects and multi-RAT aspects need to be covered in 37 series specifications.</w:t>
            </w:r>
          </w:p>
          <w:p w14:paraId="70C6F195" w14:textId="50D6AEDA"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7D68AFB9" w14:textId="2EDAB429" w:rsidR="00AA07D4" w:rsidRPr="00C96D6C" w:rsidRDefault="00AA07D4" w:rsidP="002E3FCC">
            <w:pPr>
              <w:pStyle w:val="TAL"/>
              <w:rPr>
                <w:rFonts w:cs="Arial"/>
                <w:sz w:val="16"/>
                <w:szCs w:val="16"/>
              </w:rPr>
            </w:pPr>
            <w:r>
              <w:rPr>
                <w:rFonts w:cs="Arial"/>
                <w:sz w:val="16"/>
                <w:szCs w:val="16"/>
              </w:rPr>
              <w:t>- the Introduction clause has been removed and contents moved into the Foreword clause.</w:t>
            </w:r>
          </w:p>
          <w:p w14:paraId="70CF2851" w14:textId="03ADCD37"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296E35">
              <w:rPr>
                <w:rFonts w:cs="Arial"/>
                <w:sz w:val="16"/>
                <w:szCs w:val="16"/>
              </w:rPr>
              <w:t>7</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5DEDA69A"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296E35">
              <w:rPr>
                <w:rFonts w:cs="Arial"/>
                <w:sz w:val="16"/>
                <w:szCs w:val="16"/>
              </w:rPr>
              <w:t>7</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296E35">
              <w:rPr>
                <w:rFonts w:cs="Arial"/>
                <w:sz w:val="16"/>
                <w:szCs w:val="16"/>
              </w:rPr>
              <w:t>7</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4E429A" w:rsidRPr="00874DD1" w14:paraId="2EE62365" w14:textId="77777777" w:rsidTr="004B53AA">
        <w:tc>
          <w:tcPr>
            <w:tcW w:w="800" w:type="dxa"/>
            <w:shd w:val="solid" w:color="FFFFFF" w:fill="auto"/>
          </w:tcPr>
          <w:p w14:paraId="1124C064" w14:textId="062C730A" w:rsidR="004E429A" w:rsidRPr="004B53AA" w:rsidRDefault="004E429A" w:rsidP="004E429A">
            <w:pPr>
              <w:pStyle w:val="TAC"/>
              <w:jc w:val="left"/>
              <w:rPr>
                <w:sz w:val="16"/>
                <w:szCs w:val="16"/>
              </w:rPr>
            </w:pPr>
            <w:r w:rsidRPr="004E429A">
              <w:rPr>
                <w:sz w:val="16"/>
                <w:szCs w:val="16"/>
              </w:rPr>
              <w:t>2024-12</w:t>
            </w:r>
          </w:p>
        </w:tc>
        <w:tc>
          <w:tcPr>
            <w:tcW w:w="995" w:type="dxa"/>
            <w:shd w:val="solid" w:color="FFFFFF" w:fill="auto"/>
          </w:tcPr>
          <w:p w14:paraId="49F56AA2" w14:textId="72460C17" w:rsidR="004E429A" w:rsidRPr="004B53AA" w:rsidRDefault="004E429A" w:rsidP="004E429A">
            <w:pPr>
              <w:pStyle w:val="TAL"/>
              <w:rPr>
                <w:sz w:val="16"/>
                <w:szCs w:val="16"/>
              </w:rPr>
            </w:pPr>
            <w:r w:rsidRPr="004E429A">
              <w:rPr>
                <w:sz w:val="16"/>
                <w:szCs w:val="16"/>
              </w:rPr>
              <w:t>RAN5#105</w:t>
            </w:r>
          </w:p>
        </w:tc>
        <w:tc>
          <w:tcPr>
            <w:tcW w:w="899" w:type="dxa"/>
            <w:shd w:val="solid" w:color="FFFFFF" w:fill="auto"/>
          </w:tcPr>
          <w:p w14:paraId="6708AC6E" w14:textId="044AB6CF" w:rsidR="004E429A" w:rsidRPr="004B53AA" w:rsidRDefault="004E429A" w:rsidP="004E429A">
            <w:pPr>
              <w:pStyle w:val="TAC"/>
              <w:jc w:val="left"/>
              <w:rPr>
                <w:sz w:val="16"/>
                <w:szCs w:val="16"/>
              </w:rPr>
            </w:pPr>
            <w:r w:rsidRPr="004E429A">
              <w:rPr>
                <w:sz w:val="16"/>
                <w:szCs w:val="16"/>
              </w:rPr>
              <w:t>-</w:t>
            </w:r>
          </w:p>
        </w:tc>
        <w:tc>
          <w:tcPr>
            <w:tcW w:w="567" w:type="dxa"/>
            <w:shd w:val="solid" w:color="FFFFFF" w:fill="auto"/>
          </w:tcPr>
          <w:p w14:paraId="52CBE129" w14:textId="4153DEC4" w:rsidR="004E429A" w:rsidRPr="00C96D6C" w:rsidRDefault="004E429A" w:rsidP="004E429A">
            <w:pPr>
              <w:pStyle w:val="TAL"/>
              <w:rPr>
                <w:sz w:val="16"/>
                <w:szCs w:val="16"/>
              </w:rPr>
            </w:pPr>
            <w:r w:rsidRPr="004E429A">
              <w:rPr>
                <w:sz w:val="16"/>
                <w:szCs w:val="16"/>
              </w:rPr>
              <w:t>-</w:t>
            </w:r>
          </w:p>
        </w:tc>
        <w:tc>
          <w:tcPr>
            <w:tcW w:w="283" w:type="dxa"/>
            <w:shd w:val="solid" w:color="FFFFFF" w:fill="auto"/>
          </w:tcPr>
          <w:p w14:paraId="7289BCA1" w14:textId="4995EE8D" w:rsidR="004E429A" w:rsidRPr="00C96D6C" w:rsidRDefault="004E429A" w:rsidP="004E429A">
            <w:pPr>
              <w:pStyle w:val="TAR"/>
              <w:jc w:val="left"/>
              <w:rPr>
                <w:sz w:val="16"/>
                <w:szCs w:val="16"/>
              </w:rPr>
            </w:pPr>
            <w:r w:rsidRPr="004E429A">
              <w:rPr>
                <w:sz w:val="16"/>
                <w:szCs w:val="16"/>
              </w:rPr>
              <w:t>-</w:t>
            </w:r>
          </w:p>
        </w:tc>
        <w:tc>
          <w:tcPr>
            <w:tcW w:w="425" w:type="dxa"/>
            <w:shd w:val="solid" w:color="FFFFFF" w:fill="auto"/>
          </w:tcPr>
          <w:p w14:paraId="29166B6B" w14:textId="17ED7FE6" w:rsidR="004E429A" w:rsidRPr="004E429A" w:rsidRDefault="004E429A" w:rsidP="004E429A">
            <w:pPr>
              <w:pStyle w:val="TAC"/>
              <w:jc w:val="left"/>
              <w:rPr>
                <w:sz w:val="16"/>
                <w:szCs w:val="16"/>
              </w:rPr>
            </w:pPr>
            <w:r w:rsidRPr="004E429A">
              <w:rPr>
                <w:sz w:val="16"/>
                <w:szCs w:val="16"/>
              </w:rPr>
              <w:t>-</w:t>
            </w:r>
          </w:p>
        </w:tc>
        <w:tc>
          <w:tcPr>
            <w:tcW w:w="4962" w:type="dxa"/>
            <w:shd w:val="solid" w:color="FFFFFF" w:fill="auto"/>
          </w:tcPr>
          <w:p w14:paraId="5C23B652" w14:textId="0D506AE2" w:rsidR="004E429A" w:rsidRPr="004E429A" w:rsidRDefault="004E429A" w:rsidP="004E429A">
            <w:pPr>
              <w:pStyle w:val="TAL"/>
              <w:rPr>
                <w:sz w:val="16"/>
                <w:szCs w:val="16"/>
              </w:rPr>
            </w:pPr>
            <w:r w:rsidRPr="004E429A">
              <w:rPr>
                <w:sz w:val="16"/>
                <w:szCs w:val="16"/>
              </w:rPr>
              <w:t>0.1.0 Version created</w:t>
            </w:r>
          </w:p>
        </w:tc>
        <w:tc>
          <w:tcPr>
            <w:tcW w:w="708" w:type="dxa"/>
            <w:shd w:val="solid" w:color="FFFFFF" w:fill="auto"/>
          </w:tcPr>
          <w:p w14:paraId="61164872" w14:textId="612108C9" w:rsidR="004E429A" w:rsidRDefault="004E429A" w:rsidP="004E429A">
            <w:pPr>
              <w:pStyle w:val="TAC"/>
              <w:jc w:val="left"/>
              <w:rPr>
                <w:sz w:val="16"/>
                <w:szCs w:val="16"/>
              </w:rPr>
            </w:pPr>
            <w:r w:rsidRPr="004E429A">
              <w:rPr>
                <w:sz w:val="16"/>
                <w:szCs w:val="16"/>
              </w:rPr>
              <w:t>0.1.0</w:t>
            </w:r>
          </w:p>
        </w:tc>
      </w:tr>
      <w:tr w:rsidR="00947F8B" w:rsidRPr="00874DD1" w14:paraId="6FA86DB3" w14:textId="77777777" w:rsidTr="004B53AA">
        <w:tc>
          <w:tcPr>
            <w:tcW w:w="800" w:type="dxa"/>
            <w:shd w:val="solid" w:color="FFFFFF" w:fill="auto"/>
          </w:tcPr>
          <w:p w14:paraId="2D025ACA" w14:textId="364158E7" w:rsidR="00947F8B" w:rsidRPr="004B53AA" w:rsidRDefault="00947F8B" w:rsidP="00947F8B">
            <w:pPr>
              <w:pStyle w:val="TAC"/>
              <w:jc w:val="left"/>
              <w:rPr>
                <w:sz w:val="16"/>
                <w:szCs w:val="16"/>
              </w:rPr>
            </w:pPr>
            <w:r>
              <w:rPr>
                <w:sz w:val="16"/>
                <w:szCs w:val="16"/>
              </w:rPr>
              <w:t>2024-12</w:t>
            </w:r>
          </w:p>
        </w:tc>
        <w:tc>
          <w:tcPr>
            <w:tcW w:w="995" w:type="dxa"/>
            <w:shd w:val="solid" w:color="FFFFFF" w:fill="auto"/>
          </w:tcPr>
          <w:p w14:paraId="4E61C8C1" w14:textId="589D5EC4" w:rsidR="00947F8B" w:rsidRPr="004B53AA" w:rsidRDefault="00947F8B" w:rsidP="00947F8B">
            <w:pPr>
              <w:pStyle w:val="TAL"/>
              <w:rPr>
                <w:sz w:val="16"/>
                <w:szCs w:val="16"/>
              </w:rPr>
            </w:pPr>
            <w:r w:rsidRPr="004B53AA">
              <w:rPr>
                <w:sz w:val="16"/>
                <w:szCs w:val="16"/>
              </w:rPr>
              <w:t>RAN5#105</w:t>
            </w:r>
          </w:p>
        </w:tc>
        <w:tc>
          <w:tcPr>
            <w:tcW w:w="899" w:type="dxa"/>
            <w:shd w:val="solid" w:color="FFFFFF" w:fill="auto"/>
          </w:tcPr>
          <w:p w14:paraId="185F77FF" w14:textId="6F1375E5" w:rsidR="00947F8B" w:rsidRPr="004B53AA" w:rsidRDefault="00222B3A" w:rsidP="00947F8B">
            <w:pPr>
              <w:pStyle w:val="TAC"/>
              <w:jc w:val="left"/>
              <w:rPr>
                <w:sz w:val="16"/>
                <w:szCs w:val="16"/>
              </w:rPr>
            </w:pPr>
            <w:r w:rsidRPr="00222B3A">
              <w:rPr>
                <w:sz w:val="16"/>
                <w:szCs w:val="16"/>
              </w:rPr>
              <w:t>R5-246646</w:t>
            </w:r>
          </w:p>
        </w:tc>
        <w:tc>
          <w:tcPr>
            <w:tcW w:w="567" w:type="dxa"/>
            <w:shd w:val="solid" w:color="FFFFFF" w:fill="auto"/>
          </w:tcPr>
          <w:p w14:paraId="218B29FC" w14:textId="7EF1D84E" w:rsidR="00947F8B" w:rsidRPr="00C96D6C" w:rsidRDefault="00222B3A" w:rsidP="00947F8B">
            <w:pPr>
              <w:pStyle w:val="TAL"/>
              <w:rPr>
                <w:sz w:val="16"/>
                <w:szCs w:val="16"/>
              </w:rPr>
            </w:pPr>
            <w:r>
              <w:rPr>
                <w:sz w:val="16"/>
                <w:szCs w:val="16"/>
              </w:rPr>
              <w:t>-</w:t>
            </w:r>
          </w:p>
        </w:tc>
        <w:tc>
          <w:tcPr>
            <w:tcW w:w="283" w:type="dxa"/>
            <w:shd w:val="solid" w:color="FFFFFF" w:fill="auto"/>
          </w:tcPr>
          <w:p w14:paraId="72D672CC" w14:textId="7E05EF5E" w:rsidR="00947F8B" w:rsidRPr="00C96D6C" w:rsidRDefault="00222B3A" w:rsidP="00947F8B">
            <w:pPr>
              <w:pStyle w:val="TAR"/>
              <w:jc w:val="left"/>
              <w:rPr>
                <w:sz w:val="16"/>
                <w:szCs w:val="16"/>
              </w:rPr>
            </w:pPr>
            <w:r>
              <w:rPr>
                <w:sz w:val="16"/>
                <w:szCs w:val="16"/>
              </w:rPr>
              <w:t>-</w:t>
            </w:r>
          </w:p>
        </w:tc>
        <w:tc>
          <w:tcPr>
            <w:tcW w:w="425" w:type="dxa"/>
            <w:shd w:val="solid" w:color="FFFFFF" w:fill="auto"/>
          </w:tcPr>
          <w:p w14:paraId="27FEFC8A" w14:textId="08B39640" w:rsidR="00947F8B" w:rsidRPr="00C96D6C" w:rsidRDefault="00222B3A" w:rsidP="00947F8B">
            <w:pPr>
              <w:pStyle w:val="TAC"/>
              <w:jc w:val="left"/>
              <w:rPr>
                <w:rFonts w:cs="Arial"/>
                <w:sz w:val="16"/>
                <w:szCs w:val="16"/>
              </w:rPr>
            </w:pPr>
            <w:r>
              <w:rPr>
                <w:rFonts w:cs="Arial"/>
                <w:sz w:val="16"/>
                <w:szCs w:val="16"/>
              </w:rPr>
              <w:t>F</w:t>
            </w:r>
          </w:p>
        </w:tc>
        <w:tc>
          <w:tcPr>
            <w:tcW w:w="4962" w:type="dxa"/>
            <w:shd w:val="solid" w:color="FFFFFF" w:fill="auto"/>
          </w:tcPr>
          <w:p w14:paraId="7C2AFA7E" w14:textId="1E6F8427" w:rsidR="00947F8B" w:rsidRPr="00C96D6C" w:rsidRDefault="00FE7154" w:rsidP="00947F8B">
            <w:pPr>
              <w:pStyle w:val="TAL"/>
              <w:rPr>
                <w:rFonts w:cs="Arial"/>
                <w:sz w:val="16"/>
                <w:szCs w:val="16"/>
              </w:rPr>
            </w:pPr>
            <w:r w:rsidRPr="00FE7154">
              <w:rPr>
                <w:rFonts w:cs="Arial"/>
                <w:sz w:val="16"/>
                <w:szCs w:val="16"/>
              </w:rPr>
              <w:t>Corrections of test case 6.8.1</w:t>
            </w:r>
            <w:r w:rsidR="00B70DBF">
              <w:rPr>
                <w:rFonts w:cs="Arial"/>
                <w:sz w:val="16"/>
                <w:szCs w:val="16"/>
              </w:rPr>
              <w:t xml:space="preserve">. (TS </w:t>
            </w:r>
            <w:r w:rsidR="00B70DBF" w:rsidRPr="00B70DBF">
              <w:rPr>
                <w:rFonts w:cs="Arial"/>
                <w:sz w:val="16"/>
                <w:szCs w:val="16"/>
              </w:rPr>
              <w:t>36.579-7</w:t>
            </w:r>
            <w:r w:rsidR="00B70DBF">
              <w:rPr>
                <w:rFonts w:cs="Arial"/>
                <w:sz w:val="16"/>
                <w:szCs w:val="16"/>
              </w:rPr>
              <w:t xml:space="preserve"> CR </w:t>
            </w:r>
            <w:r w:rsidR="009B6B8E">
              <w:rPr>
                <w:rFonts w:cs="Arial"/>
                <w:sz w:val="16"/>
                <w:szCs w:val="16"/>
              </w:rPr>
              <w:t>0074)</w:t>
            </w:r>
          </w:p>
        </w:tc>
        <w:tc>
          <w:tcPr>
            <w:tcW w:w="708" w:type="dxa"/>
            <w:shd w:val="solid" w:color="FFFFFF" w:fill="auto"/>
          </w:tcPr>
          <w:p w14:paraId="17D8B51A" w14:textId="674FC7F6" w:rsidR="00947F8B" w:rsidRDefault="00FE7154" w:rsidP="00947F8B">
            <w:pPr>
              <w:pStyle w:val="TAC"/>
              <w:jc w:val="left"/>
              <w:rPr>
                <w:sz w:val="16"/>
                <w:szCs w:val="16"/>
              </w:rPr>
            </w:pPr>
            <w:r>
              <w:rPr>
                <w:sz w:val="16"/>
                <w:szCs w:val="16"/>
              </w:rPr>
              <w:t>0.1.0</w:t>
            </w:r>
          </w:p>
        </w:tc>
      </w:tr>
    </w:tbl>
    <w:p w14:paraId="68A32C4E" w14:textId="77777777" w:rsidR="00A960F8" w:rsidRPr="004D3578" w:rsidRDefault="00A960F8" w:rsidP="00606460">
      <w:pPr>
        <w:pStyle w:val="EW"/>
        <w:ind w:left="0" w:firstLine="0"/>
      </w:pPr>
    </w:p>
    <w:sectPr w:rsidR="00A960F8" w:rsidRPr="004D3578">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AE5802" w14:textId="77777777" w:rsidR="00C45148" w:rsidRDefault="00C45148">
      <w:r>
        <w:separator/>
      </w:r>
    </w:p>
  </w:endnote>
  <w:endnote w:type="continuationSeparator" w:id="0">
    <w:p w14:paraId="4EB897C8" w14:textId="77777777" w:rsidR="00C45148" w:rsidRDefault="00C451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E53761" w14:textId="77777777" w:rsidR="00C45148" w:rsidRDefault="00C45148">
      <w:r>
        <w:separator/>
      </w:r>
    </w:p>
  </w:footnote>
  <w:footnote w:type="continuationSeparator" w:id="0">
    <w:p w14:paraId="59F9D7F9" w14:textId="77777777" w:rsidR="00C45148" w:rsidRDefault="00C451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8F7E61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7F72">
      <w:rPr>
        <w:rFonts w:ascii="Arial" w:hAnsi="Arial" w:cs="Arial"/>
        <w:b/>
        <w:noProof/>
        <w:sz w:val="18"/>
        <w:szCs w:val="18"/>
      </w:rPr>
      <w:t>3GPP TS 37.579-7 V0.1.0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9C9BFC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7F72">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3"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27"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2"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31"/>
  </w:num>
  <w:num w:numId="16" w16cid:durableId="1426537200">
    <w:abstractNumId w:val="39"/>
  </w:num>
  <w:num w:numId="17" w16cid:durableId="435256087">
    <w:abstractNumId w:val="19"/>
  </w:num>
  <w:num w:numId="18" w16cid:durableId="161508906">
    <w:abstractNumId w:val="33"/>
  </w:num>
  <w:num w:numId="19" w16cid:durableId="240720919">
    <w:abstractNumId w:val="14"/>
  </w:num>
  <w:num w:numId="20" w16cid:durableId="1235967998">
    <w:abstractNumId w:val="37"/>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22"/>
  </w:num>
  <w:num w:numId="23" w16cid:durableId="1680160999">
    <w:abstractNumId w:val="26"/>
  </w:num>
  <w:num w:numId="24" w16cid:durableId="749887521">
    <w:abstractNumId w:val="23"/>
  </w:num>
  <w:num w:numId="25" w16cid:durableId="733049690">
    <w:abstractNumId w:val="20"/>
  </w:num>
  <w:num w:numId="26" w16cid:durableId="493841021">
    <w:abstractNumId w:val="29"/>
  </w:num>
  <w:num w:numId="27" w16cid:durableId="665788335">
    <w:abstractNumId w:val="35"/>
  </w:num>
  <w:num w:numId="28" w16cid:durableId="1733776209">
    <w:abstractNumId w:val="17"/>
  </w:num>
  <w:num w:numId="29" w16cid:durableId="1627852603">
    <w:abstractNumId w:val="36"/>
  </w:num>
  <w:num w:numId="30" w16cid:durableId="43873012">
    <w:abstractNumId w:val="13"/>
  </w:num>
  <w:num w:numId="31" w16cid:durableId="1462528907">
    <w:abstractNumId w:val="18"/>
  </w:num>
  <w:num w:numId="32" w16cid:durableId="370806580">
    <w:abstractNumId w:val="30"/>
  </w:num>
  <w:num w:numId="33" w16cid:durableId="835222891">
    <w:abstractNumId w:val="15"/>
  </w:num>
  <w:num w:numId="34" w16cid:durableId="1934509995">
    <w:abstractNumId w:val="24"/>
  </w:num>
  <w:num w:numId="35" w16cid:durableId="13115178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982675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23484470">
    <w:abstractNumId w:val="12"/>
  </w:num>
  <w:num w:numId="38" w16cid:durableId="1681739188">
    <w:abstractNumId w:val="28"/>
  </w:num>
  <w:num w:numId="39" w16cid:durableId="591664426">
    <w:abstractNumId w:val="21"/>
  </w:num>
  <w:num w:numId="40" w16cid:durableId="398599566">
    <w:abstractNumId w:val="40"/>
  </w:num>
  <w:num w:numId="41" w16cid:durableId="70128318">
    <w:abstractNumId w:val="32"/>
  </w:num>
  <w:num w:numId="42" w16cid:durableId="601257570">
    <w:abstractNumId w:val="34"/>
  </w:num>
  <w:num w:numId="43" w16cid:durableId="1684823560">
    <w:abstractNumId w:val="16"/>
  </w:num>
  <w:num w:numId="44" w16cid:durableId="869758416">
    <w:abstractNumId w:val="27"/>
  </w:num>
  <w:num w:numId="45" w16cid:durableId="140413506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0115"/>
    <w:rsid w:val="000270B9"/>
    <w:rsid w:val="00033397"/>
    <w:rsid w:val="00040095"/>
    <w:rsid w:val="00042488"/>
    <w:rsid w:val="00051834"/>
    <w:rsid w:val="00054A22"/>
    <w:rsid w:val="0006109B"/>
    <w:rsid w:val="00062023"/>
    <w:rsid w:val="000655A6"/>
    <w:rsid w:val="0007444D"/>
    <w:rsid w:val="00080512"/>
    <w:rsid w:val="000C47C3"/>
    <w:rsid w:val="000C70BA"/>
    <w:rsid w:val="000C7F72"/>
    <w:rsid w:val="000D58AB"/>
    <w:rsid w:val="00114782"/>
    <w:rsid w:val="00122829"/>
    <w:rsid w:val="00133525"/>
    <w:rsid w:val="0014451A"/>
    <w:rsid w:val="00173E3B"/>
    <w:rsid w:val="00174E78"/>
    <w:rsid w:val="001853B0"/>
    <w:rsid w:val="001A4252"/>
    <w:rsid w:val="001A4C42"/>
    <w:rsid w:val="001A7420"/>
    <w:rsid w:val="001B21F9"/>
    <w:rsid w:val="001B5F8C"/>
    <w:rsid w:val="001B6637"/>
    <w:rsid w:val="001C21C3"/>
    <w:rsid w:val="001D02C2"/>
    <w:rsid w:val="001E2FE8"/>
    <w:rsid w:val="001E7AFC"/>
    <w:rsid w:val="001F0C1D"/>
    <w:rsid w:val="001F1132"/>
    <w:rsid w:val="001F168B"/>
    <w:rsid w:val="00220C9A"/>
    <w:rsid w:val="00222B3A"/>
    <w:rsid w:val="002347A2"/>
    <w:rsid w:val="00241891"/>
    <w:rsid w:val="00255C5C"/>
    <w:rsid w:val="002675F0"/>
    <w:rsid w:val="0027143E"/>
    <w:rsid w:val="002760EE"/>
    <w:rsid w:val="00296E35"/>
    <w:rsid w:val="002B6339"/>
    <w:rsid w:val="002E00EE"/>
    <w:rsid w:val="002F0A22"/>
    <w:rsid w:val="00315B85"/>
    <w:rsid w:val="0031667D"/>
    <w:rsid w:val="003172DC"/>
    <w:rsid w:val="00351E6D"/>
    <w:rsid w:val="0035462D"/>
    <w:rsid w:val="00356555"/>
    <w:rsid w:val="003634D1"/>
    <w:rsid w:val="00363A54"/>
    <w:rsid w:val="00374873"/>
    <w:rsid w:val="003765B8"/>
    <w:rsid w:val="003C3971"/>
    <w:rsid w:val="003D2499"/>
    <w:rsid w:val="003E01D1"/>
    <w:rsid w:val="00423334"/>
    <w:rsid w:val="004345EC"/>
    <w:rsid w:val="0044285E"/>
    <w:rsid w:val="00464BC0"/>
    <w:rsid w:val="00465515"/>
    <w:rsid w:val="0049751D"/>
    <w:rsid w:val="004A7FF5"/>
    <w:rsid w:val="004B53AA"/>
    <w:rsid w:val="004C30AC"/>
    <w:rsid w:val="004D3578"/>
    <w:rsid w:val="004E207D"/>
    <w:rsid w:val="004E213A"/>
    <w:rsid w:val="004E429A"/>
    <w:rsid w:val="004F0988"/>
    <w:rsid w:val="004F3340"/>
    <w:rsid w:val="0053388B"/>
    <w:rsid w:val="00533EA6"/>
    <w:rsid w:val="00535773"/>
    <w:rsid w:val="00543E6C"/>
    <w:rsid w:val="00545428"/>
    <w:rsid w:val="005574B3"/>
    <w:rsid w:val="00565087"/>
    <w:rsid w:val="00566846"/>
    <w:rsid w:val="00597B11"/>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30D0"/>
    <w:rsid w:val="006C3D95"/>
    <w:rsid w:val="006C533B"/>
    <w:rsid w:val="006E5C86"/>
    <w:rsid w:val="006E770F"/>
    <w:rsid w:val="007000D6"/>
    <w:rsid w:val="00701116"/>
    <w:rsid w:val="00711107"/>
    <w:rsid w:val="0071174C"/>
    <w:rsid w:val="00713C44"/>
    <w:rsid w:val="007272B6"/>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32517"/>
    <w:rsid w:val="008768CA"/>
    <w:rsid w:val="00884BB8"/>
    <w:rsid w:val="008A3287"/>
    <w:rsid w:val="008C09A7"/>
    <w:rsid w:val="008C384C"/>
    <w:rsid w:val="008C7B64"/>
    <w:rsid w:val="008E2D68"/>
    <w:rsid w:val="008E6756"/>
    <w:rsid w:val="0090271F"/>
    <w:rsid w:val="00902E23"/>
    <w:rsid w:val="009114D7"/>
    <w:rsid w:val="0091348E"/>
    <w:rsid w:val="00917CCB"/>
    <w:rsid w:val="0092041E"/>
    <w:rsid w:val="009266A5"/>
    <w:rsid w:val="00926852"/>
    <w:rsid w:val="00930987"/>
    <w:rsid w:val="00933FB0"/>
    <w:rsid w:val="00942EC2"/>
    <w:rsid w:val="00947F8B"/>
    <w:rsid w:val="00952783"/>
    <w:rsid w:val="00960759"/>
    <w:rsid w:val="00975DAE"/>
    <w:rsid w:val="0098685E"/>
    <w:rsid w:val="00993080"/>
    <w:rsid w:val="009A0570"/>
    <w:rsid w:val="009A3959"/>
    <w:rsid w:val="009B18D4"/>
    <w:rsid w:val="009B2604"/>
    <w:rsid w:val="009B6B8E"/>
    <w:rsid w:val="009E2532"/>
    <w:rsid w:val="009E3E20"/>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07D4"/>
    <w:rsid w:val="00AA1BA0"/>
    <w:rsid w:val="00AA288B"/>
    <w:rsid w:val="00AA5A80"/>
    <w:rsid w:val="00AB4A5D"/>
    <w:rsid w:val="00AC6BC6"/>
    <w:rsid w:val="00AC7A43"/>
    <w:rsid w:val="00AD31F8"/>
    <w:rsid w:val="00AD45A1"/>
    <w:rsid w:val="00AE351E"/>
    <w:rsid w:val="00AE5CEC"/>
    <w:rsid w:val="00AE6164"/>
    <w:rsid w:val="00AE65E2"/>
    <w:rsid w:val="00AF1460"/>
    <w:rsid w:val="00AF464E"/>
    <w:rsid w:val="00B02E87"/>
    <w:rsid w:val="00B11544"/>
    <w:rsid w:val="00B15449"/>
    <w:rsid w:val="00B36763"/>
    <w:rsid w:val="00B40885"/>
    <w:rsid w:val="00B43FB6"/>
    <w:rsid w:val="00B70DBF"/>
    <w:rsid w:val="00B7233E"/>
    <w:rsid w:val="00B922F4"/>
    <w:rsid w:val="00B93086"/>
    <w:rsid w:val="00BA19ED"/>
    <w:rsid w:val="00BA4B8D"/>
    <w:rsid w:val="00BC0858"/>
    <w:rsid w:val="00BC0F7D"/>
    <w:rsid w:val="00BC1C4B"/>
    <w:rsid w:val="00BC2ECD"/>
    <w:rsid w:val="00BC6F5E"/>
    <w:rsid w:val="00BC7A0C"/>
    <w:rsid w:val="00BD7D31"/>
    <w:rsid w:val="00BE3255"/>
    <w:rsid w:val="00BF128E"/>
    <w:rsid w:val="00BF7C38"/>
    <w:rsid w:val="00C074DD"/>
    <w:rsid w:val="00C1496A"/>
    <w:rsid w:val="00C152FE"/>
    <w:rsid w:val="00C15904"/>
    <w:rsid w:val="00C15DCA"/>
    <w:rsid w:val="00C245EA"/>
    <w:rsid w:val="00C33079"/>
    <w:rsid w:val="00C45148"/>
    <w:rsid w:val="00C45231"/>
    <w:rsid w:val="00C50617"/>
    <w:rsid w:val="00C551FF"/>
    <w:rsid w:val="00C6688B"/>
    <w:rsid w:val="00C72833"/>
    <w:rsid w:val="00C80F1D"/>
    <w:rsid w:val="00C90346"/>
    <w:rsid w:val="00C91962"/>
    <w:rsid w:val="00C93F40"/>
    <w:rsid w:val="00CA3D0C"/>
    <w:rsid w:val="00CB6E99"/>
    <w:rsid w:val="00CF5E3C"/>
    <w:rsid w:val="00D1156C"/>
    <w:rsid w:val="00D34D34"/>
    <w:rsid w:val="00D57972"/>
    <w:rsid w:val="00D62136"/>
    <w:rsid w:val="00D675A9"/>
    <w:rsid w:val="00D738D6"/>
    <w:rsid w:val="00D755EB"/>
    <w:rsid w:val="00D76048"/>
    <w:rsid w:val="00D82E6F"/>
    <w:rsid w:val="00D87E00"/>
    <w:rsid w:val="00D9134D"/>
    <w:rsid w:val="00DA7A03"/>
    <w:rsid w:val="00DB1818"/>
    <w:rsid w:val="00DB2B68"/>
    <w:rsid w:val="00DB3573"/>
    <w:rsid w:val="00DC309B"/>
    <w:rsid w:val="00DC4DA2"/>
    <w:rsid w:val="00DC598C"/>
    <w:rsid w:val="00DD4C17"/>
    <w:rsid w:val="00DD74A5"/>
    <w:rsid w:val="00DE79DF"/>
    <w:rsid w:val="00DF2B1F"/>
    <w:rsid w:val="00DF2C37"/>
    <w:rsid w:val="00DF62CD"/>
    <w:rsid w:val="00E000DA"/>
    <w:rsid w:val="00E01A16"/>
    <w:rsid w:val="00E12347"/>
    <w:rsid w:val="00E16509"/>
    <w:rsid w:val="00E20B39"/>
    <w:rsid w:val="00E24999"/>
    <w:rsid w:val="00E31385"/>
    <w:rsid w:val="00E44582"/>
    <w:rsid w:val="00E44FFC"/>
    <w:rsid w:val="00E77645"/>
    <w:rsid w:val="00E807FC"/>
    <w:rsid w:val="00EA15B0"/>
    <w:rsid w:val="00EA5EA7"/>
    <w:rsid w:val="00EA66BD"/>
    <w:rsid w:val="00EC4A25"/>
    <w:rsid w:val="00ED7609"/>
    <w:rsid w:val="00EF608C"/>
    <w:rsid w:val="00F025A2"/>
    <w:rsid w:val="00F04712"/>
    <w:rsid w:val="00F13360"/>
    <w:rsid w:val="00F22EC7"/>
    <w:rsid w:val="00F325C8"/>
    <w:rsid w:val="00F34834"/>
    <w:rsid w:val="00F653B8"/>
    <w:rsid w:val="00F9008D"/>
    <w:rsid w:val="00FA1266"/>
    <w:rsid w:val="00FA27E1"/>
    <w:rsid w:val="00FC1192"/>
    <w:rsid w:val="00FE715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406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alhag\OneDrive%20-%20Ericsson\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1253</TotalTime>
  <Pages>3</Pages>
  <Words>182780</Words>
  <Characters>1041848</Characters>
  <Application>Microsoft Office Word</Application>
  <DocSecurity>0</DocSecurity>
  <Lines>8682</Lines>
  <Paragraphs>2444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1222184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 User</cp:lastModifiedBy>
  <cp:revision>104</cp:revision>
  <cp:lastPrinted>2019-02-25T14:05:00Z</cp:lastPrinted>
  <dcterms:created xsi:type="dcterms:W3CDTF">2024-10-17T14:47:00Z</dcterms:created>
  <dcterms:modified xsi:type="dcterms:W3CDTF">2024-12-02T21:43:00Z</dcterms:modified>
</cp:coreProperties>
</file>