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31A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125F4F">
          <w:rPr>
            <w:b/>
            <w:i/>
            <w:noProof/>
            <w:sz w:val="28"/>
          </w:rPr>
          <w:t>7875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2E9B8" w:rsidR="001E41F3" w:rsidRPr="00410371" w:rsidRDefault="00771B37" w:rsidP="00547111">
            <w:pPr>
              <w:pStyle w:val="CRCoverPage"/>
              <w:spacing w:after="0"/>
              <w:rPr>
                <w:noProof/>
              </w:rPr>
            </w:pPr>
            <w: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A8799" w:rsidR="001E41F3" w:rsidRPr="00410371" w:rsidRDefault="00125F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47764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11.6.4.1 and</w:t>
            </w:r>
            <w:r w:rsidRPr="00495ABB">
              <w:t xml:space="preserve"> 13.4.</w:t>
            </w:r>
            <w:r w:rsidR="003B5D88">
              <w:t>4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0A0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FE08F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771B37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8727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71B37">
              <w:rPr>
                <w:noProof/>
              </w:rPr>
              <w:t>3544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71E27BCC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3B5D88" w:rsidRPr="003B5D88">
              <w:rPr>
                <w:noProof/>
              </w:rPr>
              <w:t>38.533 10.5.4.1 TT</w:t>
            </w:r>
            <w:r>
              <w:rPr>
                <w:noProof/>
              </w:rPr>
              <w:t>.zip</w:t>
            </w:r>
          </w:p>
          <w:p w14:paraId="00D3B8F7" w14:textId="1859B304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3B5D88" w:rsidRPr="003B5D88">
              <w:rPr>
                <w:noProof/>
              </w:rPr>
              <w:t>38.533 10.5.4.1+11.6.4.1+13.4.4.1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7FB6" w14:textId="449B04C1" w:rsidR="00324D2B" w:rsidRDefault="00324D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4D2B"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 xml:space="preserve">6862 &gt; </w:t>
            </w:r>
            <w:r w:rsidRPr="00324D2B"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 xml:space="preserve">6862r1 &gt; </w:t>
            </w:r>
            <w:r w:rsidRPr="00324D2B">
              <w:rPr>
                <w:noProof/>
                <w:lang w:eastAsia="ja-JP"/>
              </w:rPr>
              <w:t>R5-247875</w:t>
            </w:r>
          </w:p>
          <w:p w14:paraId="6ACA4173" w14:textId="32029CDC" w:rsidR="008863B9" w:rsidRDefault="00457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corrections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12D49" w14:textId="77777777" w:rsidR="003B5D88" w:rsidRPr="003B5D88" w:rsidRDefault="003B5D88" w:rsidP="003B5D88">
      <w:pPr>
        <w:rPr>
          <w:noProof/>
          <w:sz w:val="22"/>
          <w:szCs w:val="22"/>
        </w:rPr>
      </w:pPr>
      <w:r w:rsidRPr="003B5D88">
        <w:rPr>
          <w:noProof/>
          <w:sz w:val="22"/>
          <w:szCs w:val="22"/>
        </w:rPr>
        <w:lastRenderedPageBreak/>
        <w:t>Remove file: 38.533 10.5.4.1 TT.zip</w:t>
      </w:r>
    </w:p>
    <w:p w14:paraId="69B863E6" w14:textId="77777777" w:rsidR="003B5D88" w:rsidRDefault="003B5D88" w:rsidP="003B5D88">
      <w:pPr>
        <w:rPr>
          <w:b/>
          <w:bCs/>
          <w:noProof/>
          <w:color w:val="FF0000"/>
          <w:sz w:val="22"/>
          <w:szCs w:val="22"/>
        </w:rPr>
      </w:pPr>
      <w:r w:rsidRPr="003B5D88">
        <w:rPr>
          <w:noProof/>
          <w:sz w:val="22"/>
          <w:szCs w:val="22"/>
        </w:rPr>
        <w:t>Add file: 38.533 10.5.4.1+11.6.4.1+13.4.4.1 TT.zip</w:t>
      </w:r>
      <w:r w:rsidRPr="003B5D88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2C378A10" w:rsidR="00FA3D11" w:rsidRDefault="00FA3D11" w:rsidP="003B5D8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4664D" w14:textId="77777777" w:rsidR="00AC51B5" w:rsidRDefault="00AC51B5">
      <w:r>
        <w:separator/>
      </w:r>
    </w:p>
  </w:endnote>
  <w:endnote w:type="continuationSeparator" w:id="0">
    <w:p w14:paraId="6A85D443" w14:textId="77777777" w:rsidR="00AC51B5" w:rsidRDefault="00AC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35646" w14:textId="77777777" w:rsidR="00AC51B5" w:rsidRDefault="00AC51B5">
      <w:r>
        <w:separator/>
      </w:r>
    </w:p>
  </w:footnote>
  <w:footnote w:type="continuationSeparator" w:id="0">
    <w:p w14:paraId="4BB45001" w14:textId="77777777" w:rsidR="00AC51B5" w:rsidRDefault="00AC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6486"/>
    <w:rsid w:val="00027020"/>
    <w:rsid w:val="000811F1"/>
    <w:rsid w:val="00096267"/>
    <w:rsid w:val="000A4F26"/>
    <w:rsid w:val="000A6394"/>
    <w:rsid w:val="000B7FED"/>
    <w:rsid w:val="000C038A"/>
    <w:rsid w:val="000C4603"/>
    <w:rsid w:val="000C6598"/>
    <w:rsid w:val="000D44B3"/>
    <w:rsid w:val="000E499B"/>
    <w:rsid w:val="00104959"/>
    <w:rsid w:val="00125F4F"/>
    <w:rsid w:val="00145D43"/>
    <w:rsid w:val="001523C2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24D2B"/>
    <w:rsid w:val="003478C2"/>
    <w:rsid w:val="00357745"/>
    <w:rsid w:val="003609EF"/>
    <w:rsid w:val="0036231A"/>
    <w:rsid w:val="00374DD4"/>
    <w:rsid w:val="0037712D"/>
    <w:rsid w:val="003A4765"/>
    <w:rsid w:val="003B10AB"/>
    <w:rsid w:val="003B3342"/>
    <w:rsid w:val="003B5D88"/>
    <w:rsid w:val="003C2ABA"/>
    <w:rsid w:val="003C56A6"/>
    <w:rsid w:val="003E1A36"/>
    <w:rsid w:val="00410371"/>
    <w:rsid w:val="00411E83"/>
    <w:rsid w:val="00421E87"/>
    <w:rsid w:val="004242F1"/>
    <w:rsid w:val="004573D9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71B37"/>
    <w:rsid w:val="00792342"/>
    <w:rsid w:val="007977A8"/>
    <w:rsid w:val="007B4A21"/>
    <w:rsid w:val="007B512A"/>
    <w:rsid w:val="007C2097"/>
    <w:rsid w:val="007D6A07"/>
    <w:rsid w:val="007F7259"/>
    <w:rsid w:val="00800C2F"/>
    <w:rsid w:val="008040A8"/>
    <w:rsid w:val="0080704F"/>
    <w:rsid w:val="008279FA"/>
    <w:rsid w:val="00854A8B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2FC7"/>
    <w:rsid w:val="0094508F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63335"/>
    <w:rsid w:val="00A7671C"/>
    <w:rsid w:val="00A77099"/>
    <w:rsid w:val="00AA2CBC"/>
    <w:rsid w:val="00AA5A6C"/>
    <w:rsid w:val="00AA6189"/>
    <w:rsid w:val="00AC51B5"/>
    <w:rsid w:val="00AC5820"/>
    <w:rsid w:val="00AD04B7"/>
    <w:rsid w:val="00AD1CD8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3CED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2024-11-21T21:19:00Z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