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7A5385FB"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004759D5">
        <w:rPr>
          <w:b/>
          <w:noProof/>
          <w:sz w:val="28"/>
          <w:szCs w:val="28"/>
        </w:rPr>
        <w:t>5</w:t>
      </w:r>
      <w:r w:rsidRPr="00D34095">
        <w:rPr>
          <w:b/>
          <w:noProof/>
          <w:sz w:val="28"/>
          <w:szCs w:val="28"/>
        </w:rPr>
        <w:t xml:space="preserve"> Meeting #</w:t>
      </w:r>
      <w:r>
        <w:rPr>
          <w:b/>
          <w:noProof/>
          <w:sz w:val="28"/>
          <w:szCs w:val="28"/>
        </w:rPr>
        <w:t>10</w:t>
      </w:r>
      <w:r w:rsidR="004759D5">
        <w:rPr>
          <w:b/>
          <w:noProof/>
          <w:sz w:val="28"/>
          <w:szCs w:val="28"/>
        </w:rPr>
        <w:t>5</w:t>
      </w:r>
      <w:r w:rsidRPr="00D34095">
        <w:rPr>
          <w:b/>
          <w:i/>
          <w:noProof/>
          <w:sz w:val="28"/>
          <w:szCs w:val="28"/>
        </w:rPr>
        <w:t xml:space="preserve">                                      </w:t>
      </w:r>
      <w:r>
        <w:rPr>
          <w:b/>
          <w:i/>
          <w:noProof/>
          <w:sz w:val="28"/>
          <w:szCs w:val="28"/>
        </w:rPr>
        <w:t xml:space="preserve">     </w:t>
      </w:r>
      <w:r w:rsidRPr="00D34095">
        <w:rPr>
          <w:b/>
          <w:i/>
          <w:noProof/>
          <w:sz w:val="32"/>
        </w:rPr>
        <w:t>R</w:t>
      </w:r>
      <w:r w:rsidR="004759D5">
        <w:rPr>
          <w:b/>
          <w:i/>
          <w:noProof/>
          <w:sz w:val="32"/>
        </w:rPr>
        <w:t>5</w:t>
      </w:r>
      <w:r w:rsidRPr="00D34095">
        <w:rPr>
          <w:b/>
          <w:i/>
          <w:noProof/>
          <w:sz w:val="32"/>
        </w:rPr>
        <w:t>-2</w:t>
      </w:r>
      <w:r w:rsidR="004759D5">
        <w:rPr>
          <w:b/>
          <w:i/>
          <w:noProof/>
          <w:sz w:val="32"/>
        </w:rPr>
        <w:t>4</w:t>
      </w:r>
      <w:r w:rsidR="002F4D6A">
        <w:rPr>
          <w:b/>
          <w:i/>
          <w:noProof/>
          <w:sz w:val="32"/>
        </w:rPr>
        <w:t>7680</w:t>
      </w:r>
    </w:p>
    <w:p w14:paraId="40ABADCD" w14:textId="1232AB14" w:rsidR="00784570" w:rsidRPr="00D34095" w:rsidRDefault="004759D5" w:rsidP="00784570">
      <w:pPr>
        <w:pStyle w:val="CRCoverPage"/>
        <w:outlineLvl w:val="0"/>
        <w:rPr>
          <w:b/>
          <w:noProof/>
          <w:sz w:val="28"/>
          <w:szCs w:val="28"/>
        </w:rPr>
      </w:pPr>
      <w:r>
        <w:rPr>
          <w:b/>
          <w:noProof/>
          <w:sz w:val="28"/>
          <w:szCs w:val="28"/>
        </w:rPr>
        <w:t>Orlando</w:t>
      </w:r>
      <w:r w:rsidR="00784570">
        <w:rPr>
          <w:b/>
          <w:noProof/>
          <w:sz w:val="28"/>
          <w:szCs w:val="28"/>
        </w:rPr>
        <w:t xml:space="preserve">, </w:t>
      </w:r>
      <w:r>
        <w:rPr>
          <w:b/>
          <w:noProof/>
          <w:sz w:val="28"/>
          <w:szCs w:val="28"/>
        </w:rPr>
        <w:t>U</w:t>
      </w:r>
      <w:r w:rsidR="00784570">
        <w:rPr>
          <w:b/>
          <w:noProof/>
          <w:sz w:val="28"/>
          <w:szCs w:val="28"/>
        </w:rPr>
        <w:t>S</w:t>
      </w:r>
      <w:r>
        <w:rPr>
          <w:b/>
          <w:noProof/>
          <w:sz w:val="28"/>
          <w:szCs w:val="28"/>
        </w:rPr>
        <w:t>A</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8</w:t>
      </w:r>
      <w:r w:rsidR="00784570">
        <w:rPr>
          <w:b/>
          <w:noProof/>
          <w:sz w:val="28"/>
          <w:szCs w:val="28"/>
        </w:rPr>
        <w:t xml:space="preserve">th </w:t>
      </w:r>
      <w:r>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22nd Nov</w:t>
      </w:r>
      <w:r w:rsidR="00784570" w:rsidRPr="00D34095">
        <w:rPr>
          <w:b/>
          <w:noProof/>
          <w:sz w:val="28"/>
          <w:szCs w:val="28"/>
        </w:rPr>
        <w:t>ember 2</w:t>
      </w:r>
      <w:r>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4138FA67"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476A93">
        <w:rPr>
          <w:b/>
          <w:sz w:val="28"/>
        </w:rPr>
        <w:t>25</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41EB2A3E"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r w:rsidR="004C7D78">
        <w:rPr>
          <w:lang w:val="fr-FR"/>
        </w:rPr>
        <w:t>1630</w:t>
      </w:r>
      <w:r w:rsidRPr="00124DF0">
        <w:rPr>
          <w:lang w:val="fr-FR"/>
        </w:rPr>
        <w:t xml:space="preserve"> FR1 &amp; FR2 tests (NR/5GC, EN-DC &amp; NE-DC)</w:t>
      </w:r>
      <w:r>
        <w:rPr>
          <w:lang w:val="fr-FR"/>
        </w:rPr>
        <w:t>,</w:t>
      </w:r>
    </w:p>
    <w:p w14:paraId="6CE1FFBC" w14:textId="71CD67D3" w:rsidR="004668F8" w:rsidRPr="00D34095" w:rsidRDefault="004668F8" w:rsidP="004668F8">
      <w:pPr>
        <w:spacing w:after="0"/>
        <w:rPr>
          <w:rFonts w:cs="Arial"/>
        </w:rPr>
      </w:pPr>
      <w:r w:rsidRPr="00124DF0">
        <w:rPr>
          <w:lang w:val="fr-FR"/>
        </w:rPr>
        <w:t xml:space="preserve">  </w:t>
      </w:r>
      <w:r w:rsidRPr="004668F8">
        <w:rPr>
          <w:b/>
          <w:bCs/>
        </w:rPr>
        <w:t>LTE:</w:t>
      </w:r>
      <w:r>
        <w:t xml:space="preserve"> </w:t>
      </w:r>
      <w:r w:rsidR="00A30CBD">
        <w:t>23</w:t>
      </w:r>
      <w:r w:rsidR="00AC1E61">
        <w:t>60</w:t>
      </w:r>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70283F53"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r w:rsidR="003B41C2">
        <w:rPr>
          <w:rFonts w:cs="Arial"/>
        </w:rPr>
        <w:t>226</w:t>
      </w:r>
      <w:r w:rsidR="00DE0223" w:rsidRPr="00D34095">
        <w:rPr>
          <w:rFonts w:cs="Arial"/>
        </w:rPr>
        <w:t xml:space="preserve"> tests, </w:t>
      </w:r>
    </w:p>
    <w:p w14:paraId="1F60635D" w14:textId="7D040A9E"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r w:rsidR="003B41C2">
        <w:rPr>
          <w:rFonts w:cs="Arial"/>
        </w:rPr>
        <w:t>327</w:t>
      </w:r>
      <w:r w:rsidR="00DE0223" w:rsidRPr="00D34095">
        <w:rPr>
          <w:rFonts w:cs="Arial"/>
        </w:rPr>
        <w:t xml:space="preserve"> tests, </w:t>
      </w:r>
    </w:p>
    <w:p w14:paraId="00EEA256" w14:textId="0305F4DF" w:rsidR="00426C2F" w:rsidRPr="00D34095" w:rsidRDefault="00426C2F" w:rsidP="00DE0223">
      <w:pPr>
        <w:spacing w:after="0"/>
      </w:pPr>
      <w:r w:rsidRPr="00D34095">
        <w:t xml:space="preserve">  </w:t>
      </w:r>
      <w:r w:rsidR="004668F8" w:rsidRPr="004668F8">
        <w:rPr>
          <w:b/>
          <w:bCs/>
        </w:rPr>
        <w:t>Mission Critical (MCX):</w:t>
      </w:r>
      <w:r w:rsidR="004668F8">
        <w:t xml:space="preserve"> </w:t>
      </w:r>
      <w:r w:rsidR="00A11FD9">
        <w:t>172</w:t>
      </w:r>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38ACAF3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37.571-4</w:t>
      </w:r>
      <w:r w:rsidR="00986926" w:rsidRPr="00D34095">
        <w:rPr>
          <w:rFonts w:cs="Arial"/>
        </w:rPr>
        <w:t xml:space="preserve">, </w:t>
      </w:r>
      <w:r w:rsidR="008B39F7">
        <w:rPr>
          <w:rFonts w:cs="Arial"/>
        </w:rPr>
        <w:t xml:space="preserve">37.579-5, </w:t>
      </w:r>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r w:rsidR="00520B72">
        <w:rPr>
          <w:rFonts w:cs="Arial"/>
        </w:rPr>
        <w:t>2</w:t>
      </w:r>
      <w:r w:rsidR="003D588B" w:rsidRPr="00D34095">
        <w:rPr>
          <w:rFonts w:cs="Arial"/>
        </w:rPr>
        <w:t xml:space="preserve"> </w:t>
      </w:r>
      <w:r w:rsidR="001134F4" w:rsidRPr="00D34095">
        <w:rPr>
          <w:rFonts w:cs="Arial"/>
        </w:rPr>
        <w:t xml:space="preserve">in </w:t>
      </w:r>
      <w:r w:rsidR="00520B72">
        <w:rPr>
          <w:rFonts w:cs="Arial"/>
        </w:rPr>
        <w:t>November 2024</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98161E">
        <w:rPr>
          <w:rFonts w:cs="Arial"/>
        </w:rPr>
        <w:t>25</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0773F292"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r w:rsidR="00737BDF" w:rsidRPr="00D34095">
        <w:rPr>
          <w:rFonts w:cs="Arial"/>
        </w:rPr>
        <w:t xml:space="preserve">the </w:t>
      </w:r>
      <w:r w:rsidR="00737BDF">
        <w:rPr>
          <w:rFonts w:cs="Arial"/>
        </w:rPr>
        <w:t xml:space="preserve">CTIA/PTCRB Certification, </w:t>
      </w:r>
      <w:r w:rsidRPr="00D34095">
        <w:rPr>
          <w:rFonts w:cs="Arial"/>
        </w:rPr>
        <w:t>the T</w:t>
      </w:r>
      <w:r w:rsidR="00870723">
        <w:rPr>
          <w:rFonts w:cs="Arial"/>
        </w:rPr>
        <w:t xml:space="preserve">elecommunication </w:t>
      </w:r>
      <w:r w:rsidRPr="00D34095">
        <w:rPr>
          <w:rFonts w:cs="Arial"/>
        </w:rPr>
        <w:t>D</w:t>
      </w:r>
      <w:r w:rsidR="00870723">
        <w:rPr>
          <w:rFonts w:cs="Arial"/>
        </w:rPr>
        <w:t>evelopment</w:t>
      </w:r>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5E2F484B" w14:textId="0DA47F34"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r w:rsidR="00BD76EB">
        <w:rPr>
          <w:lang w:val="en-US"/>
        </w:rPr>
        <w:t xml:space="preserve">new LTE &amp; NB-IoT bands, </w:t>
      </w:r>
      <w:r w:rsidR="002636FB" w:rsidRPr="002636FB">
        <w:t>LTE multi-USIM UE (MUSIM)</w:t>
      </w:r>
      <w:r w:rsidR="002636FB">
        <w:t>,</w:t>
      </w:r>
      <w:r w:rsidR="000B1638">
        <w:t xml:space="preserve"> </w:t>
      </w:r>
      <w:r w:rsidR="00D137DB">
        <w:t>IoT enhancements</w:t>
      </w:r>
      <w:r w:rsidR="002636FB" w:rsidRPr="002636FB">
        <w:t xml:space="preserve"> for non-terrestrial networks</w:t>
      </w:r>
      <w:r w:rsidR="00D137DB">
        <w:t xml:space="preserve"> (NTN) and</w:t>
      </w:r>
      <w:r w:rsidR="00BD76EB">
        <w:t xml:space="preserve"> </w:t>
      </w:r>
      <w:r w:rsidR="00BD76EB" w:rsidRPr="00BD76EB">
        <w:t>LTE</w:t>
      </w:r>
      <w:r w:rsidR="007A7459">
        <w:t>-</w:t>
      </w:r>
      <w:r w:rsidR="00BD76EB" w:rsidRPr="00BD76EB">
        <w:t>based 5G terrestrial broadcast</w:t>
      </w:r>
      <w:r w:rsidRPr="00D34095">
        <w:t>.</w:t>
      </w:r>
      <w:r w:rsidR="006D06E7" w:rsidRPr="00D34095">
        <w:t xml:space="preserve"> </w:t>
      </w:r>
    </w:p>
    <w:p w14:paraId="56F543CE" w14:textId="7527D5CE" w:rsidR="0096203B" w:rsidRPr="00D34095" w:rsidRDefault="006D06E7" w:rsidP="002269E5">
      <w:pPr>
        <w:pStyle w:val="Header"/>
      </w:pPr>
      <w:r w:rsidRPr="00D34095">
        <w:lastRenderedPageBreak/>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679B28C1"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r w:rsidRPr="00D34095">
        <w:t>develop</w:t>
      </w:r>
      <w:r w:rsidR="006B0456">
        <w:t>ing</w:t>
      </w:r>
      <w:r w:rsidRPr="00D34095">
        <w:t xml:space="preserve"> &amp; deliver</w:t>
      </w:r>
      <w:r w:rsidR="006B0456">
        <w:t>ing</w:t>
      </w:r>
      <w:r w:rsidRPr="00D34095">
        <w:t xml:space="preserve"> the corresponding </w:t>
      </w:r>
      <w:r w:rsidR="006B0456" w:rsidRPr="00D34095">
        <w:t xml:space="preserve">reference implementation </w:t>
      </w:r>
      <w:r w:rsidR="006B0456">
        <w:t xml:space="preserve">of </w:t>
      </w:r>
      <w:r w:rsidRPr="00D34095">
        <w:t>5G test cases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39B8E340" w:rsidR="001E4460" w:rsidRPr="00D34095" w:rsidRDefault="00554CCF" w:rsidP="00953618">
      <w:pPr>
        <w:pStyle w:val="Header"/>
      </w:pPr>
      <w:r>
        <w:t>T</w:t>
      </w:r>
      <w:r w:rsidR="00673A81" w:rsidRPr="00D34095">
        <w:t>he deployed 5G networks are</w:t>
      </w:r>
      <w:r>
        <w:t xml:space="preserve"> </w:t>
      </w:r>
      <w:r w:rsidR="002E525F">
        <w:t>now</w:t>
      </w:r>
      <w:r w:rsidR="001D1620" w:rsidRPr="00D34095">
        <w:t xml:space="preserve"> support</w:t>
      </w:r>
      <w:r w:rsidR="002E525F">
        <w:t>ing</w:t>
      </w:r>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r w:rsidR="00FB0456">
        <w:t xml:space="preserve">finish </w:t>
      </w:r>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r w:rsidR="001D1620" w:rsidRPr="004C7412">
        <w:t>s</w:t>
      </w:r>
      <w:r w:rsidR="002B776C" w:rsidRPr="004C7412">
        <w:t>idelink,</w:t>
      </w:r>
      <w:r w:rsidR="002B776C" w:rsidRPr="00D34095">
        <w:t xml:space="preserve"> </w:t>
      </w:r>
      <w:r w:rsidR="00E0797B" w:rsidRPr="009F4B38">
        <w:t xml:space="preserve">NR </w:t>
      </w:r>
      <w:r w:rsidR="001D1620" w:rsidRPr="009F4B38">
        <w:t>MIMO</w:t>
      </w:r>
      <w:r w:rsidR="002B776C" w:rsidRPr="009F4B38">
        <w:t xml:space="preserve"> </w:t>
      </w:r>
      <w:r w:rsidR="0071656D">
        <w:t xml:space="preserve">further </w:t>
      </w:r>
      <w:r w:rsidR="002B776C" w:rsidRPr="009F4B38">
        <w:t>enhancements</w:t>
      </w:r>
      <w:r w:rsidR="002B776C" w:rsidRPr="00D34095">
        <w:t xml:space="preserve">, </w:t>
      </w:r>
      <w:r w:rsidR="00DE406F" w:rsidRPr="004C7412">
        <w:t>NR sidelink</w:t>
      </w:r>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r w:rsidR="00A452C6" w:rsidRPr="00CB4D37">
        <w:t>NR sidelink relay, NR multi/broadcast services (MBS), NR for non-terrestrial net</w:t>
      </w:r>
      <w:r w:rsidR="00A452C6" w:rsidRPr="004C7412">
        <w:t>works</w:t>
      </w:r>
      <w:r w:rsidR="00DA61E2" w:rsidRPr="004C7412">
        <w:t xml:space="preserve"> (NTN)</w:t>
      </w:r>
      <w:r w:rsidR="00A452C6" w:rsidRPr="004C7412">
        <w:t>,</w:t>
      </w:r>
      <w:r w:rsidR="00A452C6">
        <w:t>.</w:t>
      </w:r>
    </w:p>
    <w:p w14:paraId="3BA76C35" w14:textId="31A49CBF" w:rsidR="007944ED" w:rsidRDefault="007944ED" w:rsidP="00B8449B">
      <w:pPr>
        <w:pStyle w:val="Header"/>
      </w:pPr>
      <w:r>
        <w:t xml:space="preserve">The first instalment of the new 5G-Advanced technology </w:t>
      </w:r>
      <w:r w:rsidR="001C40AF">
        <w:t xml:space="preserve">has </w:t>
      </w:r>
      <w:r>
        <w:t xml:space="preserve">come in Rel-18, frozen </w:t>
      </w:r>
      <w:r w:rsidR="006C7FDA">
        <w:t xml:space="preserve">by 3GPP </w:t>
      </w:r>
      <w:r w:rsidR="001C40AF">
        <w:t xml:space="preserve">in June </w:t>
      </w:r>
      <w:r>
        <w:t xml:space="preserve">2024. RAN5 </w:t>
      </w:r>
      <w:r w:rsidR="001C40AF">
        <w:t>has</w:t>
      </w:r>
      <w:r>
        <w:t xml:space="preserve"> already </w:t>
      </w:r>
      <w:r w:rsidR="001C40AF">
        <w:t>started specifying conformance test cases for</w:t>
      </w:r>
      <w:r>
        <w:t xml:space="preserve"> the first set of Rel-18 features.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nhanced RedCap NR UE</w:t>
      </w:r>
      <w:r>
        <w:t xml:space="preserve">, </w:t>
      </w:r>
      <w:r w:rsidR="002D5D34">
        <w:t xml:space="preserve">5G </w:t>
      </w:r>
      <w:r w:rsidR="005F7A51">
        <w:t>non-public networks (</w:t>
      </w:r>
      <w:r w:rsidR="002D5D34">
        <w:t>NPN</w:t>
      </w:r>
      <w:r w:rsidR="005F7A51">
        <w:t>)</w:t>
      </w:r>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r w:rsidR="005F7A51">
        <w:t>non-terrestrial networks (</w:t>
      </w:r>
      <w:r w:rsidR="00813896" w:rsidRPr="00813896">
        <w:t>NTN</w:t>
      </w:r>
      <w:r w:rsidR="005F7A51">
        <w:t>)</w:t>
      </w:r>
      <w:r w:rsidR="00813896" w:rsidRPr="00813896">
        <w:t xml:space="preserve"> enhancements</w:t>
      </w:r>
      <w:r w:rsidR="00813896">
        <w:t xml:space="preserve">, </w:t>
      </w:r>
      <w:r w:rsidR="00813896" w:rsidRPr="00813896">
        <w:t xml:space="preserve">NR support for </w:t>
      </w:r>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r w:rsidR="00813896" w:rsidRPr="00813896">
        <w:t>UAV</w:t>
      </w:r>
      <w:r w:rsidR="005F7A51">
        <w:t>)</w:t>
      </w:r>
      <w:r w:rsidR="00813896">
        <w:t xml:space="preserve">, </w:t>
      </w:r>
      <w:r w:rsidR="002D5D34">
        <w:t>d</w:t>
      </w:r>
      <w:r w:rsidR="00813896" w:rsidRPr="00813896">
        <w:t xml:space="preserve">ual Tx/Rx </w:t>
      </w:r>
      <w:r w:rsidR="005F7A51" w:rsidRPr="002636FB">
        <w:t>multi-USIM UE</w:t>
      </w:r>
      <w:r w:rsidR="005F7A51" w:rsidRPr="00813896">
        <w:t xml:space="preserve"> </w:t>
      </w:r>
      <w:r w:rsidR="005F7A51">
        <w:t>(</w:t>
      </w:r>
      <w:r w:rsidR="00813896" w:rsidRPr="00813896">
        <w:t>MUSIM</w:t>
      </w:r>
      <w:r w:rsidR="005F7A51">
        <w:t>)</w:t>
      </w:r>
      <w:r w:rsidR="00813896">
        <w:t xml:space="preserve"> for NR, </w:t>
      </w:r>
      <w:r w:rsidR="00813896" w:rsidRPr="00813896">
        <w:t xml:space="preserve">NR </w:t>
      </w:r>
      <w:r w:rsidR="005F7A51" w:rsidRPr="00CB4D37">
        <w:t xml:space="preserve">multi/broadcast services </w:t>
      </w:r>
      <w:r w:rsidR="005F7A51">
        <w:t>(</w:t>
      </w:r>
      <w:r w:rsidR="00813896" w:rsidRPr="00813896">
        <w:t>MBS</w:t>
      </w:r>
      <w:r w:rsidR="005F7A51">
        <w:t>)</w:t>
      </w:r>
      <w:r w:rsidR="002D5D34">
        <w:t xml:space="preserve"> enhancements</w:t>
      </w:r>
      <w:r w:rsidR="00813896">
        <w:t xml:space="preserve">, </w:t>
      </w:r>
      <w:r w:rsidR="00813896" w:rsidRPr="00813896">
        <w:t>NR sidelink relay enhancements</w:t>
      </w:r>
      <w:r w:rsidR="004E05AE">
        <w:t xml:space="preserve">, </w:t>
      </w:r>
      <w:r w:rsidR="00B26EEF" w:rsidRPr="00B26EEF">
        <w:t xml:space="preserve">NR FR1 less than 5MHz </w:t>
      </w:r>
      <w:r w:rsidR="00B26EEF">
        <w:t>bandwidth, m</w:t>
      </w:r>
      <w:r w:rsidR="00B26EEF" w:rsidRPr="00B26EEF">
        <w:t>obile</w:t>
      </w:r>
      <w:r w:rsidR="00B26EEF">
        <w:t>-t</w:t>
      </w:r>
      <w:r w:rsidR="00B26EEF" w:rsidRPr="00B26EEF">
        <w:t>erminated</w:t>
      </w:r>
      <w:r w:rsidR="00B26EEF">
        <w:t xml:space="preserve"> s</w:t>
      </w:r>
      <w:r w:rsidR="00B26EEF" w:rsidRPr="00B26EEF">
        <w:t xml:space="preserve">mall </w:t>
      </w:r>
      <w:r w:rsidR="00B26EEF">
        <w:t>d</w:t>
      </w:r>
      <w:r w:rsidR="00B26EEF" w:rsidRPr="00B26EEF">
        <w:t xml:space="preserve">ata </w:t>
      </w:r>
      <w:r w:rsidR="00B26EEF">
        <w:t>t</w:t>
      </w:r>
      <w:r w:rsidR="00B26EEF" w:rsidRPr="00B26EEF">
        <w:t>ransmission</w:t>
      </w:r>
      <w:r w:rsidR="005F7A51">
        <w:t xml:space="preserve"> (MT-SDT)</w:t>
      </w:r>
      <w:r w:rsidR="00B26EEF" w:rsidRPr="00B26EEF">
        <w:t xml:space="preserve"> for NR</w:t>
      </w:r>
      <w:r w:rsidR="00B26EEF">
        <w:t xml:space="preserve">, </w:t>
      </w:r>
      <w:r w:rsidR="00B26EEF" w:rsidRPr="00B26EEF">
        <w:t xml:space="preserve">NR </w:t>
      </w:r>
      <w:r w:rsidR="00B26EEF">
        <w:t>a</w:t>
      </w:r>
      <w:r w:rsidR="00B26EEF" w:rsidRPr="00B26EEF">
        <w:t>ir-to-ground network</w:t>
      </w:r>
      <w:r w:rsidR="00B26EEF">
        <w:t xml:space="preserve">, </w:t>
      </w:r>
      <w:r w:rsidR="00B26EEF" w:rsidRPr="00B26EEF">
        <w:t>NR MIMO evolution for DL &amp; UL</w:t>
      </w:r>
      <w:r w:rsidR="00B26EEF">
        <w:t>, e</w:t>
      </w:r>
      <w:r w:rsidR="00B26EEF" w:rsidRPr="00B26EEF">
        <w:t>nhanced NR support for high-speed train scenario in FR2</w:t>
      </w:r>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58DB86CA"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r w:rsidR="00E97C61">
        <w:t xml:space="preserve"> and for </w:t>
      </w:r>
      <w:r w:rsidR="005F7A51">
        <w:t>i</w:t>
      </w:r>
      <w:r w:rsidR="00E97C61" w:rsidRPr="00E97C61">
        <w:t>n-</w:t>
      </w:r>
      <w:r w:rsidR="005F7A51">
        <w:t>d</w:t>
      </w:r>
      <w:r w:rsidR="00E97C61" w:rsidRPr="00E97C61">
        <w:t xml:space="preserve">evice </w:t>
      </w:r>
      <w:r w:rsidR="005F7A51">
        <w:t>c</w:t>
      </w:r>
      <w:r w:rsidR="00E97C61" w:rsidRPr="00E97C61">
        <w:t>o-existence (IDC) enhancements for NR and MR-DC</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462819CB"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r w:rsidR="001F0A64">
        <w:t>8</w:t>
      </w:r>
      <w:r w:rsidR="003407CD">
        <w:t xml:space="preserve"> </w:t>
      </w:r>
      <w:r w:rsidR="004F108C" w:rsidRPr="00D34095">
        <w:t xml:space="preserve"> feature</w:t>
      </w:r>
      <w:r w:rsidR="003407CD">
        <w:t xml:space="preserve"> IMS data channel, and </w:t>
      </w:r>
      <w:r w:rsidR="001F0A64">
        <w:t xml:space="preserve">Rel-19 feature </w:t>
      </w:r>
      <w:r w:rsidR="001F0A64" w:rsidRPr="001F0A64">
        <w:t>eCall over IMS alignment with CEN</w:t>
      </w:r>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0B724CCD"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Pr>
          <w:rFonts w:cs="Arial"/>
        </w:rPr>
        <w:t>p</w:t>
      </w:r>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57BC5EB4" w:rsidR="00860F47" w:rsidRDefault="00860F47" w:rsidP="00860F47">
      <w:r w:rsidRPr="00D34095">
        <w:rPr>
          <w:rFonts w:cs="Arial"/>
          <w:b/>
        </w:rPr>
        <w:lastRenderedPageBreak/>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r w:rsidR="00D54848">
        <w:rPr>
          <w:rFonts w:cs="Arial"/>
        </w:rPr>
        <w:t xml:space="preserve"> already implemented and delivered Rel-14 TTCN test cases for </w:t>
      </w:r>
      <w:r w:rsidR="00D54848" w:rsidRPr="00D34095">
        <w:rPr>
          <w:lang w:val="en-US"/>
        </w:rPr>
        <w:t>Mission Critical Push To Talk (MCPTT)</w:t>
      </w:r>
      <w:r w:rsidR="00D54848">
        <w:rPr>
          <w:rFonts w:cs="Arial"/>
        </w:rPr>
        <w:t xml:space="preserve"> are now in use by several</w:t>
      </w:r>
      <w:r w:rsidR="00B06A66" w:rsidRPr="00D34095">
        <w:rPr>
          <w:rFonts w:cs="Arial"/>
        </w:rPr>
        <w:t xml:space="preserve"> MCX UE</w:t>
      </w:r>
      <w:r w:rsidR="000A6674" w:rsidRPr="00D34095">
        <w:rPr>
          <w:rFonts w:cs="Arial"/>
        </w:rPr>
        <w:t xml:space="preserve"> certification </w:t>
      </w:r>
      <w:r w:rsidR="00B06A66" w:rsidRPr="00D34095">
        <w:rPr>
          <w:rFonts w:cs="Arial"/>
        </w:rPr>
        <w:t>scheme</w:t>
      </w:r>
      <w:r w:rsidR="00D54848">
        <w:rPr>
          <w:rFonts w:cs="Arial"/>
        </w:rPr>
        <w:t>s wor</w:t>
      </w:r>
      <w:r w:rsidR="00367448">
        <w:rPr>
          <w:rFonts w:cs="Arial"/>
        </w:rPr>
        <w:t>l</w:t>
      </w:r>
      <w:r w:rsidR="00D54848">
        <w:rPr>
          <w:rFonts w:cs="Arial"/>
        </w:rPr>
        <w:t>dwide,</w:t>
      </w:r>
      <w:r w:rsidR="00B06A66" w:rsidRPr="00D34095">
        <w:rPr>
          <w:rFonts w:cs="Arial"/>
        </w:rPr>
        <w:t xml:space="preserve"> </w:t>
      </w:r>
      <w:r w:rsidR="00CD75D6" w:rsidRPr="00D34095">
        <w:rPr>
          <w:rFonts w:cs="Arial"/>
        </w:rPr>
        <w:t xml:space="preserve">to guarantee </w:t>
      </w:r>
      <w:r w:rsidR="00D54848">
        <w:rPr>
          <w:rFonts w:cs="Arial"/>
        </w:rPr>
        <w:t>MC</w:t>
      </w:r>
      <w:r w:rsidR="004A1470">
        <w:rPr>
          <w:rFonts w:cs="Arial"/>
        </w:rPr>
        <w:t>PTT</w:t>
      </w:r>
      <w:r w:rsidR="00D54848">
        <w:rPr>
          <w:rFonts w:cs="Arial"/>
        </w:rPr>
        <w:t xml:space="preserve"> Client </w:t>
      </w:r>
      <w:r w:rsidR="00CD75D6" w:rsidRPr="00D34095">
        <w:rPr>
          <w:rFonts w:cs="Arial"/>
        </w:rPr>
        <w:t>inter-operability</w:t>
      </w:r>
      <w:r w:rsidR="000A6674" w:rsidRPr="00D34095">
        <w:rPr>
          <w:rFonts w:cs="Arial"/>
        </w:rPr>
        <w:t xml:space="preserve">. In that context MCC TF160 </w:t>
      </w:r>
      <w:r w:rsidR="000A6674" w:rsidRPr="00D34095">
        <w:t xml:space="preserve">shall implement &amp; deliver </w:t>
      </w:r>
      <w:r w:rsidR="00D54848">
        <w:t>new</w:t>
      </w:r>
      <w:r w:rsidR="000A6674" w:rsidRPr="00D34095">
        <w:t xml:space="preserve"> TTCN test cases for </w:t>
      </w:r>
      <w:r w:rsidR="00A701EE">
        <w:t>Rel-1</w:t>
      </w:r>
      <w:r w:rsidR="00D54848">
        <w:t>7</w:t>
      </w:r>
      <w:r w:rsidR="00A701EE">
        <w:t xml:space="preserve"> enhancements to</w:t>
      </w:r>
      <w:r w:rsidR="000A6674" w:rsidRPr="00D34095">
        <w:t xml:space="preserve"> </w:t>
      </w:r>
      <w:r w:rsidR="00105D13" w:rsidRPr="00D34095">
        <w:rPr>
          <w:lang w:val="en-US"/>
        </w:rPr>
        <w:t>MCPTT</w:t>
      </w:r>
      <w:r w:rsidR="00DF096C">
        <w:rPr>
          <w:lang w:val="en-US"/>
        </w:rPr>
        <w:t>/</w:t>
      </w:r>
      <w:r w:rsidR="000A6674" w:rsidRPr="00D34095">
        <w:t>MCVideo</w:t>
      </w:r>
      <w:r w:rsidR="00DF096C">
        <w:t>/</w:t>
      </w:r>
      <w:r w:rsidR="000A6674" w:rsidRPr="00D34095">
        <w:t>MCData</w:t>
      </w:r>
      <w:r w:rsidR="00FD67AC">
        <w:t xml:space="preserve"> Clients</w:t>
      </w:r>
      <w:r w:rsidR="007D049B">
        <w:t xml:space="preserve"> including addition of 5G as another RAT supporting MCX</w:t>
      </w:r>
      <w:r w:rsidR="00D848F6">
        <w:t>, and Rel-18 p</w:t>
      </w:r>
      <w:r w:rsidR="00D848F6" w:rsidRPr="00D848F6">
        <w:t xml:space="preserve">rotocol enhancements for </w:t>
      </w:r>
      <w:r w:rsidR="00D848F6">
        <w:t>a</w:t>
      </w:r>
      <w:r w:rsidR="00D848F6" w:rsidRPr="00D848F6">
        <w:t xml:space="preserve">d hoc </w:t>
      </w:r>
      <w:r w:rsidR="00D848F6">
        <w:t>g</w:t>
      </w:r>
      <w:r w:rsidR="00D848F6" w:rsidRPr="00D848F6">
        <w:t xml:space="preserve">roup </w:t>
      </w:r>
      <w:r w:rsidR="00D848F6">
        <w:t>c</w:t>
      </w:r>
      <w:r w:rsidR="00D848F6" w:rsidRPr="00D848F6">
        <w:t xml:space="preserve">alls and interconnection </w:t>
      </w:r>
      <w:r w:rsidR="00DF096C">
        <w:t>&amp;</w:t>
      </w:r>
      <w:r w:rsidR="00D848F6" w:rsidRPr="00D848F6">
        <w:t xml:space="preserve"> migration aspects for railways</w:t>
      </w:r>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r w:rsidR="007D049B">
        <w:t xml:space="preserve"> LTE</w:t>
      </w:r>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7B8C572D" w:rsidR="0096203B" w:rsidRPr="00D34095" w:rsidRDefault="0096203B" w:rsidP="0096203B">
      <w:pPr>
        <w:rPr>
          <w:rFonts w:cs="Arial"/>
        </w:rPr>
      </w:pPr>
      <w:r w:rsidRPr="00D34095">
        <w:rPr>
          <w:rFonts w:cs="Arial"/>
        </w:rPr>
        <w:t xml:space="preserve">3GPP TSG RAN </w:t>
      </w:r>
      <w:r w:rsidR="00E83DA2">
        <w:rPr>
          <w:rFonts w:cs="Arial"/>
        </w:rPr>
        <w:t>WG1</w:t>
      </w:r>
      <w:r w:rsidR="001974B5">
        <w:rPr>
          <w:rFonts w:cs="Arial"/>
        </w:rPr>
        <w:t xml:space="preserve"> (RAN1),</w:t>
      </w:r>
      <w:r w:rsidR="00E83DA2">
        <w:rPr>
          <w:rFonts w:cs="Arial"/>
        </w:rPr>
        <w:t xml:space="preserve"> </w:t>
      </w:r>
      <w:r w:rsidR="001974B5">
        <w:rPr>
          <w:rFonts w:cs="Arial"/>
        </w:rPr>
        <w:t>TSG RAN</w:t>
      </w:r>
      <w:r w:rsidR="00E83DA2">
        <w:rPr>
          <w:rFonts w:cs="Arial"/>
        </w:rPr>
        <w:t xml:space="preserve"> </w:t>
      </w:r>
      <w:r w:rsidRPr="00D34095">
        <w:rPr>
          <w:rFonts w:cs="Arial"/>
        </w:rPr>
        <w:t>WG2</w:t>
      </w:r>
      <w:r w:rsidR="001974B5">
        <w:rPr>
          <w:rFonts w:cs="Arial"/>
        </w:rPr>
        <w:t xml:space="preserve"> (RAN2)</w:t>
      </w:r>
      <w:r w:rsidRPr="00D34095">
        <w:rPr>
          <w:rFonts w:cs="Arial"/>
        </w:rPr>
        <w:t>,</w:t>
      </w:r>
      <w:r w:rsidR="008B5AB4" w:rsidRPr="00D34095">
        <w:rPr>
          <w:rFonts w:cs="Arial"/>
        </w:rPr>
        <w:t xml:space="preserve"> </w:t>
      </w:r>
      <w:r w:rsidRPr="00D34095">
        <w:rPr>
          <w:rFonts w:cs="Arial"/>
        </w:rPr>
        <w:t>TSG CT WG1</w:t>
      </w:r>
      <w:r w:rsidR="001974B5">
        <w:rPr>
          <w:rFonts w:cs="Arial"/>
        </w:rPr>
        <w:t xml:space="preserve"> (CT1)</w:t>
      </w:r>
      <w:r w:rsidRPr="00D34095">
        <w:rPr>
          <w:rFonts w:cs="Arial"/>
        </w:rPr>
        <w:t>,</w:t>
      </w:r>
      <w:r w:rsidR="00EA0FD3" w:rsidRPr="00D34095">
        <w:rPr>
          <w:rFonts w:cs="Arial"/>
        </w:rPr>
        <w:t xml:space="preserve"> </w:t>
      </w:r>
      <w:r w:rsidR="00F07072" w:rsidRPr="00D34095">
        <w:rPr>
          <w:rFonts w:cs="Arial"/>
        </w:rPr>
        <w:t>TSG SA WG</w:t>
      </w:r>
      <w:r w:rsidR="00E83DA2">
        <w:rPr>
          <w:rFonts w:cs="Arial"/>
        </w:rPr>
        <w:t>3</w:t>
      </w:r>
      <w:r w:rsidR="001974B5">
        <w:rPr>
          <w:rFonts w:cs="Arial"/>
        </w:rPr>
        <w:t xml:space="preserve"> (SA3),</w:t>
      </w:r>
      <w:r w:rsidR="00E83DA2">
        <w:rPr>
          <w:rFonts w:cs="Arial"/>
        </w:rPr>
        <w:t xml:space="preserve"> </w:t>
      </w:r>
      <w:r w:rsidR="001974B5">
        <w:rPr>
          <w:rFonts w:cs="Arial"/>
        </w:rPr>
        <w:t>TSG SA</w:t>
      </w:r>
      <w:r w:rsidR="00E83DA2">
        <w:rPr>
          <w:rFonts w:cs="Arial"/>
        </w:rPr>
        <w:t xml:space="preserve"> WG4</w:t>
      </w:r>
      <w:r w:rsidR="001974B5">
        <w:rPr>
          <w:rFonts w:cs="Arial"/>
        </w:rPr>
        <w:t xml:space="preserve"> (SA4)</w:t>
      </w:r>
    </w:p>
    <w:p w14:paraId="21BA0E0B" w14:textId="63F35EBB"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9B71C2">
        <w:rPr>
          <w:rFonts w:cs="Arial"/>
        </w:rPr>
        <w:t>25</w:t>
      </w:r>
    </w:p>
    <w:p w14:paraId="79B97709" w14:textId="5308698F"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9B71C2">
        <w:rPr>
          <w:rFonts w:cs="Arial"/>
        </w:rPr>
        <w:t>25</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A204060"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r w:rsidR="009B71C2">
        <w:rPr>
          <w:b/>
        </w:rPr>
        <w:t>25</w:t>
      </w:r>
    </w:p>
    <w:p w14:paraId="2BED61A5" w14:textId="77777777" w:rsidR="008D74B8" w:rsidRPr="00D34095" w:rsidRDefault="008D74B8" w:rsidP="008D74B8">
      <w:pPr>
        <w:spacing w:after="0"/>
        <w:rPr>
          <w:b/>
        </w:rPr>
      </w:pPr>
    </w:p>
    <w:p w14:paraId="4CC7B9DA" w14:textId="24581E58"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D73108">
        <w:t>25</w:t>
      </w:r>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D73108">
        <w:t>25</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D73108">
        <w:t>24</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D73108">
        <w:t>24</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r w:rsidR="004E727F">
        <w:t xml:space="preserve"> Resources may also be required, on </w:t>
      </w:r>
      <w:r w:rsidR="004E727F">
        <w:lastRenderedPageBreak/>
        <w:t>a need basis, to ensure that the set of tools, used by MCC TF160 to ensure TTCN software quality, is kept up to date and relevant.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46BD72DE"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724866">
        <w:rPr>
          <w:rFonts w:cs="Arial"/>
        </w:rPr>
        <w:t>25</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6CEC8A0F"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380E26">
        <w:rPr>
          <w:rFonts w:cs="Arial"/>
        </w:rPr>
        <w:t>37</w:t>
      </w:r>
      <w:r w:rsidR="00511EDC" w:rsidRPr="00D34095">
        <w:rPr>
          <w:rFonts w:cs="Arial"/>
        </w:rPr>
        <w:t>.579 and TS 38.523</w:t>
      </w:r>
    </w:p>
    <w:p w14:paraId="71530B93" w14:textId="61BA022B"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r w:rsidR="00380E26">
        <w:rPr>
          <w:rFonts w:cs="Arial"/>
        </w:rPr>
        <w:t>37</w:t>
      </w:r>
      <w:r w:rsidR="001D4132">
        <w:rPr>
          <w:rFonts w:cs="Arial"/>
        </w:rPr>
        <w:t xml:space="preserve">.579-2, TS </w:t>
      </w:r>
      <w:r w:rsidR="00380E26">
        <w:rPr>
          <w:rFonts w:cs="Arial"/>
        </w:rPr>
        <w:t>37</w:t>
      </w:r>
      <w:r w:rsidR="001D4132">
        <w:rPr>
          <w:rFonts w:cs="Arial"/>
        </w:rPr>
        <w:t>.579-6</w:t>
      </w:r>
      <w:r w:rsidR="004637C9" w:rsidRPr="00D34095">
        <w:rPr>
          <w:rFonts w:cs="Arial"/>
        </w:rPr>
        <w:t xml:space="preserve"> and TS </w:t>
      </w:r>
      <w:r w:rsidR="00380E26">
        <w:rPr>
          <w:rFonts w:cs="Arial"/>
        </w:rPr>
        <w:t>37</w:t>
      </w:r>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37F21C64"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C61CC1">
        <w:rPr>
          <w:rFonts w:cs="Arial"/>
        </w:rPr>
        <w:t>37</w:t>
      </w:r>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22178711" w:rsidR="00EC7F5B" w:rsidRPr="00D34095" w:rsidRDefault="006001E4" w:rsidP="008A405E">
      <w:pPr>
        <w:spacing w:after="0"/>
      </w:pPr>
      <w:r w:rsidRPr="00D34095">
        <w:t xml:space="preserve">TS </w:t>
      </w:r>
      <w:r w:rsidR="00AB0277">
        <w:t>37</w:t>
      </w:r>
      <w:r w:rsidRPr="00D34095">
        <w:t xml:space="preserve">.579-1: </w:t>
      </w:r>
      <w:r w:rsidR="008A405E" w:rsidRPr="00D34095">
        <w:t>Mission Critical (MC) services</w:t>
      </w:r>
      <w:r w:rsidRPr="00D34095">
        <w:t>; Part 1: Common test environment</w:t>
      </w:r>
    </w:p>
    <w:p w14:paraId="1A858134" w14:textId="131EACF3" w:rsidR="006001E4" w:rsidRPr="00D34095" w:rsidRDefault="006001E4" w:rsidP="00955816">
      <w:pPr>
        <w:spacing w:after="0"/>
      </w:pPr>
      <w:r w:rsidRPr="00D34095">
        <w:t xml:space="preserve">TS </w:t>
      </w:r>
      <w:r w:rsidR="00AB0277">
        <w:t>37</w:t>
      </w:r>
      <w:r w:rsidRPr="00D34095">
        <w:t xml:space="preserve">.579-2: </w:t>
      </w:r>
      <w:r w:rsidR="004932DC" w:rsidRPr="00D34095">
        <w:t>Mission Critical (MC) services</w:t>
      </w:r>
      <w:r w:rsidRPr="00D34095">
        <w:t xml:space="preserve">; Part 2: </w:t>
      </w:r>
      <w:r w:rsidR="004932DC" w:rsidRPr="00D34095">
        <w:t xml:space="preserve">MCPTT </w:t>
      </w:r>
      <w:r w:rsidRPr="00D34095">
        <w:t>UE Protocol conformance specification</w:t>
      </w:r>
    </w:p>
    <w:p w14:paraId="0EBA742C" w14:textId="4403FFE7" w:rsidR="006001E4" w:rsidRPr="00D34095" w:rsidRDefault="006001E4" w:rsidP="00955816">
      <w:pPr>
        <w:spacing w:after="0"/>
      </w:pPr>
      <w:r w:rsidRPr="00D34095">
        <w:t xml:space="preserve">TS </w:t>
      </w:r>
      <w:r w:rsidR="00AB0277">
        <w:t>37</w:t>
      </w:r>
      <w:r w:rsidRPr="00D34095">
        <w:t xml:space="preserve">.579-4: </w:t>
      </w:r>
      <w:r w:rsidR="004932DC" w:rsidRPr="00D34095">
        <w:t>Mission Critical (MC) services</w:t>
      </w:r>
      <w:r w:rsidRPr="00D34095">
        <w:t>; Part 4: Test Applicability and ICS proforma specification</w:t>
      </w:r>
    </w:p>
    <w:p w14:paraId="51066786" w14:textId="2438C1FA" w:rsidR="004932DC" w:rsidRPr="00D34095" w:rsidRDefault="004932DC" w:rsidP="004932DC">
      <w:pPr>
        <w:spacing w:after="0"/>
      </w:pPr>
      <w:r w:rsidRPr="00D34095">
        <w:t xml:space="preserve">TS </w:t>
      </w:r>
      <w:r w:rsidR="00AB0277">
        <w:t>37</w:t>
      </w:r>
      <w:r w:rsidRPr="00D34095">
        <w:t>.579-6: Mission Critical (MC) services; Part 6: MCVideo UE Protocol conformance specification</w:t>
      </w:r>
    </w:p>
    <w:p w14:paraId="691E7DA8" w14:textId="45ED3105" w:rsidR="004932DC" w:rsidRPr="00D34095" w:rsidRDefault="004932DC" w:rsidP="004932DC">
      <w:pPr>
        <w:spacing w:after="0"/>
      </w:pPr>
      <w:r w:rsidRPr="00D34095">
        <w:t xml:space="preserve">TS </w:t>
      </w:r>
      <w:r w:rsidR="00AB0277">
        <w:t>37</w:t>
      </w:r>
      <w:r w:rsidRPr="00D34095">
        <w:t xml:space="preserve">.579-7: Mission Critical (MC) services;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lastRenderedPageBreak/>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r w:rsidRPr="00BF788E">
        <w:rPr>
          <w:szCs w:val="24"/>
          <w:lang w:val="fr-FR" w:eastAsia="en-GB"/>
        </w:rPr>
        <w:t>NR_SL_enh</w:t>
      </w:r>
      <w:r w:rsidR="00B578C2" w:rsidRPr="00BF788E">
        <w:rPr>
          <w:szCs w:val="24"/>
          <w:lang w:val="fr-FR" w:eastAsia="en-GB"/>
        </w:rPr>
        <w:t>-UEConTest</w:t>
      </w:r>
      <w:r w:rsidRPr="00BF788E">
        <w:rPr>
          <w:szCs w:val="24"/>
          <w:lang w:val="fr-FR" w:eastAsia="en-GB"/>
        </w:rPr>
        <w:t xml:space="preserve">, </w:t>
      </w:r>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r w:rsidRPr="00BF788E">
        <w:rPr>
          <w:szCs w:val="24"/>
          <w:lang w:val="fr-FR" w:eastAsia="en-GB"/>
        </w:rPr>
        <w:t>NR_SL_relay</w:t>
      </w:r>
      <w:r w:rsidR="00B578C2" w:rsidRPr="00BF788E">
        <w:rPr>
          <w:szCs w:val="24"/>
          <w:lang w:val="fr-FR" w:eastAsia="en-GB"/>
        </w:rPr>
        <w:t>-UEConTest</w:t>
      </w:r>
      <w:r w:rsidRPr="00BF788E">
        <w:rPr>
          <w:szCs w:val="24"/>
          <w:lang w:val="fr-FR" w:eastAsia="en-GB"/>
        </w:rPr>
        <w:t xml:space="preserve">, </w:t>
      </w:r>
    </w:p>
    <w:p w14:paraId="3374D73B" w14:textId="0DFD55C4" w:rsidR="0088717F" w:rsidRPr="00BF788E" w:rsidRDefault="0088717F" w:rsidP="00955816">
      <w:pPr>
        <w:spacing w:after="0"/>
        <w:rPr>
          <w:szCs w:val="24"/>
          <w:lang w:val="fr-FR" w:eastAsia="en-GB"/>
        </w:rPr>
      </w:pPr>
      <w:r w:rsidRPr="00BF788E">
        <w:rPr>
          <w:szCs w:val="24"/>
          <w:lang w:val="fr-FR" w:eastAsia="en-GB"/>
        </w:rPr>
        <w:t xml:space="preserve">NR_cov_enh-UEConTest, </w:t>
      </w:r>
    </w:p>
    <w:p w14:paraId="520FC65F" w14:textId="6AB6F1CE" w:rsidR="0088717F" w:rsidRPr="00BF788E" w:rsidRDefault="0088717F" w:rsidP="00955816">
      <w:pPr>
        <w:spacing w:after="0"/>
        <w:rPr>
          <w:szCs w:val="24"/>
          <w:lang w:val="fr-FR" w:eastAsia="en-GB"/>
        </w:rPr>
      </w:pPr>
      <w:r w:rsidRPr="00BF788E">
        <w:rPr>
          <w:szCs w:val="24"/>
          <w:lang w:val="fr-FR" w:eastAsia="en-GB"/>
        </w:rPr>
        <w:t>NR_NTN_Solutions</w:t>
      </w:r>
      <w:r w:rsidR="00BB51E9" w:rsidRPr="00BF788E">
        <w:rPr>
          <w:szCs w:val="24"/>
          <w:lang w:val="fr-FR" w:eastAsia="en-GB"/>
        </w:rPr>
        <w:t>_plus_CT</w:t>
      </w:r>
      <w:r w:rsidRPr="00BF788E">
        <w:rPr>
          <w:szCs w:val="24"/>
          <w:lang w:val="fr-FR" w:eastAsia="en-GB"/>
        </w:rPr>
        <w:t xml:space="preserve">-UEConTest, </w:t>
      </w:r>
    </w:p>
    <w:p w14:paraId="668037A2" w14:textId="1BEE62D0" w:rsidR="0088717F" w:rsidRPr="00BF788E" w:rsidRDefault="0088717F" w:rsidP="00955816">
      <w:pPr>
        <w:spacing w:after="0"/>
        <w:rPr>
          <w:szCs w:val="24"/>
          <w:lang w:val="fr-FR" w:eastAsia="en-GB"/>
        </w:rPr>
      </w:pPr>
      <w:r w:rsidRPr="00BF788E">
        <w:rPr>
          <w:szCs w:val="24"/>
          <w:lang w:val="fr-FR" w:eastAsia="en-GB"/>
        </w:rPr>
        <w:t xml:space="preserve">NR_feMIMO-UEConTest, </w:t>
      </w:r>
    </w:p>
    <w:p w14:paraId="42D8D6B2" w14:textId="27E38795" w:rsidR="0088717F" w:rsidRPr="00BF788E" w:rsidRDefault="0088717F" w:rsidP="00955816">
      <w:pPr>
        <w:spacing w:after="0"/>
        <w:rPr>
          <w:szCs w:val="24"/>
          <w:lang w:val="fr-FR" w:eastAsia="en-GB"/>
        </w:rPr>
      </w:pPr>
      <w:r w:rsidRPr="00BF788E">
        <w:rPr>
          <w:szCs w:val="24"/>
          <w:lang w:val="fr-FR" w:eastAsia="en-GB"/>
        </w:rPr>
        <w:t xml:space="preserve">NR_ATSSS-UEConTest, </w:t>
      </w:r>
    </w:p>
    <w:p w14:paraId="4023DA2F" w14:textId="632506D9" w:rsidR="00BB51E9" w:rsidRPr="002F4D6A" w:rsidRDefault="00BB51E9" w:rsidP="0088717F">
      <w:pPr>
        <w:spacing w:after="0"/>
        <w:rPr>
          <w:szCs w:val="24"/>
          <w:lang w:eastAsia="en-GB"/>
        </w:rPr>
      </w:pPr>
      <w:r w:rsidRPr="002F4D6A">
        <w:rPr>
          <w:szCs w:val="24"/>
          <w:lang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r w:rsidR="00D7061A" w:rsidRPr="00BF788E">
        <w:rPr>
          <w:szCs w:val="24"/>
          <w:lang w:val="fr-FR" w:eastAsia="en-GB"/>
        </w:rPr>
        <w:t>_plus_CT1</w:t>
      </w:r>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2F4D6A" w:rsidRDefault="00BB51E9" w:rsidP="0088717F">
      <w:pPr>
        <w:spacing w:after="0"/>
        <w:rPr>
          <w:szCs w:val="24"/>
          <w:lang w:val="fr-FR" w:eastAsia="en-GB"/>
        </w:rPr>
      </w:pPr>
      <w:r w:rsidRPr="000266DB">
        <w:rPr>
          <w:szCs w:val="24"/>
          <w:lang w:val="fr-FR" w:eastAsia="en-GB"/>
        </w:rPr>
        <w:t>NR_MC_enh</w:t>
      </w:r>
      <w:r w:rsidR="00A37804"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2A3EF624" w14:textId="7D5C9CAF" w:rsidR="00BB51E9" w:rsidRPr="002F4D6A" w:rsidRDefault="00BB51E9" w:rsidP="0088717F">
      <w:pPr>
        <w:spacing w:after="0"/>
        <w:rPr>
          <w:szCs w:val="24"/>
          <w:lang w:val="fr-FR" w:eastAsia="en-GB"/>
        </w:rPr>
      </w:pPr>
      <w:r w:rsidRPr="000266DB">
        <w:rPr>
          <w:szCs w:val="24"/>
          <w:lang w:val="fr-FR" w:eastAsia="en-GB"/>
        </w:rPr>
        <w:t>NR_cov_enh2</w:t>
      </w:r>
      <w:r w:rsidR="00D87C7F"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549015C6" w14:textId="79B40CF5" w:rsidR="00BB51E9" w:rsidRPr="002F4D6A" w:rsidRDefault="00317B54" w:rsidP="0088717F">
      <w:pPr>
        <w:spacing w:after="0"/>
        <w:rPr>
          <w:szCs w:val="24"/>
          <w:lang w:val="fr-FR" w:eastAsia="en-GB"/>
        </w:rPr>
      </w:pPr>
      <w:r w:rsidRPr="000266DB">
        <w:rPr>
          <w:szCs w:val="24"/>
          <w:lang w:val="fr-FR" w:eastAsia="en-GB"/>
        </w:rPr>
        <w:t>Netw_Energy_NR</w:t>
      </w:r>
      <w:r w:rsidR="00DA2FAC"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5CFD9FA0" w14:textId="278D64D6" w:rsidR="00317B54" w:rsidRPr="002F4D6A" w:rsidRDefault="00317B54" w:rsidP="0088717F">
      <w:pPr>
        <w:spacing w:after="0"/>
        <w:rPr>
          <w:szCs w:val="24"/>
          <w:lang w:val="fr-FR" w:eastAsia="en-GB"/>
        </w:rPr>
      </w:pPr>
      <w:r w:rsidRPr="000266DB">
        <w:rPr>
          <w:szCs w:val="24"/>
          <w:lang w:val="fr-FR" w:eastAsia="en-GB"/>
        </w:rPr>
        <w:t>NR_XR_</w:t>
      </w:r>
      <w:r w:rsidR="00294C85" w:rsidRPr="000266DB">
        <w:rPr>
          <w:szCs w:val="24"/>
          <w:lang w:val="fr-FR" w:eastAsia="en-GB"/>
        </w:rPr>
        <w:t>e</w:t>
      </w:r>
      <w:r w:rsidRPr="000266DB">
        <w:rPr>
          <w:szCs w:val="24"/>
          <w:lang w:val="fr-FR" w:eastAsia="en-GB"/>
        </w:rPr>
        <w:t>nh</w:t>
      </w:r>
      <w:r w:rsidR="00294C85" w:rsidRPr="000266DB">
        <w:rPr>
          <w:szCs w:val="24"/>
          <w:lang w:val="fr-FR" w:eastAsia="en-GB"/>
        </w:rPr>
        <w:t>_plus_CT1-UEConTest</w:t>
      </w:r>
      <w:r w:rsidRPr="000266DB">
        <w:rPr>
          <w:szCs w:val="24"/>
          <w:lang w:val="fr-FR" w:eastAsia="en-GB"/>
        </w:rPr>
        <w:t>,</w:t>
      </w:r>
      <w:r w:rsidRPr="002F4D6A">
        <w:rPr>
          <w:szCs w:val="24"/>
          <w:lang w:val="fr-FR" w:eastAsia="en-GB"/>
        </w:rPr>
        <w:t xml:space="preserve"> </w:t>
      </w:r>
    </w:p>
    <w:p w14:paraId="681DFB99" w14:textId="766222A8" w:rsidR="00317B54" w:rsidRPr="002B6FB7" w:rsidRDefault="00317B54" w:rsidP="0088717F">
      <w:pPr>
        <w:spacing w:after="0"/>
        <w:rPr>
          <w:szCs w:val="24"/>
          <w:lang w:val="fr-FR" w:eastAsia="en-GB"/>
        </w:rPr>
      </w:pPr>
      <w:r w:rsidRPr="002F4D6A">
        <w:rPr>
          <w:szCs w:val="24"/>
          <w:lang w:val="fr-FR" w:eastAsia="en-GB"/>
        </w:rPr>
        <w:t>NR_NTN_enh</w:t>
      </w:r>
      <w:r w:rsidR="00A5328B" w:rsidRPr="00BF788E">
        <w:rPr>
          <w:szCs w:val="24"/>
          <w:lang w:val="fr-FR" w:eastAsia="en-GB"/>
        </w:rPr>
        <w:t>_plus_CT-UEConTest</w:t>
      </w:r>
      <w:r w:rsidRPr="002B6FB7">
        <w:rPr>
          <w:szCs w:val="24"/>
          <w:lang w:val="fr-FR" w:eastAsia="en-GB"/>
        </w:rPr>
        <w:t xml:space="preserve">, </w:t>
      </w:r>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r w:rsidRPr="00BF788E">
        <w:rPr>
          <w:szCs w:val="24"/>
          <w:lang w:val="fr-FR" w:eastAsia="en-GB"/>
        </w:rPr>
        <w:t>NR_DualTxRx_MUSIM</w:t>
      </w:r>
      <w:r w:rsidR="00746F60" w:rsidRPr="00BF788E">
        <w:rPr>
          <w:szCs w:val="24"/>
          <w:lang w:val="fr-FR" w:eastAsia="en-GB"/>
        </w:rPr>
        <w:t>-UEConTest</w:t>
      </w:r>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r w:rsidR="00B6492F" w:rsidRPr="00BF788E">
        <w:rPr>
          <w:szCs w:val="24"/>
          <w:lang w:val="fr-FR" w:eastAsia="en-GB"/>
        </w:rPr>
        <w:t>-UEConTest</w:t>
      </w:r>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r w:rsidR="00A5328B" w:rsidRPr="00BF788E">
        <w:rPr>
          <w:szCs w:val="24"/>
          <w:lang w:val="fr-FR" w:eastAsia="en-GB"/>
        </w:rPr>
        <w:t>_5MBS_Ph2-UEConTest</w:t>
      </w:r>
      <w:r w:rsidRPr="00BF788E">
        <w:rPr>
          <w:szCs w:val="24"/>
          <w:lang w:val="fr-FR" w:eastAsia="en-GB"/>
        </w:rPr>
        <w:t xml:space="preserve">, </w:t>
      </w:r>
    </w:p>
    <w:p w14:paraId="51F3A0C5" w14:textId="2D5BAE79" w:rsidR="00BB51E9" w:rsidRPr="00BF788E" w:rsidRDefault="00317B54" w:rsidP="0088717F">
      <w:pPr>
        <w:spacing w:after="0"/>
        <w:rPr>
          <w:szCs w:val="24"/>
          <w:lang w:val="en-US" w:eastAsia="en-GB"/>
        </w:rPr>
      </w:pPr>
      <w:r w:rsidRPr="00BF788E">
        <w:rPr>
          <w:szCs w:val="24"/>
          <w:lang w:val="en-US" w:eastAsia="en-GB"/>
        </w:rPr>
        <w:t>NR_SL_relay_enh</w:t>
      </w:r>
      <w:r w:rsidR="0096036A" w:rsidRPr="00BF788E">
        <w:rPr>
          <w:szCs w:val="24"/>
          <w:lang w:val="en-US" w:eastAsia="en-GB"/>
        </w:rPr>
        <w:t>,</w:t>
      </w:r>
      <w:r w:rsidRPr="00BF788E">
        <w:rPr>
          <w:szCs w:val="24"/>
          <w:lang w:val="en-US" w:eastAsia="en-GB"/>
        </w:rPr>
        <w:t xml:space="preserve"> </w:t>
      </w:r>
    </w:p>
    <w:p w14:paraId="0B68B4D5" w14:textId="292DF354" w:rsidR="004742E6" w:rsidRPr="00BF788E" w:rsidRDefault="004742E6" w:rsidP="0096036A">
      <w:pPr>
        <w:spacing w:after="0"/>
        <w:rPr>
          <w:szCs w:val="24"/>
          <w:lang w:eastAsia="en-GB"/>
        </w:rPr>
      </w:pPr>
      <w:r w:rsidRPr="00BF788E">
        <w:rPr>
          <w:szCs w:val="24"/>
          <w:lang w:eastAsia="en-GB"/>
        </w:rPr>
        <w:t xml:space="preserve">IoT_NTN_extLband-UEConTest, </w:t>
      </w:r>
    </w:p>
    <w:p w14:paraId="04A50958" w14:textId="2F3015E9" w:rsidR="004742E6" w:rsidRPr="00BF788E" w:rsidRDefault="004742E6" w:rsidP="0096036A">
      <w:pPr>
        <w:spacing w:after="0"/>
        <w:rPr>
          <w:szCs w:val="24"/>
          <w:lang w:eastAsia="en-GB"/>
        </w:rPr>
      </w:pPr>
      <w:r w:rsidRPr="00BF788E">
        <w:rPr>
          <w:szCs w:val="24"/>
          <w:lang w:eastAsia="en-GB"/>
        </w:rPr>
        <w:t xml:space="preserve">IoT_NTN_FDD_LS_band-UEConTest, </w:t>
      </w:r>
    </w:p>
    <w:p w14:paraId="1D08C541" w14:textId="3FB48540" w:rsidR="0096036A" w:rsidRPr="00565D91" w:rsidRDefault="0096036A" w:rsidP="0096036A">
      <w:pPr>
        <w:spacing w:after="0"/>
        <w:rPr>
          <w:szCs w:val="24"/>
          <w:lang w:eastAsia="en-GB"/>
        </w:rPr>
      </w:pPr>
      <w:r w:rsidRPr="00565D91">
        <w:rPr>
          <w:szCs w:val="24"/>
          <w:lang w:eastAsia="en-GB"/>
        </w:rPr>
        <w:t>NR_lic_bands_BW_R1</w:t>
      </w:r>
      <w:r w:rsidRPr="00BF788E">
        <w:rPr>
          <w:szCs w:val="24"/>
          <w:lang w:eastAsia="en-GB"/>
        </w:rPr>
        <w:t>9</w:t>
      </w:r>
      <w:r w:rsidRPr="00565D91">
        <w:rPr>
          <w:szCs w:val="24"/>
          <w:lang w:eastAsia="en-GB"/>
        </w:rPr>
        <w:t xml:space="preserve">-UEConTest, </w:t>
      </w:r>
    </w:p>
    <w:p w14:paraId="64A10A6B" w14:textId="7AF3D4F5" w:rsidR="0096036A" w:rsidRPr="00BF788E" w:rsidRDefault="007B79C8" w:rsidP="0088717F">
      <w:pPr>
        <w:spacing w:after="0"/>
        <w:rPr>
          <w:szCs w:val="24"/>
          <w:lang w:val="fr-FR" w:eastAsia="en-GB"/>
        </w:rPr>
      </w:pPr>
      <w:r w:rsidRPr="002F4D6A">
        <w:rPr>
          <w:szCs w:val="24"/>
          <w:lang w:val="fr-FR" w:eastAsia="en-GB"/>
        </w:rPr>
        <w:t>NR_CADC_NR_LTE_DC_R19-UEConTest</w:t>
      </w:r>
      <w:r w:rsidRPr="00BF788E">
        <w:rPr>
          <w:szCs w:val="24"/>
          <w:lang w:val="fr-FR" w:eastAsia="en-GB"/>
        </w:rPr>
        <w:t xml:space="preserve">, </w:t>
      </w:r>
    </w:p>
    <w:p w14:paraId="4BD6C54B" w14:textId="334755FC" w:rsidR="007B79C8" w:rsidRPr="00BF788E" w:rsidRDefault="00E771A4" w:rsidP="0088717F">
      <w:pPr>
        <w:spacing w:after="0"/>
        <w:rPr>
          <w:szCs w:val="24"/>
          <w:lang w:eastAsia="en-GB"/>
        </w:rPr>
      </w:pPr>
      <w:r w:rsidRPr="00565D91">
        <w:rPr>
          <w:szCs w:val="24"/>
          <w:lang w:eastAsia="en-GB"/>
        </w:rPr>
        <w:t>NR_FDD_bands_R18_redcap-UEConTest</w:t>
      </w:r>
      <w:r w:rsidR="00ED5A50" w:rsidRPr="00BF788E">
        <w:rPr>
          <w:szCs w:val="24"/>
          <w:lang w:eastAsia="en-GB"/>
        </w:rPr>
        <w:t xml:space="preserve">, </w:t>
      </w:r>
    </w:p>
    <w:p w14:paraId="0EC9FE30" w14:textId="6F6D9A89" w:rsidR="00ED5A50" w:rsidRPr="00BF788E" w:rsidRDefault="00ED5A50" w:rsidP="0088717F">
      <w:pPr>
        <w:spacing w:after="0"/>
        <w:rPr>
          <w:szCs w:val="24"/>
          <w:lang w:eastAsia="en-GB"/>
        </w:rPr>
      </w:pPr>
      <w:r w:rsidRPr="00BF788E">
        <w:rPr>
          <w:szCs w:val="24"/>
          <w:lang w:eastAsia="en-GB"/>
        </w:rPr>
        <w:t xml:space="preserve">LTE_900MHz_US-UEConTest, </w:t>
      </w:r>
    </w:p>
    <w:p w14:paraId="08A2D0EE" w14:textId="794DD327" w:rsidR="00ED5A50" w:rsidRPr="00BF788E" w:rsidRDefault="00593DF1" w:rsidP="0088717F">
      <w:pPr>
        <w:spacing w:after="0"/>
        <w:rPr>
          <w:szCs w:val="24"/>
          <w:lang w:eastAsia="en-GB"/>
        </w:rPr>
      </w:pPr>
      <w:r w:rsidRPr="00BF788E">
        <w:rPr>
          <w:szCs w:val="24"/>
          <w:lang w:eastAsia="en-GB"/>
        </w:rPr>
        <w:t xml:space="preserve">NR_FR1_lessthan_5MHz_BW-UEConTest, </w:t>
      </w:r>
    </w:p>
    <w:p w14:paraId="788DE3D9" w14:textId="5686FCC8" w:rsidR="00593DF1" w:rsidRPr="00BF788E" w:rsidRDefault="00593DF1" w:rsidP="0088717F">
      <w:pPr>
        <w:spacing w:after="0"/>
        <w:rPr>
          <w:szCs w:val="24"/>
          <w:lang w:eastAsia="en-GB"/>
        </w:rPr>
      </w:pPr>
      <w:r w:rsidRPr="00BF788E">
        <w:rPr>
          <w:szCs w:val="24"/>
          <w:lang w:eastAsia="en-GB"/>
        </w:rPr>
        <w:t xml:space="preserve">NR_MT_SDT-UEConTest, </w:t>
      </w:r>
    </w:p>
    <w:p w14:paraId="3B15BCD3" w14:textId="7B2A880D" w:rsidR="00593DF1" w:rsidRPr="00BF788E" w:rsidRDefault="00593DF1" w:rsidP="0088717F">
      <w:pPr>
        <w:spacing w:after="0"/>
        <w:rPr>
          <w:szCs w:val="24"/>
          <w:lang w:eastAsia="en-GB"/>
        </w:rPr>
      </w:pPr>
      <w:r w:rsidRPr="00BF788E">
        <w:rPr>
          <w:szCs w:val="24"/>
          <w:lang w:eastAsia="en-GB"/>
        </w:rPr>
        <w:t xml:space="preserve">NR_IDC_enh-UEConTest, </w:t>
      </w:r>
    </w:p>
    <w:p w14:paraId="2B55363A" w14:textId="7CF1E069" w:rsidR="00593DF1" w:rsidRPr="00BF788E" w:rsidRDefault="00593DF1" w:rsidP="0088717F">
      <w:pPr>
        <w:spacing w:after="0"/>
        <w:rPr>
          <w:szCs w:val="24"/>
          <w:lang w:eastAsia="en-GB"/>
        </w:rPr>
      </w:pPr>
      <w:r w:rsidRPr="00BF788E">
        <w:rPr>
          <w:szCs w:val="24"/>
          <w:lang w:eastAsia="en-GB"/>
        </w:rPr>
        <w:t xml:space="preserve">NR_ATG-UEConTest, </w:t>
      </w:r>
    </w:p>
    <w:p w14:paraId="7AFDAFA4" w14:textId="61E33714" w:rsidR="00593DF1" w:rsidRPr="00BF788E" w:rsidRDefault="00593DF1" w:rsidP="0088717F">
      <w:pPr>
        <w:spacing w:after="0"/>
        <w:rPr>
          <w:szCs w:val="24"/>
          <w:lang w:eastAsia="en-GB"/>
        </w:rPr>
      </w:pPr>
      <w:r w:rsidRPr="00BF788E">
        <w:rPr>
          <w:szCs w:val="24"/>
          <w:lang w:eastAsia="en-GB"/>
        </w:rPr>
        <w:t xml:space="preserve">NR_MIMO_evo_DL_UL-UEConTest, </w:t>
      </w:r>
    </w:p>
    <w:p w14:paraId="2E1F5896" w14:textId="21C39704" w:rsidR="00593DF1" w:rsidRPr="00BF788E" w:rsidRDefault="00593DF1" w:rsidP="0088717F">
      <w:pPr>
        <w:spacing w:after="0"/>
        <w:rPr>
          <w:szCs w:val="24"/>
          <w:lang w:eastAsia="en-GB"/>
        </w:rPr>
      </w:pPr>
      <w:r w:rsidRPr="00BF788E">
        <w:rPr>
          <w:szCs w:val="24"/>
          <w:lang w:eastAsia="en-GB"/>
        </w:rPr>
        <w:t xml:space="preserve">NR_HST_FR2_enh-UEConTest, </w:t>
      </w:r>
    </w:p>
    <w:p w14:paraId="168B8946" w14:textId="29F500CE" w:rsidR="00593DF1" w:rsidRDefault="00593DF1" w:rsidP="0088717F">
      <w:pPr>
        <w:spacing w:after="0"/>
        <w:rPr>
          <w:szCs w:val="24"/>
          <w:lang w:eastAsia="en-GB"/>
        </w:rPr>
      </w:pPr>
      <w:r w:rsidRPr="00BF788E">
        <w:rPr>
          <w:szCs w:val="24"/>
          <w:lang w:eastAsia="en-GB"/>
        </w:rPr>
        <w:t>MCProtoc17_enh3MCPTT_eMCData3_ MC</w:t>
      </w:r>
      <w:r w:rsidRPr="00593DF1">
        <w:rPr>
          <w:szCs w:val="24"/>
          <w:lang w:eastAsia="en-GB"/>
        </w:rPr>
        <w:t>Over5GS-UEConTest</w:t>
      </w:r>
      <w:r>
        <w:rPr>
          <w:szCs w:val="24"/>
          <w:lang w:eastAsia="en-GB"/>
        </w:rPr>
        <w:t xml:space="preserve">, </w:t>
      </w:r>
    </w:p>
    <w:p w14:paraId="0C64BCD7" w14:textId="6CE721A0" w:rsidR="00593DF1" w:rsidRDefault="00593DF1" w:rsidP="0088717F">
      <w:pPr>
        <w:spacing w:after="0"/>
        <w:rPr>
          <w:szCs w:val="24"/>
          <w:lang w:eastAsia="en-GB"/>
        </w:rPr>
      </w:pPr>
      <w:r w:rsidRPr="00593DF1">
        <w:rPr>
          <w:szCs w:val="24"/>
          <w:lang w:eastAsia="en-GB"/>
        </w:rPr>
        <w:t>LTE_terr_bcast_bands_part2-UEConTest</w:t>
      </w:r>
      <w:r>
        <w:rPr>
          <w:szCs w:val="24"/>
          <w:lang w:eastAsia="en-GB"/>
        </w:rPr>
        <w:t xml:space="preserve">, </w:t>
      </w:r>
    </w:p>
    <w:p w14:paraId="4EF5762A" w14:textId="505EE6E7" w:rsidR="007A2BB7" w:rsidRPr="002F4D6A" w:rsidRDefault="007A2BB7" w:rsidP="0088717F">
      <w:pPr>
        <w:spacing w:after="0"/>
        <w:rPr>
          <w:szCs w:val="24"/>
          <w:lang w:eastAsia="en-GB"/>
        </w:rPr>
      </w:pPr>
      <w:r w:rsidRPr="002F4D6A">
        <w:rPr>
          <w:szCs w:val="24"/>
          <w:lang w:eastAsia="en-GB"/>
        </w:rPr>
        <w:t xml:space="preserve">NG_RTC-UEContest, </w:t>
      </w:r>
    </w:p>
    <w:p w14:paraId="35585AAE" w14:textId="585C2623" w:rsidR="007A2BB7" w:rsidRPr="002F4D6A" w:rsidRDefault="007A2BB7" w:rsidP="0088717F">
      <w:pPr>
        <w:spacing w:after="0"/>
        <w:rPr>
          <w:szCs w:val="24"/>
          <w:lang w:eastAsia="en-GB"/>
        </w:rPr>
      </w:pPr>
      <w:r w:rsidRPr="002F4D6A">
        <w:rPr>
          <w:szCs w:val="24"/>
          <w:lang w:eastAsia="en-GB"/>
        </w:rPr>
        <w:t xml:space="preserve">eCallCEN-UEConTest, </w:t>
      </w:r>
    </w:p>
    <w:p w14:paraId="5B552A79" w14:textId="3E33922D" w:rsidR="008845DA" w:rsidRPr="00B7654D" w:rsidRDefault="007A2BB7" w:rsidP="0088717F">
      <w:pPr>
        <w:spacing w:after="0"/>
        <w:rPr>
          <w:szCs w:val="24"/>
          <w:lang w:eastAsia="en-GB"/>
        </w:rPr>
      </w:pPr>
      <w:r w:rsidRPr="00B7654D">
        <w:rPr>
          <w:szCs w:val="24"/>
          <w:lang w:eastAsia="en-GB"/>
        </w:rPr>
        <w:t>ATSSS_Ph3</w:t>
      </w:r>
      <w:r w:rsidR="008845DA" w:rsidRPr="00B7654D">
        <w:rPr>
          <w:szCs w:val="24"/>
          <w:lang w:eastAsia="en-GB"/>
        </w:rPr>
        <w:t>,</w:t>
      </w:r>
      <w:r w:rsidRPr="00B7654D">
        <w:rPr>
          <w:szCs w:val="24"/>
          <w:lang w:eastAsia="en-GB"/>
        </w:rPr>
        <w:t xml:space="preserve"> </w:t>
      </w:r>
      <w:r w:rsidR="008845DA" w:rsidRPr="00B7654D">
        <w:rPr>
          <w:szCs w:val="24"/>
          <w:lang w:eastAsia="en-GB"/>
        </w:rPr>
        <w:t>MC_AHGC_eMCSMI_Irail-UEConTest</w:t>
      </w:r>
    </w:p>
    <w:p w14:paraId="1CB506B2" w14:textId="77777777" w:rsidR="002075F2" w:rsidRPr="00B7654D" w:rsidRDefault="002075F2" w:rsidP="0088717F">
      <w:pPr>
        <w:spacing w:after="0"/>
        <w:rPr>
          <w:szCs w:val="24"/>
          <w:lang w:eastAsia="en-GB"/>
        </w:rPr>
      </w:pPr>
    </w:p>
    <w:p w14:paraId="23366DF9" w14:textId="77777777" w:rsidR="00EB2D25" w:rsidRPr="00B7654D"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lastRenderedPageBreak/>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3137DB0B" w:rsidR="00C64053" w:rsidRPr="00565D91" w:rsidRDefault="00C64053" w:rsidP="00955816">
      <w:pPr>
        <w:spacing w:after="0"/>
      </w:pPr>
      <w:r w:rsidRPr="00565D91">
        <w:t xml:space="preserve">TS </w:t>
      </w:r>
      <w:r w:rsidR="00661F82" w:rsidRPr="00565D91">
        <w:t>37</w:t>
      </w:r>
      <w:r w:rsidRPr="00565D91">
        <w:t xml:space="preserve">.579-5: </w:t>
      </w:r>
      <w:r w:rsidR="00C42B76" w:rsidRPr="00565D91">
        <w:t>Mission Critical (MC) services</w:t>
      </w:r>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3B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6FB7"/>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54D"/>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22E"/>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6F6A"/>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1240</TotalTime>
  <Pages>7</Pages>
  <Words>2866</Words>
  <Characters>16630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338</cp:revision>
  <cp:lastPrinted>2011-11-09T15:24:00Z</cp:lastPrinted>
  <dcterms:created xsi:type="dcterms:W3CDTF">2020-10-14T09:10:00Z</dcterms:created>
  <dcterms:modified xsi:type="dcterms:W3CDTF">2024-11-22T00:03:00Z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