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C454E" w14:textId="214F164E" w:rsidR="00BF5D6F" w:rsidRDefault="00DD24C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D03136">
        <w:rPr>
          <w:rFonts w:cs="Arial"/>
          <w:b/>
          <w:sz w:val="24"/>
          <w:szCs w:val="24"/>
        </w:rPr>
        <w:t>105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4</w:t>
      </w:r>
      <w:r w:rsidR="0084584A">
        <w:rPr>
          <w:b/>
          <w:i/>
          <w:sz w:val="28"/>
        </w:rPr>
        <w:t>7603</w:t>
      </w:r>
    </w:p>
    <w:p w14:paraId="45A9B1D9" w14:textId="77777777" w:rsidR="001000C8" w:rsidRDefault="001000C8" w:rsidP="001000C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Orlando,</w:t>
        </w:r>
      </w:fldSimple>
      <w:r>
        <w:rPr>
          <w:b/>
          <w:noProof/>
          <w:sz w:val="24"/>
        </w:rPr>
        <w:t xml:space="preserve">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18</w:t>
        </w:r>
        <w:r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November</w:t>
        </w:r>
        <w:r w:rsidRPr="00BA51D9">
          <w:rPr>
            <w:b/>
            <w:noProof/>
            <w:sz w:val="24"/>
          </w:rPr>
          <w:t xml:space="preserve"> 2024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2nd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November</w:t>
        </w:r>
        <w:r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BF5D6F" w14:paraId="2DE63A60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434CCE" w14:textId="15083F34" w:rsidR="00BF5D6F" w:rsidRDefault="00DD24C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EA7D2E">
              <w:rPr>
                <w:rFonts w:eastAsia="SimSun"/>
                <w:i/>
                <w:sz w:val="14"/>
                <w:lang w:val="en-US" w:eastAsia="zh-CN"/>
              </w:rPr>
              <w:t>10</w:t>
            </w:r>
            <w:r>
              <w:rPr>
                <w:i/>
                <w:sz w:val="14"/>
              </w:rPr>
              <w:t>.0</w:t>
            </w:r>
          </w:p>
        </w:tc>
      </w:tr>
      <w:tr w:rsidR="00BF5D6F" w14:paraId="47B89215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4FE9" w14:textId="77777777" w:rsidR="00BF5D6F" w:rsidRDefault="00DD24C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BF5D6F" w14:paraId="14B47CCA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0EC913F6" w14:textId="77777777" w:rsidR="00BF5D6F" w:rsidRDefault="00BF5D6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530F8029" w14:textId="77777777" w:rsidR="00BF5D6F" w:rsidRDefault="00BF5D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D6F" w14:paraId="2FEA7014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240754" w14:textId="77777777" w:rsidR="00BF5D6F" w:rsidRDefault="00DD2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A1953" w14:textId="685485EE" w:rsidR="00BF5D6F" w:rsidRDefault="00C247E2">
            <w:pPr>
              <w:pStyle w:val="CRCoverPage"/>
              <w:spacing w:after="0"/>
              <w:ind w:left="100"/>
            </w:pPr>
            <w:r w:rsidRPr="00C247E2">
              <w:t>PRD21 CDS</w:t>
            </w:r>
            <w:r w:rsidR="009B202F">
              <w:t>:</w:t>
            </w:r>
            <w:r w:rsidRPr="00C247E2">
              <w:t xml:space="preserve"> PC2 EN-DC many 3 band combos</w:t>
            </w:r>
          </w:p>
        </w:tc>
      </w:tr>
      <w:tr w:rsidR="00BF5D6F" w14:paraId="0348F4CC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FDA6A75" w14:textId="77777777" w:rsidR="00BF5D6F" w:rsidRDefault="00BF5D6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0932F761" w14:textId="77777777" w:rsidR="00BF5D6F" w:rsidRDefault="00BF5D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D6F" w14:paraId="01A5D159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E3DE33" w14:textId="77777777" w:rsidR="00BF5D6F" w:rsidRDefault="00DD2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60D004D2" w14:textId="2C61A642" w:rsidR="00BF5D6F" w:rsidRDefault="00C247E2">
            <w:pPr>
              <w:pStyle w:val="CRCoverPage"/>
              <w:spacing w:after="0"/>
              <w:ind w:left="100"/>
            </w:pPr>
            <w:r>
              <w:t>WE Certification Oy, AT&amp;T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755E945" w14:textId="77777777" w:rsidR="00BF5D6F" w:rsidRDefault="00BF5D6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5E2D502" w14:textId="77777777" w:rsidR="00BF5D6F" w:rsidRDefault="00DD24C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27882" w14:textId="0C9F345A" w:rsidR="00BF5D6F" w:rsidRDefault="00E53FA3">
            <w:pPr>
              <w:pStyle w:val="CRCoverPage"/>
              <w:spacing w:after="0"/>
              <w:ind w:left="100"/>
            </w:pPr>
            <w:r>
              <w:t>2024-11-20</w:t>
            </w:r>
          </w:p>
        </w:tc>
      </w:tr>
    </w:tbl>
    <w:p w14:paraId="515CE6B3" w14:textId="77777777" w:rsidR="00BF5D6F" w:rsidRDefault="00BF5D6F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BF5D6F" w14:paraId="786480EF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40B30AD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57455F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D3656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74EA5F93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17E9D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D4342BF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115D26B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2B35213" w14:textId="77777777" w:rsidR="00BF5D6F" w:rsidRDefault="00DD24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460897A" w14:textId="77777777" w:rsidR="00BF5D6F" w:rsidRDefault="00DD24C9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8700B6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74331577" w14:textId="77777777" w:rsidR="00BF5D6F" w:rsidRDefault="00DD24C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CB5DC8" w14:textId="52A805B6" w:rsidR="00BF5D6F" w:rsidRDefault="00E53F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D99CB2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6A0E140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DA404D7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85A8053" w14:textId="77777777" w:rsidR="00BF5D6F" w:rsidRDefault="00DD24C9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F9D04A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B85C14" w14:textId="77777777" w:rsidR="00BF5D6F" w:rsidRDefault="00DD24C9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B16A1F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40EE98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1A42ADB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924714B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61B2F06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7DEC9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295A8430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8DDDA3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D7C7289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6AD460C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B0F04F3" w14:textId="77777777" w:rsidR="00BF5D6F" w:rsidRDefault="00DD24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A3D8BFB" w14:textId="77777777" w:rsidR="00BF5D6F" w:rsidRDefault="00DD24C9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3014BF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98A0D3" w14:textId="77777777" w:rsidR="00BF5D6F" w:rsidRDefault="00DD24C9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EBCC1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7C2CED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0E0280A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090B217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A0CFE6F" w14:textId="77777777" w:rsidR="00BF5D6F" w:rsidRDefault="00DD24C9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89DFAF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57240D" w14:textId="77777777" w:rsidR="00BF5D6F" w:rsidRDefault="00DD24C9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0EDAA4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E6B033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08230E5C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10E3E45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A778800" w14:textId="77777777" w:rsidR="00BF5D6F" w:rsidRDefault="00DD24C9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A944EA" w14:textId="0826EFFA" w:rsidR="00BF5D6F" w:rsidRDefault="004760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C5817A" w14:textId="77777777" w:rsidR="00BF5D6F" w:rsidRDefault="00DD24C9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04EF34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59551E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5C9391DA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3EA9B37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A5164E0" w14:textId="77777777" w:rsidR="00BF5D6F" w:rsidRDefault="00DD24C9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979B53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2E909A" w14:textId="77777777" w:rsidR="00BF5D6F" w:rsidRDefault="00DD24C9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6E286E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11DE8D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13524B5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44F2EBD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0CC0DAA3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9047C0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031D74DC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8C2D0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CF66374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48D0590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720CED3" w14:textId="77777777" w:rsidR="00BF5D6F" w:rsidRDefault="00DD24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0AB516A" w14:textId="77777777" w:rsidR="00BF5D6F" w:rsidRDefault="00DD24C9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5F2466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04558A" w14:textId="77777777" w:rsidR="00BF5D6F" w:rsidRDefault="00DD24C9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526BF7" w14:textId="58D0F979" w:rsidR="00BF5D6F" w:rsidRDefault="004760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04E4F5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591B38A4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BF35892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199D7BE" w14:textId="77777777" w:rsidR="00BF5D6F" w:rsidRDefault="00DD24C9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F673DB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C77E9D" w14:textId="77777777" w:rsidR="00BF5D6F" w:rsidRDefault="00DD24C9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510FA5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D21924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309C17B2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458DF1F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60745F2F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B746D61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C95243D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6CDE7909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F45D1EA" w14:textId="77777777" w:rsidR="00BF5D6F" w:rsidRDefault="00DD24C9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6492FE6F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637CF0C" w14:textId="77777777" w:rsidR="00BF5D6F" w:rsidRDefault="00DD24C9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09D4B2DD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DC_2A-2A-5A_n77A</w:t>
            </w:r>
          </w:p>
          <w:p w14:paraId="567DCB28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DC_2A-2A-14A_n77A</w:t>
            </w:r>
          </w:p>
          <w:p w14:paraId="7A05C4EA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DC_2A-2A-66A-66A_n77A</w:t>
            </w:r>
          </w:p>
          <w:p w14:paraId="6718BF4B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DC_2A-2A-66A_n77A</w:t>
            </w:r>
          </w:p>
          <w:p w14:paraId="443A4FA6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DC_2A-5A_n77A</w:t>
            </w:r>
          </w:p>
          <w:p w14:paraId="1F6CE267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DC_2A-14A_n77A</w:t>
            </w:r>
          </w:p>
          <w:p w14:paraId="4FE7820F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DC_2A-66A-66A_n77A</w:t>
            </w:r>
          </w:p>
          <w:p w14:paraId="55115825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DC_5A-66A_n77A</w:t>
            </w:r>
          </w:p>
          <w:p w14:paraId="6F7F409D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DC_14A-66A-66A_n77A</w:t>
            </w:r>
          </w:p>
          <w:p w14:paraId="200A06DC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DC_14A-66A_n77A</w:t>
            </w:r>
          </w:p>
          <w:p w14:paraId="4B08A83A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DC_2A-5A_n77(2A)</w:t>
            </w:r>
          </w:p>
          <w:p w14:paraId="48EE565A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DC_2A-14A_n77(2A)</w:t>
            </w:r>
          </w:p>
          <w:p w14:paraId="40DC4902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DC_2A-66A_n77(2A)</w:t>
            </w:r>
          </w:p>
          <w:p w14:paraId="687EAA50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DC_5A-66A_n77(2A)</w:t>
            </w:r>
          </w:p>
          <w:p w14:paraId="08AC5F0F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DC_14A-66A_n77(2A)</w:t>
            </w:r>
          </w:p>
          <w:p w14:paraId="3A059AA4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DC_2A-2A-5A_n77(2A)</w:t>
            </w:r>
          </w:p>
          <w:p w14:paraId="040A66B0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DC_2A-2A-14A_n77(2A)</w:t>
            </w:r>
          </w:p>
          <w:p w14:paraId="6E08145B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DC_2A-2A-66A_n77(2A)</w:t>
            </w:r>
          </w:p>
          <w:p w14:paraId="4701DCD9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DC_2A-66A-66A_n77(2A)</w:t>
            </w:r>
          </w:p>
          <w:p w14:paraId="2BAC8BBA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DC_5A-66A-66A_n77(2A)</w:t>
            </w:r>
          </w:p>
          <w:p w14:paraId="560F00AF" w14:textId="62FACDE8" w:rsidR="00BF5D6F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DC_14A-66A-66A_n77(2A)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9A2732" w14:textId="77777777" w:rsidR="00BF5D6F" w:rsidRDefault="00BF5D6F">
            <w:pPr>
              <w:pStyle w:val="CRCoverPage"/>
              <w:spacing w:after="0"/>
            </w:pPr>
          </w:p>
        </w:tc>
      </w:tr>
      <w:tr w:rsidR="00BF5D6F" w14:paraId="085CA65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DD6403D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0F6B2247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C0EC786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7E092F53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698694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196C94E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565675C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7E3B30E0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3FCEF643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A4FF8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496A9896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145C849A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59832CF" w14:textId="77777777" w:rsidR="00BF5D6F" w:rsidRDefault="00DD24C9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6AE21C71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F6A14F5" w14:textId="77777777" w:rsidR="00BF5D6F" w:rsidRDefault="00DD24C9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B2E93A" w14:textId="77777777" w:rsidR="00BF5D6F" w:rsidRDefault="00DD24C9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AA110B" w14:textId="77777777" w:rsidR="00BF5D6F" w:rsidRDefault="00BF5D6F">
            <w:pPr>
              <w:pStyle w:val="CRCoverPage"/>
              <w:spacing w:after="0"/>
            </w:pPr>
          </w:p>
        </w:tc>
      </w:tr>
      <w:tr w:rsidR="00BF5D6F" w14:paraId="19F4B634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57C4DD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0E281F9D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4518EE5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3BE42" w14:textId="77777777" w:rsidR="00BF5D6F" w:rsidRDefault="00BF5D6F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6C65D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5BFEA941" w14:textId="77777777" w:rsidR="00BF5D6F" w:rsidRDefault="00BF5D6F">
      <w:pPr>
        <w:pStyle w:val="CRCoverPage"/>
        <w:rPr>
          <w:lang w:val="en-US"/>
        </w:rPr>
      </w:pPr>
    </w:p>
    <w:bookmarkEnd w:id="0"/>
    <w:p w14:paraId="59832FE0" w14:textId="1F481348" w:rsidR="00BF5D6F" w:rsidRDefault="00BF5D6F" w:rsidP="001932E6">
      <w:pPr>
        <w:pStyle w:val="CRCoverPage"/>
        <w:rPr>
          <w:i/>
          <w:iCs/>
          <w:color w:val="FF0000"/>
          <w:lang w:val="en-US"/>
        </w:rPr>
      </w:pPr>
    </w:p>
    <w:sectPr w:rsidR="00BF5D6F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78D84" w14:textId="77777777" w:rsidR="00DD24C9" w:rsidRDefault="00DD24C9">
      <w:pPr>
        <w:spacing w:after="0"/>
      </w:pPr>
      <w:r>
        <w:separator/>
      </w:r>
    </w:p>
  </w:endnote>
  <w:endnote w:type="continuationSeparator" w:id="0">
    <w:p w14:paraId="74EEB1BE" w14:textId="77777777" w:rsidR="00DD24C9" w:rsidRDefault="00DD24C9">
      <w:pPr>
        <w:spacing w:after="0"/>
      </w:pPr>
      <w:r>
        <w:continuationSeparator/>
      </w:r>
    </w:p>
  </w:endnote>
  <w:endnote w:type="continuationNotice" w:id="1">
    <w:p w14:paraId="37BF75FE" w14:textId="77777777" w:rsidR="00B5094B" w:rsidRDefault="00B509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EA9D7" w14:textId="77777777" w:rsidR="00BF5D6F" w:rsidRDefault="00DD24C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EFC8F" w14:textId="77777777" w:rsidR="00BF5D6F" w:rsidRDefault="00DD24C9">
      <w:pPr>
        <w:spacing w:after="0"/>
      </w:pPr>
      <w:r>
        <w:separator/>
      </w:r>
    </w:p>
  </w:footnote>
  <w:footnote w:type="continuationSeparator" w:id="0">
    <w:p w14:paraId="3826BBFC" w14:textId="77777777" w:rsidR="00BF5D6F" w:rsidRDefault="00DD24C9">
      <w:pPr>
        <w:spacing w:after="0"/>
      </w:pPr>
      <w:r>
        <w:continuationSeparator/>
      </w:r>
    </w:p>
  </w:footnote>
  <w:footnote w:type="continuationNotice" w:id="1">
    <w:p w14:paraId="34D131CA" w14:textId="77777777" w:rsidR="00B5094B" w:rsidRDefault="00B5094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ACD7B" w14:textId="77777777" w:rsidR="00BF5D6F" w:rsidRDefault="00BF5D6F">
    <w:pPr>
      <w:pStyle w:val="Header"/>
    </w:pPr>
  </w:p>
  <w:p w14:paraId="7AC9A2F3" w14:textId="77777777" w:rsidR="00BF5D6F" w:rsidRDefault="00BF5D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3329852">
    <w:abstractNumId w:val="3"/>
  </w:num>
  <w:num w:numId="2" w16cid:durableId="911694072">
    <w:abstractNumId w:val="5"/>
  </w:num>
  <w:num w:numId="3" w16cid:durableId="1681153153">
    <w:abstractNumId w:val="1"/>
  </w:num>
  <w:num w:numId="4" w16cid:durableId="1805275494">
    <w:abstractNumId w:val="4"/>
  </w:num>
  <w:num w:numId="5" w16cid:durableId="555435116">
    <w:abstractNumId w:val="14"/>
  </w:num>
  <w:num w:numId="6" w16cid:durableId="416632018">
    <w:abstractNumId w:val="2"/>
  </w:num>
  <w:num w:numId="7" w16cid:durableId="1815170955">
    <w:abstractNumId w:val="10"/>
  </w:num>
  <w:num w:numId="8" w16cid:durableId="2135631208">
    <w:abstractNumId w:val="7"/>
  </w:num>
  <w:num w:numId="9" w16cid:durableId="28074665">
    <w:abstractNumId w:val="13"/>
  </w:num>
  <w:num w:numId="10" w16cid:durableId="235821789">
    <w:abstractNumId w:val="15"/>
  </w:num>
  <w:num w:numId="11" w16cid:durableId="304553563">
    <w:abstractNumId w:val="16"/>
  </w:num>
  <w:num w:numId="12" w16cid:durableId="1911036533">
    <w:abstractNumId w:val="8"/>
  </w:num>
  <w:num w:numId="13" w16cid:durableId="1738242443">
    <w:abstractNumId w:val="9"/>
  </w:num>
  <w:num w:numId="14" w16cid:durableId="1663193653">
    <w:abstractNumId w:val="6"/>
  </w:num>
  <w:num w:numId="15" w16cid:durableId="1597640541">
    <w:abstractNumId w:val="12"/>
  </w:num>
  <w:num w:numId="16" w16cid:durableId="502357517">
    <w:abstractNumId w:val="0"/>
  </w:num>
  <w:num w:numId="17" w16cid:durableId="15975224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0C8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2E6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363AA"/>
    <w:rsid w:val="00243E1C"/>
    <w:rsid w:val="00245AAA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523D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5F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464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76074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1771D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84A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2777"/>
    <w:rsid w:val="0096304A"/>
    <w:rsid w:val="00975634"/>
    <w:rsid w:val="009765D4"/>
    <w:rsid w:val="00981286"/>
    <w:rsid w:val="0098316E"/>
    <w:rsid w:val="009900E4"/>
    <w:rsid w:val="009915FF"/>
    <w:rsid w:val="009918B8"/>
    <w:rsid w:val="00993346"/>
    <w:rsid w:val="00993BFE"/>
    <w:rsid w:val="009A0012"/>
    <w:rsid w:val="009A6401"/>
    <w:rsid w:val="009A6F80"/>
    <w:rsid w:val="009B056A"/>
    <w:rsid w:val="009B202F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E681C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254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5BEB"/>
    <w:rsid w:val="00B460E9"/>
    <w:rsid w:val="00B5094B"/>
    <w:rsid w:val="00B5405A"/>
    <w:rsid w:val="00B5787F"/>
    <w:rsid w:val="00B62601"/>
    <w:rsid w:val="00B62A58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BF5D6F"/>
    <w:rsid w:val="00C00E9B"/>
    <w:rsid w:val="00C05FF9"/>
    <w:rsid w:val="00C062D0"/>
    <w:rsid w:val="00C1096E"/>
    <w:rsid w:val="00C1271E"/>
    <w:rsid w:val="00C1570B"/>
    <w:rsid w:val="00C17BE3"/>
    <w:rsid w:val="00C247E2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3136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6591E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2936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24C9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4D7"/>
    <w:rsid w:val="00E338CB"/>
    <w:rsid w:val="00E36665"/>
    <w:rsid w:val="00E37709"/>
    <w:rsid w:val="00E403D0"/>
    <w:rsid w:val="00E477B4"/>
    <w:rsid w:val="00E533B6"/>
    <w:rsid w:val="00E53FA3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874EA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A7D2E"/>
    <w:rsid w:val="00EB0B5A"/>
    <w:rsid w:val="00EB1200"/>
    <w:rsid w:val="00EB1C75"/>
    <w:rsid w:val="00EB4B54"/>
    <w:rsid w:val="00EB4FD2"/>
    <w:rsid w:val="00EB736F"/>
    <w:rsid w:val="00EC1B59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B5BC8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E9EF4FD"/>
  <w15:docId w15:val="{47A63862-AE10-42E7-A2C9-87D55CF43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FI" w:eastAsia="en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eastAsia="Times New Roman" w:hAnsi="Arial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9E681C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63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E617F5-5D3B-4F41-A95A-F2921785A3EF}">
  <ds:schemaRefs/>
</ds:datastoreItem>
</file>

<file path=customXml/itemProps2.xml><?xml version="1.0" encoding="utf-8"?>
<ds:datastoreItem xmlns:ds="http://schemas.openxmlformats.org/officeDocument/2006/customXml" ds:itemID="{2135293C-2686-4FDA-8917-15677194B012}">
  <ds:schemaRefs/>
</ds:datastoreItem>
</file>

<file path=customXml/itemProps3.xml><?xml version="1.0" encoding="utf-8"?>
<ds:datastoreItem xmlns:ds="http://schemas.openxmlformats.org/officeDocument/2006/customXml" ds:itemID="{69AF0E04-A620-4FEA-98A1-10F984186C5F}">
  <ds:schemaRefs/>
</ds:datastoreItem>
</file>

<file path=customXml/itemProps4.xml><?xml version="1.0" encoding="utf-8"?>
<ds:datastoreItem xmlns:ds="http://schemas.openxmlformats.org/officeDocument/2006/customXml" ds:itemID="{5011BE51-5DDF-4225-A49B-D792CB585D59}">
  <ds:schemaRefs/>
</ds:datastoreItem>
</file>

<file path=docMetadata/LabelInfo.xml><?xml version="1.0" encoding="utf-8"?>
<clbl:labelList xmlns:clbl="http://schemas.microsoft.com/office/2020/mipLabelMetadata">
  <clbl:label id="{87ba5c36-b7cf-4793-bbc2-bd5b3a9f95ca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182</Words>
  <Characters>1040</Characters>
  <Application>Microsoft Office Word</Application>
  <DocSecurity>0</DocSecurity>
  <Lines>8</Lines>
  <Paragraphs>2</Paragraphs>
  <ScaleCrop>false</ScaleCrop>
  <Company>ETSI</Company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Aleksi Heino (WE Certification Oy)</cp:lastModifiedBy>
  <cp:revision>2</cp:revision>
  <cp:lastPrinted>2020-02-05T15:54:00Z</cp:lastPrinted>
  <dcterms:created xsi:type="dcterms:W3CDTF">2024-11-21T16:19:00Z</dcterms:created>
  <dcterms:modified xsi:type="dcterms:W3CDTF">2024-11-21T16:19:00Z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AC94A4EBCA0842B6990A6BBEFF1E88A7</vt:lpwstr>
  </property>
  <property fmtid="{D5CDD505-2E9C-101B-9397-08002B2CF9AE}" pid="4" name="ContentTypeId">
    <vt:lpwstr>0x0101003AA7AC0C743A294CADF60F661720E3E6</vt:lpwstr>
  </property>
</Properties>
</file>