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03C89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771B37">
          <w:rPr>
            <w:b/>
            <w:i/>
            <w:noProof/>
            <w:sz w:val="28"/>
          </w:rPr>
          <w:t>6862</w:t>
        </w:r>
      </w:fldSimple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3C8C"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2E9B8" w:rsidR="001E41F3" w:rsidRPr="00410371" w:rsidRDefault="00771B37" w:rsidP="00547111">
            <w:pPr>
              <w:pStyle w:val="CRCoverPage"/>
              <w:spacing w:after="0"/>
              <w:rPr>
                <w:noProof/>
              </w:rPr>
            </w:pPr>
            <w:r>
              <w:t>0894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5D82"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="00D25D82"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147764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 w:rsidRPr="00495ABB">
              <w:t>Addition of TT analysis for test</w:t>
            </w:r>
            <w:r w:rsidR="00AA6189">
              <w:t>s 11.6.4.1 and</w:t>
            </w:r>
            <w:r w:rsidRPr="00495ABB">
              <w:t xml:space="preserve"> 13.4.</w:t>
            </w:r>
            <w:r w:rsidR="003B5D88">
              <w:t>4</w:t>
            </w:r>
            <w:r w:rsidRPr="00495ABB">
              <w:t>.</w:t>
            </w:r>
            <w:r w:rsidR="003B5D88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39D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67A1" w:rsidRPr="00B967A1">
                <w:rPr>
                  <w:noProof/>
                </w:rPr>
                <w:t>Q</w:t>
              </w:r>
              <w:r w:rsidR="003C2ABA">
                <w:rPr>
                  <w:noProof/>
                </w:rPr>
                <w:t>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D65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67A1" w:rsidRPr="00B967A1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 w:rsidR="005F62EF"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40A0B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test case</w:t>
            </w:r>
            <w:r w:rsidR="00B25BFE">
              <w:rPr>
                <w:noProof/>
                <w:lang w:eastAsia="ja-JP"/>
              </w:rPr>
              <w:t>s 11.6.4.1 and</w:t>
            </w:r>
            <w:r>
              <w:rPr>
                <w:noProof/>
                <w:lang w:eastAsia="ja-JP"/>
              </w:rPr>
              <w:t xml:space="preserve"> 13.4.</w:t>
            </w:r>
            <w:r w:rsidR="003B5D88">
              <w:rPr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</w:t>
            </w:r>
            <w:r w:rsidR="003B5D88">
              <w:rPr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 xml:space="preserve">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8FE08F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</w:t>
            </w:r>
            <w:r w:rsidR="00B25BFE">
              <w:rPr>
                <w:noProof/>
                <w:lang w:eastAsia="ja-JP"/>
              </w:rPr>
              <w:t>s 11.6.4.1 and</w:t>
            </w:r>
            <w:r>
              <w:rPr>
                <w:noProof/>
                <w:lang w:eastAsia="ja-JP"/>
              </w:rPr>
              <w:t xml:space="preserve"> 13.4.</w:t>
            </w:r>
            <w:r w:rsidR="003B5D88">
              <w:rPr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</w:t>
            </w:r>
            <w:r w:rsidR="003B5D88">
              <w:rPr>
                <w:noProof/>
                <w:lang w:eastAsia="ja-JP"/>
              </w:rPr>
              <w:t>1</w:t>
            </w:r>
            <w:r w:rsidR="006A2043">
              <w:rPr>
                <w:noProof/>
                <w:lang w:eastAsia="ja-JP"/>
              </w:rPr>
              <w:t xml:space="preserve"> (Table 8-4 updated in R5-24</w:t>
            </w:r>
            <w:r w:rsidR="00771B37">
              <w:rPr>
                <w:noProof/>
                <w:lang w:eastAsia="ja-JP"/>
              </w:rPr>
              <w:t>6869</w:t>
            </w:r>
            <w:r w:rsidR="006A2043">
              <w:rPr>
                <w:noProof/>
                <w:lang w:eastAsia="ja-JP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697F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8727F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771B37">
              <w:rPr>
                <w:noProof/>
              </w:rPr>
              <w:t>3544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08F7F" w14:textId="71E27BCC" w:rsidR="006A204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file: </w:t>
            </w:r>
            <w:r w:rsidR="003B5D88" w:rsidRPr="003B5D88">
              <w:rPr>
                <w:noProof/>
              </w:rPr>
              <w:t>38.533 10.5.4.1 TT</w:t>
            </w:r>
            <w:r>
              <w:rPr>
                <w:noProof/>
              </w:rPr>
              <w:t>.zip</w:t>
            </w:r>
          </w:p>
          <w:p w14:paraId="00D3B8F7" w14:textId="1859B304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3B5D88" w:rsidRPr="003B5D88">
              <w:rPr>
                <w:noProof/>
              </w:rPr>
              <w:t>38.533 10.5.4.1+11.6.4.1+13.4.4.1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112D49" w14:textId="77777777" w:rsidR="003B5D88" w:rsidRPr="003B5D88" w:rsidRDefault="003B5D88" w:rsidP="003B5D88">
      <w:pPr>
        <w:rPr>
          <w:noProof/>
          <w:sz w:val="22"/>
          <w:szCs w:val="22"/>
        </w:rPr>
      </w:pPr>
      <w:r w:rsidRPr="003B5D88">
        <w:rPr>
          <w:noProof/>
          <w:sz w:val="22"/>
          <w:szCs w:val="22"/>
        </w:rPr>
        <w:lastRenderedPageBreak/>
        <w:t>Remove file: 38.533 10.5.4.1 TT.zip</w:t>
      </w:r>
    </w:p>
    <w:p w14:paraId="69B863E6" w14:textId="77777777" w:rsidR="003B5D88" w:rsidRDefault="003B5D88" w:rsidP="003B5D88">
      <w:pPr>
        <w:rPr>
          <w:b/>
          <w:bCs/>
          <w:noProof/>
          <w:color w:val="FF0000"/>
          <w:sz w:val="22"/>
          <w:szCs w:val="22"/>
        </w:rPr>
      </w:pPr>
      <w:r w:rsidRPr="003B5D88">
        <w:rPr>
          <w:noProof/>
          <w:sz w:val="22"/>
          <w:szCs w:val="22"/>
        </w:rPr>
        <w:t>Add file: 38.533 10.5.4.1+11.6.4.1+13.4.4.1 TT.zip</w:t>
      </w:r>
      <w:r w:rsidRPr="003B5D88">
        <w:rPr>
          <w:b/>
          <w:bCs/>
          <w:noProof/>
          <w:color w:val="FF0000"/>
          <w:sz w:val="22"/>
          <w:szCs w:val="22"/>
        </w:rPr>
        <w:t xml:space="preserve"> </w:t>
      </w:r>
    </w:p>
    <w:p w14:paraId="67573822" w14:textId="2C378A10" w:rsidR="00FA3D11" w:rsidRDefault="00FA3D11" w:rsidP="003B5D88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6CE50A" w14:textId="77777777" w:rsidR="00F03CED" w:rsidRDefault="00F03CED">
      <w:r>
        <w:separator/>
      </w:r>
    </w:p>
  </w:endnote>
  <w:endnote w:type="continuationSeparator" w:id="0">
    <w:p w14:paraId="2C447F54" w14:textId="77777777" w:rsidR="00F03CED" w:rsidRDefault="00F03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830419" w14:textId="77777777" w:rsidR="00F03CED" w:rsidRDefault="00F03CED">
      <w:r>
        <w:separator/>
      </w:r>
    </w:p>
  </w:footnote>
  <w:footnote w:type="continuationSeparator" w:id="0">
    <w:p w14:paraId="23A898CD" w14:textId="77777777" w:rsidR="00F03CED" w:rsidRDefault="00F03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766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E7309"/>
    <w:rsid w:val="00221D90"/>
    <w:rsid w:val="00223108"/>
    <w:rsid w:val="00223DBC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57745"/>
    <w:rsid w:val="003609EF"/>
    <w:rsid w:val="0036231A"/>
    <w:rsid w:val="00374DD4"/>
    <w:rsid w:val="0037712D"/>
    <w:rsid w:val="003A4765"/>
    <w:rsid w:val="003B10AB"/>
    <w:rsid w:val="003B5D88"/>
    <w:rsid w:val="003C2ABA"/>
    <w:rsid w:val="003C56A6"/>
    <w:rsid w:val="003E1A36"/>
    <w:rsid w:val="00410371"/>
    <w:rsid w:val="00411E83"/>
    <w:rsid w:val="00421E87"/>
    <w:rsid w:val="004242F1"/>
    <w:rsid w:val="00461F10"/>
    <w:rsid w:val="00495ABB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A2043"/>
    <w:rsid w:val="006B46FB"/>
    <w:rsid w:val="006E21FB"/>
    <w:rsid w:val="00771B37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279FA"/>
    <w:rsid w:val="00854A8B"/>
    <w:rsid w:val="008622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594E"/>
    <w:rsid w:val="008F3789"/>
    <w:rsid w:val="008F4519"/>
    <w:rsid w:val="008F686C"/>
    <w:rsid w:val="009051D6"/>
    <w:rsid w:val="009148DE"/>
    <w:rsid w:val="00921D5B"/>
    <w:rsid w:val="00941E30"/>
    <w:rsid w:val="0094508F"/>
    <w:rsid w:val="009761EA"/>
    <w:rsid w:val="009777D9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63335"/>
    <w:rsid w:val="00A7671C"/>
    <w:rsid w:val="00A77099"/>
    <w:rsid w:val="00AA2CBC"/>
    <w:rsid w:val="00AA5A6C"/>
    <w:rsid w:val="00AA6189"/>
    <w:rsid w:val="00AC5820"/>
    <w:rsid w:val="00AD04B7"/>
    <w:rsid w:val="00AD1CD8"/>
    <w:rsid w:val="00AF4846"/>
    <w:rsid w:val="00B03E11"/>
    <w:rsid w:val="00B258BB"/>
    <w:rsid w:val="00B25BFE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07AD"/>
    <w:rsid w:val="00C870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66520"/>
    <w:rsid w:val="00D77E05"/>
    <w:rsid w:val="00D84AE9"/>
    <w:rsid w:val="00D864A9"/>
    <w:rsid w:val="00DB1119"/>
    <w:rsid w:val="00DB1437"/>
    <w:rsid w:val="00DB3D8B"/>
    <w:rsid w:val="00DB7C43"/>
    <w:rsid w:val="00DC25E4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F03CED"/>
    <w:rsid w:val="00F13C1F"/>
    <w:rsid w:val="00F25D98"/>
    <w:rsid w:val="00F27DBF"/>
    <w:rsid w:val="00F300FB"/>
    <w:rsid w:val="00F30D7C"/>
    <w:rsid w:val="00F76D44"/>
    <w:rsid w:val="00F82B05"/>
    <w:rsid w:val="00FA3D11"/>
    <w:rsid w:val="00FA7664"/>
    <w:rsid w:val="00FB4DEF"/>
    <w:rsid w:val="00FB6386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14</cp:revision>
  <cp:lastPrinted>1900-01-01T08:00:00Z</cp:lastPrinted>
  <dcterms:created xsi:type="dcterms:W3CDTF">2024-05-17T17:49:00Z</dcterms:created>
  <dcterms:modified xsi:type="dcterms:W3CDTF">2024-11-08T02:06:00Z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