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D8D71" w14:textId="103CD06C" w:rsidR="00DE6010" w:rsidRDefault="00DE6010" w:rsidP="009E10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 w:rsidR="001A4E18">
        <w:fldChar w:fldCharType="begin"/>
      </w:r>
      <w:r w:rsidR="001A4E18">
        <w:instrText xml:space="preserve"> DOCPROPERTY  TSG/WGRef  \* MERGEFORMAT </w:instrText>
      </w:r>
      <w:r w:rsidR="001A4E18">
        <w:fldChar w:fldCharType="separate"/>
      </w:r>
      <w:r>
        <w:rPr>
          <w:b/>
          <w:noProof/>
          <w:sz w:val="24"/>
        </w:rPr>
        <w:t>RAN5</w:t>
      </w:r>
      <w:r w:rsidR="001A4E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#104</w:t>
      </w:r>
      <w:r>
        <w:rPr>
          <w:b/>
          <w:i/>
          <w:noProof/>
          <w:sz w:val="28"/>
        </w:rPr>
        <w:tab/>
        <w:t>R5-24475</w:t>
      </w:r>
      <w:r w:rsidR="000060E2">
        <w:rPr>
          <w:b/>
          <w:i/>
          <w:noProof/>
          <w:sz w:val="28"/>
        </w:rPr>
        <w:t>2</w:t>
      </w:r>
    </w:p>
    <w:p w14:paraId="63181C0A" w14:textId="6BCF4EB4" w:rsidR="00DE6010" w:rsidRDefault="001A4E18" w:rsidP="00DE60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6010">
        <w:rPr>
          <w:b/>
          <w:noProof/>
          <w:sz w:val="24"/>
        </w:rPr>
        <w:t>Maastricht,</w:t>
      </w:r>
      <w:r>
        <w:rPr>
          <w:b/>
          <w:noProof/>
          <w:sz w:val="24"/>
        </w:rPr>
        <w:fldChar w:fldCharType="end"/>
      </w:r>
      <w:r w:rsidR="00DE6010">
        <w:rPr>
          <w:b/>
          <w:noProof/>
          <w:sz w:val="24"/>
        </w:rPr>
        <w:t xml:space="preserve"> </w:t>
      </w:r>
      <w:r w:rsidR="00114161">
        <w:rPr>
          <w:b/>
          <w:noProof/>
          <w:sz w:val="24"/>
        </w:rPr>
        <w:t xml:space="preserve">The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E601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DE601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6010">
        <w:rPr>
          <w:b/>
          <w:noProof/>
          <w:sz w:val="24"/>
        </w:rPr>
        <w:t>19</w:t>
      </w:r>
      <w:r w:rsidR="00DE6010" w:rsidRPr="00BA51D9">
        <w:rPr>
          <w:b/>
          <w:noProof/>
          <w:sz w:val="24"/>
        </w:rPr>
        <w:t xml:space="preserve">th </w:t>
      </w:r>
      <w:r w:rsidR="00DE6010">
        <w:rPr>
          <w:b/>
          <w:noProof/>
          <w:sz w:val="24"/>
        </w:rPr>
        <w:t>August</w:t>
      </w:r>
      <w:r w:rsidR="00DE6010"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DE601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E6010" w:rsidRPr="00BA51D9">
        <w:rPr>
          <w:b/>
          <w:noProof/>
          <w:sz w:val="24"/>
        </w:rPr>
        <w:t>2</w:t>
      </w:r>
      <w:r w:rsidR="00DE6010">
        <w:rPr>
          <w:b/>
          <w:noProof/>
          <w:sz w:val="24"/>
        </w:rPr>
        <w:t>3rd</w:t>
      </w:r>
      <w:r w:rsidR="00DE6010" w:rsidRPr="00BA51D9">
        <w:rPr>
          <w:b/>
          <w:noProof/>
          <w:sz w:val="24"/>
        </w:rPr>
        <w:t xml:space="preserve"> </w:t>
      </w:r>
      <w:r w:rsidR="00DE6010">
        <w:rPr>
          <w:b/>
          <w:noProof/>
          <w:sz w:val="24"/>
        </w:rPr>
        <w:t>August</w:t>
      </w:r>
      <w:r w:rsidR="00DE6010"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00922" w14:paraId="3B34340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D244" w14:textId="77777777" w:rsidR="00700922" w:rsidRDefault="0011416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700922" w14:paraId="4BAB087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A24B" w14:textId="77777777" w:rsidR="00700922" w:rsidRDefault="0011416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00922" w14:paraId="1F00E05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708250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6442309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406AF3D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C56A7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854313" w14:textId="7E0F878D" w:rsidR="00700922" w:rsidRDefault="004A08FC">
            <w:pPr>
              <w:pStyle w:val="CRCoverPage"/>
              <w:spacing w:after="0"/>
              <w:ind w:left="100"/>
            </w:pPr>
            <w:r w:rsidRPr="004A08FC">
              <w:t>PRD21 CDS: PC2 EN-DC DC_66A-66A-66A_n77A and DC_66A-66A-66A_n77(2A)</w:t>
            </w:r>
          </w:p>
        </w:tc>
      </w:tr>
      <w:tr w:rsidR="00700922" w14:paraId="646F61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21A3575" w14:textId="77777777" w:rsidR="00700922" w:rsidRDefault="00700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281B0FB" w14:textId="77777777" w:rsidR="00700922" w:rsidRDefault="00700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0922" w14:paraId="511FC2A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ED0D12" w14:textId="77777777" w:rsidR="00700922" w:rsidRDefault="001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41B3138" w14:textId="71220298" w:rsidR="00700922" w:rsidRDefault="00D15013">
            <w:pPr>
              <w:pStyle w:val="CRCoverPage"/>
              <w:spacing w:after="0"/>
              <w:ind w:left="100"/>
            </w:pPr>
            <w:r>
              <w:t>WE Certification,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3C2EB4" w14:textId="77777777" w:rsidR="00700922" w:rsidRDefault="00700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D85E72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17F4" w14:textId="33291D67" w:rsidR="00700922" w:rsidRDefault="00033726">
            <w:pPr>
              <w:pStyle w:val="CRCoverPage"/>
              <w:spacing w:after="0"/>
              <w:ind w:left="100"/>
            </w:pPr>
            <w:r>
              <w:t>2024-08-21</w:t>
            </w:r>
          </w:p>
        </w:tc>
      </w:tr>
    </w:tbl>
    <w:p w14:paraId="4A7A9645" w14:textId="77777777" w:rsidR="00700922" w:rsidRDefault="0070092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00922" w14:paraId="309EB977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3B19A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21474C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90D1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2382D6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3BB6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BA8AA6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4BDF60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43DE7F7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5F8D17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96B5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3E70A7F" w14:textId="77777777" w:rsidR="00700922" w:rsidRDefault="0011416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A7E94" w14:textId="4B59C166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6E8C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4889B38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9490E3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87113C" w14:textId="77777777" w:rsidR="00700922" w:rsidRDefault="00114161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CEA3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1008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E847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C133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AD0D76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B8B215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994B561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F3D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2EEF8C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AFB0E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E1F3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EE5A1A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8E544E4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90C5EF" w14:textId="77777777" w:rsidR="00700922" w:rsidRDefault="00114161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612E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000C8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E2D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CC7B1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5BD08A2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76462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6EF806" w14:textId="77777777" w:rsidR="00700922" w:rsidRDefault="00114161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DE98C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5AB3A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6A437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6AB25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33ED39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4FC5BD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61D4E1" w14:textId="77777777" w:rsidR="00700922" w:rsidRDefault="00114161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080D2" w14:textId="4D5D3CBF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AE442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3AE7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7DF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26A683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B37408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77207D" w14:textId="77777777" w:rsidR="00700922" w:rsidRDefault="00114161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61D2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81390" w14:textId="77777777" w:rsidR="00700922" w:rsidRDefault="00114161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6B5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964A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BF5E38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FC836B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E4A99B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7759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6661A16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392BD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2120D8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032B76B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274CF8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C0C180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C2BA3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B2C16A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2D7FF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53F5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138049D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5765EB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1B6AB9" w14:textId="77777777" w:rsidR="00700922" w:rsidRDefault="00114161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9EB1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C8775" w14:textId="77777777" w:rsidR="00700922" w:rsidRDefault="00114161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854C87" w14:textId="0CF04B4C" w:rsidR="00700922" w:rsidRDefault="000337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5934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7270AD9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B9E5DCE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817C5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38C84B4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0CBB879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A92A86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7C00CBC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DB57FCF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6F4F72C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EBB3E0F" w14:textId="60FC62EA" w:rsidR="00700922" w:rsidRDefault="000060E2">
            <w:pPr>
              <w:pStyle w:val="CRCoverPage"/>
              <w:spacing w:after="0"/>
              <w:rPr>
                <w:b/>
                <w:caps/>
              </w:rPr>
            </w:pPr>
            <w:r w:rsidRPr="000060E2">
              <w:rPr>
                <w:b/>
                <w:caps/>
              </w:rPr>
              <w:t>DC_66A-66A-66A_n77A</w:t>
            </w:r>
            <w:r>
              <w:rPr>
                <w:b/>
                <w:caps/>
              </w:rPr>
              <w:t>,</w:t>
            </w:r>
            <w:r w:rsidRPr="000060E2">
              <w:rPr>
                <w:b/>
                <w:caps/>
              </w:rPr>
              <w:t xml:space="preserve"> DC_66A-66A-66A_n77(2A)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488E95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556852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753025C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68E4AD4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D984D3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2C97C60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5541A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257939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319EF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0AB3DFE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4762D2F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06446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E03C98B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00922" w14:paraId="61692A2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C4F2BF" w14:textId="77777777" w:rsidR="00700922" w:rsidRDefault="001141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2A177C2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77C164F" w14:textId="77777777" w:rsidR="00700922" w:rsidRDefault="00114161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09D74" w14:textId="77777777" w:rsidR="00700922" w:rsidRDefault="00114161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5534B" w14:textId="77777777" w:rsidR="00700922" w:rsidRDefault="00700922">
            <w:pPr>
              <w:pStyle w:val="CRCoverPage"/>
              <w:spacing w:after="0"/>
            </w:pPr>
          </w:p>
        </w:tc>
      </w:tr>
      <w:tr w:rsidR="00700922" w14:paraId="176A4F5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830611" w14:textId="77777777" w:rsidR="00700922" w:rsidRDefault="0070092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2F8C833B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934C18" w14:textId="77777777" w:rsidR="00700922" w:rsidRDefault="00700922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B1081" w14:textId="77777777" w:rsidR="00700922" w:rsidRDefault="0070092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1242" w14:textId="77777777" w:rsidR="00700922" w:rsidRDefault="00700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47161AA" w14:textId="77777777" w:rsidR="00700922" w:rsidRDefault="00700922">
      <w:pPr>
        <w:pStyle w:val="CRCoverPage"/>
        <w:rPr>
          <w:lang w:val="en-US"/>
        </w:rPr>
      </w:pPr>
    </w:p>
    <w:bookmarkEnd w:id="0"/>
    <w:sectPr w:rsidR="00700922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477A4" w14:textId="77777777" w:rsidR="00114161" w:rsidRDefault="00114161">
      <w:pPr>
        <w:spacing w:after="0"/>
      </w:pPr>
      <w:r>
        <w:separator/>
      </w:r>
    </w:p>
  </w:endnote>
  <w:endnote w:type="continuationSeparator" w:id="0">
    <w:p w14:paraId="1BC660E1" w14:textId="77777777" w:rsidR="00114161" w:rsidRDefault="001141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DA03E" w14:textId="77777777" w:rsidR="00700922" w:rsidRDefault="0011416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51D12" w14:textId="77777777" w:rsidR="00700922" w:rsidRDefault="00114161">
      <w:pPr>
        <w:spacing w:after="0"/>
      </w:pPr>
      <w:r>
        <w:separator/>
      </w:r>
    </w:p>
  </w:footnote>
  <w:footnote w:type="continuationSeparator" w:id="0">
    <w:p w14:paraId="29C0F49D" w14:textId="77777777" w:rsidR="00700922" w:rsidRDefault="001141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C1BF5" w14:textId="77777777" w:rsidR="00700922" w:rsidRDefault="00700922">
    <w:pPr>
      <w:pStyle w:val="Header"/>
    </w:pPr>
  </w:p>
  <w:p w14:paraId="05295B34" w14:textId="77777777" w:rsidR="00700922" w:rsidRDefault="00700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37870719">
    <w:abstractNumId w:val="3"/>
  </w:num>
  <w:num w:numId="2" w16cid:durableId="1240753470">
    <w:abstractNumId w:val="5"/>
  </w:num>
  <w:num w:numId="3" w16cid:durableId="380053879">
    <w:abstractNumId w:val="1"/>
  </w:num>
  <w:num w:numId="4" w16cid:durableId="1567301683">
    <w:abstractNumId w:val="4"/>
  </w:num>
  <w:num w:numId="5" w16cid:durableId="99379601">
    <w:abstractNumId w:val="14"/>
  </w:num>
  <w:num w:numId="6" w16cid:durableId="394355383">
    <w:abstractNumId w:val="2"/>
  </w:num>
  <w:num w:numId="7" w16cid:durableId="107430847">
    <w:abstractNumId w:val="10"/>
  </w:num>
  <w:num w:numId="8" w16cid:durableId="271985723">
    <w:abstractNumId w:val="7"/>
  </w:num>
  <w:num w:numId="9" w16cid:durableId="309094660">
    <w:abstractNumId w:val="13"/>
  </w:num>
  <w:num w:numId="10" w16cid:durableId="1110201220">
    <w:abstractNumId w:val="15"/>
  </w:num>
  <w:num w:numId="11" w16cid:durableId="1714958294">
    <w:abstractNumId w:val="16"/>
  </w:num>
  <w:num w:numId="12" w16cid:durableId="42946340">
    <w:abstractNumId w:val="8"/>
  </w:num>
  <w:num w:numId="13" w16cid:durableId="647823906">
    <w:abstractNumId w:val="9"/>
  </w:num>
  <w:num w:numId="14" w16cid:durableId="1167212835">
    <w:abstractNumId w:val="6"/>
  </w:num>
  <w:num w:numId="15" w16cid:durableId="1092124512">
    <w:abstractNumId w:val="12"/>
  </w:num>
  <w:num w:numId="16" w16cid:durableId="176425419">
    <w:abstractNumId w:val="0"/>
  </w:num>
  <w:num w:numId="17" w16cid:durableId="1901597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60E2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3726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1B26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161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5B8C"/>
    <w:rsid w:val="00457E9C"/>
    <w:rsid w:val="00461EB8"/>
    <w:rsid w:val="00463D69"/>
    <w:rsid w:val="0046677B"/>
    <w:rsid w:val="004669AE"/>
    <w:rsid w:val="00466ED5"/>
    <w:rsid w:val="004674B1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08FC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0922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C7E90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2ED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0809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D8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18E1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013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6010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B5715F"/>
  <w15:docId w15:val="{E739FB9B-EA11-43F4-8D23-16D21B16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4674B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ETSI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2024-08-22T14:54:00Z</dcterms:created>
  <dcterms:modified xsi:type="dcterms:W3CDTF">2024-08-22T14:54:00Z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