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187D19C7" w:rsidR="008E542D" w:rsidRDefault="007059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 w:rsidR="005A3077">
        <w:rPr>
          <w:b/>
          <w:i/>
          <w:sz w:val="28"/>
        </w:rPr>
        <w:tab/>
        <w:t>R5-</w:t>
      </w:r>
      <w:r w:rsidR="00FE0586">
        <w:rPr>
          <w:b/>
          <w:i/>
          <w:sz w:val="28"/>
        </w:rPr>
        <w:t>244465</w:t>
      </w:r>
    </w:p>
    <w:p w14:paraId="5F65F60B" w14:textId="73A00521" w:rsidR="008E542D" w:rsidRPr="00F0494E" w:rsidRDefault="00C802D0" w:rsidP="00F0494E">
      <w:pPr>
        <w:pStyle w:val="CRCoverPage"/>
        <w:outlineLvl w:val="0"/>
        <w:rPr>
          <w:b/>
          <w:noProof/>
          <w:sz w:val="24"/>
        </w:rPr>
      </w:pPr>
      <w:r w:rsidRPr="00D3437A">
        <w:rPr>
          <w:b/>
          <w:sz w:val="24"/>
        </w:rPr>
        <w:t>Maastricht, August 19 - 23 2024</w:t>
      </w:r>
    </w:p>
    <w:tbl>
      <w:tblPr>
        <w:tblW w:w="9891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378"/>
      </w:tblGrid>
      <w:tr w:rsidR="008E542D" w14:paraId="4F83DA91" w14:textId="77777777" w:rsidTr="007E7B93">
        <w:trPr>
          <w:gridBefore w:val="1"/>
          <w:wBefore w:w="15" w:type="dxa"/>
        </w:trPr>
        <w:tc>
          <w:tcPr>
            <w:tcW w:w="98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 w:rsidTr="007E7B93">
        <w:trPr>
          <w:gridBefore w:val="1"/>
          <w:wBefore w:w="15" w:type="dxa"/>
          <w:trHeight w:val="436"/>
        </w:trPr>
        <w:tc>
          <w:tcPr>
            <w:tcW w:w="98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 w:rsidTr="007E7B93">
        <w:trPr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 w:rsidTr="007E7B93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80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63058CED" w:rsidR="008E542D" w:rsidRDefault="005A307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8102E">
              <w:t>CA_n48C</w:t>
            </w:r>
            <w:r w:rsidR="002F0EBF">
              <w:t>,</w:t>
            </w:r>
            <w:r w:rsidR="00762310">
              <w:t xml:space="preserve"> BCS0</w:t>
            </w:r>
          </w:p>
        </w:tc>
      </w:tr>
      <w:tr w:rsidR="008E542D" w14:paraId="55A1377E" w14:textId="77777777" w:rsidTr="007E7B93">
        <w:trPr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 w:rsidTr="007E7B93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3FFDA0D6" w:rsidR="008E542D" w:rsidRDefault="00CA65A8">
            <w:pPr>
              <w:pStyle w:val="CRCoverPage"/>
              <w:spacing w:after="0"/>
              <w:ind w:left="100"/>
            </w:pPr>
            <w:r>
              <w:t>202</w:t>
            </w:r>
            <w:r w:rsidR="008800D8">
              <w:t>4</w:t>
            </w:r>
            <w:r>
              <w:t>-</w:t>
            </w:r>
            <w:r w:rsidR="008800D8">
              <w:t>08</w:t>
            </w:r>
            <w:r>
              <w:t>-</w:t>
            </w:r>
            <w:r w:rsidR="008800D8">
              <w:t>0</w:t>
            </w:r>
            <w:r w:rsidR="000305D1">
              <w:t>5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442"/>
        <w:gridCol w:w="38"/>
        <w:gridCol w:w="142"/>
      </w:tblGrid>
      <w:tr w:rsidR="008E542D" w14:paraId="780F6F8B" w14:textId="77777777" w:rsidTr="009272C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2DF83A68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26E56B85" w:rsidR="008E542D" w:rsidRDefault="000A23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14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3B4E0FF2" w:rsidR="008E542D" w:rsidRDefault="002F0EBF">
            <w:pPr>
              <w:pStyle w:val="CRCoverPage"/>
              <w:spacing w:after="0"/>
              <w:rPr>
                <w:b/>
                <w:caps/>
              </w:rPr>
            </w:pPr>
            <w:r>
              <w:t>CA_n48C</w:t>
            </w:r>
            <w:r w:rsidR="002045D3">
              <w:t>, BCS0.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7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8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 w:rsidTr="009272C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C89C" w14:textId="77777777" w:rsidR="00311E8C" w:rsidRDefault="00311E8C">
      <w:pPr>
        <w:spacing w:after="0"/>
      </w:pPr>
      <w:r>
        <w:separator/>
      </w:r>
    </w:p>
  </w:endnote>
  <w:endnote w:type="continuationSeparator" w:id="0">
    <w:p w14:paraId="26EA0487" w14:textId="77777777" w:rsidR="00311E8C" w:rsidRDefault="00311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2B01" w14:textId="77777777" w:rsidR="00311E8C" w:rsidRDefault="00311E8C">
      <w:pPr>
        <w:spacing w:after="0"/>
      </w:pPr>
      <w:r>
        <w:separator/>
      </w:r>
    </w:p>
  </w:footnote>
  <w:footnote w:type="continuationSeparator" w:id="0">
    <w:p w14:paraId="7E0351FF" w14:textId="77777777" w:rsidR="00311E8C" w:rsidRDefault="00311E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5D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5E7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7E3"/>
    <w:rsid w:val="000932D0"/>
    <w:rsid w:val="00093BDD"/>
    <w:rsid w:val="000969CC"/>
    <w:rsid w:val="000A00E0"/>
    <w:rsid w:val="000A19A5"/>
    <w:rsid w:val="000A1FBE"/>
    <w:rsid w:val="000A2398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2E11"/>
    <w:rsid w:val="002567DD"/>
    <w:rsid w:val="002576FD"/>
    <w:rsid w:val="002639E9"/>
    <w:rsid w:val="002667B5"/>
    <w:rsid w:val="0027187F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EE0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EBF"/>
    <w:rsid w:val="002F1D87"/>
    <w:rsid w:val="002F2241"/>
    <w:rsid w:val="002F7FDC"/>
    <w:rsid w:val="00302CC2"/>
    <w:rsid w:val="003066A9"/>
    <w:rsid w:val="00310500"/>
    <w:rsid w:val="00311E8C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A2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597C"/>
    <w:rsid w:val="0070757C"/>
    <w:rsid w:val="007109BC"/>
    <w:rsid w:val="00715AD5"/>
    <w:rsid w:val="007169D3"/>
    <w:rsid w:val="00720BAB"/>
    <w:rsid w:val="007331B6"/>
    <w:rsid w:val="0073380C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310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E7B93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476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0D8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2C7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2DB5"/>
    <w:rsid w:val="009538B5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9506F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5A17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02D0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28A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3D9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B30"/>
    <w:rsid w:val="00DD6EE4"/>
    <w:rsid w:val="00DE116A"/>
    <w:rsid w:val="00DE147F"/>
    <w:rsid w:val="00DF19C1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041E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4FD"/>
    <w:rsid w:val="00ED25E9"/>
    <w:rsid w:val="00ED2850"/>
    <w:rsid w:val="00ED715D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02E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0586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74</Words>
  <Characters>630</Characters>
  <Application>Microsoft Office Word</Application>
  <DocSecurity>0</DocSecurity>
  <Lines>5</Lines>
  <Paragraphs>1</Paragraphs>
  <ScaleCrop>false</ScaleCrop>
  <Company>ETSI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4</cp:revision>
  <cp:lastPrinted>2020-02-05T15:54:00Z</cp:lastPrinted>
  <dcterms:created xsi:type="dcterms:W3CDTF">2024-08-07T08:07:00Z</dcterms:created>
  <dcterms:modified xsi:type="dcterms:W3CDTF">2024-08-07T08:25:00Z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