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bookmarkStart w:id="281" w:name="_GoBack"/>
            <w:bookmarkEnd w:id="28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10</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9</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95140694"/>
      <w:bookmarkStart w:id="16" w:name="_Toc17388"/>
      <w:bookmarkStart w:id="17" w:name="_Toc130372985"/>
      <w:bookmarkStart w:id="18" w:name="_Toc25283"/>
      <w:bookmarkStart w:id="19" w:name="_Toc3007"/>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3078"/>
      <w:bookmarkStart w:id="24" w:name="_Toc13382"/>
      <w:bookmarkStart w:id="25" w:name="_Toc28032"/>
      <w:bookmarkStart w:id="26" w:name="_Toc130372986"/>
      <w:bookmarkStart w:id="27" w:name="_Toc2086434"/>
      <w:bookmarkStart w:id="28" w:name="_Toc95140695"/>
      <w:bookmarkStart w:id="29" w:name="_Toc4880"/>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6510"/>
      <w:bookmarkStart w:id="31" w:name="_Toc23028"/>
      <w:bookmarkStart w:id="32" w:name="_Toc130372987"/>
      <w:bookmarkStart w:id="33" w:name="_Toc29790"/>
      <w:bookmarkStart w:id="34" w:name="_Toc95140696"/>
      <w:bookmarkStart w:id="35" w:name="_Toc106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1040102</w:t>
            </w:r>
          </w:p>
        </w:tc>
        <w:tc>
          <w:tcPr>
            <w:tcW w:w="2584"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for NR bands for FWA (Fixed Wireless Access) UEs (&lt;2.6GHz) and handheld UEs (1GHz to 2.6GHz)</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 n13, n25, n26 and n85)</w:t>
            </w:r>
          </w:p>
        </w:tc>
        <w:tc>
          <w:tcPr>
            <w:tcW w:w="1050"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4Rx_NR_bands_R18-UEConTest</w:t>
            </w:r>
          </w:p>
        </w:tc>
        <w:tc>
          <w:tcPr>
            <w:tcW w:w="508"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p>
      <w:pPr>
        <w:pStyle w:val="2"/>
      </w:pPr>
      <w:bookmarkStart w:id="39" w:name="_Toc8822"/>
      <w:bookmarkStart w:id="40" w:name="_Toc676"/>
      <w:bookmarkStart w:id="41" w:name="_Toc22008"/>
      <w:bookmarkStart w:id="42" w:name="_Toc6196"/>
      <w:bookmarkStart w:id="43" w:name="_Toc95140697"/>
      <w:bookmarkStart w:id="44" w:name="_Toc13037298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pPr>
      <w:r>
        <w:t>[17]</w:t>
      </w:r>
      <w:r>
        <w:tab/>
      </w:r>
      <w:r>
        <w:t>3GPP TS 38.508-2: "5GS; User Equipment (UE) conformance specification; Part 2: Common Implementation Conformance Statement (ICS) proforma"</w:t>
      </w:r>
    </w:p>
    <w:p>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pPr>
        <w:pStyle w:val="44"/>
        <w:rPr>
          <w:lang w:val="en-US"/>
        </w:rPr>
      </w:pPr>
    </w:p>
    <w:p>
      <w:pPr>
        <w:pStyle w:val="2"/>
      </w:pPr>
      <w:bookmarkStart w:id="48" w:name="definitions"/>
      <w:bookmarkEnd w:id="48"/>
      <w:bookmarkStart w:id="49" w:name="_Toc10796"/>
      <w:bookmarkStart w:id="50" w:name="_Toc7992"/>
      <w:bookmarkStart w:id="51" w:name="_Toc130372989"/>
      <w:bookmarkStart w:id="52" w:name="_Toc95140698"/>
      <w:bookmarkStart w:id="53" w:name="_Toc12974"/>
      <w:bookmarkStart w:id="54" w:name="_Toc10133"/>
      <w:r>
        <w:t>3</w:t>
      </w:r>
      <w:r>
        <w:tab/>
      </w:r>
      <w:r>
        <w:t>Definitions of terms, symbols and abbreviations</w:t>
      </w:r>
      <w:bookmarkEnd w:id="49"/>
      <w:bookmarkEnd w:id="50"/>
      <w:bookmarkEnd w:id="51"/>
      <w:bookmarkEnd w:id="52"/>
      <w:bookmarkEnd w:id="53"/>
      <w:bookmarkEnd w:id="54"/>
    </w:p>
    <w:p>
      <w:pPr>
        <w:pStyle w:val="3"/>
        <w:rPr>
          <w:bCs/>
        </w:rPr>
      </w:pPr>
      <w:bookmarkStart w:id="55" w:name="_Toc17040"/>
      <w:bookmarkStart w:id="56" w:name="_Toc6577"/>
      <w:bookmarkStart w:id="57" w:name="_Toc130372990"/>
      <w:bookmarkStart w:id="58" w:name="_Toc860"/>
      <w:bookmarkStart w:id="59" w:name="_Toc32643"/>
      <w:bookmarkStart w:id="60" w:name="_Toc95140699"/>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25137"/>
      <w:bookmarkStart w:id="63" w:name="_Toc95140700"/>
      <w:bookmarkStart w:id="64" w:name="_Toc3760"/>
      <w:bookmarkStart w:id="65" w:name="_Toc28647"/>
      <w:bookmarkStart w:id="66" w:name="_Toc5466"/>
      <w:bookmarkStart w:id="67" w:name="_Toc130372991"/>
      <w:r>
        <w:t>3.2</w:t>
      </w:r>
      <w:r>
        <w:tab/>
      </w:r>
      <w:r>
        <w:t>Symbols</w:t>
      </w:r>
      <w:bookmarkEnd w:id="62"/>
      <w:bookmarkEnd w:id="63"/>
      <w:bookmarkEnd w:id="64"/>
      <w:bookmarkEnd w:id="65"/>
      <w:bookmarkEnd w:id="66"/>
      <w:bookmarkEnd w:id="67"/>
    </w:p>
    <w:p>
      <w:pPr>
        <w:keepNext/>
      </w:pPr>
      <w:r>
        <w:t>None</w:t>
      </w:r>
    </w:p>
    <w:p>
      <w:pPr>
        <w:pStyle w:val="3"/>
      </w:pPr>
      <w:bookmarkStart w:id="68" w:name="_Toc95140701"/>
      <w:bookmarkStart w:id="69" w:name="_Toc11846"/>
      <w:bookmarkStart w:id="70" w:name="_Toc130372992"/>
      <w:bookmarkStart w:id="71" w:name="_Toc5335"/>
      <w:bookmarkStart w:id="72" w:name="_Toc32642"/>
      <w:bookmarkStart w:id="73" w:name="_Toc25711"/>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521"/>
      <w:bookmarkStart w:id="75" w:name="_Toc95140702"/>
      <w:bookmarkStart w:id="76" w:name="_Toc26559"/>
      <w:bookmarkStart w:id="77" w:name="_Toc130372993"/>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5140703"/>
      <w:bookmarkStart w:id="80" w:name="_Toc130372994"/>
      <w:bookmarkStart w:id="81" w:name="_Toc16532"/>
      <w:bookmarkStart w:id="82" w:name="_Toc925"/>
      <w:bookmarkStart w:id="83" w:name="_Toc32012"/>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31768"/>
      <w:bookmarkStart w:id="89" w:name="_Toc130372995"/>
      <w:bookmarkStart w:id="90" w:name="_Toc15705"/>
      <w:bookmarkStart w:id="91" w:name="_Toc95140704"/>
      <w:bookmarkStart w:id="92" w:name="_Toc25113"/>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32107"/>
      <w:bookmarkStart w:id="96" w:name="_Toc1838"/>
      <w:bookmarkStart w:id="97" w:name="_Toc20379"/>
      <w:bookmarkStart w:id="98" w:name="_Toc130372996"/>
      <w:bookmarkStart w:id="99" w:name="_Toc95140705"/>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1040102</w:t>
            </w:r>
          </w:p>
        </w:tc>
        <w:tc>
          <w:tcPr>
            <w:tcW w:w="3169"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for NR bands for FWA (Fixed Wireless Access) UEs (&lt;2.6GHz) and handheld UEs (1GHz to 2.6GHz)</w:t>
            </w:r>
          </w:p>
          <w:p>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 n13, n25, n26 and n85)</w:t>
            </w:r>
          </w:p>
        </w:tc>
        <w:tc>
          <w:tcPr>
            <w:tcW w:w="1063"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4Rx_NR_bands_R18-UEConTest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24305"/>
      <w:bookmarkStart w:id="101" w:name="_Toc130372997"/>
      <w:bookmarkStart w:id="102" w:name="_Toc95140706"/>
      <w:bookmarkStart w:id="103" w:name="_Toc8100"/>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pPr>
        <w:pStyle w:val="3"/>
        <w:rPr>
          <w:lang w:val="en-US"/>
        </w:rPr>
      </w:pPr>
      <w:bookmarkStart w:id="105" w:name="_Toc2960"/>
      <w:bookmarkStart w:id="106" w:name="_Toc95140707"/>
      <w:bookmarkStart w:id="107" w:name="_Toc4605"/>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679"/>
      <w:bookmarkStart w:id="111" w:name="_Toc130372999"/>
      <w:bookmarkStart w:id="112" w:name="_Toc27999"/>
      <w:bookmarkStart w:id="113" w:name="_Toc25918"/>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2159"/>
      <w:bookmarkStart w:id="117" w:name="_Toc16385"/>
      <w:bookmarkStart w:id="118" w:name="_Toc95140709"/>
      <w:bookmarkStart w:id="119" w:name="_Toc130373000"/>
      <w:bookmarkStart w:id="120" w:name="_Toc323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5829"/>
      <w:bookmarkStart w:id="125" w:name="_Toc130373001"/>
      <w:r>
        <w:t>5.2</w:t>
      </w:r>
      <w:r>
        <w:tab/>
      </w:r>
      <w:r>
        <w:t>Introduction worksheet</w:t>
      </w:r>
      <w:bookmarkEnd w:id="121"/>
      <w:bookmarkEnd w:id="122"/>
      <w:bookmarkEnd w:id="123"/>
      <w:bookmarkEnd w:id="124"/>
      <w:bookmarkEnd w:id="125"/>
      <w:r>
        <w:t xml:space="preserve"> </w:t>
      </w:r>
    </w:p>
    <w:p>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jc w:val="both"/>
      </w:pPr>
    </w:p>
    <w:p>
      <w:pPr>
        <w:pStyle w:val="3"/>
      </w:pPr>
      <w:bookmarkStart w:id="126" w:name="_Toc130373002"/>
      <w:bookmarkStart w:id="127" w:name="_Toc19955"/>
      <w:bookmarkStart w:id="128" w:name="_Toc95140711"/>
      <w:bookmarkStart w:id="129" w:name="_Toc14057"/>
      <w:bookmarkStart w:id="130" w:name="_Toc17387"/>
      <w:r>
        <w:t>5.3</w:t>
      </w:r>
      <w:r>
        <w:tab/>
      </w:r>
      <w:r>
        <w:t>NR bands worksheet</w:t>
      </w:r>
      <w:bookmarkEnd w:id="126"/>
      <w:bookmarkEnd w:id="127"/>
      <w:bookmarkEnd w:id="128"/>
      <w:bookmarkEnd w:id="129"/>
      <w:bookmarkEnd w:id="130"/>
    </w:p>
    <w:p>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23783"/>
      <w:bookmarkStart w:id="132" w:name="_Toc95140712"/>
      <w:bookmarkStart w:id="133" w:name="_Toc13005"/>
      <w:bookmarkStart w:id="134" w:name="_Toc16278"/>
      <w:bookmarkStart w:id="135" w:name="_Toc130373003"/>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9101"/>
      <w:bookmarkStart w:id="137" w:name="_Toc130373004"/>
      <w:bookmarkStart w:id="138" w:name="_Toc9000"/>
      <w:bookmarkStart w:id="139" w:name="_Toc95140713"/>
      <w:bookmarkStart w:id="140" w:name="_Toc20892"/>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22887"/>
      <w:bookmarkStart w:id="145" w:name="_Toc95140714"/>
      <w:bookmarkStart w:id="146" w:name="_Toc130373005"/>
      <w:bookmarkStart w:id="147" w:name="_Toc125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95140715"/>
      <w:bookmarkStart w:id="149" w:name="_Toc28250"/>
      <w:bookmarkStart w:id="150" w:name="_Toc130373006"/>
      <w:bookmarkStart w:id="151" w:name="_Toc19713"/>
      <w:bookmarkStart w:id="152" w:name="_Toc18060"/>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130373007"/>
      <w:bookmarkStart w:id="154" w:name="_Toc8929"/>
      <w:bookmarkStart w:id="155" w:name="_Toc26637"/>
      <w:bookmarkStart w:id="156" w:name="_Toc95140716"/>
      <w:bookmarkStart w:id="157" w:name="_Toc14524"/>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9530"/>
      <w:bookmarkStart w:id="161" w:name="_Toc130373008"/>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130373009"/>
      <w:bookmarkStart w:id="163" w:name="_Toc27928"/>
      <w:bookmarkStart w:id="164" w:name="_Toc32261"/>
      <w:r>
        <w:t>5.5.1</w:t>
      </w:r>
      <w:r>
        <w:tab/>
      </w:r>
      <w:r>
        <w:t>Overview</w:t>
      </w:r>
      <w:bookmarkEnd w:id="162"/>
      <w:bookmarkEnd w:id="163"/>
      <w:bookmarkEnd w:id="164"/>
    </w:p>
    <w:p>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24957"/>
      <w:bookmarkStart w:id="167"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pPr>
        <w:pStyle w:val="48"/>
        <w:ind w:left="0" w:firstLine="0"/>
      </w:pPr>
      <w:r>
        <w:t>Same as 5.3.2.</w:t>
      </w:r>
    </w:p>
    <w:p/>
    <w:p>
      <w:pPr>
        <w:pStyle w:val="3"/>
      </w:pPr>
      <w:bookmarkStart w:id="168" w:name="_Toc21405"/>
      <w:bookmarkStart w:id="169" w:name="_Toc15800"/>
      <w:bookmarkStart w:id="170" w:name="_Toc130373011"/>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30373012"/>
      <w:bookmarkStart w:id="172" w:name="_Toc8980"/>
      <w:bookmarkStart w:id="173" w:name="_Toc19318"/>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3818"/>
      <w:bookmarkStart w:id="176" w:name="_Toc4313"/>
      <w:r>
        <w:t>5.6.2</w:t>
      </w:r>
      <w:r>
        <w:tab/>
      </w:r>
      <w:r>
        <w:t>Requesting assignment of 5G NR V2X configurations</w:t>
      </w:r>
      <w:bookmarkEnd w:id="174"/>
      <w:bookmarkEnd w:id="175"/>
      <w:bookmarkEnd w:id="176"/>
    </w:p>
    <w:p>
      <w:pPr>
        <w:pStyle w:val="48"/>
        <w:ind w:left="0" w:firstLine="0"/>
      </w:pPr>
      <w:r>
        <w:t>Same as 5.4.2.</w:t>
      </w:r>
    </w:p>
    <w:p>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pPr>
        <w:pStyle w:val="41"/>
        <w:jc w:val="left"/>
      </w:pPr>
    </w:p>
    <w:p>
      <w:pPr>
        <w:pStyle w:val="4"/>
      </w:pPr>
      <w:r>
        <w:t>5.</w:t>
      </w:r>
      <w:r>
        <w:rPr>
          <w:rFonts w:hint="eastAsia" w:eastAsia="宋体"/>
          <w:lang w:val="en-US" w:eastAsia="zh-CN"/>
        </w:rPr>
        <w:t>7</w:t>
      </w:r>
      <w:r>
        <w:t>.1</w:t>
      </w:r>
      <w:r>
        <w:tab/>
      </w:r>
      <w:r>
        <w:t>Overview</w:t>
      </w:r>
    </w:p>
    <w:p>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w:t>
            </w:r>
            <w:r>
              <w:rPr>
                <w:rFonts w:hint="eastAsia" w:eastAsia="宋体"/>
                <w:lang w:val="en-US" w:eastAsia="zh-CN"/>
              </w:rPr>
              <w:t>NTN</w:t>
            </w:r>
            <w:r>
              <w:t xml:space="preserve">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 xml:space="preserve">NR </w:t>
            </w:r>
            <w:r>
              <w:rPr>
                <w:rFonts w:hint="eastAsia" w:eastAsia="宋体"/>
                <w:lang w:val="en-US" w:eastAsia="zh-CN"/>
              </w:rPr>
              <w:t>NTN</w:t>
            </w:r>
            <w:r>
              <w:t xml:space="preserve"> band</w:t>
            </w:r>
          </w:p>
        </w:tc>
        <w:tc>
          <w:tcPr>
            <w:tcW w:w="5667" w:type="dxa"/>
          </w:tcPr>
          <w:p>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 xml:space="preserve">Indicate the interested deployer of the NR </w:t>
            </w:r>
            <w:r>
              <w:rPr>
                <w:rFonts w:hint="eastAsia" w:eastAsia="宋体"/>
                <w:lang w:val="en-US" w:eastAsia="zh-CN"/>
              </w:rPr>
              <w:t>NTN</w:t>
            </w:r>
            <w:r>
              <w:t xml:space="preserve">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pPr>
        <w:pStyle w:val="41"/>
      </w:pPr>
    </w:p>
    <w:p>
      <w:pPr>
        <w:pStyle w:val="48"/>
        <w:ind w:left="0" w:firstLine="0"/>
      </w:pPr>
    </w:p>
    <w:p>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pPr>
        <w:pStyle w:val="48"/>
        <w:ind w:left="0" w:firstLine="0"/>
      </w:pPr>
      <w:r>
        <w:t>Same as 5.3.2.</w:t>
      </w:r>
    </w:p>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95140718"/>
      <w:bookmarkStart w:id="178" w:name="_Toc2559"/>
      <w:bookmarkStart w:id="179" w:name="_Toc130373014"/>
      <w:bookmarkStart w:id="180" w:name="_Toc26674"/>
      <w:bookmarkStart w:id="181" w:name="_Toc29735"/>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29792"/>
      <w:bookmarkStart w:id="185" w:name="_Toc4703"/>
      <w:bookmarkStart w:id="186" w:name="_Toc17431"/>
      <w:bookmarkStart w:id="187" w:name="_Toc130373015"/>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1324"/>
      <w:bookmarkStart w:id="191" w:name="_Toc130373016"/>
      <w:bookmarkStart w:id="192" w:name="_Toc16121"/>
      <w:bookmarkStart w:id="193" w:name="_Toc5039"/>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23131"/>
      <w:bookmarkStart w:id="199" w:name="_Toc130373017"/>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6825"/>
      <w:bookmarkStart w:id="203" w:name="_Toc24264"/>
      <w:bookmarkStart w:id="204" w:name="_Toc28199"/>
      <w:bookmarkStart w:id="205" w:name="_Toc95140730"/>
      <w:bookmarkStart w:id="206" w:name="_Toc14032"/>
      <w:bookmarkStart w:id="207" w:name="_Toc130373018"/>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130373019"/>
      <w:bookmarkStart w:id="209" w:name="_Toc24407"/>
      <w:bookmarkStart w:id="210" w:name="_Toc12480"/>
      <w:bookmarkStart w:id="211" w:name="_Toc95140731"/>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3273"/>
      <w:bookmarkStart w:id="215" w:name="_Toc28487"/>
      <w:bookmarkStart w:id="216" w:name="_Toc95140732"/>
      <w:bookmarkStart w:id="217" w:name="_Toc17817"/>
      <w:bookmarkStart w:id="218" w:name="_Toc20982"/>
      <w:bookmarkStart w:id="219" w:name="_Toc130373020"/>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915"/>
      <w:bookmarkStart w:id="222" w:name="_Toc2635"/>
      <w:bookmarkStart w:id="223" w:name="_Toc26293"/>
      <w:bookmarkStart w:id="224" w:name="_Toc130373021"/>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30373022"/>
      <w:bookmarkStart w:id="227" w:name="_Toc95140734"/>
      <w:bookmarkStart w:id="228" w:name="_Toc9386"/>
      <w:bookmarkStart w:id="229" w:name="_Toc10082"/>
      <w:bookmarkStart w:id="230" w:name="_Toc797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95140735"/>
      <w:bookmarkStart w:id="232" w:name="_Toc28705"/>
      <w:bookmarkStart w:id="233" w:name="_Toc7675"/>
      <w:bookmarkStart w:id="234" w:name="_Toc5974"/>
      <w:bookmarkStart w:id="235" w:name="_Toc25546"/>
      <w:bookmarkStart w:id="236" w:name="_Toc130373023"/>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95140736"/>
      <w:bookmarkStart w:id="239" w:name="_Toc23501"/>
      <w:bookmarkStart w:id="240" w:name="_Toc554"/>
      <w:bookmarkStart w:id="241" w:name="_Toc22275"/>
      <w:bookmarkStart w:id="242" w:name="_Toc13037302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130373025"/>
      <w:bookmarkStart w:id="245" w:name="_Toc95140738"/>
      <w:bookmarkStart w:id="246" w:name="_Toc27460"/>
      <w:bookmarkStart w:id="247" w:name="_Toc18814"/>
      <w:bookmarkStart w:id="248" w:name="_Toc31387"/>
      <w:bookmarkStart w:id="249" w:name="_Toc3055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95140739"/>
      <w:bookmarkStart w:id="251" w:name="_Toc130373026"/>
      <w:bookmarkStart w:id="252" w:name="_Toc5100"/>
      <w:bookmarkStart w:id="253" w:name="_Toc27396"/>
      <w:bookmarkStart w:id="254" w:name="_Toc20623"/>
      <w:bookmarkStart w:id="255" w:name="_Toc2430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318"/>
      <w:bookmarkStart w:id="257" w:name="_Toc130373027"/>
      <w:bookmarkStart w:id="258" w:name="_Toc18922"/>
      <w:bookmarkStart w:id="259" w:name="_Toc7089"/>
      <w:bookmarkStart w:id="260" w:name="_Toc30758"/>
      <w:bookmarkStart w:id="261" w:name="_Toc95140740"/>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8103"/>
      <w:bookmarkStart w:id="264" w:name="_Toc95140741"/>
      <w:bookmarkStart w:id="265" w:name="_Toc22924"/>
      <w:bookmarkStart w:id="266" w:name="_Toc130373028"/>
      <w:bookmarkStart w:id="267" w:name="_Toc1181"/>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2081"/>
      <w:bookmarkStart w:id="269" w:name="_Toc32439"/>
      <w:bookmarkStart w:id="270" w:name="_Toc20775"/>
      <w:bookmarkStart w:id="271" w:name="_Toc19511"/>
      <w:bookmarkStart w:id="272" w:name="_Toc130373029"/>
      <w:bookmarkStart w:id="273" w:name="_Toc95140742"/>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9498"/>
      <w:bookmarkStart w:id="276" w:name="_Toc22683"/>
      <w:bookmarkStart w:id="277" w:name="_Toc28193"/>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pPr>
              <w:pStyle w:val="42"/>
              <w:rPr>
                <w:rFonts w:hint="default" w:eastAsia="等线"/>
                <w:sz w:val="16"/>
                <w:szCs w:val="16"/>
                <w:lang w:val="en-US" w:eastAsia="zh-CN"/>
              </w:rPr>
            </w:pPr>
            <w:r>
              <w:rPr>
                <w:rFonts w:hint="eastAsia" w:eastAsia="等线"/>
                <w:sz w:val="16"/>
                <w:szCs w:val="16"/>
                <w:lang w:val="en-US" w:eastAsia="zh-CN"/>
              </w:rPr>
              <w:t>1.9.0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v1.10.0 (2024-9)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8F1252"/>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C1221E"/>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4C67EA4"/>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163BD1"/>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B4F9F"/>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2024-08-29T14:01:08Z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88E2177C4DBD4EA79CD5BFE23A6F486B</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