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1B0287" w:rsidR="001E41F3" w:rsidRDefault="001E41F3">
      <w:pPr>
        <w:pStyle w:val="CRCoverPage"/>
        <w:tabs>
          <w:tab w:val="right" w:pos="9639"/>
        </w:tabs>
        <w:spacing w:after="0"/>
        <w:rPr>
          <w:rFonts w:hint="eastAsia"/>
          <w:b/>
          <w:i/>
          <w:noProof/>
          <w:sz w:val="28"/>
          <w:lang w:eastAsia="ko-KR"/>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02189B">
          <w:rPr>
            <w:b/>
            <w:noProof/>
            <w:sz w:val="24"/>
          </w:rPr>
          <w:t>4</w:t>
        </w:r>
      </w:fldSimple>
      <w:r>
        <w:rPr>
          <w:b/>
          <w:i/>
          <w:noProof/>
          <w:sz w:val="28"/>
        </w:rPr>
        <w:tab/>
      </w:r>
      <w:fldSimple w:instr=" DOCPROPERTY  Tdoc#  \* MERGEFORMAT ">
        <w:r w:rsidR="00936B5C" w:rsidRPr="00936B5C">
          <w:rPr>
            <w:b/>
            <w:i/>
            <w:noProof/>
            <w:sz w:val="28"/>
          </w:rPr>
          <w:t>R5-24</w:t>
        </w:r>
      </w:fldSimple>
      <w:r w:rsidR="00FF44F5">
        <w:rPr>
          <w:rFonts w:hint="eastAsia"/>
          <w:b/>
          <w:i/>
          <w:noProof/>
          <w:sz w:val="28"/>
          <w:lang w:eastAsia="ko-KR"/>
        </w:rPr>
        <w:t>5693</w:t>
      </w:r>
    </w:p>
    <w:p w14:paraId="7CB45193" w14:textId="5EACD443"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fldSimple w:instr=" DOCPROPERTY  Country  \* MERGEFORMAT ">
        <w:r w:rsidR="005C57E5" w:rsidRPr="002872A4">
          <w:rPr>
            <w:b/>
            <w:noProof/>
            <w:sz w:val="24"/>
          </w:rPr>
          <w:t>The Netherlands</w:t>
        </w:r>
      </w:fldSimple>
      <w:r w:rsidR="001E41F3" w:rsidRPr="002872A4">
        <w:rPr>
          <w:b/>
          <w:noProof/>
          <w:sz w:val="24"/>
        </w:rPr>
        <w:t>,</w:t>
      </w:r>
      <w:r w:rsidR="001E41F3">
        <w:rPr>
          <w:b/>
          <w:noProof/>
          <w:sz w:val="24"/>
        </w:rPr>
        <w:t xml:space="preserve"> </w:t>
      </w:r>
      <w:fldSimple w:instr=" DOCPROPERTY  StartDate  \* MERGEFORMAT ">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fldSimple>
      <w:r w:rsidR="00547111">
        <w:rPr>
          <w:b/>
          <w:noProof/>
          <w:sz w:val="24"/>
        </w:rPr>
        <w:t xml:space="preserve"> - </w:t>
      </w:r>
      <w:fldSimple w:instr=" DOCPROPERTY  EndDate  \* MERGEFORMAT ">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000000" w:rsidP="00E13F3D">
            <w:pPr>
              <w:pStyle w:val="CRCoverPage"/>
              <w:spacing w:after="0"/>
              <w:jc w:val="right"/>
              <w:rPr>
                <w:b/>
                <w:noProof/>
                <w:sz w:val="28"/>
              </w:rPr>
            </w:pPr>
            <w:fldSimple w:instr=" DOCPROPERTY  Spec#  \* MERGEFORMAT ">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fldSimple>
          </w:p>
        </w:tc>
        <w:tc>
          <w:tcPr>
            <w:tcW w:w="709" w:type="dxa"/>
          </w:tcPr>
          <w:p w14:paraId="77009707" w14:textId="77777777" w:rsidR="001E41F3" w:rsidRPr="00CA2D02" w:rsidRDefault="001E41F3">
            <w:pPr>
              <w:pStyle w:val="CRCoverPage"/>
              <w:spacing w:after="0"/>
              <w:jc w:val="center"/>
              <w:rPr>
                <w:noProof/>
              </w:rPr>
            </w:pPr>
            <w:r w:rsidRPr="00CA2D02">
              <w:rPr>
                <w:b/>
                <w:noProof/>
                <w:sz w:val="28"/>
              </w:rPr>
              <w:t>CR</w:t>
            </w:r>
          </w:p>
        </w:tc>
        <w:tc>
          <w:tcPr>
            <w:tcW w:w="1276" w:type="dxa"/>
            <w:shd w:val="pct30" w:color="FFFF00" w:fill="auto"/>
          </w:tcPr>
          <w:p w14:paraId="6CAED29D" w14:textId="6564CF9F" w:rsidR="001E41F3" w:rsidRPr="00CA2D02" w:rsidRDefault="008140E7" w:rsidP="00547111">
            <w:pPr>
              <w:pStyle w:val="CRCoverPage"/>
              <w:spacing w:after="0"/>
              <w:rPr>
                <w:noProof/>
              </w:rPr>
            </w:pPr>
            <w:r w:rsidRPr="00CA2D02">
              <w:rPr>
                <w:b/>
                <w:noProof/>
                <w:sz w:val="28"/>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4E24F0" w:rsidR="001E41F3" w:rsidRPr="00410371" w:rsidRDefault="00EF4F43" w:rsidP="00E13F3D">
            <w:pPr>
              <w:pStyle w:val="CRCoverPage"/>
              <w:spacing w:after="0"/>
              <w:jc w:val="center"/>
              <w:rPr>
                <w:b/>
                <w:noProof/>
                <w:lang w:eastAsia="ko-KR"/>
              </w:rPr>
            </w:pPr>
            <w:r>
              <w:rPr>
                <w:rFonts w:hint="eastAsia"/>
                <w:b/>
                <w:noProof/>
                <w:sz w:val="28"/>
                <w:lang w:eastAsia="ko-KR"/>
              </w:rPr>
              <w:t>1</w:t>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000000">
            <w:pPr>
              <w:pStyle w:val="CRCoverPage"/>
              <w:spacing w:after="0"/>
              <w:jc w:val="center"/>
              <w:rPr>
                <w:noProof/>
                <w:sz w:val="28"/>
              </w:rPr>
            </w:pPr>
            <w:fldSimple w:instr=" DOCPROPERTY  Version  \* MERGEFORMAT ">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F875B8B"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3879D7">
              <w:rPr>
                <w:rFonts w:hint="eastAsia"/>
                <w:lang w:eastAsia="ko-KR"/>
              </w:rPr>
              <w:t>8</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842D76"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D8562C5" w:rsidR="001E41F3" w:rsidRPr="000F47E1" w:rsidRDefault="000F47E1">
            <w:pPr>
              <w:pStyle w:val="CRCoverPage"/>
              <w:spacing w:after="0"/>
              <w:ind w:left="100"/>
              <w:rPr>
                <w:noProof/>
                <w:lang w:val="de-DE"/>
              </w:rPr>
            </w:pPr>
            <w:r w:rsidRPr="00672F36">
              <w:rPr>
                <w:lang w:val="de-DE"/>
              </w:rPr>
              <w:t xml:space="preserve">Element, </w:t>
            </w:r>
            <w:r w:rsidR="00E53BDA" w:rsidRPr="00672F36">
              <w:rPr>
                <w:lang w:val="de-DE"/>
              </w:rPr>
              <w:t xml:space="preserve">FirstNet, Ericsson, </w:t>
            </w:r>
            <w:r w:rsidR="00EF4F43" w:rsidRPr="00EF4F43">
              <w:t>Samsung R&amp;D Institute UK</w:t>
            </w:r>
            <w:r w:rsidR="00E53BDA" w:rsidRPr="00672F36">
              <w:rPr>
                <w:lang w:val="de-DE"/>
              </w:rPr>
              <w: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000000" w:rsidP="00547111">
            <w:pPr>
              <w:pStyle w:val="CRCoverPage"/>
              <w:spacing w:after="0"/>
              <w:ind w:left="100"/>
              <w:rPr>
                <w:noProof/>
              </w:rPr>
            </w:pPr>
            <w:fldSimple w:instr=" DOCPROPERTY  SourceIfTsg  \* MERGEFORMAT ">
              <w:r w:rsidR="00A94EF4"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3C0C7B7C" w:rsidR="001E41F3" w:rsidRPr="00EF7E54" w:rsidRDefault="00CA2D02">
            <w:pPr>
              <w:pStyle w:val="CRCoverPage"/>
              <w:spacing w:after="0"/>
              <w:ind w:left="100"/>
              <w:rPr>
                <w:noProof/>
                <w:highlight w:val="green"/>
              </w:rPr>
            </w:pPr>
            <w:r w:rsidRPr="00EF4F43">
              <w:rPr>
                <w:noProof/>
              </w:rPr>
              <w:t>TEI14_Test, MCPTT-ConTest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000000">
            <w:pPr>
              <w:pStyle w:val="CRCoverPage"/>
              <w:spacing w:after="0"/>
              <w:ind w:left="100"/>
              <w:rPr>
                <w:noProof/>
              </w:rPr>
            </w:pPr>
            <w:fldSimple w:instr=" DOCPROPERTY  ResDate  \* MERGEFORMAT ">
              <w:r w:rsidR="001B4A29" w:rsidRPr="00507F51">
                <w:rPr>
                  <w:noProof/>
                </w:rPr>
                <w:t>2024-0</w:t>
              </w:r>
              <w:r w:rsidR="007F2315">
                <w:rPr>
                  <w:noProof/>
                </w:rPr>
                <w:t>8</w:t>
              </w:r>
              <w:r w:rsidR="001B4A29" w:rsidRPr="00507F51">
                <w:rPr>
                  <w:noProof/>
                </w:rPr>
                <w:t>-</w:t>
              </w:r>
              <w:r w:rsidR="006256CA">
                <w:rPr>
                  <w:noProof/>
                </w:rPr>
                <w:t>09</w:t>
              </w:r>
            </w:fldSimple>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000000" w:rsidP="00D24991">
            <w:pPr>
              <w:pStyle w:val="CRCoverPage"/>
              <w:spacing w:after="0"/>
              <w:ind w:left="100" w:right="-609"/>
              <w:rPr>
                <w:b/>
                <w:noProof/>
              </w:rPr>
            </w:pPr>
            <w:fldSimple w:instr=" DOCPROPERTY  Cat  \* MERGEFORMAT ">
              <w:r w:rsidR="00A94EF4"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000000">
            <w:pPr>
              <w:pStyle w:val="CRCoverPage"/>
              <w:spacing w:after="0"/>
              <w:ind w:left="100"/>
              <w:rPr>
                <w:noProof/>
              </w:rPr>
            </w:pPr>
            <w:fldSimple w:instr=" DOCPROPERTY  Release  \* MERGEFORMAT ">
              <w:r w:rsidR="00D24991" w:rsidRPr="00507F51">
                <w:rPr>
                  <w:noProof/>
                </w:rPr>
                <w:t>Rel</w:t>
              </w:r>
              <w:r w:rsidR="001B4A29" w:rsidRPr="00507F51">
                <w:rPr>
                  <w:noProof/>
                </w:rPr>
                <w:t>-1</w:t>
              </w:r>
              <w:r w:rsidR="007F231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EA4E3"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3879D7">
              <w:rPr>
                <w:rFonts w:hint="eastAsia"/>
                <w:noProof/>
                <w:lang w:eastAsia="ko-KR"/>
              </w:rPr>
              <w:t>8</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4FD0FF"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3879D7">
              <w:rPr>
                <w:rFonts w:hint="eastAsia"/>
                <w:noProof/>
                <w:lang w:eastAsia="ko-KR"/>
              </w:rPr>
              <w:t>8</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AA35D" w:rsidR="00A4335B" w:rsidRPr="00EF4F43" w:rsidRDefault="00EF4F43" w:rsidP="00A4335B">
            <w:pPr>
              <w:pStyle w:val="CRCoverPage"/>
              <w:spacing w:after="0"/>
              <w:ind w:left="100"/>
              <w:rPr>
                <w:b/>
                <w:bCs/>
                <w:noProof/>
                <w:lang w:eastAsia="ko-KR"/>
              </w:rPr>
            </w:pPr>
            <w:r w:rsidRPr="00EF4F43">
              <w:rPr>
                <w:noProof/>
              </w:rPr>
              <w:t>This is the final version of R5-</w:t>
            </w:r>
            <w:r w:rsidRPr="00EF4F43">
              <w:rPr>
                <w:rFonts w:hint="eastAsia"/>
                <w:noProof/>
                <w:lang w:eastAsia="ko-KR"/>
              </w:rPr>
              <w:t>245056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252343" w14:textId="77777777" w:rsidR="00976586" w:rsidRPr="002C41DD" w:rsidRDefault="00976586" w:rsidP="00976586">
      <w:pPr>
        <w:keepNext/>
        <w:keepLines/>
        <w:spacing w:before="120"/>
        <w:ind w:left="1418" w:hanging="1418"/>
        <w:outlineLvl w:val="3"/>
        <w:rPr>
          <w:rFonts w:ascii="Arial" w:hAnsi="Arial"/>
          <w:sz w:val="24"/>
        </w:rPr>
      </w:pPr>
      <w:bookmarkStart w:id="1" w:name="_Toc21006028"/>
      <w:bookmarkStart w:id="2" w:name="_Toc36037701"/>
      <w:bookmarkStart w:id="3" w:name="_Toc43837554"/>
      <w:bookmarkStart w:id="4" w:name="_Toc60995666"/>
      <w:bookmarkStart w:id="5" w:name="_Toc69159794"/>
      <w:bookmarkStart w:id="6" w:name="_Toc76583146"/>
      <w:bookmarkStart w:id="7" w:name="_Toc83808698"/>
      <w:bookmarkStart w:id="8" w:name="_Toc91233519"/>
      <w:bookmarkStart w:id="9" w:name="_Toc100348998"/>
      <w:bookmarkStart w:id="10" w:name="_Toc106787154"/>
      <w:r w:rsidRPr="002C41DD">
        <w:rPr>
          <w:rFonts w:ascii="Arial" w:hAnsi="Arial"/>
          <w:sz w:val="24"/>
        </w:rPr>
        <w:lastRenderedPageBreak/>
        <w:t>6.1.2.8</w:t>
      </w:r>
      <w:r w:rsidRPr="002C41DD">
        <w:rPr>
          <w:rFonts w:ascii="Arial" w:hAnsi="Arial"/>
          <w:sz w:val="24"/>
        </w:rPr>
        <w:tab/>
        <w:t>On-network / Chat Group Call / Emergency Group Call / Client Terminated (CT)</w:t>
      </w:r>
      <w:bookmarkEnd w:id="1"/>
      <w:bookmarkEnd w:id="2"/>
      <w:bookmarkEnd w:id="3"/>
      <w:bookmarkEnd w:id="4"/>
      <w:bookmarkEnd w:id="5"/>
      <w:bookmarkEnd w:id="6"/>
      <w:bookmarkEnd w:id="7"/>
      <w:bookmarkEnd w:id="8"/>
      <w:bookmarkEnd w:id="9"/>
      <w:bookmarkEnd w:id="10"/>
    </w:p>
    <w:p w14:paraId="6AC6B002" w14:textId="77777777" w:rsidR="00976586" w:rsidRPr="002C41DD" w:rsidRDefault="00976586" w:rsidP="00976586">
      <w:pPr>
        <w:pStyle w:val="H6"/>
      </w:pPr>
      <w:r w:rsidRPr="002C41DD">
        <w:t>6.1.2.8.1</w:t>
      </w:r>
      <w:r w:rsidRPr="002C41DD">
        <w:tab/>
        <w:t>Test Purpose (TP)</w:t>
      </w:r>
    </w:p>
    <w:p w14:paraId="635B216E" w14:textId="77777777" w:rsidR="00976586" w:rsidRPr="002C41DD" w:rsidRDefault="00976586" w:rsidP="00976586">
      <w:pPr>
        <w:pStyle w:val="H6"/>
      </w:pPr>
      <w:r w:rsidRPr="002C41DD">
        <w:t>(1)</w:t>
      </w:r>
    </w:p>
    <w:p w14:paraId="3A1E5799" w14:textId="77777777" w:rsidR="00976586" w:rsidRPr="002C41DD" w:rsidRDefault="00976586" w:rsidP="00976586">
      <w:pPr>
        <w:pStyle w:val="PL"/>
      </w:pPr>
      <w:r w:rsidRPr="002C41DD">
        <w:rPr>
          <w:b/>
        </w:rPr>
        <w:t>with</w:t>
      </w:r>
      <w:r w:rsidRPr="002C41DD">
        <w:t xml:space="preserve"> { UE (MCPTT Client) registered and authorised for MCPTT Service }</w:t>
      </w:r>
    </w:p>
    <w:p w14:paraId="39134BDE" w14:textId="77777777" w:rsidR="00976586" w:rsidRPr="002C41DD" w:rsidRDefault="00976586" w:rsidP="00976586">
      <w:pPr>
        <w:pStyle w:val="PL"/>
      </w:pPr>
      <w:r w:rsidRPr="002C41DD">
        <w:t>ensure that {</w:t>
      </w:r>
    </w:p>
    <w:p w14:paraId="345261D6" w14:textId="77777777" w:rsidR="00976586" w:rsidRPr="002C41DD" w:rsidRDefault="00976586" w:rsidP="00976586">
      <w:pPr>
        <w:pStyle w:val="PL"/>
      </w:pPr>
      <w:r w:rsidRPr="002C41DD">
        <w:t xml:space="preserve">  </w:t>
      </w:r>
      <w:r w:rsidRPr="002C41DD">
        <w:rPr>
          <w:b/>
        </w:rPr>
        <w:t>when</w:t>
      </w:r>
      <w:r w:rsidRPr="002C41DD">
        <w:t xml:space="preserve"> { the MCPTT Client receives a SIP INVITE message with an emergency indication for an MCPTT </w:t>
      </w:r>
      <w:r w:rsidRPr="002C41DD">
        <w:rPr>
          <w:lang w:eastAsia="ko-KR"/>
        </w:rPr>
        <w:t xml:space="preserve">On-demand </w:t>
      </w:r>
      <w:r w:rsidRPr="002C41DD">
        <w:t>Chat Group Emergency Group Call }</w:t>
      </w:r>
    </w:p>
    <w:p w14:paraId="57800E94" w14:textId="77777777" w:rsidR="00976586" w:rsidRPr="002C41DD" w:rsidRDefault="00976586" w:rsidP="00976586">
      <w:pPr>
        <w:pStyle w:val="PL"/>
      </w:pPr>
      <w:r w:rsidRPr="002C41DD">
        <w:rPr>
          <w:b/>
        </w:rPr>
        <w:t>then</w:t>
      </w:r>
      <w:r w:rsidRPr="002C41DD">
        <w:t xml:space="preserve"> { the UE (MCPTT Client) sends a SIP 200 OK as a response to the SIP INVITE message </w:t>
      </w:r>
      <w:r w:rsidRPr="002C41DD">
        <w:rPr>
          <w:b/>
        </w:rPr>
        <w:t>and</w:t>
      </w:r>
      <w:r w:rsidRPr="002C41DD">
        <w:t xml:space="preserve"> respects floor control }</w:t>
      </w:r>
    </w:p>
    <w:p w14:paraId="66BC3AAD" w14:textId="77777777" w:rsidR="00976586" w:rsidRPr="002C41DD" w:rsidRDefault="00976586" w:rsidP="00976586">
      <w:pPr>
        <w:pStyle w:val="PL"/>
      </w:pPr>
      <w:r w:rsidRPr="002C41DD">
        <w:t xml:space="preserve">            }</w:t>
      </w:r>
    </w:p>
    <w:p w14:paraId="5E23E2CD" w14:textId="77777777" w:rsidR="00976586" w:rsidRPr="002C41DD" w:rsidRDefault="00976586" w:rsidP="00976586">
      <w:pPr>
        <w:pStyle w:val="PL"/>
      </w:pPr>
    </w:p>
    <w:p w14:paraId="21C0B827" w14:textId="77777777" w:rsidR="00976586" w:rsidRPr="002C41DD" w:rsidRDefault="00976586" w:rsidP="00976586">
      <w:pPr>
        <w:pStyle w:val="H6"/>
      </w:pPr>
      <w:r w:rsidRPr="002C41DD">
        <w:t>6.1.2.8.2</w:t>
      </w:r>
      <w:r w:rsidRPr="002C41DD">
        <w:tab/>
        <w:t>Conformance requirements</w:t>
      </w:r>
    </w:p>
    <w:p w14:paraId="7965764C" w14:textId="5F3B1795" w:rsidR="00976586" w:rsidRPr="002C41DD" w:rsidRDefault="00976586" w:rsidP="00976586">
      <w:r w:rsidRPr="002C41DD">
        <w:t>References: The conformance requirements covered in the current TC are specified in TS 24.379, clause 10.1.2.2.1.6, TS 24.380, clause 6.2.4.3.3. Unless otherwise stated, these are Rel-</w:t>
      </w:r>
      <w:del w:id="11" w:author="Soohee Kwon" w:date="2024-08-08T17:02:00Z" w16du:dateUtc="2024-08-08T21:02:00Z">
        <w:r w:rsidRPr="002C41DD" w:rsidDel="00976586">
          <w:delText>13</w:delText>
        </w:r>
      </w:del>
      <w:ins w:id="12" w:author="Soohee Kwon" w:date="2024-08-08T17:02:00Z" w16du:dateUtc="2024-08-08T21:02:00Z">
        <w:r>
          <w:rPr>
            <w:rFonts w:hint="eastAsia"/>
            <w:lang w:eastAsia="ko-KR"/>
          </w:rPr>
          <w:t>14</w:t>
        </w:r>
      </w:ins>
      <w:r w:rsidRPr="002C41DD">
        <w:t xml:space="preserve"> requirements.</w:t>
      </w:r>
    </w:p>
    <w:p w14:paraId="44784269" w14:textId="77777777" w:rsidR="00976586" w:rsidRPr="002C41DD" w:rsidRDefault="00976586" w:rsidP="00976586">
      <w:r w:rsidRPr="002C41DD">
        <w:t>[TS 24.379, clause 10.1.2.2.1.6]</w:t>
      </w:r>
    </w:p>
    <w:p w14:paraId="54989946" w14:textId="77777777" w:rsidR="00976586" w:rsidRPr="002C41DD" w:rsidRDefault="00976586" w:rsidP="00976586">
      <w:r w:rsidRPr="002C41DD">
        <w:t>This procedure is used for MCPTT emergency and MCPTT imminent peril calls when the MCPTT client is affiliated but not joined to the chat group.</w:t>
      </w:r>
    </w:p>
    <w:p w14:paraId="7D3CF82E" w14:textId="3D2D0803" w:rsidR="00976586" w:rsidRPr="002C41DD" w:rsidRDefault="00976586" w:rsidP="00976586">
      <w:r w:rsidRPr="002C41DD">
        <w:rPr>
          <w:lang w:eastAsia="ko-KR"/>
        </w:rPr>
        <w:t xml:space="preserve">In the procedures in this </w:t>
      </w:r>
      <w:ins w:id="13" w:author="Soohee Kwon" w:date="2024-08-08T17:48:00Z" w16du:dateUtc="2024-08-08T21:48:00Z">
        <w:r w:rsidR="003B54B1" w:rsidRPr="005A1F78">
          <w:t>clause</w:t>
        </w:r>
      </w:ins>
      <w:del w:id="14" w:author="Soohee Kwon" w:date="2024-08-08T17:48:00Z" w16du:dateUtc="2024-08-08T21:48:00Z">
        <w:r w:rsidRPr="002C41DD" w:rsidDel="003B54B1">
          <w:rPr>
            <w:lang w:eastAsia="ko-KR"/>
          </w:rPr>
          <w:delText>subclause</w:delText>
        </w:r>
      </w:del>
      <w:r w:rsidRPr="002C41DD">
        <w:rPr>
          <w:lang w:eastAsia="ko-KR"/>
        </w:rPr>
        <w:t>:</w:t>
      </w:r>
    </w:p>
    <w:p w14:paraId="2709F02D" w14:textId="77777777" w:rsidR="00976586" w:rsidRPr="002C41DD" w:rsidRDefault="00976586" w:rsidP="00976586">
      <w:pPr>
        <w:ind w:left="568" w:hanging="284"/>
      </w:pPr>
      <w:r w:rsidRPr="002C41DD">
        <w:t>1)</w:t>
      </w:r>
      <w:r w:rsidRPr="002C41DD">
        <w:tab/>
        <w:t>emergency indication in an incoming SIP INVITE request refers to the &lt;emergency-</w:t>
      </w:r>
      <w:proofErr w:type="spellStart"/>
      <w:r w:rsidRPr="002C41DD">
        <w:t>ind</w:t>
      </w:r>
      <w:proofErr w:type="spellEnd"/>
      <w:r w:rsidRPr="002C41DD">
        <w:t>&gt; element of the application/vnd.3gpp.mcptt-info+xml MIME body; and</w:t>
      </w:r>
    </w:p>
    <w:p w14:paraId="434FC4BD" w14:textId="77777777" w:rsidR="00976586" w:rsidRPr="002C41DD" w:rsidRDefault="00976586" w:rsidP="00976586">
      <w:pPr>
        <w:ind w:left="568" w:hanging="284"/>
        <w:rPr>
          <w:rFonts w:eastAsia="SimSun"/>
          <w:lang w:eastAsia="zh-CN"/>
        </w:rPr>
      </w:pPr>
      <w:r w:rsidRPr="002C41DD">
        <w:rPr>
          <w:rFonts w:eastAsia="SimSun"/>
          <w:lang w:eastAsia="zh-CN"/>
        </w:rPr>
        <w:t>...</w:t>
      </w:r>
    </w:p>
    <w:p w14:paraId="663B710E" w14:textId="77777777" w:rsidR="00976586" w:rsidRPr="002C41DD" w:rsidRDefault="00976586" w:rsidP="00976586">
      <w:r w:rsidRPr="002C41DD">
        <w:t>Upon receipt of an initial SIP INVITE request, the MCPTT client:</w:t>
      </w:r>
    </w:p>
    <w:p w14:paraId="116D2398" w14:textId="77777777" w:rsidR="00976586" w:rsidRPr="002C41DD" w:rsidRDefault="00976586" w:rsidP="00976586">
      <w:pPr>
        <w:keepLines/>
        <w:ind w:left="1135" w:hanging="851"/>
      </w:pPr>
      <w:r w:rsidRPr="002C41DD">
        <w:t>...</w:t>
      </w:r>
    </w:p>
    <w:p w14:paraId="22FB3B36" w14:textId="77777777" w:rsidR="00976586" w:rsidRPr="002C41DD" w:rsidRDefault="00976586" w:rsidP="00976586">
      <w:pPr>
        <w:ind w:left="568" w:hanging="284"/>
      </w:pPr>
      <w:r w:rsidRPr="002C41DD">
        <w:t>3)</w:t>
      </w:r>
      <w:r w:rsidRPr="002C41DD">
        <w:tab/>
        <w:t>if the SIP INVITE request contains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 the &lt;emergency-</w:t>
      </w:r>
      <w:proofErr w:type="spellStart"/>
      <w:r w:rsidRPr="002C41DD">
        <w:t>ind</w:t>
      </w:r>
      <w:proofErr w:type="spellEnd"/>
      <w:r w:rsidRPr="002C41DD">
        <w:t>&gt; element set to a value of "true":</w:t>
      </w:r>
    </w:p>
    <w:p w14:paraId="1B1B5AEA" w14:textId="77777777" w:rsidR="00976586" w:rsidRPr="002C41DD" w:rsidRDefault="00976586" w:rsidP="00976586">
      <w:pPr>
        <w:ind w:left="851" w:hanging="284"/>
      </w:pPr>
      <w:r w:rsidRPr="002C41DD">
        <w:t>a)</w:t>
      </w:r>
      <w:r w:rsidRPr="002C41DD">
        <w:tab/>
        <w:t xml:space="preserve">should display to the MCPTT </w:t>
      </w:r>
      <w:r w:rsidRPr="002C41DD">
        <w:rPr>
          <w:lang w:eastAsia="ko-KR"/>
        </w:rPr>
        <w:t>u</w:t>
      </w:r>
      <w:r w:rsidRPr="002C41DD">
        <w:t>ser an indication that this is a SIP INVITE request for an MCPTT emergency group call and:</w:t>
      </w:r>
    </w:p>
    <w:p w14:paraId="037B83C0" w14:textId="77777777" w:rsidR="00976586" w:rsidRPr="002C41DD" w:rsidRDefault="00976586" w:rsidP="00976586">
      <w:pPr>
        <w:ind w:left="1135" w:hanging="284"/>
      </w:pPr>
      <w:r w:rsidRPr="002C41DD">
        <w:t>i)</w:t>
      </w:r>
      <w:r w:rsidRPr="002C41DD">
        <w:tab/>
        <w:t>should display the MCPTT ID of the originator of the MCPTT emergency group call contained in the &lt;</w:t>
      </w:r>
      <w:proofErr w:type="spellStart"/>
      <w:r w:rsidRPr="002C41DD">
        <w:t>mcptt</w:t>
      </w:r>
      <w:proofErr w:type="spellEnd"/>
      <w:r w:rsidRPr="002C41DD">
        <w:t xml:space="preserve">-calling-user-id&gt; element of the application/vnd.3gpp.mcptt-info+xml MIME </w:t>
      </w:r>
      <w:proofErr w:type="gramStart"/>
      <w:r w:rsidRPr="002C41DD">
        <w:t>body;</w:t>
      </w:r>
      <w:proofErr w:type="gramEnd"/>
    </w:p>
    <w:p w14:paraId="347A0DD4" w14:textId="77777777" w:rsidR="00976586" w:rsidRPr="002C41DD" w:rsidRDefault="00976586" w:rsidP="00976586">
      <w:pPr>
        <w:ind w:left="1135" w:hanging="284"/>
      </w:pPr>
      <w:r w:rsidRPr="002C41DD">
        <w:t>ii)</w:t>
      </w:r>
      <w:r w:rsidRPr="002C41DD">
        <w:tab/>
        <w:t>should display the MCPTT group identity of the group with the emergency condition contained in the &lt;</w:t>
      </w:r>
      <w:proofErr w:type="spellStart"/>
      <w:r w:rsidRPr="002C41DD">
        <w:t>mcptt</w:t>
      </w:r>
      <w:proofErr w:type="spellEnd"/>
      <w:r w:rsidRPr="002C41DD">
        <w:t>-calling-group-id&gt; element; and</w:t>
      </w:r>
    </w:p>
    <w:p w14:paraId="497156E1" w14:textId="77777777" w:rsidR="00976586" w:rsidRPr="002C41DD" w:rsidRDefault="00976586" w:rsidP="00976586">
      <w:pPr>
        <w:ind w:left="1135" w:hanging="284"/>
      </w:pPr>
      <w:r w:rsidRPr="002C41DD">
        <w:t>iii)</w:t>
      </w:r>
      <w:r w:rsidRPr="002C41DD">
        <w:tab/>
        <w:t>if the &lt;alert-</w:t>
      </w:r>
      <w:proofErr w:type="spellStart"/>
      <w:r w:rsidRPr="002C41DD">
        <w:t>ind</w:t>
      </w:r>
      <w:proofErr w:type="spellEnd"/>
      <w:r w:rsidRPr="002C41DD">
        <w:t xml:space="preserve">&gt; element is set to "true", should display to the MCPTT user an indication of the MCPTT emergency alert and associated </w:t>
      </w:r>
      <w:proofErr w:type="gramStart"/>
      <w:r w:rsidRPr="002C41DD">
        <w:t>information;</w:t>
      </w:r>
      <w:proofErr w:type="gramEnd"/>
    </w:p>
    <w:p w14:paraId="1C1EDFEA" w14:textId="77777777" w:rsidR="00976586" w:rsidRPr="002C41DD" w:rsidRDefault="00976586" w:rsidP="00976586">
      <w:pPr>
        <w:ind w:left="851" w:hanging="284"/>
      </w:pPr>
      <w:r w:rsidRPr="002C41DD">
        <w:t>b)</w:t>
      </w:r>
      <w:r w:rsidRPr="002C41DD">
        <w:tab/>
        <w:t>shall set the MCPTT emergency group state to "MEG 2: in-progress</w:t>
      </w:r>
      <w:proofErr w:type="gramStart"/>
      <w:r w:rsidRPr="002C41DD">
        <w:t>";</w:t>
      </w:r>
      <w:proofErr w:type="gramEnd"/>
    </w:p>
    <w:p w14:paraId="6780D63E" w14:textId="77777777" w:rsidR="00976586" w:rsidRPr="002C41DD" w:rsidRDefault="00976586" w:rsidP="00976586">
      <w:r w:rsidRPr="002C41DD">
        <w:t xml:space="preserve">      …</w:t>
      </w:r>
    </w:p>
    <w:p w14:paraId="54A7F83E" w14:textId="77777777" w:rsidR="00976586" w:rsidRPr="002C41DD" w:rsidRDefault="00976586" w:rsidP="00976586">
      <w:pPr>
        <w:ind w:left="568" w:hanging="284"/>
      </w:pPr>
      <w:r w:rsidRPr="002C41DD">
        <w:t>6</w:t>
      </w:r>
      <w:r w:rsidRPr="002C41DD">
        <w:rPr>
          <w:lang w:eastAsia="ko-KR"/>
        </w:rPr>
        <w:t>)</w:t>
      </w:r>
      <w:r w:rsidRPr="002C41DD">
        <w:rPr>
          <w:lang w:eastAsia="ko-KR"/>
        </w:rPr>
        <w:tab/>
      </w:r>
      <w:r w:rsidRPr="002C41DD">
        <w:t>shall accept the SIP INVITE request and generate a SIP 200 (OK) response according to rules and procedures of 3GPP TS 24.229 [4</w:t>
      </w:r>
      <w:proofErr w:type="gramStart"/>
      <w:r w:rsidRPr="002C41DD">
        <w:t>];</w:t>
      </w:r>
      <w:proofErr w:type="gramEnd"/>
    </w:p>
    <w:p w14:paraId="4AEB35B2" w14:textId="77777777" w:rsidR="00976586" w:rsidRPr="002C41DD" w:rsidRDefault="00976586" w:rsidP="00976586">
      <w:pPr>
        <w:ind w:left="568" w:hanging="284"/>
      </w:pPr>
      <w:r w:rsidRPr="002C41DD">
        <w:t>7)</w:t>
      </w:r>
      <w:r w:rsidRPr="002C41DD">
        <w:tab/>
      </w:r>
      <w:r w:rsidRPr="002C41DD">
        <w:rPr>
          <w:lang w:eastAsia="ko-KR"/>
        </w:rPr>
        <w:t xml:space="preserve">shall include the option tag "timer" in a Require header field of the SIP 200 (OK) </w:t>
      </w:r>
      <w:proofErr w:type="gramStart"/>
      <w:r w:rsidRPr="002C41DD">
        <w:rPr>
          <w:lang w:eastAsia="ko-KR"/>
        </w:rPr>
        <w:t>response;</w:t>
      </w:r>
      <w:proofErr w:type="gramEnd"/>
    </w:p>
    <w:p w14:paraId="3C77B8F8" w14:textId="77777777" w:rsidR="00976586" w:rsidRPr="002C41DD" w:rsidRDefault="00976586" w:rsidP="00976586">
      <w:pPr>
        <w:ind w:left="568" w:hanging="284"/>
      </w:pPr>
      <w:r w:rsidRPr="002C41DD">
        <w:t>8)</w:t>
      </w:r>
      <w:r w:rsidRPr="002C41DD">
        <w:tab/>
        <w:t xml:space="preserve">shall include the g.3gpp.mcptt media feature tag in the Contact header field of the SIP 200 (OK) </w:t>
      </w:r>
      <w:proofErr w:type="gramStart"/>
      <w:r w:rsidRPr="002C41DD">
        <w:t>response;</w:t>
      </w:r>
      <w:proofErr w:type="gramEnd"/>
    </w:p>
    <w:p w14:paraId="57FFCAA0" w14:textId="77777777" w:rsidR="00976586" w:rsidRPr="002C41DD" w:rsidRDefault="00976586" w:rsidP="00976586">
      <w:pPr>
        <w:ind w:left="568" w:hanging="284"/>
      </w:pPr>
      <w:r w:rsidRPr="002C41DD">
        <w:t>9)</w:t>
      </w:r>
      <w:r w:rsidRPr="002C41DD">
        <w:tab/>
        <w:t xml:space="preserve">shall include the </w:t>
      </w:r>
      <w:r w:rsidRPr="002C41DD">
        <w:rPr>
          <w:rFonts w:eastAsia="SimSun"/>
          <w:lang w:eastAsia="zh-CN"/>
        </w:rPr>
        <w:t>g.3gpp.icsi-ref</w:t>
      </w:r>
      <w:r w:rsidRPr="002C41DD">
        <w:t xml:space="preserve"> media feature tag containing the value of "</w:t>
      </w:r>
      <w:proofErr w:type="gramStart"/>
      <w:r w:rsidRPr="002C41DD">
        <w:t>urn:urn</w:t>
      </w:r>
      <w:proofErr w:type="gramEnd"/>
      <w:r w:rsidRPr="002C41DD">
        <w:t>-7:3gpp-service.ims.icsi.mcptt" in the Contact header field of the SIP 200 (OK) response;</w:t>
      </w:r>
    </w:p>
    <w:p w14:paraId="0B0D2F60" w14:textId="77777777" w:rsidR="00976586" w:rsidRPr="002C41DD" w:rsidRDefault="00976586" w:rsidP="00976586">
      <w:pPr>
        <w:ind w:left="568" w:hanging="284"/>
      </w:pPr>
      <w:r w:rsidRPr="002C41DD">
        <w:t>10)</w:t>
      </w:r>
      <w:r w:rsidRPr="002C41DD">
        <w:tab/>
        <w:t xml:space="preserve">shall include the Session-Expires header field in the SIP 200 (OK) response and start the SIP </w:t>
      </w:r>
      <w:r w:rsidRPr="002C41DD">
        <w:rPr>
          <w:lang w:eastAsia="ko-KR"/>
        </w:rPr>
        <w:t>s</w:t>
      </w:r>
      <w:r w:rsidRPr="002C41DD">
        <w:t xml:space="preserve">ession timer according to IETF RFC 4028 [7]. If no "refresher" parameter was included in the received SIP INVITE request </w:t>
      </w:r>
      <w:r w:rsidRPr="002C41DD">
        <w:lastRenderedPageBreak/>
        <w:t>the "refresher" parameter in the Session-Expires header field shall be set to "</w:t>
      </w:r>
      <w:proofErr w:type="spellStart"/>
      <w:r w:rsidRPr="002C41DD">
        <w:t>uas</w:t>
      </w:r>
      <w:proofErr w:type="spellEnd"/>
      <w:r w:rsidRPr="002C41DD">
        <w:t xml:space="preserve">", otherwise shall include a "refresher" parameter set to the value received in the Session-Expires header field the received SIP INVITE </w:t>
      </w:r>
      <w:proofErr w:type="gramStart"/>
      <w:r w:rsidRPr="002C41DD">
        <w:t>request;</w:t>
      </w:r>
      <w:proofErr w:type="gramEnd"/>
    </w:p>
    <w:p w14:paraId="13DF21C9" w14:textId="00A342D4" w:rsidR="00976586" w:rsidRPr="002C41DD" w:rsidRDefault="00976586" w:rsidP="00976586">
      <w:pPr>
        <w:ind w:left="568" w:hanging="284"/>
      </w:pPr>
      <w:r w:rsidRPr="002C41DD">
        <w:t>11)</w:t>
      </w:r>
      <w:r w:rsidRPr="002C41DD">
        <w:tab/>
        <w:t xml:space="preserve">shall include an SDP answer in the SIP 200 (OK) response to the SDP offer in the incoming SIP INVITE request according to 3GPP TS 24.229 [4] with the clarifications given in </w:t>
      </w:r>
      <w:ins w:id="15" w:author="Soohee Kwon" w:date="2024-08-08T17:48:00Z" w16du:dateUtc="2024-08-08T21:48:00Z">
        <w:r w:rsidR="003B54B1" w:rsidRPr="005A1F78">
          <w:t>clause</w:t>
        </w:r>
      </w:ins>
      <w:del w:id="16" w:author="Soohee Kwon" w:date="2024-08-08T17:48:00Z" w16du:dateUtc="2024-08-08T21:48:00Z">
        <w:r w:rsidRPr="002C41DD" w:rsidDel="003B54B1">
          <w:delText>subclause</w:delText>
        </w:r>
      </w:del>
      <w:r w:rsidRPr="002C41DD">
        <w:t> </w:t>
      </w:r>
      <w:proofErr w:type="gramStart"/>
      <w:r w:rsidRPr="002C41DD">
        <w:t>6.2.2</w:t>
      </w:r>
      <w:r w:rsidRPr="002C41DD">
        <w:rPr>
          <w:lang w:eastAsia="ko-KR"/>
        </w:rPr>
        <w:t>;</w:t>
      </w:r>
      <w:proofErr w:type="gramEnd"/>
    </w:p>
    <w:p w14:paraId="721FE06D" w14:textId="77777777" w:rsidR="00976586" w:rsidRPr="002C41DD" w:rsidRDefault="00976586" w:rsidP="00976586">
      <w:pPr>
        <w:ind w:left="568" w:hanging="284"/>
      </w:pPr>
      <w:r w:rsidRPr="002C41DD">
        <w:rPr>
          <w:lang w:eastAsia="ko-KR"/>
        </w:rPr>
        <w:t>12)</w:t>
      </w:r>
      <w:r w:rsidRPr="002C41DD">
        <w:rPr>
          <w:lang w:eastAsia="ko-KR"/>
        </w:rPr>
        <w:tab/>
        <w:t xml:space="preserve"> shall send the SIP 200 (OK) response towards the MCPTT server according to rules and procedures of 3GPP TS 24.229 [4]; and</w:t>
      </w:r>
    </w:p>
    <w:p w14:paraId="4BF1AF95" w14:textId="77777777" w:rsidR="00976586" w:rsidRPr="002C41DD" w:rsidRDefault="00976586" w:rsidP="00976586">
      <w:pPr>
        <w:ind w:left="568" w:hanging="284"/>
      </w:pPr>
      <w:r w:rsidRPr="002C41DD">
        <w:rPr>
          <w:lang w:eastAsia="ko-KR"/>
        </w:rPr>
        <w:t>13)</w:t>
      </w:r>
      <w:r w:rsidRPr="002C41DD">
        <w:rPr>
          <w:lang w:eastAsia="ko-KR"/>
        </w:rPr>
        <w:tab/>
        <w:t>shall interact with the media plane as specified in 3GPP TS 24.380 [5].</w:t>
      </w:r>
    </w:p>
    <w:p w14:paraId="11E9B5E2" w14:textId="77777777" w:rsidR="00976586" w:rsidRPr="002C41DD" w:rsidRDefault="00976586" w:rsidP="00976586">
      <w:r w:rsidRPr="002C41DD">
        <w:t>[TS 24.380, clause 6.2.4.3.3]</w:t>
      </w:r>
    </w:p>
    <w:p w14:paraId="4DF34EE8" w14:textId="77777777" w:rsidR="00976586" w:rsidRPr="002C41DD" w:rsidRDefault="00976586" w:rsidP="00976586">
      <w:r w:rsidRPr="002C41DD">
        <w:t>Upon receiving the Floor Taken message, the floor participant:</w:t>
      </w:r>
    </w:p>
    <w:p w14:paraId="0A26EFC7" w14:textId="77777777" w:rsidR="00976586" w:rsidRPr="002C41DD" w:rsidRDefault="00976586" w:rsidP="00976586">
      <w:pPr>
        <w:ind w:left="568" w:hanging="284"/>
      </w:pPr>
      <w:r w:rsidRPr="002C41DD">
        <w:t>1.</w:t>
      </w:r>
      <w:r w:rsidRPr="002C41DD">
        <w:tab/>
        <w:t>if the first bit in the subtype of the Floor Taken message is set to '1' (Acknowledgment is required) as described in subclause 8.3.2, shall send a Floor Ack message. The Floor Ack message:</w:t>
      </w:r>
    </w:p>
    <w:p w14:paraId="12C96270" w14:textId="77777777" w:rsidR="00976586" w:rsidRPr="002C41DD" w:rsidRDefault="00976586" w:rsidP="00976586">
      <w:pPr>
        <w:ind w:left="851" w:hanging="284"/>
      </w:pPr>
      <w:r w:rsidRPr="002C41DD">
        <w:t>a.</w:t>
      </w:r>
      <w:r w:rsidRPr="002C41DD">
        <w:tab/>
        <w:t>shall include the Message Type field set to '2' (Floor Taken); and</w:t>
      </w:r>
    </w:p>
    <w:p w14:paraId="52D21E8E" w14:textId="77777777" w:rsidR="00976586" w:rsidRPr="002C41DD" w:rsidRDefault="00976586" w:rsidP="00976586">
      <w:pPr>
        <w:ind w:left="851" w:hanging="284"/>
      </w:pPr>
      <w:r w:rsidRPr="002C41DD">
        <w:t>b.</w:t>
      </w:r>
      <w:r w:rsidRPr="002C41DD">
        <w:tab/>
        <w:t>shall include the Source field set to '0' (the floor participant is the source</w:t>
      </w:r>
      <w:proofErr w:type="gramStart"/>
      <w:r w:rsidRPr="002C41DD">
        <w:t>);</w:t>
      </w:r>
      <w:proofErr w:type="gramEnd"/>
    </w:p>
    <w:p w14:paraId="61EB0C72" w14:textId="77777777" w:rsidR="00976586" w:rsidRPr="002C41DD" w:rsidRDefault="00976586" w:rsidP="00976586">
      <w:pPr>
        <w:ind w:left="568" w:hanging="284"/>
      </w:pPr>
      <w:r w:rsidRPr="002C41DD">
        <w:t>2.</w:t>
      </w:r>
      <w:r w:rsidRPr="002C41DD">
        <w:tab/>
        <w:t xml:space="preserve">may provide a floor taken notification to the </w:t>
      </w:r>
      <w:proofErr w:type="gramStart"/>
      <w:r w:rsidRPr="002C41DD">
        <w:t>user;</w:t>
      </w:r>
      <w:proofErr w:type="gramEnd"/>
    </w:p>
    <w:p w14:paraId="1149499C" w14:textId="77777777" w:rsidR="00976586" w:rsidRPr="002C41DD" w:rsidRDefault="00976586" w:rsidP="00976586">
      <w:pPr>
        <w:ind w:left="568" w:hanging="284"/>
      </w:pPr>
      <w:r w:rsidRPr="002C41DD">
        <w:t>3.</w:t>
      </w:r>
      <w:r w:rsidRPr="002C41DD">
        <w:tab/>
        <w:t xml:space="preserve">if the Floor Indicator field is included and the B-bit is set to '1' (Broadcast group call), shall provide a notification to the user indicating the type of </w:t>
      </w:r>
      <w:proofErr w:type="gramStart"/>
      <w:r w:rsidRPr="002C41DD">
        <w:t>call;</w:t>
      </w:r>
      <w:proofErr w:type="gramEnd"/>
    </w:p>
    <w:p w14:paraId="43999121" w14:textId="77777777" w:rsidR="00976586" w:rsidRPr="002C41DD" w:rsidRDefault="00976586" w:rsidP="00976586">
      <w:pPr>
        <w:ind w:left="568" w:hanging="284"/>
      </w:pPr>
      <w:r w:rsidRPr="002C41DD">
        <w:t>4.</w:t>
      </w:r>
      <w:r w:rsidRPr="002C41DD">
        <w:tab/>
        <w:t>should start the optional timer T103 (End of RTP media); and</w:t>
      </w:r>
    </w:p>
    <w:p w14:paraId="75618650" w14:textId="77777777" w:rsidR="00976586" w:rsidRPr="002C41DD" w:rsidRDefault="00976586" w:rsidP="00976586">
      <w:pPr>
        <w:ind w:left="568" w:hanging="284"/>
      </w:pPr>
      <w:r w:rsidRPr="002C41DD">
        <w:t>5.</w:t>
      </w:r>
      <w:r w:rsidRPr="002C41DD">
        <w:tab/>
        <w:t>shall remain in the '</w:t>
      </w:r>
      <w:proofErr w:type="gramStart"/>
      <w:r w:rsidRPr="002C41DD">
        <w:t>U:</w:t>
      </w:r>
      <w:proofErr w:type="gramEnd"/>
      <w:r w:rsidRPr="002C41DD">
        <w:t xml:space="preserve"> has no permission' state.</w:t>
      </w:r>
    </w:p>
    <w:p w14:paraId="396A9769" w14:textId="77777777" w:rsidR="00976586" w:rsidRPr="002C41DD" w:rsidRDefault="00976586" w:rsidP="00976586">
      <w:pPr>
        <w:pStyle w:val="H6"/>
      </w:pPr>
      <w:r w:rsidRPr="002C41DD">
        <w:t>6.1.2.8.3</w:t>
      </w:r>
      <w:r w:rsidRPr="002C41DD">
        <w:tab/>
        <w:t>Test description</w:t>
      </w:r>
    </w:p>
    <w:p w14:paraId="493F63CC" w14:textId="77777777" w:rsidR="00976586" w:rsidRPr="002C41DD" w:rsidRDefault="00976586" w:rsidP="00976586">
      <w:pPr>
        <w:pStyle w:val="H6"/>
      </w:pPr>
      <w:r w:rsidRPr="002C41DD">
        <w:t>6.1.2.8.3.1</w:t>
      </w:r>
      <w:r w:rsidRPr="002C41DD">
        <w:tab/>
        <w:t>Pre-test conditions</w:t>
      </w:r>
    </w:p>
    <w:p w14:paraId="1FE45BFB" w14:textId="77777777" w:rsidR="00976586" w:rsidRDefault="00976586" w:rsidP="00976586">
      <w:pPr>
        <w:pStyle w:val="H6"/>
      </w:pPr>
      <w:r w:rsidRPr="00102CE5">
        <w:t>Test configuration</w:t>
      </w:r>
      <w:r>
        <w:t>:</w:t>
      </w:r>
    </w:p>
    <w:p w14:paraId="16A981FB" w14:textId="77777777" w:rsidR="00976586" w:rsidRDefault="00976586" w:rsidP="00976586">
      <w:pPr>
        <w:pStyle w:val="B10"/>
      </w:pPr>
      <w:r>
        <w:t>-</w:t>
      </w:r>
      <w:r>
        <w:tab/>
        <w:t>Single cell configuration according to TS 36.579-1 [2] clause 5.2.2.2.1.</w:t>
      </w:r>
    </w:p>
    <w:p w14:paraId="7FEC2CD5" w14:textId="77777777" w:rsidR="00976586" w:rsidRDefault="00976586" w:rsidP="00976586">
      <w:pPr>
        <w:pStyle w:val="H6"/>
      </w:pPr>
      <w:r>
        <w:t>Preamble:</w:t>
      </w:r>
    </w:p>
    <w:p w14:paraId="2280DF7E" w14:textId="77777777" w:rsidR="00976586" w:rsidRDefault="00976586" w:rsidP="00976586">
      <w:pPr>
        <w:pStyle w:val="B10"/>
      </w:pPr>
      <w:r>
        <w:t>-</w:t>
      </w:r>
      <w:r>
        <w:tab/>
        <w:t>The UE has performed procedure 'Initial registration' as described in TS 36.579-1 [2] clause 5.4.2.</w:t>
      </w:r>
    </w:p>
    <w:p w14:paraId="450A9ED8" w14:textId="77777777" w:rsidR="00976586" w:rsidRDefault="00976586" w:rsidP="00976586">
      <w:pPr>
        <w:pStyle w:val="B10"/>
      </w:pPr>
      <w:r>
        <w:t>-</w:t>
      </w:r>
      <w:r>
        <w:tab/>
      </w:r>
      <w:r w:rsidRPr="000573F5">
        <w:t>UE States at the end of the preamble</w:t>
      </w:r>
      <w:r>
        <w:t>:</w:t>
      </w:r>
    </w:p>
    <w:p w14:paraId="437C958B" w14:textId="77777777" w:rsidR="00976586" w:rsidRDefault="00976586" w:rsidP="00976586">
      <w:pPr>
        <w:pStyle w:val="B10"/>
        <w:ind w:left="852"/>
      </w:pPr>
      <w:r>
        <w:t>-</w:t>
      </w:r>
      <w:r>
        <w:tab/>
        <w:t>The UE is in RRC_IDLE state.</w:t>
      </w:r>
    </w:p>
    <w:p w14:paraId="1D81BD81" w14:textId="77777777" w:rsidR="00976586" w:rsidRDefault="00976586" w:rsidP="00976586">
      <w:pPr>
        <w:pStyle w:val="B10"/>
        <w:ind w:left="852"/>
      </w:pPr>
      <w:r>
        <w:t>-</w:t>
      </w:r>
      <w:r>
        <w:tab/>
        <w:t>The client is registered for MCPTT.</w:t>
      </w:r>
    </w:p>
    <w:p w14:paraId="154FC6B2" w14:textId="77777777" w:rsidR="00976586" w:rsidRPr="002C41DD" w:rsidRDefault="00976586" w:rsidP="00976586">
      <w:pPr>
        <w:pStyle w:val="H6"/>
      </w:pPr>
      <w:r w:rsidRPr="002C41DD">
        <w:lastRenderedPageBreak/>
        <w:t>6.1.2.8.3.2</w:t>
      </w:r>
      <w:r w:rsidRPr="002C41DD">
        <w:tab/>
        <w:t>Test procedure sequence</w:t>
      </w:r>
    </w:p>
    <w:p w14:paraId="3086636C" w14:textId="77777777" w:rsidR="00976586" w:rsidRPr="002C41DD" w:rsidRDefault="00976586" w:rsidP="00976586">
      <w:pPr>
        <w:pStyle w:val="TH"/>
      </w:pPr>
      <w:r w:rsidRPr="002C41DD">
        <w:t>Table 6.1.2.8.3.2-1: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830"/>
        <w:gridCol w:w="683"/>
        <w:gridCol w:w="2874"/>
        <w:gridCol w:w="546"/>
        <w:gridCol w:w="861"/>
      </w:tblGrid>
      <w:tr w:rsidR="00976586" w:rsidRPr="002C41DD" w14:paraId="5C29F57F" w14:textId="77777777" w:rsidTr="00D744A8">
        <w:trPr>
          <w:trHeight w:val="195"/>
          <w:jc w:val="center"/>
        </w:trPr>
        <w:tc>
          <w:tcPr>
            <w:tcW w:w="626" w:type="dxa"/>
            <w:tcBorders>
              <w:top w:val="single" w:sz="4" w:space="0" w:color="auto"/>
              <w:left w:val="single" w:sz="4" w:space="0" w:color="auto"/>
              <w:bottom w:val="nil"/>
              <w:right w:val="single" w:sz="4" w:space="0" w:color="auto"/>
            </w:tcBorders>
            <w:hideMark/>
          </w:tcPr>
          <w:p w14:paraId="2EA0E806" w14:textId="77777777" w:rsidR="00976586" w:rsidRPr="002C41DD" w:rsidRDefault="00976586" w:rsidP="00D744A8">
            <w:pPr>
              <w:pStyle w:val="TAH"/>
              <w:rPr>
                <w:lang w:val="fr-FR"/>
              </w:rPr>
            </w:pPr>
            <w:r w:rsidRPr="002C41DD">
              <w:rPr>
                <w:lang w:val="fr-FR"/>
              </w:rPr>
              <w:t>St</w:t>
            </w:r>
          </w:p>
        </w:tc>
        <w:tc>
          <w:tcPr>
            <w:tcW w:w="3830" w:type="dxa"/>
            <w:tcBorders>
              <w:top w:val="single" w:sz="4" w:space="0" w:color="auto"/>
              <w:left w:val="single" w:sz="4" w:space="0" w:color="auto"/>
              <w:bottom w:val="nil"/>
              <w:right w:val="single" w:sz="4" w:space="0" w:color="auto"/>
            </w:tcBorders>
            <w:hideMark/>
          </w:tcPr>
          <w:p w14:paraId="6DF1F416" w14:textId="77777777" w:rsidR="00976586" w:rsidRPr="002C41DD" w:rsidRDefault="00976586" w:rsidP="00D744A8">
            <w:pPr>
              <w:pStyle w:val="TAH"/>
              <w:rPr>
                <w:lang w:val="fr-FR"/>
              </w:rPr>
            </w:pPr>
            <w:proofErr w:type="spellStart"/>
            <w:r w:rsidRPr="002C41DD">
              <w:rPr>
                <w:lang w:val="fr-FR"/>
              </w:rPr>
              <w:t>Procedure</w:t>
            </w:r>
            <w:proofErr w:type="spellEnd"/>
          </w:p>
        </w:tc>
        <w:tc>
          <w:tcPr>
            <w:tcW w:w="3557" w:type="dxa"/>
            <w:gridSpan w:val="2"/>
            <w:tcBorders>
              <w:top w:val="single" w:sz="4" w:space="0" w:color="auto"/>
              <w:left w:val="single" w:sz="4" w:space="0" w:color="auto"/>
              <w:bottom w:val="single" w:sz="4" w:space="0" w:color="auto"/>
              <w:right w:val="single" w:sz="4" w:space="0" w:color="auto"/>
            </w:tcBorders>
            <w:hideMark/>
          </w:tcPr>
          <w:p w14:paraId="762DDBE3" w14:textId="77777777" w:rsidR="00976586" w:rsidRPr="002C41DD" w:rsidRDefault="00976586" w:rsidP="00D744A8">
            <w:pPr>
              <w:pStyle w:val="TAH"/>
              <w:rPr>
                <w:lang w:val="fr-FR"/>
              </w:rPr>
            </w:pPr>
            <w:r w:rsidRPr="002C41DD">
              <w:rPr>
                <w:lang w:val="fr-FR"/>
              </w:rPr>
              <w:t xml:space="preserve">Message </w:t>
            </w:r>
            <w:proofErr w:type="spellStart"/>
            <w:r w:rsidRPr="002C41DD">
              <w:rPr>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585982E2" w14:textId="77777777" w:rsidR="00976586" w:rsidRPr="002C41DD" w:rsidRDefault="00976586" w:rsidP="00D744A8">
            <w:pPr>
              <w:pStyle w:val="TAH"/>
              <w:rPr>
                <w:lang w:val="fr-FR"/>
              </w:rPr>
            </w:pPr>
            <w:r w:rsidRPr="002C41DD">
              <w:rPr>
                <w:lang w:val="fr-FR"/>
              </w:rPr>
              <w:t>TP</w:t>
            </w:r>
          </w:p>
        </w:tc>
        <w:tc>
          <w:tcPr>
            <w:tcW w:w="861" w:type="dxa"/>
            <w:tcBorders>
              <w:top w:val="single" w:sz="4" w:space="0" w:color="auto"/>
              <w:left w:val="single" w:sz="4" w:space="0" w:color="auto"/>
              <w:bottom w:val="nil"/>
              <w:right w:val="single" w:sz="4" w:space="0" w:color="auto"/>
            </w:tcBorders>
            <w:hideMark/>
          </w:tcPr>
          <w:p w14:paraId="7CFEF5D5" w14:textId="77777777" w:rsidR="00976586" w:rsidRPr="002C41DD" w:rsidRDefault="00976586" w:rsidP="00D744A8">
            <w:pPr>
              <w:pStyle w:val="TAH"/>
              <w:rPr>
                <w:lang w:val="fr-FR"/>
              </w:rPr>
            </w:pPr>
            <w:r w:rsidRPr="002C41DD">
              <w:rPr>
                <w:lang w:val="fr-FR"/>
              </w:rPr>
              <w:t>Verdict</w:t>
            </w:r>
          </w:p>
        </w:tc>
      </w:tr>
      <w:tr w:rsidR="00976586" w:rsidRPr="002C41DD" w14:paraId="5B5572C9" w14:textId="77777777" w:rsidTr="00D744A8">
        <w:trPr>
          <w:trHeight w:val="210"/>
          <w:jc w:val="center"/>
        </w:trPr>
        <w:tc>
          <w:tcPr>
            <w:tcW w:w="626" w:type="dxa"/>
            <w:tcBorders>
              <w:top w:val="nil"/>
              <w:left w:val="single" w:sz="4" w:space="0" w:color="auto"/>
              <w:bottom w:val="single" w:sz="4" w:space="0" w:color="auto"/>
              <w:right w:val="single" w:sz="4" w:space="0" w:color="auto"/>
            </w:tcBorders>
          </w:tcPr>
          <w:p w14:paraId="50BBF28F" w14:textId="77777777" w:rsidR="00976586" w:rsidRPr="002C41DD" w:rsidRDefault="00976586" w:rsidP="00D744A8">
            <w:pPr>
              <w:pStyle w:val="TAH"/>
              <w:rPr>
                <w:lang w:val="fr-FR"/>
              </w:rPr>
            </w:pPr>
          </w:p>
        </w:tc>
        <w:tc>
          <w:tcPr>
            <w:tcW w:w="3830" w:type="dxa"/>
            <w:tcBorders>
              <w:top w:val="nil"/>
              <w:left w:val="single" w:sz="4" w:space="0" w:color="auto"/>
              <w:bottom w:val="single" w:sz="4" w:space="0" w:color="auto"/>
              <w:right w:val="single" w:sz="4" w:space="0" w:color="auto"/>
            </w:tcBorders>
          </w:tcPr>
          <w:p w14:paraId="55554797" w14:textId="77777777" w:rsidR="00976586" w:rsidRPr="002C41DD" w:rsidRDefault="00976586" w:rsidP="00D744A8">
            <w:pPr>
              <w:pStyle w:val="TAH"/>
              <w:rPr>
                <w:lang w:val="fr-FR"/>
              </w:rPr>
            </w:pPr>
          </w:p>
        </w:tc>
        <w:tc>
          <w:tcPr>
            <w:tcW w:w="683" w:type="dxa"/>
            <w:tcBorders>
              <w:top w:val="single" w:sz="4" w:space="0" w:color="auto"/>
              <w:left w:val="single" w:sz="4" w:space="0" w:color="auto"/>
              <w:bottom w:val="single" w:sz="4" w:space="0" w:color="auto"/>
              <w:right w:val="single" w:sz="4" w:space="0" w:color="auto"/>
            </w:tcBorders>
            <w:hideMark/>
          </w:tcPr>
          <w:p w14:paraId="43A85E6C" w14:textId="77777777" w:rsidR="00976586" w:rsidRPr="002C41DD" w:rsidRDefault="00976586" w:rsidP="00D744A8">
            <w:pPr>
              <w:pStyle w:val="TAH"/>
              <w:rPr>
                <w:lang w:val="fr-FR"/>
              </w:rPr>
            </w:pPr>
            <w:r w:rsidRPr="002C41DD">
              <w:rPr>
                <w:lang w:val="fr-FR"/>
              </w:rPr>
              <w:t>U - S</w:t>
            </w:r>
          </w:p>
        </w:tc>
        <w:tc>
          <w:tcPr>
            <w:tcW w:w="2874" w:type="dxa"/>
            <w:tcBorders>
              <w:top w:val="single" w:sz="4" w:space="0" w:color="auto"/>
              <w:left w:val="single" w:sz="4" w:space="0" w:color="auto"/>
              <w:bottom w:val="single" w:sz="4" w:space="0" w:color="auto"/>
              <w:right w:val="single" w:sz="4" w:space="0" w:color="auto"/>
            </w:tcBorders>
            <w:hideMark/>
          </w:tcPr>
          <w:p w14:paraId="2D3B24A9" w14:textId="77777777" w:rsidR="00976586" w:rsidRPr="002C41DD" w:rsidRDefault="00976586" w:rsidP="00D744A8">
            <w:pPr>
              <w:pStyle w:val="TAH"/>
              <w:rPr>
                <w:lang w:val="fr-FR"/>
              </w:rPr>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50FA2F8D" w14:textId="77777777" w:rsidR="00976586" w:rsidRPr="002C41DD" w:rsidRDefault="00976586" w:rsidP="00D744A8">
            <w:pPr>
              <w:pStyle w:val="TAH"/>
              <w:rPr>
                <w:lang w:val="fr-FR"/>
              </w:rPr>
            </w:pPr>
          </w:p>
        </w:tc>
        <w:tc>
          <w:tcPr>
            <w:tcW w:w="861" w:type="dxa"/>
            <w:tcBorders>
              <w:top w:val="nil"/>
              <w:left w:val="single" w:sz="4" w:space="0" w:color="auto"/>
              <w:bottom w:val="single" w:sz="4" w:space="0" w:color="auto"/>
              <w:right w:val="single" w:sz="4" w:space="0" w:color="auto"/>
            </w:tcBorders>
          </w:tcPr>
          <w:p w14:paraId="28FF0AFE" w14:textId="77777777" w:rsidR="00976586" w:rsidRPr="002C41DD" w:rsidRDefault="00976586" w:rsidP="00D744A8">
            <w:pPr>
              <w:pStyle w:val="TAH"/>
              <w:rPr>
                <w:lang w:val="fr-FR"/>
              </w:rPr>
            </w:pPr>
          </w:p>
        </w:tc>
      </w:tr>
      <w:tr w:rsidR="00976586" w:rsidRPr="002C41DD" w14:paraId="3A2CF9ED" w14:textId="77777777" w:rsidTr="00D744A8">
        <w:trPr>
          <w:trHeight w:val="210"/>
          <w:jc w:val="center"/>
        </w:trPr>
        <w:tc>
          <w:tcPr>
            <w:tcW w:w="626" w:type="dxa"/>
            <w:tcBorders>
              <w:top w:val="nil"/>
              <w:left w:val="single" w:sz="4" w:space="0" w:color="auto"/>
              <w:bottom w:val="single" w:sz="4" w:space="0" w:color="auto"/>
              <w:right w:val="single" w:sz="4" w:space="0" w:color="auto"/>
            </w:tcBorders>
            <w:hideMark/>
          </w:tcPr>
          <w:p w14:paraId="782171EB" w14:textId="77777777" w:rsidR="00976586" w:rsidRPr="002C41DD" w:rsidRDefault="00976586" w:rsidP="00D744A8">
            <w:pPr>
              <w:pStyle w:val="TAC"/>
              <w:rPr>
                <w:lang w:val="fr-FR"/>
              </w:rPr>
            </w:pPr>
            <w:r w:rsidRPr="002C41DD">
              <w:rPr>
                <w:lang w:val="fr-FR"/>
              </w:rPr>
              <w:t>1</w:t>
            </w:r>
          </w:p>
        </w:tc>
        <w:tc>
          <w:tcPr>
            <w:tcW w:w="3830" w:type="dxa"/>
            <w:tcBorders>
              <w:top w:val="nil"/>
              <w:left w:val="single" w:sz="4" w:space="0" w:color="auto"/>
              <w:bottom w:val="single" w:sz="4" w:space="0" w:color="auto"/>
              <w:right w:val="single" w:sz="4" w:space="0" w:color="auto"/>
            </w:tcBorders>
            <w:hideMark/>
          </w:tcPr>
          <w:p w14:paraId="361C299A" w14:textId="77777777" w:rsidR="00976586" w:rsidRPr="002C41DD" w:rsidRDefault="00976586"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correctly</w:t>
            </w:r>
            <w:proofErr w:type="spellEnd"/>
            <w:r w:rsidRPr="002C41DD">
              <w:rPr>
                <w:lang w:val="fr-FR"/>
              </w:rPr>
              <w:t xml:space="preserve"> </w:t>
            </w:r>
            <w:proofErr w:type="spellStart"/>
            <w:r w:rsidRPr="002C41DD">
              <w:rPr>
                <w:lang w:val="fr-FR"/>
              </w:rPr>
              <w:t>perform</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'MCX CT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5.3.4.3-1 to </w:t>
            </w:r>
            <w:proofErr w:type="spellStart"/>
            <w:r w:rsidRPr="002C41DD">
              <w:rPr>
                <w:lang w:val="fr-FR"/>
              </w:rPr>
              <w:t>establish</w:t>
            </w:r>
            <w:proofErr w:type="spellEnd"/>
            <w:r w:rsidRPr="002C41DD">
              <w:rPr>
                <w:lang w:val="fr-FR"/>
              </w:rPr>
              <w:t xml:space="preserve"> an emergency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w:t>
            </w:r>
          </w:p>
        </w:tc>
        <w:tc>
          <w:tcPr>
            <w:tcW w:w="683" w:type="dxa"/>
            <w:tcBorders>
              <w:top w:val="single" w:sz="4" w:space="0" w:color="auto"/>
              <w:left w:val="single" w:sz="4" w:space="0" w:color="auto"/>
              <w:bottom w:val="single" w:sz="4" w:space="0" w:color="auto"/>
              <w:right w:val="single" w:sz="4" w:space="0" w:color="auto"/>
            </w:tcBorders>
            <w:hideMark/>
          </w:tcPr>
          <w:p w14:paraId="7174BBB4" w14:textId="77777777" w:rsidR="00976586" w:rsidRPr="002C41DD" w:rsidRDefault="00976586" w:rsidP="00D744A8">
            <w:pPr>
              <w:pStyle w:val="TAC"/>
              <w:rPr>
                <w:lang w:val="fr-FR"/>
              </w:rPr>
            </w:pPr>
            <w:r w:rsidRPr="002C41DD">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2651E287" w14:textId="77777777" w:rsidR="00976586" w:rsidRPr="002C41DD" w:rsidRDefault="00976586" w:rsidP="00D744A8">
            <w:pPr>
              <w:pStyle w:val="TAL"/>
              <w:rPr>
                <w:lang w:val="fr-FR"/>
              </w:rPr>
            </w:pPr>
            <w:r w:rsidRPr="002C41DD">
              <w:rPr>
                <w:lang w:val="fr-FR"/>
              </w:rPr>
              <w:t>-</w:t>
            </w:r>
          </w:p>
        </w:tc>
        <w:tc>
          <w:tcPr>
            <w:tcW w:w="546" w:type="dxa"/>
            <w:tcBorders>
              <w:top w:val="nil"/>
              <w:left w:val="single" w:sz="4" w:space="0" w:color="auto"/>
              <w:bottom w:val="single" w:sz="4" w:space="0" w:color="auto"/>
              <w:right w:val="single" w:sz="4" w:space="0" w:color="auto"/>
            </w:tcBorders>
            <w:hideMark/>
          </w:tcPr>
          <w:p w14:paraId="2E6C0B84" w14:textId="77777777" w:rsidR="00976586" w:rsidRPr="002C41DD" w:rsidRDefault="00976586" w:rsidP="00D744A8">
            <w:pPr>
              <w:pStyle w:val="TAC"/>
              <w:rPr>
                <w:lang w:val="fr-FR"/>
              </w:rPr>
            </w:pPr>
            <w:r w:rsidRPr="002C41DD">
              <w:rPr>
                <w:lang w:val="fr-FR"/>
              </w:rPr>
              <w:t>1</w:t>
            </w:r>
          </w:p>
        </w:tc>
        <w:tc>
          <w:tcPr>
            <w:tcW w:w="861" w:type="dxa"/>
            <w:tcBorders>
              <w:top w:val="nil"/>
              <w:left w:val="single" w:sz="4" w:space="0" w:color="auto"/>
              <w:bottom w:val="single" w:sz="4" w:space="0" w:color="auto"/>
              <w:right w:val="single" w:sz="4" w:space="0" w:color="auto"/>
            </w:tcBorders>
            <w:hideMark/>
          </w:tcPr>
          <w:p w14:paraId="0202A2D2" w14:textId="77777777" w:rsidR="00976586" w:rsidRPr="002C41DD" w:rsidRDefault="00976586" w:rsidP="00D744A8">
            <w:pPr>
              <w:pStyle w:val="TAC"/>
              <w:rPr>
                <w:lang w:val="fr-FR"/>
              </w:rPr>
            </w:pPr>
            <w:r w:rsidRPr="002C41DD">
              <w:rPr>
                <w:lang w:val="fr-FR"/>
              </w:rPr>
              <w:t>P</w:t>
            </w:r>
          </w:p>
        </w:tc>
      </w:tr>
      <w:tr w:rsidR="00976586" w:rsidRPr="002C41DD" w14:paraId="495EA4E9" w14:textId="77777777" w:rsidTr="00D744A8">
        <w:trPr>
          <w:jc w:val="center"/>
        </w:trPr>
        <w:tc>
          <w:tcPr>
            <w:tcW w:w="626" w:type="dxa"/>
            <w:tcBorders>
              <w:top w:val="single" w:sz="4" w:space="0" w:color="auto"/>
              <w:left w:val="single" w:sz="4" w:space="0" w:color="auto"/>
              <w:bottom w:val="single" w:sz="4" w:space="0" w:color="auto"/>
              <w:right w:val="single" w:sz="4" w:space="0" w:color="auto"/>
            </w:tcBorders>
            <w:hideMark/>
          </w:tcPr>
          <w:p w14:paraId="6A7CD64F" w14:textId="77777777" w:rsidR="00976586" w:rsidRPr="002C41DD" w:rsidRDefault="00976586" w:rsidP="00D744A8">
            <w:pPr>
              <w:pStyle w:val="TAC"/>
              <w:rPr>
                <w:lang w:val="fr-FR"/>
              </w:rPr>
            </w:pPr>
            <w:r w:rsidRPr="002C41DD">
              <w:rPr>
                <w:lang w:val="fr-FR"/>
              </w:rPr>
              <w:t>1A-3</w:t>
            </w:r>
          </w:p>
        </w:tc>
        <w:tc>
          <w:tcPr>
            <w:tcW w:w="3830" w:type="dxa"/>
            <w:tcBorders>
              <w:top w:val="single" w:sz="4" w:space="0" w:color="auto"/>
              <w:left w:val="single" w:sz="4" w:space="0" w:color="auto"/>
              <w:bottom w:val="single" w:sz="4" w:space="0" w:color="auto"/>
              <w:right w:val="single" w:sz="4" w:space="0" w:color="auto"/>
            </w:tcBorders>
            <w:hideMark/>
          </w:tcPr>
          <w:p w14:paraId="5236840B" w14:textId="77777777" w:rsidR="00976586" w:rsidRPr="002C41DD" w:rsidRDefault="00976586" w:rsidP="00D744A8">
            <w:pPr>
              <w:pStyle w:val="TAL"/>
              <w:rPr>
                <w:rFonts w:eastAsia="SimSun"/>
                <w:lang w:val="fr-FR" w:eastAsia="zh-CN"/>
              </w:rPr>
            </w:pPr>
            <w:proofErr w:type="spellStart"/>
            <w:r w:rsidRPr="002C41DD">
              <w:rPr>
                <w:rFonts w:eastAsia="SimSun"/>
                <w:lang w:val="fr-FR" w:eastAsia="zh-CN"/>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107470B1" w14:textId="77777777" w:rsidR="00976586" w:rsidRPr="002C41DD" w:rsidRDefault="00976586" w:rsidP="00D744A8">
            <w:pPr>
              <w:pStyle w:val="TAC"/>
              <w:rPr>
                <w:lang w:val="fr-FR"/>
              </w:rPr>
            </w:pPr>
            <w:r w:rsidRPr="002C41DD">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5E13EFD8" w14:textId="77777777" w:rsidR="00976586" w:rsidRPr="002C41DD" w:rsidRDefault="00976586"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DE51E7D" w14:textId="77777777" w:rsidR="00976586" w:rsidRPr="002C41DD" w:rsidRDefault="00976586" w:rsidP="00D744A8">
            <w:pPr>
              <w:pStyle w:val="TAC"/>
              <w:rPr>
                <w:lang w:val="fr-FR"/>
              </w:rPr>
            </w:pPr>
            <w:r w:rsidRPr="002C41DD">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19CF8644" w14:textId="77777777" w:rsidR="00976586" w:rsidRPr="002C41DD" w:rsidRDefault="00976586" w:rsidP="00D744A8">
            <w:pPr>
              <w:pStyle w:val="TAC"/>
              <w:rPr>
                <w:lang w:val="fr-FR"/>
              </w:rPr>
            </w:pPr>
            <w:r w:rsidRPr="002C41DD">
              <w:rPr>
                <w:lang w:val="fr-FR"/>
              </w:rPr>
              <w:t>-</w:t>
            </w:r>
          </w:p>
        </w:tc>
      </w:tr>
      <w:tr w:rsidR="00976586" w:rsidRPr="002C41DD" w14:paraId="501D3C08" w14:textId="77777777" w:rsidTr="00D744A8">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14:paraId="4EE9600D" w14:textId="77777777" w:rsidR="00976586" w:rsidRPr="002C41DD" w:rsidRDefault="00976586" w:rsidP="00D744A8">
            <w:pPr>
              <w:pStyle w:val="TAC"/>
              <w:rPr>
                <w:lang w:val="fr-FR"/>
              </w:rPr>
            </w:pPr>
            <w:r w:rsidRPr="002C41DD">
              <w:rPr>
                <w:lang w:val="fr-FR"/>
              </w:rPr>
              <w:t>3A</w:t>
            </w:r>
          </w:p>
        </w:tc>
        <w:tc>
          <w:tcPr>
            <w:tcW w:w="3830" w:type="dxa"/>
            <w:tcBorders>
              <w:top w:val="single" w:sz="4" w:space="0" w:color="auto"/>
              <w:left w:val="single" w:sz="4" w:space="0" w:color="auto"/>
              <w:bottom w:val="single" w:sz="4" w:space="0" w:color="auto"/>
              <w:right w:val="single" w:sz="4" w:space="0" w:color="auto"/>
            </w:tcBorders>
            <w:hideMark/>
          </w:tcPr>
          <w:p w14:paraId="6A16B1A8" w14:textId="77777777" w:rsidR="00976586" w:rsidRPr="002C41DD" w:rsidRDefault="00976586" w:rsidP="00D744A8">
            <w:pPr>
              <w:pStyle w:val="TAL"/>
              <w:rPr>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w:t>
            </w:r>
            <w:r w:rsidRPr="002C41DD">
              <w:rPr>
                <w:lang w:val="fr-FR" w:eastAsia="ko-KR"/>
              </w:rPr>
              <w:t xml:space="preserve">a </w:t>
            </w:r>
            <w:proofErr w:type="spellStart"/>
            <w:r w:rsidRPr="002C41DD">
              <w:rPr>
                <w:lang w:val="fr-FR" w:eastAsia="ko-KR"/>
              </w:rPr>
              <w:t>Floor</w:t>
            </w:r>
            <w:proofErr w:type="spellEnd"/>
            <w:r w:rsidRPr="002C41DD">
              <w:rPr>
                <w:lang w:val="fr-FR" w:eastAsia="ko-KR"/>
              </w:rPr>
              <w:t xml:space="preserve"> </w:t>
            </w:r>
            <w:proofErr w:type="spellStart"/>
            <w:r w:rsidRPr="002C41DD">
              <w:rPr>
                <w:lang w:val="fr-FR" w:eastAsia="ko-KR"/>
              </w:rPr>
              <w:t>Taken</w:t>
            </w:r>
            <w:proofErr w:type="spellEnd"/>
            <w:r w:rsidRPr="002C41DD">
              <w:rPr>
                <w:lang w:val="fr-FR" w:eastAsia="ko-KR"/>
              </w:rPr>
              <w:t xml:space="preserve"> message </w:t>
            </w:r>
            <w:proofErr w:type="spellStart"/>
            <w:r w:rsidRPr="002C41DD">
              <w:rPr>
                <w:rFonts w:eastAsia="Calibri"/>
                <w:lang w:val="fr-FR"/>
              </w:rPr>
              <w:t>with</w:t>
            </w:r>
            <w:proofErr w:type="spellEnd"/>
            <w:r w:rsidRPr="002C41DD">
              <w:rPr>
                <w:rFonts w:eastAsia="Calibri"/>
                <w:lang w:val="fr-FR"/>
              </w:rPr>
              <w:t xml:space="preserve"> </w:t>
            </w:r>
            <w:proofErr w:type="spellStart"/>
            <w:r w:rsidRPr="002C41DD">
              <w:rPr>
                <w:rFonts w:eastAsia="Calibri"/>
                <w:lang w:val="fr-FR"/>
              </w:rPr>
              <w:t>request</w:t>
            </w:r>
            <w:proofErr w:type="spellEnd"/>
            <w:r w:rsidRPr="002C41DD">
              <w:rPr>
                <w:rFonts w:eastAsia="Calibri"/>
                <w:lang w:val="fr-FR"/>
              </w:rPr>
              <w:t xml:space="preserve"> for </w:t>
            </w:r>
            <w:proofErr w:type="spellStart"/>
            <w:r w:rsidRPr="002C41DD">
              <w:rPr>
                <w:rFonts w:eastAsia="Calibri"/>
                <w:lang w:val="fr-FR"/>
              </w:rPr>
              <w:t>acknowledgement</w:t>
            </w:r>
            <w:proofErr w:type="spellEnd"/>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03AA5932" w14:textId="77777777" w:rsidR="00976586" w:rsidRPr="002C41DD" w:rsidRDefault="00976586" w:rsidP="00D744A8">
            <w:pPr>
              <w:pStyle w:val="TAC"/>
              <w:rPr>
                <w:lang w:val="fr-FR"/>
              </w:rPr>
            </w:pPr>
            <w:r w:rsidRPr="002C41DD">
              <w:rPr>
                <w:lang w:val="fr-FR"/>
              </w:rPr>
              <w:t>&lt;--</w:t>
            </w:r>
          </w:p>
        </w:tc>
        <w:tc>
          <w:tcPr>
            <w:tcW w:w="2874" w:type="dxa"/>
            <w:tcBorders>
              <w:top w:val="single" w:sz="4" w:space="0" w:color="auto"/>
              <w:left w:val="single" w:sz="4" w:space="0" w:color="auto"/>
              <w:bottom w:val="single" w:sz="4" w:space="0" w:color="auto"/>
              <w:right w:val="single" w:sz="4" w:space="0" w:color="auto"/>
            </w:tcBorders>
            <w:hideMark/>
          </w:tcPr>
          <w:p w14:paraId="392C7A81" w14:textId="77777777" w:rsidR="00976586" w:rsidRPr="002C41DD" w:rsidRDefault="00976586"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7A646833" w14:textId="77777777" w:rsidR="00976586" w:rsidRPr="002C41DD" w:rsidRDefault="00976586" w:rsidP="00D744A8">
            <w:pPr>
              <w:pStyle w:val="TAC"/>
              <w:rPr>
                <w:lang w:val="fr-FR"/>
              </w:rPr>
            </w:pPr>
            <w:r w:rsidRPr="002C41DD">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78FE5559" w14:textId="77777777" w:rsidR="00976586" w:rsidRPr="002C41DD" w:rsidRDefault="00976586" w:rsidP="00D744A8">
            <w:pPr>
              <w:pStyle w:val="TAC"/>
              <w:rPr>
                <w:lang w:val="fr-FR"/>
              </w:rPr>
            </w:pPr>
            <w:r w:rsidRPr="002C41DD">
              <w:rPr>
                <w:lang w:val="fr-FR"/>
              </w:rPr>
              <w:t>-</w:t>
            </w:r>
          </w:p>
        </w:tc>
      </w:tr>
      <w:tr w:rsidR="00976586" w:rsidRPr="002C41DD" w14:paraId="38BA4A2F" w14:textId="77777777" w:rsidTr="00D744A8">
        <w:trPr>
          <w:trHeight w:val="403"/>
          <w:jc w:val="center"/>
        </w:trPr>
        <w:tc>
          <w:tcPr>
            <w:tcW w:w="626" w:type="dxa"/>
            <w:tcBorders>
              <w:top w:val="single" w:sz="4" w:space="0" w:color="auto"/>
              <w:left w:val="single" w:sz="4" w:space="0" w:color="auto"/>
              <w:bottom w:val="single" w:sz="4" w:space="0" w:color="auto"/>
              <w:right w:val="single" w:sz="4" w:space="0" w:color="auto"/>
            </w:tcBorders>
            <w:hideMark/>
          </w:tcPr>
          <w:p w14:paraId="0C94CCC3" w14:textId="77777777" w:rsidR="00976586" w:rsidRPr="002C41DD" w:rsidRDefault="00976586" w:rsidP="00D744A8">
            <w:pPr>
              <w:pStyle w:val="TAC"/>
              <w:rPr>
                <w:lang w:val="fr-FR"/>
              </w:rPr>
            </w:pPr>
            <w:r w:rsidRPr="002C41DD">
              <w:rPr>
                <w:lang w:val="fr-FR"/>
              </w:rPr>
              <w:t>3B</w:t>
            </w:r>
          </w:p>
        </w:tc>
        <w:tc>
          <w:tcPr>
            <w:tcW w:w="3830" w:type="dxa"/>
            <w:tcBorders>
              <w:top w:val="single" w:sz="4" w:space="0" w:color="auto"/>
              <w:left w:val="single" w:sz="4" w:space="0" w:color="auto"/>
              <w:bottom w:val="single" w:sz="4" w:space="0" w:color="auto"/>
              <w:right w:val="single" w:sz="4" w:space="0" w:color="auto"/>
            </w:tcBorders>
            <w:hideMark/>
          </w:tcPr>
          <w:p w14:paraId="437FFDC0" w14:textId="77777777" w:rsidR="00976586" w:rsidRPr="002C41DD" w:rsidRDefault="00976586"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respond</w:t>
            </w:r>
            <w:proofErr w:type="spellEnd"/>
            <w:r w:rsidRPr="002C41DD">
              <w:rPr>
                <w:lang w:val="fr-FR"/>
              </w:rPr>
              <w:t xml:space="preserve"> </w:t>
            </w:r>
            <w:proofErr w:type="spellStart"/>
            <w:r w:rsidRPr="002C41DD">
              <w:rPr>
                <w:lang w:val="fr-FR"/>
              </w:rPr>
              <w:t>with</w:t>
            </w:r>
            <w:proofErr w:type="spellEnd"/>
            <w:r w:rsidRPr="002C41DD">
              <w:rPr>
                <w:lang w:val="fr-FR"/>
              </w:rPr>
              <w:t xml:space="preserve"> a </w:t>
            </w:r>
            <w:proofErr w:type="spellStart"/>
            <w:r w:rsidRPr="002C41DD">
              <w:rPr>
                <w:lang w:val="fr-FR"/>
              </w:rPr>
              <w:t>Floor</w:t>
            </w:r>
            <w:proofErr w:type="spellEnd"/>
            <w:r w:rsidRPr="002C41DD">
              <w:rPr>
                <w:lang w:val="fr-FR"/>
              </w:rPr>
              <w:t xml:space="preserve"> </w:t>
            </w:r>
            <w:proofErr w:type="spellStart"/>
            <w:r w:rsidRPr="002C41DD">
              <w:rPr>
                <w:lang w:val="fr-FR"/>
              </w:rPr>
              <w:t>Ack</w:t>
            </w:r>
            <w:proofErr w:type="spellEnd"/>
            <w:r w:rsidRPr="002C41DD">
              <w:rPr>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20368F56" w14:textId="77777777" w:rsidR="00976586" w:rsidRPr="002C41DD" w:rsidRDefault="00976586" w:rsidP="00D744A8">
            <w:pPr>
              <w:pStyle w:val="TAC"/>
              <w:rPr>
                <w:lang w:val="fr-FR"/>
              </w:rPr>
            </w:pPr>
            <w:r w:rsidRPr="002C41DD">
              <w:rPr>
                <w:lang w:val="fr-FR"/>
              </w:rPr>
              <w:t>--&gt;</w:t>
            </w:r>
          </w:p>
        </w:tc>
        <w:tc>
          <w:tcPr>
            <w:tcW w:w="2874" w:type="dxa"/>
            <w:tcBorders>
              <w:top w:val="single" w:sz="4" w:space="0" w:color="auto"/>
              <w:left w:val="single" w:sz="4" w:space="0" w:color="auto"/>
              <w:bottom w:val="single" w:sz="4" w:space="0" w:color="auto"/>
              <w:right w:val="single" w:sz="4" w:space="0" w:color="auto"/>
            </w:tcBorders>
            <w:hideMark/>
          </w:tcPr>
          <w:p w14:paraId="68258EE3" w14:textId="77777777" w:rsidR="00976586" w:rsidRPr="002C41DD" w:rsidRDefault="00976586"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03E78099" w14:textId="77777777" w:rsidR="00976586" w:rsidRPr="002C41DD" w:rsidRDefault="00976586" w:rsidP="00D744A8">
            <w:pPr>
              <w:pStyle w:val="TAC"/>
              <w:rPr>
                <w:lang w:val="fr-FR"/>
              </w:rPr>
            </w:pPr>
            <w:r w:rsidRPr="002C41DD">
              <w:rPr>
                <w:lang w:val="fr-FR"/>
              </w:rPr>
              <w:t>1</w:t>
            </w:r>
          </w:p>
        </w:tc>
        <w:tc>
          <w:tcPr>
            <w:tcW w:w="861" w:type="dxa"/>
            <w:tcBorders>
              <w:top w:val="single" w:sz="4" w:space="0" w:color="auto"/>
              <w:left w:val="single" w:sz="4" w:space="0" w:color="auto"/>
              <w:bottom w:val="single" w:sz="4" w:space="0" w:color="auto"/>
              <w:right w:val="single" w:sz="4" w:space="0" w:color="auto"/>
            </w:tcBorders>
            <w:hideMark/>
          </w:tcPr>
          <w:p w14:paraId="633D10CC" w14:textId="77777777" w:rsidR="00976586" w:rsidRPr="002C41DD" w:rsidRDefault="00976586" w:rsidP="00D744A8">
            <w:pPr>
              <w:pStyle w:val="TAC"/>
              <w:rPr>
                <w:lang w:val="fr-FR"/>
              </w:rPr>
            </w:pPr>
            <w:r w:rsidRPr="002C41DD">
              <w:rPr>
                <w:lang w:val="fr-FR"/>
              </w:rPr>
              <w:t>P</w:t>
            </w:r>
          </w:p>
        </w:tc>
      </w:tr>
      <w:tr w:rsidR="00976586" w:rsidRPr="002C41DD" w14:paraId="13D96CBB" w14:textId="77777777" w:rsidTr="00D744A8">
        <w:trPr>
          <w:trHeight w:val="439"/>
          <w:jc w:val="center"/>
        </w:trPr>
        <w:tc>
          <w:tcPr>
            <w:tcW w:w="626" w:type="dxa"/>
            <w:tcBorders>
              <w:top w:val="single" w:sz="4" w:space="0" w:color="auto"/>
              <w:left w:val="single" w:sz="4" w:space="0" w:color="auto"/>
              <w:bottom w:val="single" w:sz="4" w:space="0" w:color="auto"/>
              <w:right w:val="single" w:sz="4" w:space="0" w:color="auto"/>
            </w:tcBorders>
            <w:hideMark/>
          </w:tcPr>
          <w:p w14:paraId="5DBCD260" w14:textId="77777777" w:rsidR="00976586" w:rsidRPr="002C41DD" w:rsidRDefault="00976586" w:rsidP="00D744A8">
            <w:pPr>
              <w:pStyle w:val="TAC"/>
              <w:rPr>
                <w:lang w:val="fr-FR"/>
              </w:rPr>
            </w:pPr>
            <w:r w:rsidRPr="002C41DD">
              <w:rPr>
                <w:lang w:val="fr-FR"/>
              </w:rPr>
              <w:t>4</w:t>
            </w:r>
          </w:p>
        </w:tc>
        <w:tc>
          <w:tcPr>
            <w:tcW w:w="3830" w:type="dxa"/>
            <w:tcBorders>
              <w:top w:val="single" w:sz="4" w:space="0" w:color="auto"/>
              <w:left w:val="single" w:sz="4" w:space="0" w:color="auto"/>
              <w:bottom w:val="single" w:sz="4" w:space="0" w:color="auto"/>
              <w:right w:val="single" w:sz="4" w:space="0" w:color="auto"/>
            </w:tcBorders>
            <w:hideMark/>
          </w:tcPr>
          <w:p w14:paraId="2FDF9CE5" w14:textId="77777777" w:rsidR="00976586" w:rsidRPr="002C41DD" w:rsidRDefault="00976586" w:rsidP="00D744A8">
            <w:pPr>
              <w:pStyle w:val="TAL"/>
              <w:rPr>
                <w:lang w:val="fr-FR"/>
              </w:rPr>
            </w:pPr>
            <w:r w:rsidRPr="002C41DD">
              <w:rPr>
                <w:rFonts w:eastAsia="Calibri"/>
                <w:lang w:val="fr-FR"/>
              </w:rPr>
              <w:t xml:space="preserve">The </w:t>
            </w:r>
            <w:proofErr w:type="spellStart"/>
            <w:r w:rsidRPr="002C41DD">
              <w:rPr>
                <w:rFonts w:eastAsia="Calibri"/>
                <w:lang w:val="fr-FR"/>
              </w:rPr>
              <w:t>procedure</w:t>
            </w:r>
            <w:proofErr w:type="spellEnd"/>
            <w:r w:rsidRPr="002C41DD">
              <w:rPr>
                <w:rFonts w:eastAsia="Calibri"/>
                <w:lang w:val="fr-FR"/>
              </w:rPr>
              <w:t xml:space="preserve"> 'MCX CT call release' as </w:t>
            </w:r>
            <w:proofErr w:type="spellStart"/>
            <w:r w:rsidRPr="002C41DD">
              <w:rPr>
                <w:rFonts w:eastAsia="Calibri"/>
                <w:lang w:val="fr-FR"/>
              </w:rPr>
              <w:t>described</w:t>
            </w:r>
            <w:proofErr w:type="spellEnd"/>
            <w:r w:rsidRPr="002C41DD">
              <w:rPr>
                <w:rFonts w:eastAsia="Calibri"/>
                <w:lang w:val="fr-FR"/>
              </w:rPr>
              <w:t xml:space="preserve"> in TS 36.579-1 [2], Table 5.3.12.3-1 </w:t>
            </w:r>
            <w:proofErr w:type="spellStart"/>
            <w:r w:rsidRPr="002C41DD">
              <w:rPr>
                <w:rFonts w:eastAsia="Calibri"/>
                <w:lang w:val="fr-FR"/>
              </w:rPr>
              <w:t>is</w:t>
            </w:r>
            <w:proofErr w:type="spellEnd"/>
            <w:r w:rsidRPr="002C41DD">
              <w:rPr>
                <w:rFonts w:eastAsia="Calibri"/>
                <w:lang w:val="fr-FR"/>
              </w:rPr>
              <w:t xml:space="preserve"> </w:t>
            </w:r>
            <w:proofErr w:type="spellStart"/>
            <w:r w:rsidRPr="002C41DD">
              <w:rPr>
                <w:rFonts w:eastAsia="Calibri"/>
                <w:lang w:val="fr-FR"/>
              </w:rPr>
              <w:t>performed</w:t>
            </w:r>
            <w:proofErr w:type="spellEnd"/>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3092C5E0" w14:textId="77777777" w:rsidR="00976586" w:rsidRPr="002C41DD" w:rsidRDefault="00976586" w:rsidP="00D744A8">
            <w:pPr>
              <w:pStyle w:val="TAC"/>
              <w:rPr>
                <w:lang w:val="fr-FR"/>
              </w:rPr>
            </w:pPr>
            <w:r w:rsidRPr="002C41DD">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09BDDD33" w14:textId="77777777" w:rsidR="00976586" w:rsidRPr="002C41DD" w:rsidRDefault="00976586"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53DB9131" w14:textId="77777777" w:rsidR="00976586" w:rsidRPr="002C41DD" w:rsidRDefault="00976586" w:rsidP="00D744A8">
            <w:pPr>
              <w:pStyle w:val="TAC"/>
              <w:rPr>
                <w:lang w:val="fr-FR"/>
              </w:rPr>
            </w:pPr>
            <w:r w:rsidRPr="002C41DD">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295DF053" w14:textId="77777777" w:rsidR="00976586" w:rsidRPr="002C41DD" w:rsidRDefault="00976586" w:rsidP="00D744A8">
            <w:pPr>
              <w:pStyle w:val="TAC"/>
              <w:rPr>
                <w:lang w:val="fr-FR"/>
              </w:rPr>
            </w:pPr>
            <w:r w:rsidRPr="002C41DD">
              <w:rPr>
                <w:lang w:val="fr-FR"/>
              </w:rPr>
              <w:t>-</w:t>
            </w:r>
          </w:p>
        </w:tc>
      </w:tr>
      <w:tr w:rsidR="00976586" w:rsidRPr="002C41DD" w14:paraId="5E9601DA" w14:textId="77777777" w:rsidTr="00D744A8">
        <w:trPr>
          <w:jc w:val="center"/>
        </w:trPr>
        <w:tc>
          <w:tcPr>
            <w:tcW w:w="626" w:type="dxa"/>
            <w:tcBorders>
              <w:top w:val="single" w:sz="4" w:space="0" w:color="auto"/>
              <w:left w:val="single" w:sz="4" w:space="0" w:color="auto"/>
              <w:bottom w:val="single" w:sz="4" w:space="0" w:color="auto"/>
              <w:right w:val="single" w:sz="4" w:space="0" w:color="auto"/>
            </w:tcBorders>
            <w:hideMark/>
          </w:tcPr>
          <w:p w14:paraId="172D0DD7" w14:textId="77777777" w:rsidR="00976586" w:rsidRPr="002C41DD" w:rsidRDefault="00976586" w:rsidP="00D744A8">
            <w:pPr>
              <w:pStyle w:val="TAC"/>
              <w:rPr>
                <w:lang w:val="fr-FR"/>
              </w:rPr>
            </w:pPr>
            <w:r w:rsidRPr="002C41DD">
              <w:rPr>
                <w:lang w:val="fr-FR"/>
              </w:rPr>
              <w:t>5</w:t>
            </w:r>
          </w:p>
        </w:tc>
        <w:tc>
          <w:tcPr>
            <w:tcW w:w="3830" w:type="dxa"/>
            <w:tcBorders>
              <w:top w:val="single" w:sz="4" w:space="0" w:color="auto"/>
              <w:left w:val="single" w:sz="4" w:space="0" w:color="auto"/>
              <w:bottom w:val="single" w:sz="4" w:space="0" w:color="auto"/>
              <w:right w:val="single" w:sz="4" w:space="0" w:color="auto"/>
            </w:tcBorders>
            <w:hideMark/>
          </w:tcPr>
          <w:p w14:paraId="3678A4A8" w14:textId="77777777" w:rsidR="00976586" w:rsidRPr="002C41DD" w:rsidRDefault="00976586"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4D5199AC" w14:textId="77777777" w:rsidR="00976586" w:rsidRPr="002C41DD" w:rsidRDefault="00976586" w:rsidP="00D744A8">
            <w:pPr>
              <w:pStyle w:val="TAC"/>
              <w:rPr>
                <w:lang w:val="fr-FR"/>
              </w:rPr>
            </w:pPr>
            <w:r w:rsidRPr="002C41DD">
              <w:rPr>
                <w:lang w:val="fr-FR"/>
              </w:rPr>
              <w:t>-</w:t>
            </w:r>
          </w:p>
        </w:tc>
        <w:tc>
          <w:tcPr>
            <w:tcW w:w="2874" w:type="dxa"/>
            <w:tcBorders>
              <w:top w:val="single" w:sz="4" w:space="0" w:color="auto"/>
              <w:left w:val="single" w:sz="4" w:space="0" w:color="auto"/>
              <w:bottom w:val="single" w:sz="4" w:space="0" w:color="auto"/>
              <w:right w:val="single" w:sz="4" w:space="0" w:color="auto"/>
            </w:tcBorders>
            <w:hideMark/>
          </w:tcPr>
          <w:p w14:paraId="4E8130C1" w14:textId="77777777" w:rsidR="00976586" w:rsidRPr="002C41DD" w:rsidRDefault="00976586"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4D382AB6" w14:textId="77777777" w:rsidR="00976586" w:rsidRPr="002C41DD" w:rsidRDefault="00976586" w:rsidP="00D744A8">
            <w:pPr>
              <w:pStyle w:val="TAC"/>
              <w:rPr>
                <w:lang w:val="fr-FR"/>
              </w:rPr>
            </w:pPr>
            <w:r w:rsidRPr="002C41DD">
              <w:rPr>
                <w:lang w:val="fr-FR"/>
              </w:rPr>
              <w:t>-</w:t>
            </w:r>
          </w:p>
        </w:tc>
        <w:tc>
          <w:tcPr>
            <w:tcW w:w="861" w:type="dxa"/>
            <w:tcBorders>
              <w:top w:val="single" w:sz="4" w:space="0" w:color="auto"/>
              <w:left w:val="single" w:sz="4" w:space="0" w:color="auto"/>
              <w:bottom w:val="single" w:sz="4" w:space="0" w:color="auto"/>
              <w:right w:val="single" w:sz="4" w:space="0" w:color="auto"/>
            </w:tcBorders>
            <w:hideMark/>
          </w:tcPr>
          <w:p w14:paraId="7ECB76B5" w14:textId="77777777" w:rsidR="00976586" w:rsidRPr="002C41DD" w:rsidRDefault="00976586" w:rsidP="00D744A8">
            <w:pPr>
              <w:pStyle w:val="TAC"/>
              <w:rPr>
                <w:lang w:val="fr-FR"/>
              </w:rPr>
            </w:pPr>
            <w:r w:rsidRPr="002C41DD">
              <w:rPr>
                <w:lang w:val="fr-FR"/>
              </w:rPr>
              <w:t>-</w:t>
            </w:r>
          </w:p>
        </w:tc>
      </w:tr>
    </w:tbl>
    <w:p w14:paraId="3BD1EB07" w14:textId="77777777" w:rsidR="00976586" w:rsidRPr="002C41DD" w:rsidRDefault="00976586" w:rsidP="00976586"/>
    <w:p w14:paraId="7F32356B" w14:textId="77777777" w:rsidR="00976586" w:rsidRPr="002C41DD" w:rsidRDefault="00976586" w:rsidP="00976586">
      <w:pPr>
        <w:pStyle w:val="H6"/>
      </w:pPr>
      <w:r w:rsidRPr="002C41DD">
        <w:t>6.1.2.8.3.3</w:t>
      </w:r>
      <w:r w:rsidRPr="002C41DD">
        <w:tab/>
        <w:t>Specific message contents</w:t>
      </w:r>
    </w:p>
    <w:p w14:paraId="44384DD2" w14:textId="77777777" w:rsidR="00976586" w:rsidRPr="002C41DD" w:rsidRDefault="00976586" w:rsidP="00976586">
      <w:pPr>
        <w:pStyle w:val="TH"/>
      </w:pPr>
      <w:r w:rsidRPr="002C41DD">
        <w:t>Table 6.1.2.8.3.3-1: SIP INVITE from the SS (step 1, Table 6.1.2.8.3.2-1;</w:t>
      </w:r>
      <w:r w:rsidRPr="002C41DD">
        <w:br/>
        <w:t>step 2,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976586" w:rsidRPr="002C41DD" w14:paraId="21A74B33"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3F0E462F"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w:t>
            </w:r>
          </w:p>
        </w:tc>
      </w:tr>
      <w:tr w:rsidR="00976586" w:rsidRPr="002C41DD" w14:paraId="6EC0F12F"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9FC9A00" w14:textId="77777777" w:rsidR="00976586" w:rsidRPr="002C41DD" w:rsidRDefault="00976586"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5AACCDDC" w14:textId="77777777" w:rsidR="00976586" w:rsidRPr="002C41DD" w:rsidRDefault="00976586"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2626549" w14:textId="77777777" w:rsidR="00976586" w:rsidRPr="002C41DD" w:rsidRDefault="00976586"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03D47EBC" w14:textId="77777777" w:rsidR="00976586" w:rsidRPr="002C41DD" w:rsidRDefault="00976586"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A0EA447" w14:textId="77777777" w:rsidR="00976586" w:rsidRPr="002C41DD" w:rsidRDefault="00976586" w:rsidP="00D744A8">
            <w:pPr>
              <w:pStyle w:val="TAH"/>
              <w:rPr>
                <w:lang w:val="fr-FR"/>
              </w:rPr>
            </w:pPr>
            <w:r w:rsidRPr="002C41DD">
              <w:rPr>
                <w:lang w:val="fr-FR"/>
              </w:rPr>
              <w:t>Condition</w:t>
            </w:r>
          </w:p>
        </w:tc>
      </w:tr>
      <w:tr w:rsidR="00976586" w:rsidRPr="002C41DD" w14:paraId="77FF85C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AF19D85" w14:textId="77777777" w:rsidR="00976586" w:rsidRPr="002C79AA" w:rsidRDefault="00976586"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2234E47D"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622E5BE9"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hideMark/>
          </w:tcPr>
          <w:p w14:paraId="2788E4F2"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C3CF96" w14:textId="77777777" w:rsidR="00976586" w:rsidRPr="002C41DD" w:rsidRDefault="00976586" w:rsidP="00D744A8">
            <w:pPr>
              <w:pStyle w:val="TAL"/>
              <w:rPr>
                <w:lang w:val="fr-FR"/>
              </w:rPr>
            </w:pPr>
          </w:p>
        </w:tc>
      </w:tr>
      <w:tr w:rsidR="00976586" w:rsidRPr="002C41DD" w14:paraId="7AD263AB"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20BB3C45" w14:textId="77777777" w:rsidR="00976586" w:rsidRPr="002C41DD" w:rsidRDefault="00976586"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A03DFFC"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11B493E0" w14:textId="77777777" w:rsidR="00976586" w:rsidRPr="002C79AA" w:rsidRDefault="00976586" w:rsidP="00D744A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5799BD3C"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FD7DDD" w14:textId="77777777" w:rsidR="00976586" w:rsidRPr="002C41DD" w:rsidRDefault="00976586" w:rsidP="00D744A8">
            <w:pPr>
              <w:pStyle w:val="TAL"/>
              <w:rPr>
                <w:lang w:val="fr-FR"/>
              </w:rPr>
            </w:pPr>
          </w:p>
        </w:tc>
      </w:tr>
      <w:tr w:rsidR="00976586" w:rsidRPr="002C41DD" w14:paraId="6AF659D3"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44695E6" w14:textId="77777777" w:rsidR="00976586" w:rsidRPr="002C41DD" w:rsidRDefault="00976586" w:rsidP="00D744A8">
            <w:pPr>
              <w:pStyle w:val="TAL"/>
              <w:rPr>
                <w:b/>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52F17F48" w14:textId="77777777" w:rsidR="00976586" w:rsidRPr="002C41DD" w:rsidRDefault="00976586"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6.1.2.8.3.3-1A</w:t>
            </w:r>
          </w:p>
        </w:tc>
        <w:tc>
          <w:tcPr>
            <w:tcW w:w="1985" w:type="dxa"/>
            <w:tcBorders>
              <w:top w:val="single" w:sz="4" w:space="0" w:color="auto"/>
              <w:left w:val="single" w:sz="4" w:space="0" w:color="auto"/>
              <w:bottom w:val="single" w:sz="4" w:space="0" w:color="auto"/>
              <w:right w:val="single" w:sz="4" w:space="0" w:color="auto"/>
            </w:tcBorders>
          </w:tcPr>
          <w:p w14:paraId="15ACC832"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088F43E"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10EAC57" w14:textId="77777777" w:rsidR="00976586" w:rsidRPr="002C41DD" w:rsidRDefault="00976586" w:rsidP="00D744A8">
            <w:pPr>
              <w:pStyle w:val="TAL"/>
              <w:rPr>
                <w:lang w:val="fr-FR"/>
              </w:rPr>
            </w:pPr>
          </w:p>
        </w:tc>
      </w:tr>
      <w:tr w:rsidR="00976586" w:rsidRPr="002C41DD" w14:paraId="31386609"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07E0D3CA" w14:textId="77777777" w:rsidR="00976586" w:rsidRPr="002C41DD" w:rsidRDefault="00976586"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729A1A8"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32B897D" w14:textId="77777777" w:rsidR="00976586" w:rsidRPr="002C79AA" w:rsidRDefault="00976586" w:rsidP="00D744A8">
            <w:pPr>
              <w:pStyle w:val="TAL"/>
              <w:rPr>
                <w:b/>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684669FB"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5CBFD6" w14:textId="77777777" w:rsidR="00976586" w:rsidRPr="002C41DD" w:rsidRDefault="00976586" w:rsidP="00D744A8">
            <w:pPr>
              <w:pStyle w:val="TAL"/>
              <w:rPr>
                <w:lang w:val="fr-FR"/>
              </w:rPr>
            </w:pPr>
          </w:p>
        </w:tc>
      </w:tr>
      <w:tr w:rsidR="00976586" w:rsidRPr="002C41DD" w14:paraId="343A1F08"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5BAF3352" w14:textId="77777777" w:rsidR="00976586" w:rsidRPr="002C41DD" w:rsidRDefault="00976586" w:rsidP="00D744A8">
            <w:pPr>
              <w:pStyle w:val="TAL"/>
              <w:rPr>
                <w:bCs/>
                <w:szCs w:val="18"/>
                <w:lang w:val="fr-FR"/>
              </w:rPr>
            </w:pPr>
            <w:r w:rsidRPr="002C41DD">
              <w:rPr>
                <w:lang w:val="fr-FR"/>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6B50B8A3" w14:textId="77777777" w:rsidR="00976586" w:rsidRPr="002C41DD" w:rsidRDefault="00976586"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6.1.2.8.3.3-1B</w:t>
            </w:r>
          </w:p>
        </w:tc>
        <w:tc>
          <w:tcPr>
            <w:tcW w:w="1985" w:type="dxa"/>
            <w:tcBorders>
              <w:top w:val="single" w:sz="4" w:space="0" w:color="auto"/>
              <w:left w:val="single" w:sz="4" w:space="0" w:color="auto"/>
              <w:bottom w:val="single" w:sz="4" w:space="0" w:color="auto"/>
              <w:right w:val="single" w:sz="4" w:space="0" w:color="auto"/>
            </w:tcBorders>
          </w:tcPr>
          <w:p w14:paraId="12C83BFB"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26B1BBEA"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B82CE89" w14:textId="77777777" w:rsidR="00976586" w:rsidRPr="002C41DD" w:rsidRDefault="00976586" w:rsidP="00D744A8">
            <w:pPr>
              <w:pStyle w:val="TAL"/>
              <w:rPr>
                <w:lang w:val="fr-FR"/>
              </w:rPr>
            </w:pPr>
          </w:p>
        </w:tc>
      </w:tr>
    </w:tbl>
    <w:p w14:paraId="34C557C3" w14:textId="77777777" w:rsidR="00976586" w:rsidRPr="002C41DD" w:rsidRDefault="00976586" w:rsidP="00976586"/>
    <w:p w14:paraId="11C4B639" w14:textId="77777777" w:rsidR="00976586" w:rsidRPr="002C41DD" w:rsidRDefault="00976586" w:rsidP="00976586">
      <w:pPr>
        <w:pStyle w:val="TH"/>
      </w:pPr>
      <w:bookmarkStart w:id="17" w:name="_Hlk80186938"/>
      <w:r w:rsidRPr="002C41DD">
        <w:t xml:space="preserve">Table 6.1.2.8.3.3-1A: </w:t>
      </w:r>
      <w:r w:rsidRPr="002C41DD">
        <w:rPr>
          <w:lang w:eastAsia="ko-KR"/>
        </w:rPr>
        <w:t>SDP in SIP INVITE</w:t>
      </w:r>
      <w:r w:rsidRPr="002C41DD">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76586" w:rsidRPr="002C41DD" w14:paraId="13A78808"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428F6F24"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5.5.3.1.2-1, condition INITIAL_SDP_OFFER</w:t>
            </w:r>
          </w:p>
        </w:tc>
      </w:tr>
    </w:tbl>
    <w:p w14:paraId="1D1A471E" w14:textId="77777777" w:rsidR="00976586" w:rsidRPr="002C41DD" w:rsidRDefault="00976586" w:rsidP="00976586"/>
    <w:p w14:paraId="142703D2" w14:textId="77777777" w:rsidR="00976586" w:rsidRPr="002C41DD" w:rsidRDefault="00976586" w:rsidP="00976586">
      <w:pPr>
        <w:pStyle w:val="TH"/>
      </w:pPr>
      <w:r w:rsidRPr="002C41DD">
        <w:t xml:space="preserve">Table 6.1.2.8.3.3-1B: </w:t>
      </w:r>
      <w:r w:rsidRPr="002C41DD">
        <w:rPr>
          <w:lang w:eastAsia="ko-KR"/>
        </w:rPr>
        <w:t>MCPTT-Info in SIP INVITE</w:t>
      </w:r>
      <w:r w:rsidRPr="002C41DD">
        <w:t xml:space="preserve"> (Table 6.1.2.8.3.3-1)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76586" w:rsidRPr="002C41DD" w14:paraId="67C8EFD8"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37CA526D"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5.5.3.2.2-1, condition CHAT-GROUP-CALL, EMERGENCY-CALL</w:t>
            </w:r>
          </w:p>
        </w:tc>
      </w:tr>
    </w:tbl>
    <w:p w14:paraId="22A61FEA" w14:textId="77777777" w:rsidR="00976586" w:rsidRPr="002C41DD" w:rsidRDefault="00976586" w:rsidP="00976586"/>
    <w:p w14:paraId="5A2323CE" w14:textId="77777777" w:rsidR="00976586" w:rsidRPr="002C41DD" w:rsidRDefault="00976586" w:rsidP="00976586">
      <w:pPr>
        <w:pStyle w:val="TH"/>
      </w:pPr>
      <w:r w:rsidRPr="002C41DD">
        <w:t xml:space="preserve">Table 6.1.2.8.3.3-2: SIP 200 (OK) from the </w:t>
      </w:r>
      <w:proofErr w:type="gramStart"/>
      <w:r w:rsidRPr="002C41DD">
        <w:t>UE(</w:t>
      </w:r>
      <w:proofErr w:type="gramEnd"/>
      <w:r w:rsidRPr="002C41DD">
        <w:t>step 1, Table 6.1.2.8.3.2-1;</w:t>
      </w:r>
      <w:r w:rsidRPr="002C41DD">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976586" w:rsidRPr="002C41DD" w14:paraId="4D5853E7"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bookmarkEnd w:id="17"/>
          <w:p w14:paraId="112180D6"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5.5.2.17.1.1-1, condition INVITE-RSP</w:t>
            </w:r>
          </w:p>
        </w:tc>
      </w:tr>
      <w:tr w:rsidR="00976586" w:rsidRPr="002C41DD" w14:paraId="43AA7FFE"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5097ADAB" w14:textId="77777777" w:rsidR="00976586" w:rsidRPr="002C41DD" w:rsidRDefault="00976586"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5EE5069" w14:textId="77777777" w:rsidR="00976586" w:rsidRPr="002C41DD" w:rsidRDefault="00976586"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028FBD71" w14:textId="77777777" w:rsidR="00976586" w:rsidRPr="002C41DD" w:rsidRDefault="00976586"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5F633DBD" w14:textId="77777777" w:rsidR="00976586" w:rsidRPr="002C41DD" w:rsidRDefault="00976586"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D446382" w14:textId="77777777" w:rsidR="00976586" w:rsidRPr="002C41DD" w:rsidRDefault="00976586" w:rsidP="00D744A8">
            <w:pPr>
              <w:pStyle w:val="TAH"/>
              <w:rPr>
                <w:lang w:val="fr-FR"/>
              </w:rPr>
            </w:pPr>
            <w:r w:rsidRPr="002C41DD">
              <w:rPr>
                <w:lang w:val="fr-FR"/>
              </w:rPr>
              <w:t>Condition</w:t>
            </w:r>
          </w:p>
        </w:tc>
      </w:tr>
      <w:tr w:rsidR="00976586" w:rsidRPr="002C41DD" w14:paraId="6BDC116C"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EFD0039" w14:textId="77777777" w:rsidR="00976586" w:rsidRPr="002C79AA" w:rsidRDefault="00976586"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4AFE7973"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1F861C9A"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77040207"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FCECEAF" w14:textId="77777777" w:rsidR="00976586" w:rsidRPr="002C41DD" w:rsidRDefault="00976586" w:rsidP="00D744A8">
            <w:pPr>
              <w:pStyle w:val="TAL"/>
              <w:rPr>
                <w:lang w:val="fr-FR"/>
              </w:rPr>
            </w:pPr>
          </w:p>
        </w:tc>
      </w:tr>
      <w:tr w:rsidR="00976586" w:rsidRPr="002C41DD" w14:paraId="2DA1308F"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4955431" w14:textId="77777777" w:rsidR="00976586" w:rsidRPr="002C41DD" w:rsidRDefault="00976586" w:rsidP="00D744A8">
            <w:pPr>
              <w:pStyle w:val="TAL"/>
              <w:rPr>
                <w:b/>
                <w:bCs/>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1FCBD4AA"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69AA30C8" w14:textId="77777777" w:rsidR="00976586" w:rsidRPr="002C79AA" w:rsidRDefault="00976586" w:rsidP="00D744A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411E5D3F"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EC05A4" w14:textId="77777777" w:rsidR="00976586" w:rsidRPr="002C41DD" w:rsidRDefault="00976586" w:rsidP="00D744A8">
            <w:pPr>
              <w:pStyle w:val="TAL"/>
              <w:rPr>
                <w:lang w:val="fr-FR"/>
              </w:rPr>
            </w:pPr>
          </w:p>
        </w:tc>
      </w:tr>
      <w:tr w:rsidR="00976586" w:rsidRPr="002C41DD" w14:paraId="62E1341F"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1BD09879" w14:textId="77777777" w:rsidR="00976586" w:rsidRPr="002C41DD" w:rsidRDefault="00976586" w:rsidP="00D744A8">
            <w:pPr>
              <w:pStyle w:val="TAL"/>
              <w:rPr>
                <w:bCs/>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2C76081D" w14:textId="77777777" w:rsidR="00976586" w:rsidRPr="002C41DD" w:rsidRDefault="00976586" w:rsidP="00D744A8">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6.1.2.8.3.3-2A</w:t>
            </w:r>
          </w:p>
        </w:tc>
        <w:tc>
          <w:tcPr>
            <w:tcW w:w="1985" w:type="dxa"/>
            <w:tcBorders>
              <w:top w:val="single" w:sz="4" w:space="0" w:color="auto"/>
              <w:left w:val="single" w:sz="4" w:space="0" w:color="auto"/>
              <w:bottom w:val="single" w:sz="4" w:space="0" w:color="auto"/>
              <w:right w:val="single" w:sz="4" w:space="0" w:color="auto"/>
            </w:tcBorders>
          </w:tcPr>
          <w:p w14:paraId="4722162E"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01B9ADCB"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4CF85F" w14:textId="77777777" w:rsidR="00976586" w:rsidRPr="002C41DD" w:rsidRDefault="00976586" w:rsidP="00D744A8">
            <w:pPr>
              <w:pStyle w:val="TAL"/>
              <w:rPr>
                <w:lang w:val="fr-FR"/>
              </w:rPr>
            </w:pPr>
          </w:p>
        </w:tc>
      </w:tr>
      <w:tr w:rsidR="00976586" w:rsidRPr="002C41DD" w14:paraId="71680768"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4997169" w14:textId="77777777" w:rsidR="00976586" w:rsidRPr="002C41DD" w:rsidRDefault="00976586"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3DA0B56B" w14:textId="77777777" w:rsidR="00976586" w:rsidRPr="002C41DD" w:rsidRDefault="00976586"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595C8F7A" w14:textId="77777777" w:rsidR="00976586" w:rsidRPr="002C79AA" w:rsidRDefault="00976586" w:rsidP="00D744A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4EF931B5"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8F4C64B" w14:textId="77777777" w:rsidR="00976586" w:rsidRPr="002C41DD" w:rsidRDefault="00976586" w:rsidP="00D744A8">
            <w:pPr>
              <w:pStyle w:val="TAL"/>
              <w:rPr>
                <w:lang w:val="fr-FR"/>
              </w:rPr>
            </w:pPr>
          </w:p>
        </w:tc>
      </w:tr>
      <w:tr w:rsidR="00976586" w:rsidRPr="002C41DD" w14:paraId="5DB2636C"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3EF10AA8" w14:textId="77777777" w:rsidR="00976586" w:rsidRPr="002C41DD" w:rsidRDefault="00976586" w:rsidP="00D744A8">
            <w:pPr>
              <w:pStyle w:val="TAL"/>
              <w:rPr>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0329BD5" w14:textId="77777777" w:rsidR="00976586" w:rsidRPr="002C41DD" w:rsidRDefault="00976586"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6.1.2.8.3.3-2B</w:t>
            </w:r>
          </w:p>
        </w:tc>
        <w:tc>
          <w:tcPr>
            <w:tcW w:w="1985" w:type="dxa"/>
            <w:tcBorders>
              <w:top w:val="single" w:sz="4" w:space="0" w:color="auto"/>
              <w:left w:val="single" w:sz="4" w:space="0" w:color="auto"/>
              <w:bottom w:val="single" w:sz="4" w:space="0" w:color="auto"/>
              <w:right w:val="single" w:sz="4" w:space="0" w:color="auto"/>
            </w:tcBorders>
          </w:tcPr>
          <w:p w14:paraId="70911B2F" w14:textId="77777777" w:rsidR="00976586" w:rsidRPr="002C41DD" w:rsidRDefault="00976586"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09CCCDFE" w14:textId="77777777" w:rsidR="00976586" w:rsidRPr="002C41DD" w:rsidRDefault="00976586"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1073CC1" w14:textId="77777777" w:rsidR="00976586" w:rsidRPr="002C41DD" w:rsidRDefault="00976586" w:rsidP="00D744A8">
            <w:pPr>
              <w:pStyle w:val="TAL"/>
              <w:rPr>
                <w:lang w:val="fr-FR"/>
              </w:rPr>
            </w:pPr>
          </w:p>
        </w:tc>
      </w:tr>
    </w:tbl>
    <w:p w14:paraId="1F9CFFA0" w14:textId="77777777" w:rsidR="00976586" w:rsidRPr="002C41DD" w:rsidRDefault="00976586" w:rsidP="00976586"/>
    <w:p w14:paraId="65076B59" w14:textId="77777777" w:rsidR="00976586" w:rsidRPr="002C41DD" w:rsidRDefault="00976586" w:rsidP="00976586">
      <w:pPr>
        <w:pStyle w:val="TH"/>
      </w:pPr>
      <w:r w:rsidRPr="002C41DD">
        <w:lastRenderedPageBreak/>
        <w:t xml:space="preserve">Table 6.1.2.8.3.3-2A: </w:t>
      </w:r>
      <w:r w:rsidRPr="002C41DD">
        <w:rPr>
          <w:lang w:eastAsia="ko-KR"/>
        </w:rPr>
        <w:t xml:space="preserve">SDP in SIP 200 (OK) </w:t>
      </w:r>
      <w:r w:rsidRPr="002C41DD">
        <w:t>(Table 6.1.2.8.3.3-2)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76586" w:rsidRPr="002C41DD" w14:paraId="7C2C32C0"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68AE2772"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SDP_ANSWER</w:t>
            </w:r>
          </w:p>
        </w:tc>
      </w:tr>
    </w:tbl>
    <w:p w14:paraId="46A3F6FF" w14:textId="77777777" w:rsidR="00976586" w:rsidRPr="002C41DD" w:rsidRDefault="00976586" w:rsidP="00976586"/>
    <w:p w14:paraId="1B47693C" w14:textId="77777777" w:rsidR="00976586" w:rsidRPr="002C41DD" w:rsidRDefault="00976586" w:rsidP="00976586">
      <w:pPr>
        <w:pStyle w:val="TH"/>
      </w:pPr>
      <w:r w:rsidRPr="002C41DD">
        <w:t xml:space="preserve">Table 6.1.2.8.3.3-2B: </w:t>
      </w:r>
      <w:r w:rsidRPr="002C41DD">
        <w:rPr>
          <w:lang w:eastAsia="ko-KR"/>
        </w:rPr>
        <w:t xml:space="preserve">MCPTT-Info in SIP 200 (OK) </w:t>
      </w:r>
      <w:r w:rsidRPr="002C41DD">
        <w:t>(Table 6.1.2.8.3.3-2)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76586" w:rsidRPr="002C41DD" w14:paraId="253F6852" w14:textId="77777777" w:rsidTr="00D744A8">
        <w:trPr>
          <w:jc w:val="center"/>
        </w:trPr>
        <w:tc>
          <w:tcPr>
            <w:tcW w:w="9645" w:type="dxa"/>
            <w:tcBorders>
              <w:top w:val="single" w:sz="4" w:space="0" w:color="auto"/>
              <w:left w:val="single" w:sz="4" w:space="0" w:color="auto"/>
              <w:bottom w:val="single" w:sz="4" w:space="0" w:color="auto"/>
              <w:right w:val="single" w:sz="4" w:space="0" w:color="auto"/>
            </w:tcBorders>
            <w:hideMark/>
          </w:tcPr>
          <w:p w14:paraId="1D9CD90C"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INVITE-RSP</w:t>
            </w:r>
          </w:p>
        </w:tc>
      </w:tr>
    </w:tbl>
    <w:p w14:paraId="0C91C5CB" w14:textId="77777777" w:rsidR="00976586" w:rsidRPr="002C41DD" w:rsidRDefault="00976586" w:rsidP="00976586"/>
    <w:p w14:paraId="4F5DB278" w14:textId="77777777" w:rsidR="00976586" w:rsidRPr="002C41DD" w:rsidRDefault="00976586" w:rsidP="00976586">
      <w:pPr>
        <w:pStyle w:val="TH"/>
      </w:pPr>
      <w:r w:rsidRPr="002C41DD">
        <w:t>Table 6.1.2.8.3.3-3: Floor Taken (step 3A, Table 6.1.2.8.3.2-1)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976586" w:rsidRPr="002C41DD" w14:paraId="55456759"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5894887F" w14:textId="77777777" w:rsidR="00976586" w:rsidRPr="002C41DD" w:rsidRDefault="00976586"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5.5.6.7-1, condition EMERGENCY-CALL, ACK</w:t>
            </w:r>
          </w:p>
        </w:tc>
      </w:tr>
    </w:tbl>
    <w:p w14:paraId="629A9ACB" w14:textId="77777777" w:rsidR="00976586" w:rsidRPr="002C41DD" w:rsidRDefault="00976586" w:rsidP="00976586"/>
    <w:p w14:paraId="6031594D" w14:textId="77777777" w:rsidR="00976586" w:rsidRPr="002C41DD" w:rsidRDefault="00976586" w:rsidP="00976586">
      <w:pPr>
        <w:pStyle w:val="TH"/>
      </w:pPr>
      <w:r w:rsidRPr="002C41DD">
        <w:t>Table 6.1.2.8.3.3-</w:t>
      </w:r>
      <w:proofErr w:type="gramStart"/>
      <w:r w:rsidRPr="002C41DD">
        <w:t>4..</w:t>
      </w:r>
      <w:proofErr w:type="gramEnd"/>
      <w:r w:rsidRPr="002C41DD">
        <w:t>5: Void</w:t>
      </w:r>
    </w:p>
    <w:p w14:paraId="3B5FCC44" w14:textId="69D8F0AC" w:rsidR="00774572" w:rsidRPr="002C41DD" w:rsidRDefault="00774572" w:rsidP="00774572"/>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DFF931" w14:textId="77777777" w:rsidR="00A83312" w:rsidRDefault="00A83312">
      <w:r>
        <w:separator/>
      </w:r>
    </w:p>
  </w:endnote>
  <w:endnote w:type="continuationSeparator" w:id="0">
    <w:p w14:paraId="011F31E4" w14:textId="77777777" w:rsidR="00A83312" w:rsidRDefault="00A83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3116AA" w14:textId="77777777" w:rsidR="00A83312" w:rsidRDefault="00A83312">
      <w:r>
        <w:separator/>
      </w:r>
    </w:p>
  </w:footnote>
  <w:footnote w:type="continuationSeparator" w:id="0">
    <w:p w14:paraId="2123931D" w14:textId="77777777" w:rsidR="00A83312" w:rsidRDefault="00A83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47E1"/>
    <w:rsid w:val="000F569C"/>
    <w:rsid w:val="00122AE3"/>
    <w:rsid w:val="00145D43"/>
    <w:rsid w:val="00155999"/>
    <w:rsid w:val="0016483F"/>
    <w:rsid w:val="00172A26"/>
    <w:rsid w:val="00181D0B"/>
    <w:rsid w:val="00192237"/>
    <w:rsid w:val="00192C46"/>
    <w:rsid w:val="001A08B3"/>
    <w:rsid w:val="001A7B60"/>
    <w:rsid w:val="001B24FA"/>
    <w:rsid w:val="001B4A29"/>
    <w:rsid w:val="001B52F0"/>
    <w:rsid w:val="001B7A65"/>
    <w:rsid w:val="001C0C8D"/>
    <w:rsid w:val="001C15F6"/>
    <w:rsid w:val="001E0170"/>
    <w:rsid w:val="001E41F3"/>
    <w:rsid w:val="001F43B5"/>
    <w:rsid w:val="001F7934"/>
    <w:rsid w:val="002061EA"/>
    <w:rsid w:val="00211917"/>
    <w:rsid w:val="00222504"/>
    <w:rsid w:val="0022399F"/>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44BC"/>
    <w:rsid w:val="002E472E"/>
    <w:rsid w:val="002F0ABF"/>
    <w:rsid w:val="002F1A10"/>
    <w:rsid w:val="002F72C7"/>
    <w:rsid w:val="00305409"/>
    <w:rsid w:val="00331364"/>
    <w:rsid w:val="00333E3F"/>
    <w:rsid w:val="00343A92"/>
    <w:rsid w:val="00351B4C"/>
    <w:rsid w:val="00356C75"/>
    <w:rsid w:val="00356E87"/>
    <w:rsid w:val="003609EF"/>
    <w:rsid w:val="0036231A"/>
    <w:rsid w:val="00363363"/>
    <w:rsid w:val="00374DD4"/>
    <w:rsid w:val="003879D7"/>
    <w:rsid w:val="003A3543"/>
    <w:rsid w:val="003B3918"/>
    <w:rsid w:val="003B5427"/>
    <w:rsid w:val="003B54B1"/>
    <w:rsid w:val="003E1741"/>
    <w:rsid w:val="003E1A36"/>
    <w:rsid w:val="003E4ADE"/>
    <w:rsid w:val="003F1C56"/>
    <w:rsid w:val="003F38BF"/>
    <w:rsid w:val="0040267F"/>
    <w:rsid w:val="00406E55"/>
    <w:rsid w:val="00410371"/>
    <w:rsid w:val="004126B7"/>
    <w:rsid w:val="004242F1"/>
    <w:rsid w:val="00434D83"/>
    <w:rsid w:val="00437600"/>
    <w:rsid w:val="00445FBF"/>
    <w:rsid w:val="00454994"/>
    <w:rsid w:val="004570D0"/>
    <w:rsid w:val="004645E7"/>
    <w:rsid w:val="004744D3"/>
    <w:rsid w:val="0048219B"/>
    <w:rsid w:val="00483798"/>
    <w:rsid w:val="00483B25"/>
    <w:rsid w:val="00484068"/>
    <w:rsid w:val="00485A9C"/>
    <w:rsid w:val="004962B7"/>
    <w:rsid w:val="0049791C"/>
    <w:rsid w:val="004B3A18"/>
    <w:rsid w:val="004B75B7"/>
    <w:rsid w:val="004C760C"/>
    <w:rsid w:val="004D34D3"/>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C57E5"/>
    <w:rsid w:val="005E2C44"/>
    <w:rsid w:val="00602A2F"/>
    <w:rsid w:val="00621188"/>
    <w:rsid w:val="006256CA"/>
    <w:rsid w:val="006257ED"/>
    <w:rsid w:val="00635EEE"/>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16935"/>
    <w:rsid w:val="00724D27"/>
    <w:rsid w:val="0075422A"/>
    <w:rsid w:val="00760091"/>
    <w:rsid w:val="007634E9"/>
    <w:rsid w:val="0076648E"/>
    <w:rsid w:val="00766950"/>
    <w:rsid w:val="00774572"/>
    <w:rsid w:val="007841B1"/>
    <w:rsid w:val="00784392"/>
    <w:rsid w:val="00792342"/>
    <w:rsid w:val="007977A8"/>
    <w:rsid w:val="007A5872"/>
    <w:rsid w:val="007B07E4"/>
    <w:rsid w:val="007B512A"/>
    <w:rsid w:val="007C2097"/>
    <w:rsid w:val="007D6A07"/>
    <w:rsid w:val="007E3A89"/>
    <w:rsid w:val="007E4346"/>
    <w:rsid w:val="007F1689"/>
    <w:rsid w:val="007F2315"/>
    <w:rsid w:val="007F279D"/>
    <w:rsid w:val="007F7259"/>
    <w:rsid w:val="008040A8"/>
    <w:rsid w:val="008120FF"/>
    <w:rsid w:val="008140E7"/>
    <w:rsid w:val="008231B4"/>
    <w:rsid w:val="00823FFC"/>
    <w:rsid w:val="008279FA"/>
    <w:rsid w:val="00842D76"/>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F3789"/>
    <w:rsid w:val="008F686C"/>
    <w:rsid w:val="009148DE"/>
    <w:rsid w:val="00920CA0"/>
    <w:rsid w:val="00936B5C"/>
    <w:rsid w:val="00937AF0"/>
    <w:rsid w:val="00937BA3"/>
    <w:rsid w:val="00941E30"/>
    <w:rsid w:val="00943CEA"/>
    <w:rsid w:val="009475EA"/>
    <w:rsid w:val="009531B0"/>
    <w:rsid w:val="00955121"/>
    <w:rsid w:val="00960435"/>
    <w:rsid w:val="009741B3"/>
    <w:rsid w:val="00976586"/>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56094"/>
    <w:rsid w:val="00A66B77"/>
    <w:rsid w:val="00A66D73"/>
    <w:rsid w:val="00A7671C"/>
    <w:rsid w:val="00A83090"/>
    <w:rsid w:val="00A83312"/>
    <w:rsid w:val="00A94EF4"/>
    <w:rsid w:val="00AA0792"/>
    <w:rsid w:val="00AA29FE"/>
    <w:rsid w:val="00AA2CBC"/>
    <w:rsid w:val="00AB0FA2"/>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16B2"/>
    <w:rsid w:val="00B84141"/>
    <w:rsid w:val="00B968C8"/>
    <w:rsid w:val="00BA240B"/>
    <w:rsid w:val="00BA3EC5"/>
    <w:rsid w:val="00BA51D9"/>
    <w:rsid w:val="00BA592A"/>
    <w:rsid w:val="00BB5DFC"/>
    <w:rsid w:val="00BD279D"/>
    <w:rsid w:val="00BD3B68"/>
    <w:rsid w:val="00BD6BB8"/>
    <w:rsid w:val="00BE6B28"/>
    <w:rsid w:val="00C26379"/>
    <w:rsid w:val="00C34076"/>
    <w:rsid w:val="00C348A5"/>
    <w:rsid w:val="00C40A0C"/>
    <w:rsid w:val="00C4232C"/>
    <w:rsid w:val="00C53A85"/>
    <w:rsid w:val="00C54580"/>
    <w:rsid w:val="00C643B8"/>
    <w:rsid w:val="00C64F07"/>
    <w:rsid w:val="00C66BA2"/>
    <w:rsid w:val="00C8444B"/>
    <w:rsid w:val="00C870F6"/>
    <w:rsid w:val="00C910C8"/>
    <w:rsid w:val="00C95985"/>
    <w:rsid w:val="00CA2D02"/>
    <w:rsid w:val="00CA4826"/>
    <w:rsid w:val="00CB6F25"/>
    <w:rsid w:val="00CC2DB7"/>
    <w:rsid w:val="00CC5026"/>
    <w:rsid w:val="00CC68D0"/>
    <w:rsid w:val="00CC7BE4"/>
    <w:rsid w:val="00CD13A6"/>
    <w:rsid w:val="00CF4F64"/>
    <w:rsid w:val="00CF77B4"/>
    <w:rsid w:val="00D03F9A"/>
    <w:rsid w:val="00D06D51"/>
    <w:rsid w:val="00D073BF"/>
    <w:rsid w:val="00D104F5"/>
    <w:rsid w:val="00D1288F"/>
    <w:rsid w:val="00D205F4"/>
    <w:rsid w:val="00D237AA"/>
    <w:rsid w:val="00D24991"/>
    <w:rsid w:val="00D3175B"/>
    <w:rsid w:val="00D35ABA"/>
    <w:rsid w:val="00D442E2"/>
    <w:rsid w:val="00D50255"/>
    <w:rsid w:val="00D5560B"/>
    <w:rsid w:val="00D66520"/>
    <w:rsid w:val="00D678FD"/>
    <w:rsid w:val="00D706A3"/>
    <w:rsid w:val="00D70E20"/>
    <w:rsid w:val="00D82B97"/>
    <w:rsid w:val="00D84AE9"/>
    <w:rsid w:val="00D9124E"/>
    <w:rsid w:val="00D97D92"/>
    <w:rsid w:val="00DB6DE2"/>
    <w:rsid w:val="00DE2D0B"/>
    <w:rsid w:val="00DE34CF"/>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4F43"/>
    <w:rsid w:val="00EF7E54"/>
    <w:rsid w:val="00F03AC0"/>
    <w:rsid w:val="00F1173A"/>
    <w:rsid w:val="00F12EA1"/>
    <w:rsid w:val="00F13ABA"/>
    <w:rsid w:val="00F20762"/>
    <w:rsid w:val="00F25D98"/>
    <w:rsid w:val="00F300FB"/>
    <w:rsid w:val="00F30A5C"/>
    <w:rsid w:val="00F32F20"/>
    <w:rsid w:val="00F37B8D"/>
    <w:rsid w:val="00F62886"/>
    <w:rsid w:val="00F64A36"/>
    <w:rsid w:val="00F74D0A"/>
    <w:rsid w:val="00F8222B"/>
    <w:rsid w:val="00FB5DA3"/>
    <w:rsid w:val="00FB6386"/>
    <w:rsid w:val="00FE0C38"/>
    <w:rsid w:val="00FE5112"/>
    <w:rsid w:val="00FF08EA"/>
    <w:rsid w:val="00FF44F5"/>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1417</Words>
  <Characters>8077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Soohee Kwon</cp:lastModifiedBy>
  <cp:revision>11</cp:revision>
  <cp:lastPrinted>1900-01-01T08:00:00Z</cp:lastPrinted>
  <dcterms:created xsi:type="dcterms:W3CDTF">2024-08-08T21:01:00Z</dcterms:created>
  <dcterms:modified xsi:type="dcterms:W3CDTF">2024-08-22T20:26:00Z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