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C5857" w14:textId="675D2F93" w:rsidR="008E542D" w:rsidRDefault="0070597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</w:fldSimple>
      <w:r>
        <w:rPr>
          <w:b/>
          <w:noProof/>
          <w:sz w:val="24"/>
        </w:rPr>
        <w:t>4</w:t>
      </w:r>
      <w:r w:rsidR="005A3077">
        <w:rPr>
          <w:b/>
          <w:i/>
          <w:sz w:val="28"/>
        </w:rPr>
        <w:tab/>
        <w:t>R5-</w:t>
      </w:r>
      <w:r w:rsidR="00FE0586">
        <w:rPr>
          <w:b/>
          <w:i/>
          <w:sz w:val="28"/>
        </w:rPr>
        <w:t>24</w:t>
      </w:r>
      <w:r w:rsidR="00E006CF">
        <w:rPr>
          <w:b/>
          <w:i/>
          <w:sz w:val="28"/>
        </w:rPr>
        <w:t>5301</w:t>
      </w:r>
    </w:p>
    <w:p w14:paraId="5F65F60B" w14:textId="73A00521" w:rsidR="008E542D" w:rsidRPr="00F0494E" w:rsidRDefault="00C802D0" w:rsidP="00F0494E">
      <w:pPr>
        <w:pStyle w:val="CRCoverPage"/>
        <w:outlineLvl w:val="0"/>
        <w:rPr>
          <w:b/>
          <w:noProof/>
          <w:sz w:val="24"/>
        </w:rPr>
      </w:pPr>
      <w:r w:rsidRPr="00D3437A">
        <w:rPr>
          <w:b/>
          <w:sz w:val="24"/>
        </w:rPr>
        <w:t>Maastricht, August 19 - 23 2024</w:t>
      </w:r>
    </w:p>
    <w:tbl>
      <w:tblPr>
        <w:tblW w:w="9891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378"/>
      </w:tblGrid>
      <w:tr w:rsidR="008E542D" w14:paraId="4F83DA91" w14:textId="77777777" w:rsidTr="007E7B93">
        <w:trPr>
          <w:gridBefore w:val="1"/>
          <w:wBefore w:w="15" w:type="dxa"/>
        </w:trPr>
        <w:tc>
          <w:tcPr>
            <w:tcW w:w="98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CE82C" w14:textId="77777777" w:rsidR="008E542D" w:rsidRDefault="005A307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i/>
                <w:sz w:val="14"/>
                <w:lang w:val="en-US"/>
              </w:rPr>
              <w:t>4</w:t>
            </w:r>
            <w:r>
              <w:rPr>
                <w:i/>
                <w:sz w:val="14"/>
              </w:rPr>
              <w:t>.0</w:t>
            </w:r>
          </w:p>
        </w:tc>
      </w:tr>
      <w:tr w:rsidR="008E542D" w14:paraId="0611FCC4" w14:textId="77777777" w:rsidTr="007E7B93">
        <w:trPr>
          <w:gridBefore w:val="1"/>
          <w:wBefore w:w="15" w:type="dxa"/>
          <w:trHeight w:val="436"/>
        </w:trPr>
        <w:tc>
          <w:tcPr>
            <w:tcW w:w="98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CCD0" w14:textId="77777777" w:rsidR="008E542D" w:rsidRDefault="005A307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8E542D" w14:paraId="2DC02776" w14:textId="77777777" w:rsidTr="007E7B93">
        <w:trPr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B1A9D54" w14:textId="77777777" w:rsidR="008E542D" w:rsidRDefault="008E54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8048" w:type="dxa"/>
            <w:gridSpan w:val="4"/>
            <w:tcBorders>
              <w:bottom w:val="single" w:sz="4" w:space="0" w:color="auto"/>
            </w:tcBorders>
          </w:tcPr>
          <w:p w14:paraId="47128D36" w14:textId="77777777" w:rsidR="008E542D" w:rsidRDefault="008E54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42D" w14:paraId="529BEFC6" w14:textId="77777777" w:rsidTr="007E7B93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6A159" w14:textId="77777777" w:rsidR="008E542D" w:rsidRDefault="005A3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8048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8B81C" w14:textId="6EE0D99D" w:rsidR="008E542D" w:rsidRDefault="00985578">
            <w:pPr>
              <w:pStyle w:val="CRCoverPage"/>
              <w:spacing w:after="0"/>
              <w:ind w:left="100"/>
            </w:pPr>
            <w:r w:rsidRPr="00985578">
              <w:t>PRD21 CDS: n258</w:t>
            </w:r>
          </w:p>
        </w:tc>
      </w:tr>
      <w:tr w:rsidR="008E542D" w14:paraId="55A1377E" w14:textId="77777777" w:rsidTr="007E7B93">
        <w:trPr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34A6475" w14:textId="77777777" w:rsidR="008E542D" w:rsidRDefault="008E54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8048" w:type="dxa"/>
            <w:gridSpan w:val="4"/>
            <w:tcBorders>
              <w:right w:val="single" w:sz="4" w:space="0" w:color="auto"/>
            </w:tcBorders>
          </w:tcPr>
          <w:p w14:paraId="17FCBB11" w14:textId="77777777" w:rsidR="008E542D" w:rsidRDefault="008E54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42D" w14:paraId="6758AC8F" w14:textId="77777777" w:rsidTr="007E7B93"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ABF15" w14:textId="77777777" w:rsidR="008E542D" w:rsidRDefault="005A3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76E14817" w14:textId="5CC1995E" w:rsidR="008E542D" w:rsidRDefault="00D00FF1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B9794CA" w14:textId="77777777" w:rsidR="008E542D" w:rsidRDefault="008E54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33DBBB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378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1604F" w14:textId="3FFDA0D6" w:rsidR="008E542D" w:rsidRDefault="00CA65A8">
            <w:pPr>
              <w:pStyle w:val="CRCoverPage"/>
              <w:spacing w:after="0"/>
              <w:ind w:left="100"/>
            </w:pPr>
            <w:r>
              <w:t>202</w:t>
            </w:r>
            <w:r w:rsidR="008800D8">
              <w:t>4</w:t>
            </w:r>
            <w:r>
              <w:t>-</w:t>
            </w:r>
            <w:r w:rsidR="008800D8">
              <w:t>08</w:t>
            </w:r>
            <w:r>
              <w:t>-</w:t>
            </w:r>
            <w:r w:rsidR="008800D8">
              <w:t>0</w:t>
            </w:r>
            <w:r w:rsidR="000305D1">
              <w:t>5</w:t>
            </w:r>
          </w:p>
        </w:tc>
      </w:tr>
    </w:tbl>
    <w:p w14:paraId="4FE0DF83" w14:textId="77777777" w:rsidR="008E542D" w:rsidRDefault="008E542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87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442"/>
        <w:gridCol w:w="38"/>
        <w:gridCol w:w="142"/>
      </w:tblGrid>
      <w:tr w:rsidR="008E542D" w14:paraId="780F6F8B" w14:textId="77777777" w:rsidTr="009272C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EB7E35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557405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0C99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2851BE9B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A0E9B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DF496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219AC49" w14:textId="77777777" w:rsidTr="009272C7">
        <w:tc>
          <w:tcPr>
            <w:tcW w:w="2226" w:type="dxa"/>
            <w:tcBorders>
              <w:left w:val="single" w:sz="4" w:space="0" w:color="auto"/>
            </w:tcBorders>
          </w:tcPr>
          <w:p w14:paraId="03372F1F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717630B" w14:textId="77777777" w:rsidR="008E542D" w:rsidRDefault="005A307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3F9256" w14:textId="3250EA10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CDDC908" w14:textId="77777777" w:rsidR="008E542D" w:rsidRDefault="005A307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75FEF1" w14:textId="7BBD902C" w:rsidR="008E542D" w:rsidRDefault="00FE22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C21E86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2AB91E91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DF32971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898685" w14:textId="77777777" w:rsidR="008E542D" w:rsidRDefault="005A3077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FA497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10B58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7D1E8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09597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14E6116B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AD66457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DD411E8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FC2E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6A40429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06B3E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B5EF4E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0FEE1AEF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93704FF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EC77D49" w14:textId="77777777" w:rsidR="008E542D" w:rsidRDefault="005A3077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1E1A6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7ED29" w14:textId="77777777" w:rsidR="008E542D" w:rsidRDefault="005A307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20E84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3C8E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E344CFF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C8C0955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4ED8CB" w14:textId="77777777" w:rsidR="008E542D" w:rsidRDefault="005A307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DFD88F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83C69B" w14:textId="77777777" w:rsidR="008E542D" w:rsidRDefault="005A307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670E4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9BE886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1F40C524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77AB743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D5835F" w14:textId="77777777" w:rsidR="008E542D" w:rsidRDefault="005A307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D9B1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2C6EC" w14:textId="77777777" w:rsidR="008E542D" w:rsidRDefault="005A307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62D3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A17CE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29326DF2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2D7C428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8CF058" w14:textId="77777777" w:rsidR="008E542D" w:rsidRDefault="005A307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D5A8E" w14:textId="295E14F7" w:rsidR="008E542D" w:rsidRDefault="00234F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7B35B" w14:textId="77777777" w:rsidR="008E542D" w:rsidRDefault="005A307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68859F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AFD4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298AB11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EB0B3C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BECE0F6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EFBC8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78E0D42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F828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55E6D6D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E5264BC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5E7750F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B8277AC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35D64E" w14:textId="4ECF5E9D" w:rsidR="008E542D" w:rsidRDefault="00A714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6B397E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89515E" w14:textId="08ECDEB4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35EA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F8E7717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9EF721E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F99901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6F865E" w14:textId="046D8711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2972B" w14:textId="77777777" w:rsidR="008E542D" w:rsidRDefault="005A3077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EE305B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1BD78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68DA08B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77B922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AA207F4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518012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14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34F1AD2E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810C7C0" w14:textId="77777777" w:rsidTr="009272C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254BE5F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8184676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653F1C4" w14:textId="77777777" w:rsidR="008E542D" w:rsidRDefault="005A307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6E97F6" w14:textId="1C8B4628" w:rsidR="008E542D" w:rsidRDefault="009879D5">
            <w:pPr>
              <w:pStyle w:val="CRCoverPage"/>
              <w:spacing w:after="0"/>
              <w:rPr>
                <w:b/>
                <w:caps/>
              </w:rPr>
            </w:pPr>
            <w:r>
              <w:t>n258</w:t>
            </w:r>
          </w:p>
        </w:tc>
        <w:tc>
          <w:tcPr>
            <w:tcW w:w="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C89535" w14:textId="77777777" w:rsidR="008E542D" w:rsidRDefault="008E542D">
            <w:pPr>
              <w:pStyle w:val="CRCoverPage"/>
              <w:spacing w:after="0"/>
            </w:pPr>
          </w:p>
        </w:tc>
      </w:tr>
      <w:tr w:rsidR="008E542D" w14:paraId="1F758BAE" w14:textId="77777777" w:rsidTr="009272C7">
        <w:tc>
          <w:tcPr>
            <w:tcW w:w="2226" w:type="dxa"/>
            <w:tcBorders>
              <w:left w:val="single" w:sz="4" w:space="0" w:color="auto"/>
            </w:tcBorders>
          </w:tcPr>
          <w:p w14:paraId="16CC051E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BED06BF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28A5BA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7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56AB05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B659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4F37CC8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7C57AB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C3C2392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2D79F8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D088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8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22C9F9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16EB0AE" w14:textId="77777777" w:rsidTr="009272C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C06FA72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52C2AF9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1D64ACF" w14:textId="77777777" w:rsidR="008E542D" w:rsidRDefault="005A307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0A7B6" w14:textId="0FA3D9C8" w:rsidR="008E542D" w:rsidRDefault="00CB489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EDA04" w14:textId="77777777" w:rsidR="008E542D" w:rsidRDefault="008E542D">
            <w:pPr>
              <w:pStyle w:val="CRCoverPage"/>
              <w:spacing w:after="0"/>
            </w:pPr>
          </w:p>
        </w:tc>
      </w:tr>
      <w:tr w:rsidR="008E542D" w14:paraId="3E37340C" w14:textId="77777777" w:rsidTr="009272C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7CEC43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39809324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99ACE3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A4E03" w14:textId="77777777" w:rsidR="008E542D" w:rsidRDefault="008E542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8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C93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2D2A33C" w14:textId="441557FD" w:rsidR="008E542D" w:rsidRDefault="008E542D" w:rsidP="005A3077">
      <w:pPr>
        <w:pStyle w:val="CRCoverPage"/>
        <w:rPr>
          <w:i/>
          <w:iCs/>
          <w:color w:val="FF0000"/>
          <w:lang w:val="en-US"/>
        </w:rPr>
      </w:pPr>
    </w:p>
    <w:sectPr w:rsidR="008E542D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6C89C" w14:textId="77777777" w:rsidR="00311E8C" w:rsidRDefault="00311E8C">
      <w:pPr>
        <w:spacing w:after="0"/>
      </w:pPr>
      <w:r>
        <w:separator/>
      </w:r>
    </w:p>
  </w:endnote>
  <w:endnote w:type="continuationSeparator" w:id="0">
    <w:p w14:paraId="26EA0487" w14:textId="77777777" w:rsidR="00311E8C" w:rsidRDefault="00311E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80B1B" w14:textId="77777777" w:rsidR="008E542D" w:rsidRDefault="005A307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62B01" w14:textId="77777777" w:rsidR="00311E8C" w:rsidRDefault="00311E8C">
      <w:pPr>
        <w:spacing w:after="0"/>
      </w:pPr>
      <w:r>
        <w:separator/>
      </w:r>
    </w:p>
  </w:footnote>
  <w:footnote w:type="continuationSeparator" w:id="0">
    <w:p w14:paraId="7E0351FF" w14:textId="77777777" w:rsidR="00311E8C" w:rsidRDefault="00311E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4E87F" w14:textId="77777777" w:rsidR="008E542D" w:rsidRDefault="008E542D">
    <w:pPr>
      <w:pStyle w:val="Header"/>
    </w:pPr>
  </w:p>
  <w:p w14:paraId="7FE809E7" w14:textId="77777777" w:rsidR="008E542D" w:rsidRDefault="008E54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77184414">
    <w:abstractNumId w:val="3"/>
  </w:num>
  <w:num w:numId="2" w16cid:durableId="1443181990">
    <w:abstractNumId w:val="5"/>
  </w:num>
  <w:num w:numId="3" w16cid:durableId="957838377">
    <w:abstractNumId w:val="1"/>
  </w:num>
  <w:num w:numId="4" w16cid:durableId="960961160">
    <w:abstractNumId w:val="4"/>
  </w:num>
  <w:num w:numId="5" w16cid:durableId="1067731658">
    <w:abstractNumId w:val="14"/>
  </w:num>
  <w:num w:numId="6" w16cid:durableId="193200443">
    <w:abstractNumId w:val="2"/>
  </w:num>
  <w:num w:numId="7" w16cid:durableId="1573931340">
    <w:abstractNumId w:val="10"/>
  </w:num>
  <w:num w:numId="8" w16cid:durableId="503863831">
    <w:abstractNumId w:val="7"/>
  </w:num>
  <w:num w:numId="9" w16cid:durableId="1793673126">
    <w:abstractNumId w:val="13"/>
  </w:num>
  <w:num w:numId="10" w16cid:durableId="882211393">
    <w:abstractNumId w:val="15"/>
  </w:num>
  <w:num w:numId="11" w16cid:durableId="1615013641">
    <w:abstractNumId w:val="16"/>
  </w:num>
  <w:num w:numId="12" w16cid:durableId="195626650">
    <w:abstractNumId w:val="8"/>
  </w:num>
  <w:num w:numId="13" w16cid:durableId="1511292854">
    <w:abstractNumId w:val="9"/>
  </w:num>
  <w:num w:numId="14" w16cid:durableId="1666277734">
    <w:abstractNumId w:val="6"/>
  </w:num>
  <w:num w:numId="15" w16cid:durableId="860977466">
    <w:abstractNumId w:val="12"/>
  </w:num>
  <w:num w:numId="16" w16cid:durableId="849956064">
    <w:abstractNumId w:val="0"/>
  </w:num>
  <w:num w:numId="17" w16cid:durableId="1975443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5D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5E7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27E3"/>
    <w:rsid w:val="000932D0"/>
    <w:rsid w:val="00093BDD"/>
    <w:rsid w:val="000969CC"/>
    <w:rsid w:val="000A00E0"/>
    <w:rsid w:val="000A19A5"/>
    <w:rsid w:val="000A1FBE"/>
    <w:rsid w:val="000A2398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45D3"/>
    <w:rsid w:val="00205373"/>
    <w:rsid w:val="00205C8B"/>
    <w:rsid w:val="00206977"/>
    <w:rsid w:val="00215446"/>
    <w:rsid w:val="00216FD7"/>
    <w:rsid w:val="00223E31"/>
    <w:rsid w:val="002347A2"/>
    <w:rsid w:val="00234F92"/>
    <w:rsid w:val="00243E1C"/>
    <w:rsid w:val="0024670C"/>
    <w:rsid w:val="00246B77"/>
    <w:rsid w:val="00251602"/>
    <w:rsid w:val="00252E11"/>
    <w:rsid w:val="002567DD"/>
    <w:rsid w:val="002576FD"/>
    <w:rsid w:val="002639E9"/>
    <w:rsid w:val="002667B5"/>
    <w:rsid w:val="00266E6F"/>
    <w:rsid w:val="0027187F"/>
    <w:rsid w:val="0027477D"/>
    <w:rsid w:val="00281064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B7EE0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0EBF"/>
    <w:rsid w:val="002F1D87"/>
    <w:rsid w:val="002F2241"/>
    <w:rsid w:val="002F7FDC"/>
    <w:rsid w:val="00302CC2"/>
    <w:rsid w:val="003066A9"/>
    <w:rsid w:val="00310500"/>
    <w:rsid w:val="00311E8C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0E17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3A2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3CC1"/>
    <w:rsid w:val="0055526D"/>
    <w:rsid w:val="00565087"/>
    <w:rsid w:val="005803B9"/>
    <w:rsid w:val="005816A2"/>
    <w:rsid w:val="005836AB"/>
    <w:rsid w:val="005858B9"/>
    <w:rsid w:val="00590FF3"/>
    <w:rsid w:val="0059290A"/>
    <w:rsid w:val="005932EC"/>
    <w:rsid w:val="0059362F"/>
    <w:rsid w:val="00593908"/>
    <w:rsid w:val="005A0F20"/>
    <w:rsid w:val="005A3077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4A64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0597C"/>
    <w:rsid w:val="0070757C"/>
    <w:rsid w:val="007109BC"/>
    <w:rsid w:val="00715AD5"/>
    <w:rsid w:val="007169D3"/>
    <w:rsid w:val="00720BAB"/>
    <w:rsid w:val="007331B6"/>
    <w:rsid w:val="0073380C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310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D37F2"/>
    <w:rsid w:val="007E0594"/>
    <w:rsid w:val="007E0DBB"/>
    <w:rsid w:val="007E21DC"/>
    <w:rsid w:val="007E3079"/>
    <w:rsid w:val="007E3898"/>
    <w:rsid w:val="007E603F"/>
    <w:rsid w:val="007E7872"/>
    <w:rsid w:val="007E7B93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4762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0D8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E542D"/>
    <w:rsid w:val="008F1731"/>
    <w:rsid w:val="008F1AD4"/>
    <w:rsid w:val="0090271F"/>
    <w:rsid w:val="00902E23"/>
    <w:rsid w:val="00903ADA"/>
    <w:rsid w:val="00907A29"/>
    <w:rsid w:val="0091105E"/>
    <w:rsid w:val="0091348E"/>
    <w:rsid w:val="00916512"/>
    <w:rsid w:val="00917CCB"/>
    <w:rsid w:val="009222C6"/>
    <w:rsid w:val="009229F2"/>
    <w:rsid w:val="009272C7"/>
    <w:rsid w:val="00927D2D"/>
    <w:rsid w:val="009310DE"/>
    <w:rsid w:val="00933328"/>
    <w:rsid w:val="00935AF5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2DB5"/>
    <w:rsid w:val="009538B5"/>
    <w:rsid w:val="00953CFE"/>
    <w:rsid w:val="0095532F"/>
    <w:rsid w:val="0095713D"/>
    <w:rsid w:val="00961CD4"/>
    <w:rsid w:val="0096304A"/>
    <w:rsid w:val="0097009C"/>
    <w:rsid w:val="009765D4"/>
    <w:rsid w:val="00981286"/>
    <w:rsid w:val="0098316E"/>
    <w:rsid w:val="00985578"/>
    <w:rsid w:val="009879D5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9F5CC3"/>
    <w:rsid w:val="00A00841"/>
    <w:rsid w:val="00A00CC3"/>
    <w:rsid w:val="00A0661A"/>
    <w:rsid w:val="00A10F02"/>
    <w:rsid w:val="00A1194B"/>
    <w:rsid w:val="00A164B4"/>
    <w:rsid w:val="00A1651B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14EC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05F22"/>
    <w:rsid w:val="00B1010F"/>
    <w:rsid w:val="00B11B65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4685"/>
    <w:rsid w:val="00B5787F"/>
    <w:rsid w:val="00B62601"/>
    <w:rsid w:val="00B63D00"/>
    <w:rsid w:val="00B657F0"/>
    <w:rsid w:val="00B673B1"/>
    <w:rsid w:val="00B9506F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02FB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21BEB"/>
    <w:rsid w:val="00C33079"/>
    <w:rsid w:val="00C40EC8"/>
    <w:rsid w:val="00C41AD1"/>
    <w:rsid w:val="00C424CD"/>
    <w:rsid w:val="00C45231"/>
    <w:rsid w:val="00C45871"/>
    <w:rsid w:val="00C45A17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02D0"/>
    <w:rsid w:val="00C81A1F"/>
    <w:rsid w:val="00C84AF1"/>
    <w:rsid w:val="00C85BC2"/>
    <w:rsid w:val="00C903F3"/>
    <w:rsid w:val="00C90D18"/>
    <w:rsid w:val="00C93F40"/>
    <w:rsid w:val="00C943C2"/>
    <w:rsid w:val="00C94B24"/>
    <w:rsid w:val="00CA2661"/>
    <w:rsid w:val="00CA3D0C"/>
    <w:rsid w:val="00CA64F9"/>
    <w:rsid w:val="00CA65A8"/>
    <w:rsid w:val="00CB1F4C"/>
    <w:rsid w:val="00CB4893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0FF1"/>
    <w:rsid w:val="00D01B10"/>
    <w:rsid w:val="00D06254"/>
    <w:rsid w:val="00D114E6"/>
    <w:rsid w:val="00D128CB"/>
    <w:rsid w:val="00D15DBB"/>
    <w:rsid w:val="00D16F4F"/>
    <w:rsid w:val="00D21A8C"/>
    <w:rsid w:val="00D22EC8"/>
    <w:rsid w:val="00D234CA"/>
    <w:rsid w:val="00D328AA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3D9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D6B30"/>
    <w:rsid w:val="00DD6EE4"/>
    <w:rsid w:val="00DE116A"/>
    <w:rsid w:val="00DE147F"/>
    <w:rsid w:val="00DF19C1"/>
    <w:rsid w:val="00DF2B1F"/>
    <w:rsid w:val="00DF5289"/>
    <w:rsid w:val="00DF62CD"/>
    <w:rsid w:val="00E006CF"/>
    <w:rsid w:val="00E006FA"/>
    <w:rsid w:val="00E026BC"/>
    <w:rsid w:val="00E04987"/>
    <w:rsid w:val="00E12B53"/>
    <w:rsid w:val="00E14D3D"/>
    <w:rsid w:val="00E14E33"/>
    <w:rsid w:val="00E164D5"/>
    <w:rsid w:val="00E26D6A"/>
    <w:rsid w:val="00E3041E"/>
    <w:rsid w:val="00E31120"/>
    <w:rsid w:val="00E338CB"/>
    <w:rsid w:val="00E36665"/>
    <w:rsid w:val="00E37709"/>
    <w:rsid w:val="00E403D0"/>
    <w:rsid w:val="00E43A91"/>
    <w:rsid w:val="00E477B4"/>
    <w:rsid w:val="00E533B6"/>
    <w:rsid w:val="00E545CD"/>
    <w:rsid w:val="00E60745"/>
    <w:rsid w:val="00E61721"/>
    <w:rsid w:val="00E61B20"/>
    <w:rsid w:val="00E71C9F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5F6E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4FD"/>
    <w:rsid w:val="00ED25E9"/>
    <w:rsid w:val="00ED2850"/>
    <w:rsid w:val="00ED715D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494E"/>
    <w:rsid w:val="00F06975"/>
    <w:rsid w:val="00F16021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21C4"/>
    <w:rsid w:val="00F44152"/>
    <w:rsid w:val="00F45990"/>
    <w:rsid w:val="00F47D9B"/>
    <w:rsid w:val="00F51829"/>
    <w:rsid w:val="00F529CD"/>
    <w:rsid w:val="00F6048D"/>
    <w:rsid w:val="00F6266F"/>
    <w:rsid w:val="00F63D5A"/>
    <w:rsid w:val="00F63D94"/>
    <w:rsid w:val="00F653B8"/>
    <w:rsid w:val="00F74811"/>
    <w:rsid w:val="00F7675D"/>
    <w:rsid w:val="00F8102E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2BDD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0586"/>
    <w:rsid w:val="00FE2210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5998212"/>
  <w15:docId w15:val="{C85A558F-0BA6-48EC-BAB2-81836C0FC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234C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102</Words>
  <Characters>583</Characters>
  <Application>Microsoft Office Word</Application>
  <DocSecurity>0</DocSecurity>
  <Lines>4</Lines>
  <Paragraphs>1</Paragraphs>
  <ScaleCrop>false</ScaleCrop>
  <Company>ETSI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Niclas Weiler</cp:lastModifiedBy>
  <cp:revision>2</cp:revision>
  <cp:lastPrinted>2020-02-05T15:54:00Z</cp:lastPrinted>
  <dcterms:created xsi:type="dcterms:W3CDTF">2024-08-09T13:28:00Z</dcterms:created>
  <dcterms:modified xsi:type="dcterms:W3CDTF">2024-08-09T13:28:00Z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