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B7FE2" w14:textId="7F3C4DF2" w:rsidR="00386202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</w:t>
      </w:r>
      <w:r w:rsidR="00EF1EF3">
        <w:rPr>
          <w:b/>
          <w:sz w:val="24"/>
        </w:rPr>
        <w:t>104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EF1EF3">
        <w:rPr>
          <w:b/>
          <w:sz w:val="24"/>
          <w:lang w:eastAsia="zh-CN"/>
        </w:rPr>
        <w:t>4</w:t>
      </w:r>
      <w:r w:rsidR="001B42AA">
        <w:rPr>
          <w:b/>
          <w:sz w:val="24"/>
          <w:lang w:eastAsia="zh-CN"/>
        </w:rPr>
        <w:t>4211</w:t>
      </w:r>
    </w:p>
    <w:p w14:paraId="2E271084" w14:textId="77777777" w:rsidR="00763E7F" w:rsidRDefault="00763E7F" w:rsidP="00763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36F2393A" w14:textId="77777777" w:rsidR="00386202" w:rsidRPr="00763E7F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58A2FF4" w14:textId="3E5A7BDA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E073BA">
        <w:rPr>
          <w:b/>
          <w:sz w:val="24"/>
        </w:rPr>
        <w:t>105</w:t>
      </w:r>
      <w:r>
        <w:rPr>
          <w:b/>
          <w:sz w:val="24"/>
        </w:rPr>
        <w:tab/>
        <w:t>RP-2</w:t>
      </w:r>
      <w:r w:rsidR="00EF1EF3">
        <w:rPr>
          <w:b/>
          <w:sz w:val="24"/>
        </w:rPr>
        <w:t>4</w:t>
      </w:r>
      <w:r>
        <w:rPr>
          <w:b/>
          <w:sz w:val="24"/>
        </w:rPr>
        <w:t>xxxx</w:t>
      </w:r>
    </w:p>
    <w:p w14:paraId="215E5ADD" w14:textId="03FE74CF" w:rsidR="00386202" w:rsidRDefault="00A15158" w:rsidP="00A15158">
      <w:pPr>
        <w:keepLines/>
        <w:tabs>
          <w:tab w:val="left" w:pos="567"/>
        </w:tabs>
        <w:rPr>
          <w:b/>
          <w:sz w:val="24"/>
        </w:rPr>
      </w:pPr>
      <w:r w:rsidRPr="00592FB2">
        <w:rPr>
          <w:rFonts w:ascii="Arial" w:eastAsia="宋体" w:hAnsi="Arial"/>
          <w:b/>
          <w:sz w:val="24"/>
          <w:lang w:eastAsia="en-US"/>
        </w:rPr>
        <w:t>Melbourne, Australia</w:t>
      </w:r>
      <w:r w:rsidRPr="000117A9">
        <w:rPr>
          <w:rFonts w:ascii="Arial" w:eastAsia="宋体" w:hAnsi="Arial"/>
          <w:b/>
          <w:sz w:val="24"/>
          <w:lang w:eastAsia="en-US"/>
        </w:rPr>
        <w:t xml:space="preserve">, </w:t>
      </w:r>
      <w:r>
        <w:rPr>
          <w:rFonts w:ascii="Arial" w:eastAsia="宋体" w:hAnsi="Arial"/>
          <w:b/>
          <w:sz w:val="24"/>
          <w:lang w:eastAsia="en-US"/>
        </w:rPr>
        <w:t>Sep</w:t>
      </w:r>
      <w:r w:rsidRPr="000117A9">
        <w:rPr>
          <w:rFonts w:ascii="Arial" w:eastAsia="宋体" w:hAnsi="Arial"/>
          <w:b/>
          <w:sz w:val="24"/>
          <w:lang w:eastAsia="en-US"/>
        </w:rPr>
        <w:t xml:space="preserve"> </w:t>
      </w:r>
      <w:r>
        <w:rPr>
          <w:rFonts w:ascii="Arial" w:eastAsia="宋体" w:hAnsi="Arial"/>
          <w:b/>
          <w:sz w:val="24"/>
          <w:lang w:eastAsia="en-US"/>
        </w:rPr>
        <w:t>09</w:t>
      </w:r>
      <w:r w:rsidRPr="000117A9">
        <w:rPr>
          <w:rFonts w:ascii="Arial" w:eastAsia="宋体" w:hAnsi="Arial"/>
          <w:b/>
          <w:sz w:val="24"/>
          <w:lang w:eastAsia="en-US"/>
        </w:rPr>
        <w:t>-</w:t>
      </w:r>
      <w:r>
        <w:rPr>
          <w:rFonts w:ascii="Arial" w:eastAsia="宋体" w:hAnsi="Arial"/>
          <w:b/>
          <w:sz w:val="24"/>
          <w:lang w:eastAsia="en-US"/>
        </w:rPr>
        <w:t>1</w:t>
      </w:r>
      <w:r w:rsidRPr="000117A9">
        <w:rPr>
          <w:rFonts w:ascii="Arial" w:eastAsia="宋体" w:hAnsi="Arial"/>
          <w:b/>
          <w:sz w:val="24"/>
          <w:lang w:eastAsia="en-US"/>
        </w:rPr>
        <w:t>2, 2024</w:t>
      </w:r>
      <w:r w:rsidR="00386202">
        <w:rPr>
          <w:b/>
          <w:sz w:val="24"/>
        </w:rPr>
        <w:tab/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1C7E4438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600BE5">
        <w:rPr>
          <w:rFonts w:ascii="Arial" w:hAnsi="Arial"/>
          <w:b/>
          <w:lang w:val="en-US"/>
        </w:rPr>
        <w:t xml:space="preserve"> Inc.</w:t>
      </w:r>
      <w:r w:rsidR="00B85886">
        <w:rPr>
          <w:rFonts w:ascii="Arial" w:hAnsi="Arial"/>
          <w:b/>
          <w:lang w:val="en-US"/>
        </w:rPr>
        <w:t>, Huawei</w:t>
      </w:r>
    </w:p>
    <w:p w14:paraId="0BB60954" w14:textId="63FB233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73835" w:rsidRPr="00573835">
        <w:rPr>
          <w:rFonts w:ascii="Arial" w:hAnsi="Arial" w:cs="Arial"/>
          <w:b/>
        </w:rPr>
        <w:t>Further enhancements on NR and MR-DC measurement gaps and measurements without gaps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0A1B5073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43388E" w:rsidRPr="0043388E">
        <w:rPr>
          <w:rFonts w:cs="Arial"/>
        </w:rPr>
        <w:t>Further enhancements on NR and MR-DC measurement gaps and measurements without gaps</w:t>
      </w:r>
    </w:p>
    <w:p w14:paraId="44131664" w14:textId="0AD19889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proofErr w:type="gram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>:</w:t>
      </w:r>
      <w:proofErr w:type="gramEnd"/>
      <w:r w:rsidRPr="00F076CD">
        <w:rPr>
          <w:lang w:val="fr-FR"/>
        </w:rPr>
        <w:t xml:space="preserve"> </w:t>
      </w:r>
      <w:r w:rsidR="00117460"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23AAC0D2" w:rsidR="00386202" w:rsidRPr="007119BD" w:rsidRDefault="00386202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7FB326F4" w14:textId="77777777" w:rsidR="009B4E4F" w:rsidRDefault="009B4E4F" w:rsidP="009B4E4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964256C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26A4552B" w:rsidR="00386202" w:rsidRPr="000C0E58" w:rsidRDefault="00310DB9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0EFF6304" w14:textId="77777777" w:rsidR="00C07711" w:rsidRDefault="00C07711" w:rsidP="00C07711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865190" w14:textId="77777777" w:rsidR="00C07711" w:rsidRDefault="00C07711" w:rsidP="00C0771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07711" w14:paraId="09498428" w14:textId="77777777" w:rsidTr="00670A7B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19F3FB99" w14:textId="77777777" w:rsidR="00C07711" w:rsidRDefault="00C07711" w:rsidP="00670A7B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007E0D8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07711" w14:paraId="4987A699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45FA328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0331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07711" w14:paraId="20002E7D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40F21EE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95AC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07711" w14:paraId="1C780F92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2043871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F62862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07711" w14:paraId="0BD505BE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4FA10F5" w14:textId="77777777" w:rsidR="00C07711" w:rsidRDefault="00C07711" w:rsidP="00670A7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695454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50B7A872" w:rsidR="00873644" w:rsidRPr="007C0B27" w:rsidRDefault="0074586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 w:rsidR="00154413"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3E4330F" w14:textId="38BA29F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487B531" w14:textId="583C5B1C" w:rsidR="00873644" w:rsidRPr="00D57180" w:rsidRDefault="00D6173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153F047A" w14:textId="3FAF2935" w:rsidR="00873644" w:rsidRPr="007C0B27" w:rsidRDefault="00154413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0C5F754" w:rsidR="00FE5529" w:rsidRPr="00F076CD" w:rsidRDefault="00745866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 w:rsidR="00154413">
              <w:rPr>
                <w:rFonts w:cs="Arial"/>
                <w:lang w:val="fr-FR"/>
              </w:rPr>
              <w:t>2</w:t>
            </w:r>
            <w:r w:rsidR="00FE5529"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71D10B7D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FACEC9C" w14:textId="7E70422B" w:rsidR="00FE5529" w:rsidRPr="007C0B27" w:rsidRDefault="00D61736" w:rsidP="00FE552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27FE11F0" w14:textId="16C0D99F" w:rsidR="00FE5529" w:rsidRPr="007C0B27" w:rsidRDefault="00745866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35AE2A28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 w:rsidR="00154413"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00D7B6C2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4BF97DE7" w14:textId="6ACFC4C0" w:rsidR="00556C29" w:rsidRPr="00F076CD" w:rsidRDefault="00D61736" w:rsidP="00556C29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3D5FDF8F" w14:textId="0B3787D6" w:rsidR="00556C29" w:rsidRPr="007C0B27" w:rsidRDefault="00745866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5E8DDE3" w14:textId="4A228EC8" w:rsidR="001C18DF" w:rsidRDefault="001C18DF" w:rsidP="00172B06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718D739" w14:textId="77777777" w:rsidR="00172B06" w:rsidRDefault="00172B06" w:rsidP="00172B06">
      <w:pPr>
        <w:numPr>
          <w:ilvl w:val="0"/>
          <w:numId w:val="5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5DF0F205" w14:textId="4A820B7D" w:rsidR="001C18DF" w:rsidRPr="001C18DF" w:rsidRDefault="001C18DF" w:rsidP="00172B06">
      <w:pPr>
        <w:pStyle w:val="af5"/>
        <w:spacing w:after="120"/>
        <w:ind w:left="360"/>
        <w:contextualSpacing w:val="0"/>
        <w:jc w:val="both"/>
        <w:rPr>
          <w:rFonts w:eastAsia="Batang"/>
          <w:b/>
          <w:bCs/>
          <w:lang w:val="en-US"/>
        </w:rPr>
      </w:pPr>
      <w:r>
        <w:rPr>
          <w:rFonts w:eastAsia="Batang"/>
          <w:lang w:val="en-US"/>
        </w:rPr>
        <w:t>A</w:t>
      </w:r>
      <w:r w:rsidRPr="00EE7041">
        <w:rPr>
          <w:rFonts w:eastAsia="Batang"/>
          <w:lang w:val="en-US"/>
        </w:rPr>
        <w:t xml:space="preserve"> combination of pre-configured MG, concurrent MG and NCSG mechanisms</w:t>
      </w:r>
      <w:r>
        <w:rPr>
          <w:rFonts w:eastAsia="Batang"/>
          <w:lang w:val="en-US"/>
        </w:rPr>
        <w:t xml:space="preserve"> </w:t>
      </w:r>
      <w:r w:rsidRPr="00EE7041">
        <w:rPr>
          <w:rFonts w:eastAsia="Batang"/>
          <w:lang w:val="en-US"/>
        </w:rPr>
        <w:t xml:space="preserve">will improve network configuration flexibility and </w:t>
      </w:r>
      <w:r>
        <w:rPr>
          <w:rFonts w:eastAsia="Batang"/>
          <w:lang w:val="en-US"/>
        </w:rPr>
        <w:t>enable</w:t>
      </w:r>
      <w:r w:rsidRPr="00EE7041">
        <w:rPr>
          <w:rFonts w:eastAsia="Batang"/>
          <w:lang w:val="en-US"/>
        </w:rPr>
        <w:t xml:space="preserve"> additional use cases</w:t>
      </w:r>
      <w:r>
        <w:rPr>
          <w:rFonts w:eastAsia="Batang"/>
          <w:lang w:val="en-US"/>
        </w:rPr>
        <w:t>.</w:t>
      </w:r>
    </w:p>
    <w:p w14:paraId="1D9262D5" w14:textId="77777777" w:rsidR="00172B06" w:rsidRDefault="00172B06" w:rsidP="00172B06">
      <w:pPr>
        <w:numPr>
          <w:ilvl w:val="0"/>
          <w:numId w:val="5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13E640F3" w14:textId="1127E31A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The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03566D44" w14:textId="77777777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Inter-frequency measurements without gaps are already supported in Rel-17. </w:t>
      </w:r>
      <w:r w:rsidRPr="000A3C48">
        <w:rPr>
          <w:rFonts w:eastAsia="Batang"/>
          <w:lang w:val="en-US"/>
        </w:rPr>
        <w:t xml:space="preserve">Support of gap-less inter-RAT NR and LTE </w:t>
      </w:r>
      <w:r w:rsidRPr="006A6EAD">
        <w:rPr>
          <w:rFonts w:eastAsia="Batang"/>
          <w:lang w:val="en-US"/>
        </w:rPr>
        <w:t xml:space="preserve">measurements </w:t>
      </w:r>
      <w:r w:rsidRPr="000A3C48">
        <w:rPr>
          <w:rFonts w:eastAsia="Batang"/>
          <w:lang w:val="en-US"/>
        </w:rPr>
        <w:t>can bring gains for system throughput and/or mobility performance under certain conditions, where gap-less measurements can be applied.</w:t>
      </w:r>
    </w:p>
    <w:p w14:paraId="36AA4CFB" w14:textId="42400428" w:rsidR="00172B06" w:rsidRPr="00172B06" w:rsidRDefault="00172B06" w:rsidP="00117252">
      <w:pPr>
        <w:pStyle w:val="af5"/>
        <w:spacing w:after="120"/>
        <w:ind w:left="360"/>
        <w:contextualSpacing w:val="0"/>
        <w:jc w:val="both"/>
        <w:rPr>
          <w:lang w:val="en-US"/>
        </w:rPr>
      </w:pPr>
      <w:r w:rsidRPr="003474AA">
        <w:rPr>
          <w:rFonts w:eastAsia="等线"/>
          <w:lang w:val="en-US" w:eastAsia="zh-CN"/>
        </w:rPr>
        <w:t xml:space="preserve">For UE supporting </w:t>
      </w:r>
      <w:proofErr w:type="spellStart"/>
      <w:r w:rsidRPr="003474AA">
        <w:rPr>
          <w:rFonts w:eastAsia="等线"/>
          <w:b/>
          <w:bCs/>
          <w:i/>
          <w:iCs/>
          <w:lang w:eastAsia="zh-CN"/>
        </w:rPr>
        <w:t>interRAT-NeedForGapsNR</w:t>
      </w:r>
      <w:proofErr w:type="spellEnd"/>
      <w:r w:rsidRPr="003474AA">
        <w:rPr>
          <w:rFonts w:eastAsia="等线"/>
          <w:lang w:val="en-US"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  <w:lang w:val="en-US" w:eastAsia="zh-CN"/>
        </w:rPr>
        <w:t>-</w:t>
      </w:r>
      <w:r w:rsidRPr="003474AA">
        <w:rPr>
          <w:rFonts w:eastAsia="等线"/>
          <w:lang w:val="en-US" w:eastAsia="zh-CN"/>
        </w:rPr>
        <w:t xml:space="preserve">RAT LTE measurement, similar UE capability can be introduced for UE to measure inter-RAT LTE carrier without gaps and similar gain can be obtained.  </w:t>
      </w:r>
    </w:p>
    <w:p w14:paraId="3CCB0BE1" w14:textId="6FBF8D4D" w:rsidR="00F10CBE" w:rsidRDefault="00441EAA" w:rsidP="007C0B27">
      <w:r w:rsidRPr="001A35E1">
        <w:rPr>
          <w:rFonts w:hint="eastAsia"/>
        </w:rPr>
        <w:t xml:space="preserve">The </w:t>
      </w:r>
      <w:r w:rsidR="00463DC7">
        <w:t xml:space="preserve">Rel-18 WI </w:t>
      </w:r>
      <w:r w:rsidR="007630B9" w:rsidRPr="007630B9">
        <w:t>Further enhancements on NR and MR-DC measurement gaps and measurements without gaps</w:t>
      </w:r>
      <w:r w:rsidR="00E57AB6"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 w:rsidR="00463DC7">
        <w:t>s been completed</w:t>
      </w:r>
      <w:r>
        <w:rPr>
          <w:rFonts w:hint="eastAsia"/>
        </w:rPr>
        <w:t xml:space="preserve"> </w:t>
      </w:r>
      <w:r>
        <w:t>at RP#</w:t>
      </w:r>
      <w:r w:rsidR="00463DC7">
        <w:t>104</w:t>
      </w:r>
      <w:r>
        <w:t xml:space="preserve"> (</w:t>
      </w:r>
      <w:r w:rsidR="00463DC7">
        <w:t>Jun</w:t>
      </w:r>
      <w:r>
        <w:t>-20</w:t>
      </w:r>
      <w:r>
        <w:rPr>
          <w:rFonts w:hint="eastAsia"/>
        </w:rPr>
        <w:t>2</w:t>
      </w:r>
      <w:r w:rsidR="00463DC7">
        <w:t>4</w:t>
      </w:r>
      <w:r>
        <w:t>).</w:t>
      </w:r>
      <w:r w:rsidR="003230F2">
        <w:t xml:space="preserve"> </w:t>
      </w:r>
      <w:r w:rsidR="00266E50">
        <w:rPr>
          <w:lang w:eastAsia="zh-Hans"/>
        </w:rPr>
        <w:t xml:space="preserve">To fulfil the demand of </w:t>
      </w:r>
      <w:r w:rsidR="00463DC7">
        <w:rPr>
          <w:lang w:eastAsia="zh-Hans"/>
        </w:rPr>
        <w:t xml:space="preserve">further enhancements on </w:t>
      </w:r>
      <w:r w:rsidR="00E57AB6" w:rsidRPr="007A7458">
        <w:t xml:space="preserve">measurement gap </w:t>
      </w:r>
      <w:r w:rsidR="00463DC7" w:rsidRPr="007630B9">
        <w:t>and measurements without gaps</w:t>
      </w:r>
      <w:r w:rsidR="00266E50">
        <w:rPr>
          <w:lang w:eastAsia="zh-Hans"/>
        </w:rPr>
        <w:t xml:space="preserve">, </w:t>
      </w:r>
      <w:r w:rsidR="00266E50">
        <w:t>t</w:t>
      </w:r>
      <w:r>
        <w:t xml:space="preserve">here is a need to introduce an associated RAN5 work item to enable UE conformance testing for </w:t>
      </w:r>
      <w:r w:rsidR="007630B9" w:rsidRPr="007630B9">
        <w:t>Further enhancements on NR and MR-DC measurement gaps and measurements without gaps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7E51276F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F809DC"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="00F809DC" w:rsidRPr="00F809DC">
        <w:t>Further enhancements on NR and MR-DC measurement gaps and measurements without gaps</w:t>
      </w:r>
      <w:r w:rsidR="00F564F6">
        <w:t>,</w:t>
      </w:r>
      <w:r w:rsidR="00F564F6" w:rsidRPr="00F564F6">
        <w:t xml:space="preserve"> </w:t>
      </w:r>
      <w:r w:rsidR="00F564F6">
        <w:t>analyse the test case impact, applicability, test environment, and update the relevant conformance specifications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000963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6AD30D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7DABB3A1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66C68B" w:rsidR="00000963" w:rsidRPr="009D0BFC" w:rsidRDefault="00000963" w:rsidP="0000096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4CEC64E5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09C" w14:textId="722C412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E364" w14:textId="51044E8C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Definition of </w:t>
            </w:r>
            <w:r w:rsidR="003C7BDB" w:rsidRPr="009D0BFC">
              <w:rPr>
                <w:rFonts w:cs="Arial"/>
                <w:sz w:val="16"/>
                <w:szCs w:val="16"/>
              </w:rPr>
              <w:t xml:space="preserve">PICS </w:t>
            </w:r>
            <w:r w:rsidRPr="009D0BFC">
              <w:rPr>
                <w:rFonts w:cs="Arial"/>
                <w:sz w:val="16"/>
                <w:szCs w:val="16"/>
              </w:rPr>
              <w:t>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18D" w14:textId="1D45F52D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191E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2778970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D4" w14:textId="697ABB8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73E3" w14:textId="613C50D9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Introduction of </w:t>
            </w:r>
            <w:r w:rsidR="003C7BDB" w:rsidRPr="009D0BFC">
              <w:rPr>
                <w:rFonts w:cs="Arial"/>
                <w:sz w:val="16"/>
                <w:szCs w:val="16"/>
              </w:rPr>
              <w:t>A</w:t>
            </w:r>
            <w:r w:rsidRPr="009D0BFC">
              <w:rPr>
                <w:rFonts w:cs="Arial"/>
                <w:sz w:val="16"/>
                <w:szCs w:val="16"/>
              </w:rPr>
              <w:t>pplicability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A142" w14:textId="414C74C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9FF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0BFC" w14:paraId="72BAF9A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082" w14:textId="6B9BFD40" w:rsidR="009D0BFC" w:rsidRPr="009D0BFC" w:rsidRDefault="009D0BFC" w:rsidP="00000963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05B" w14:textId="204E0D4D" w:rsidR="009D0BFC" w:rsidRPr="00A24F64" w:rsidRDefault="009D0BFC" w:rsidP="00000963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8E37" w14:textId="50D1FBFC" w:rsidR="009D0BFC" w:rsidRPr="009D0BFC" w:rsidRDefault="009D0BFC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C5CC" w14:textId="77777777" w:rsidR="009D0BFC" w:rsidRPr="009D0BFC" w:rsidRDefault="009D0BFC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53BBEC22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D92518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</w:t>
            </w:r>
            <w:r w:rsidR="004672F1" w:rsidRPr="009D0BFC">
              <w:rPr>
                <w:rFonts w:cs="Arial"/>
                <w:sz w:val="16"/>
                <w:szCs w:val="16"/>
              </w:rPr>
              <w:t>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CE5CA70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3C401F5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4636F2C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Derivation of test tolerances and measurement uncertainty for </w:t>
            </w:r>
            <w:r w:rsidR="003C7BDB" w:rsidRPr="009D0BFC">
              <w:rPr>
                <w:rFonts w:cs="Arial"/>
                <w:sz w:val="16"/>
                <w:szCs w:val="16"/>
              </w:rPr>
              <w:t>RRM</w:t>
            </w:r>
            <w:r w:rsidRPr="009D0BFC">
              <w:rPr>
                <w:rFonts w:cs="Arial"/>
                <w:sz w:val="16"/>
                <w:szCs w:val="16"/>
              </w:rPr>
              <w:t xml:space="preserve"> test cases of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4B6F7379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01B09B8C" w14:textId="77777777" w:rsidR="00647DE1" w:rsidRDefault="00647DE1" w:rsidP="00647DE1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6F4BF3D1" w14:textId="06F1BE89" w:rsidR="00647DE1" w:rsidRPr="0040217A" w:rsidRDefault="007137F7" w:rsidP="00647DE1">
      <w:pPr>
        <w:rPr>
          <w:rStyle w:val="af1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>Xuesong</w:t>
      </w:r>
      <w:r w:rsidR="00647D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647DE1">
        <w:rPr>
          <w:rFonts w:ascii="Arial" w:hAnsi="Arial" w:cs="Arial"/>
        </w:rPr>
        <w:t xml:space="preserve"> </w:t>
      </w:r>
      <w:r w:rsidR="00647DE1">
        <w:rPr>
          <w:rFonts w:ascii="Arial" w:hAnsi="Arial" w:cs="Arial" w:hint="eastAsia"/>
        </w:rPr>
        <w:t>(</w:t>
      </w:r>
      <w:r w:rsidR="00647DE1">
        <w:rPr>
          <w:rFonts w:ascii="Arial" w:hAnsi="Arial" w:cs="Arial"/>
        </w:rPr>
        <w:t>H</w:t>
      </w:r>
      <w:r w:rsidR="006C2F8B">
        <w:rPr>
          <w:rFonts w:ascii="Arial" w:hAnsi="Arial" w:cs="Arial"/>
        </w:rPr>
        <w:t>uawei</w:t>
      </w:r>
      <w:r w:rsidR="00647DE1">
        <w:rPr>
          <w:rFonts w:ascii="Arial" w:hAnsi="Arial" w:cs="Arial" w:hint="eastAsia"/>
        </w:rPr>
        <w:t>)</w:t>
      </w:r>
      <w:r w:rsidR="00647DE1">
        <w:rPr>
          <w:rFonts w:ascii="Arial" w:hAnsi="Arial" w:cs="Arial"/>
        </w:rPr>
        <w:t xml:space="preserve"> </w:t>
      </w:r>
      <w:r w:rsidRPr="007137F7">
        <w:rPr>
          <w:rStyle w:val="af1"/>
          <w:rFonts w:ascii="Arial" w:hAnsi="Arial" w:cs="Arial"/>
          <w:lang w:val="en-US"/>
        </w:rPr>
        <w:t>wang</w:t>
      </w:r>
      <w:r w:rsidR="006C2F8B">
        <w:rPr>
          <w:rStyle w:val="af1"/>
          <w:rFonts w:ascii="Arial" w:hAnsi="Arial" w:cs="Arial"/>
          <w:lang w:val="en-US"/>
        </w:rPr>
        <w:t>xuesong743</w:t>
      </w:r>
      <w:r w:rsidR="00647DE1" w:rsidRPr="007137F7">
        <w:rPr>
          <w:rStyle w:val="af1"/>
          <w:rFonts w:ascii="Arial" w:hAnsi="Arial" w:cs="Arial"/>
          <w:lang w:val="en-US"/>
        </w:rPr>
        <w:t>@h</w:t>
      </w:r>
      <w:r w:rsidR="006C2F8B">
        <w:rPr>
          <w:rStyle w:val="af1"/>
          <w:rFonts w:ascii="Arial" w:hAnsi="Arial" w:cs="Arial"/>
          <w:lang w:val="en-US"/>
        </w:rPr>
        <w:t>uawei</w:t>
      </w:r>
      <w:r w:rsidR="00647DE1" w:rsidRPr="007137F7">
        <w:rPr>
          <w:rStyle w:val="af1"/>
          <w:rFonts w:ascii="Arial" w:hAnsi="Arial" w:cs="Arial"/>
          <w:lang w:val="en-US"/>
        </w:rPr>
        <w:t>.com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1451C667" w:rsidR="00386202" w:rsidRPr="00114873" w:rsidRDefault="00E476C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AD649A" w14:paraId="0707732E" w14:textId="77777777">
        <w:trPr>
          <w:jc w:val="center"/>
        </w:trPr>
        <w:tc>
          <w:tcPr>
            <w:tcW w:w="0" w:type="auto"/>
          </w:tcPr>
          <w:p w14:paraId="0211FC44" w14:textId="3C22AB0B" w:rsidR="00AD649A" w:rsidRDefault="00AD649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15AE78B8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24FFE01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7EA3369D" w:rsidR="00386202" w:rsidRPr="00F076CD" w:rsidRDefault="00E45063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2C90D512" w:rsidR="00386202" w:rsidRPr="000C0E58" w:rsidRDefault="0077053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38DDE89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F564F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37805" w14:textId="77777777" w:rsidR="006627E3" w:rsidRDefault="006627E3" w:rsidP="009C72A3">
      <w:pPr>
        <w:spacing w:after="0"/>
      </w:pPr>
      <w:r>
        <w:separator/>
      </w:r>
    </w:p>
  </w:endnote>
  <w:endnote w:type="continuationSeparator" w:id="0">
    <w:p w14:paraId="45811326" w14:textId="77777777" w:rsidR="006627E3" w:rsidRDefault="006627E3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4F2C8" w14:textId="77777777" w:rsidR="006627E3" w:rsidRDefault="006627E3" w:rsidP="009C72A3">
      <w:pPr>
        <w:spacing w:after="0"/>
      </w:pPr>
      <w:r>
        <w:separator/>
      </w:r>
    </w:p>
  </w:footnote>
  <w:footnote w:type="continuationSeparator" w:id="0">
    <w:p w14:paraId="7A066C46" w14:textId="77777777" w:rsidR="006627E3" w:rsidRDefault="006627E3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85A"/>
    <w:rsid w:val="00000963"/>
    <w:rsid w:val="00003B9A"/>
    <w:rsid w:val="00006EF7"/>
    <w:rsid w:val="00011074"/>
    <w:rsid w:val="0001220A"/>
    <w:rsid w:val="000132D1"/>
    <w:rsid w:val="000205C5"/>
    <w:rsid w:val="00025316"/>
    <w:rsid w:val="000311A8"/>
    <w:rsid w:val="00036C82"/>
    <w:rsid w:val="00037889"/>
    <w:rsid w:val="00037C06"/>
    <w:rsid w:val="00044A44"/>
    <w:rsid w:val="00044DAE"/>
    <w:rsid w:val="000458E9"/>
    <w:rsid w:val="000473B8"/>
    <w:rsid w:val="00052BF8"/>
    <w:rsid w:val="00055F4A"/>
    <w:rsid w:val="00057116"/>
    <w:rsid w:val="00064CB2"/>
    <w:rsid w:val="00066954"/>
    <w:rsid w:val="00067741"/>
    <w:rsid w:val="00071B77"/>
    <w:rsid w:val="00072A56"/>
    <w:rsid w:val="00075D49"/>
    <w:rsid w:val="00075FF4"/>
    <w:rsid w:val="00082CCB"/>
    <w:rsid w:val="000A3125"/>
    <w:rsid w:val="000A4603"/>
    <w:rsid w:val="000B0519"/>
    <w:rsid w:val="000B1ABD"/>
    <w:rsid w:val="000B61FD"/>
    <w:rsid w:val="000B7DC3"/>
    <w:rsid w:val="000C0BF7"/>
    <w:rsid w:val="000C0E58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155A4"/>
    <w:rsid w:val="00116BD3"/>
    <w:rsid w:val="00117252"/>
    <w:rsid w:val="00117460"/>
    <w:rsid w:val="00120541"/>
    <w:rsid w:val="001211F3"/>
    <w:rsid w:val="00127706"/>
    <w:rsid w:val="00127B5D"/>
    <w:rsid w:val="00133D94"/>
    <w:rsid w:val="00142514"/>
    <w:rsid w:val="00154413"/>
    <w:rsid w:val="001717C2"/>
    <w:rsid w:val="00171925"/>
    <w:rsid w:val="00172B06"/>
    <w:rsid w:val="00173998"/>
    <w:rsid w:val="00174617"/>
    <w:rsid w:val="00175711"/>
    <w:rsid w:val="001759A7"/>
    <w:rsid w:val="001808F9"/>
    <w:rsid w:val="001836DF"/>
    <w:rsid w:val="001A2016"/>
    <w:rsid w:val="001A4192"/>
    <w:rsid w:val="001B42AA"/>
    <w:rsid w:val="001C18DF"/>
    <w:rsid w:val="001C1DE2"/>
    <w:rsid w:val="001C5C86"/>
    <w:rsid w:val="001C5FFB"/>
    <w:rsid w:val="001C718D"/>
    <w:rsid w:val="001E0C73"/>
    <w:rsid w:val="001E14C4"/>
    <w:rsid w:val="001F65F0"/>
    <w:rsid w:val="001F7EB4"/>
    <w:rsid w:val="002000C2"/>
    <w:rsid w:val="00205F25"/>
    <w:rsid w:val="00221B1E"/>
    <w:rsid w:val="00240DCD"/>
    <w:rsid w:val="00242A7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0E4F"/>
    <w:rsid w:val="00293800"/>
    <w:rsid w:val="002B5830"/>
    <w:rsid w:val="002C1C50"/>
    <w:rsid w:val="002C23BF"/>
    <w:rsid w:val="002E5FD8"/>
    <w:rsid w:val="002E6A7D"/>
    <w:rsid w:val="002E7A9E"/>
    <w:rsid w:val="002F3C41"/>
    <w:rsid w:val="002F6C5C"/>
    <w:rsid w:val="0030045C"/>
    <w:rsid w:val="00303528"/>
    <w:rsid w:val="00310DB9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C7BDB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17A"/>
    <w:rsid w:val="0040240E"/>
    <w:rsid w:val="00411698"/>
    <w:rsid w:val="00414164"/>
    <w:rsid w:val="0041789B"/>
    <w:rsid w:val="004260A5"/>
    <w:rsid w:val="00432283"/>
    <w:rsid w:val="0043388E"/>
    <w:rsid w:val="00434FD9"/>
    <w:rsid w:val="0043745F"/>
    <w:rsid w:val="00437F58"/>
    <w:rsid w:val="0044029F"/>
    <w:rsid w:val="00440BC9"/>
    <w:rsid w:val="00441EAA"/>
    <w:rsid w:val="0045082E"/>
    <w:rsid w:val="00454609"/>
    <w:rsid w:val="00455DE4"/>
    <w:rsid w:val="00463DC7"/>
    <w:rsid w:val="004672F1"/>
    <w:rsid w:val="00481AF6"/>
    <w:rsid w:val="0048267C"/>
    <w:rsid w:val="004876B9"/>
    <w:rsid w:val="00490EFF"/>
    <w:rsid w:val="00493A79"/>
    <w:rsid w:val="00495840"/>
    <w:rsid w:val="004A40BE"/>
    <w:rsid w:val="004A6A60"/>
    <w:rsid w:val="004A6FC4"/>
    <w:rsid w:val="004B05FE"/>
    <w:rsid w:val="004C04D6"/>
    <w:rsid w:val="004C0726"/>
    <w:rsid w:val="004C56D5"/>
    <w:rsid w:val="004C594F"/>
    <w:rsid w:val="004C634D"/>
    <w:rsid w:val="004C7CF0"/>
    <w:rsid w:val="004D24B9"/>
    <w:rsid w:val="004D7A83"/>
    <w:rsid w:val="004E2CE2"/>
    <w:rsid w:val="004E5172"/>
    <w:rsid w:val="004E551F"/>
    <w:rsid w:val="004E6F8A"/>
    <w:rsid w:val="00501091"/>
    <w:rsid w:val="00502CD2"/>
    <w:rsid w:val="00504E33"/>
    <w:rsid w:val="00510812"/>
    <w:rsid w:val="005108D5"/>
    <w:rsid w:val="00530E91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50A3"/>
    <w:rsid w:val="00566283"/>
    <w:rsid w:val="00571E3F"/>
    <w:rsid w:val="00573835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5F21C1"/>
    <w:rsid w:val="00600BE5"/>
    <w:rsid w:val="0060457B"/>
    <w:rsid w:val="00604F50"/>
    <w:rsid w:val="00611BD2"/>
    <w:rsid w:val="00611EC4"/>
    <w:rsid w:val="00612542"/>
    <w:rsid w:val="006146D2"/>
    <w:rsid w:val="00620B3F"/>
    <w:rsid w:val="006239E7"/>
    <w:rsid w:val="006254C4"/>
    <w:rsid w:val="006323BE"/>
    <w:rsid w:val="0063302D"/>
    <w:rsid w:val="006418C6"/>
    <w:rsid w:val="00641ED8"/>
    <w:rsid w:val="00647DE1"/>
    <w:rsid w:val="00654893"/>
    <w:rsid w:val="006613C5"/>
    <w:rsid w:val="006627E3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1F90"/>
    <w:rsid w:val="006B4280"/>
    <w:rsid w:val="006B4B1C"/>
    <w:rsid w:val="006B6EAA"/>
    <w:rsid w:val="006C2F8B"/>
    <w:rsid w:val="006C4991"/>
    <w:rsid w:val="006C7505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19BD"/>
    <w:rsid w:val="007137F7"/>
    <w:rsid w:val="007162BE"/>
    <w:rsid w:val="007164AE"/>
    <w:rsid w:val="00722267"/>
    <w:rsid w:val="00730874"/>
    <w:rsid w:val="00745866"/>
    <w:rsid w:val="00746F46"/>
    <w:rsid w:val="0075252A"/>
    <w:rsid w:val="007630B9"/>
    <w:rsid w:val="00763834"/>
    <w:rsid w:val="0076388B"/>
    <w:rsid w:val="00763E7F"/>
    <w:rsid w:val="00764B84"/>
    <w:rsid w:val="00765028"/>
    <w:rsid w:val="00766C51"/>
    <w:rsid w:val="00770038"/>
    <w:rsid w:val="00770536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44A2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35A7F"/>
    <w:rsid w:val="008473EA"/>
    <w:rsid w:val="00857DE4"/>
    <w:rsid w:val="00863E89"/>
    <w:rsid w:val="00863F65"/>
    <w:rsid w:val="00872B3B"/>
    <w:rsid w:val="00873644"/>
    <w:rsid w:val="00876D6A"/>
    <w:rsid w:val="0088222A"/>
    <w:rsid w:val="008835FC"/>
    <w:rsid w:val="00884452"/>
    <w:rsid w:val="00884837"/>
    <w:rsid w:val="0088589D"/>
    <w:rsid w:val="008901F6"/>
    <w:rsid w:val="008938DD"/>
    <w:rsid w:val="00896C03"/>
    <w:rsid w:val="008A05BF"/>
    <w:rsid w:val="008A495D"/>
    <w:rsid w:val="008A5B59"/>
    <w:rsid w:val="008A76FD"/>
    <w:rsid w:val="008B114B"/>
    <w:rsid w:val="008B16F0"/>
    <w:rsid w:val="008B2D09"/>
    <w:rsid w:val="008B519F"/>
    <w:rsid w:val="008B5539"/>
    <w:rsid w:val="008C0E78"/>
    <w:rsid w:val="008C16B8"/>
    <w:rsid w:val="008C537F"/>
    <w:rsid w:val="008D658B"/>
    <w:rsid w:val="008E4A85"/>
    <w:rsid w:val="00902136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6559"/>
    <w:rsid w:val="00967838"/>
    <w:rsid w:val="00972E24"/>
    <w:rsid w:val="0097776E"/>
    <w:rsid w:val="00982CD6"/>
    <w:rsid w:val="00985B73"/>
    <w:rsid w:val="009870A7"/>
    <w:rsid w:val="00991245"/>
    <w:rsid w:val="00992266"/>
    <w:rsid w:val="00992C55"/>
    <w:rsid w:val="00994A54"/>
    <w:rsid w:val="00995E71"/>
    <w:rsid w:val="009A0B51"/>
    <w:rsid w:val="009A3BC4"/>
    <w:rsid w:val="009A527F"/>
    <w:rsid w:val="009A6092"/>
    <w:rsid w:val="009B1936"/>
    <w:rsid w:val="009B314C"/>
    <w:rsid w:val="009B38FB"/>
    <w:rsid w:val="009B493F"/>
    <w:rsid w:val="009B4E4F"/>
    <w:rsid w:val="009C2977"/>
    <w:rsid w:val="009C2DCC"/>
    <w:rsid w:val="009C72A3"/>
    <w:rsid w:val="009C767C"/>
    <w:rsid w:val="009D0BFC"/>
    <w:rsid w:val="009D23E9"/>
    <w:rsid w:val="009E6C21"/>
    <w:rsid w:val="009F7959"/>
    <w:rsid w:val="00A01CFF"/>
    <w:rsid w:val="00A03573"/>
    <w:rsid w:val="00A05E3E"/>
    <w:rsid w:val="00A10539"/>
    <w:rsid w:val="00A15158"/>
    <w:rsid w:val="00A15763"/>
    <w:rsid w:val="00A226C6"/>
    <w:rsid w:val="00A24F64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26A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649A"/>
    <w:rsid w:val="00AD77C4"/>
    <w:rsid w:val="00AE25BF"/>
    <w:rsid w:val="00AE40B6"/>
    <w:rsid w:val="00AF0C13"/>
    <w:rsid w:val="00AF1283"/>
    <w:rsid w:val="00B01ACB"/>
    <w:rsid w:val="00B03AF5"/>
    <w:rsid w:val="00B03C01"/>
    <w:rsid w:val="00B078D6"/>
    <w:rsid w:val="00B1248D"/>
    <w:rsid w:val="00B13B9C"/>
    <w:rsid w:val="00B14709"/>
    <w:rsid w:val="00B2743D"/>
    <w:rsid w:val="00B3015C"/>
    <w:rsid w:val="00B344D8"/>
    <w:rsid w:val="00B34846"/>
    <w:rsid w:val="00B34A38"/>
    <w:rsid w:val="00B501A0"/>
    <w:rsid w:val="00B55FA0"/>
    <w:rsid w:val="00B567D1"/>
    <w:rsid w:val="00B70A33"/>
    <w:rsid w:val="00B73B4C"/>
    <w:rsid w:val="00B73F75"/>
    <w:rsid w:val="00B77134"/>
    <w:rsid w:val="00B81784"/>
    <w:rsid w:val="00B81DE6"/>
    <w:rsid w:val="00B8483E"/>
    <w:rsid w:val="00B85886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28D6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07711"/>
    <w:rsid w:val="00C23582"/>
    <w:rsid w:val="00C2578C"/>
    <w:rsid w:val="00C2724D"/>
    <w:rsid w:val="00C27CA9"/>
    <w:rsid w:val="00C30B97"/>
    <w:rsid w:val="00C317E7"/>
    <w:rsid w:val="00C34510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5CA0"/>
    <w:rsid w:val="00CA0968"/>
    <w:rsid w:val="00CA168E"/>
    <w:rsid w:val="00CB0647"/>
    <w:rsid w:val="00CB1F14"/>
    <w:rsid w:val="00CB2CD4"/>
    <w:rsid w:val="00CB4236"/>
    <w:rsid w:val="00CC72A4"/>
    <w:rsid w:val="00CD3153"/>
    <w:rsid w:val="00CD73D8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61736"/>
    <w:rsid w:val="00D71F40"/>
    <w:rsid w:val="00D769B0"/>
    <w:rsid w:val="00D77416"/>
    <w:rsid w:val="00D80FC6"/>
    <w:rsid w:val="00D8707A"/>
    <w:rsid w:val="00D94917"/>
    <w:rsid w:val="00D954C5"/>
    <w:rsid w:val="00DA60FB"/>
    <w:rsid w:val="00DA74F3"/>
    <w:rsid w:val="00DB0480"/>
    <w:rsid w:val="00DB69F3"/>
    <w:rsid w:val="00DC4907"/>
    <w:rsid w:val="00DC504F"/>
    <w:rsid w:val="00DC640F"/>
    <w:rsid w:val="00DC7B41"/>
    <w:rsid w:val="00DD017C"/>
    <w:rsid w:val="00DD397A"/>
    <w:rsid w:val="00DD58B7"/>
    <w:rsid w:val="00DD6699"/>
    <w:rsid w:val="00DF33B5"/>
    <w:rsid w:val="00E007C5"/>
    <w:rsid w:val="00E00C02"/>
    <w:rsid w:val="00E00DBF"/>
    <w:rsid w:val="00E0213F"/>
    <w:rsid w:val="00E033E0"/>
    <w:rsid w:val="00E073BA"/>
    <w:rsid w:val="00E10269"/>
    <w:rsid w:val="00E1026B"/>
    <w:rsid w:val="00E13CB2"/>
    <w:rsid w:val="00E177AF"/>
    <w:rsid w:val="00E20373"/>
    <w:rsid w:val="00E20C37"/>
    <w:rsid w:val="00E378F3"/>
    <w:rsid w:val="00E45063"/>
    <w:rsid w:val="00E476C1"/>
    <w:rsid w:val="00E52C57"/>
    <w:rsid w:val="00E57AB6"/>
    <w:rsid w:val="00E57E7D"/>
    <w:rsid w:val="00E70355"/>
    <w:rsid w:val="00E709EC"/>
    <w:rsid w:val="00E74C72"/>
    <w:rsid w:val="00E84CD8"/>
    <w:rsid w:val="00E872A0"/>
    <w:rsid w:val="00E876BD"/>
    <w:rsid w:val="00E90B85"/>
    <w:rsid w:val="00E91679"/>
    <w:rsid w:val="00E92235"/>
    <w:rsid w:val="00E92452"/>
    <w:rsid w:val="00E94CC1"/>
    <w:rsid w:val="00E96431"/>
    <w:rsid w:val="00EA7475"/>
    <w:rsid w:val="00EB07D7"/>
    <w:rsid w:val="00EB43A6"/>
    <w:rsid w:val="00EC3039"/>
    <w:rsid w:val="00EC5235"/>
    <w:rsid w:val="00ED6B03"/>
    <w:rsid w:val="00ED7A5B"/>
    <w:rsid w:val="00EE4D08"/>
    <w:rsid w:val="00EF1EF3"/>
    <w:rsid w:val="00EF6C75"/>
    <w:rsid w:val="00F0640E"/>
    <w:rsid w:val="00F076CD"/>
    <w:rsid w:val="00F07C92"/>
    <w:rsid w:val="00F10CBE"/>
    <w:rsid w:val="00F1294A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64F6"/>
    <w:rsid w:val="00F5774F"/>
    <w:rsid w:val="00F60A2F"/>
    <w:rsid w:val="00F62553"/>
    <w:rsid w:val="00F62688"/>
    <w:rsid w:val="00F65FE2"/>
    <w:rsid w:val="00F70EC8"/>
    <w:rsid w:val="00F76BE5"/>
    <w:rsid w:val="00F809DC"/>
    <w:rsid w:val="00F83D11"/>
    <w:rsid w:val="00F921F1"/>
    <w:rsid w:val="00F93E9B"/>
    <w:rsid w:val="00FB127E"/>
    <w:rsid w:val="00FB5825"/>
    <w:rsid w:val="00FC0804"/>
    <w:rsid w:val="00FC3B6D"/>
    <w:rsid w:val="00FD24B7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link w:val="80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9B4E4F"/>
    <w:rPr>
      <w:rFonts w:ascii="Arial" w:eastAsia="Times New Roman" w:hAnsi="Arial"/>
      <w:sz w:val="36"/>
      <w:lang w:val="en-GB"/>
    </w:rPr>
  </w:style>
  <w:style w:type="paragraph" w:styleId="af5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"/>
    <w:link w:val="af6"/>
    <w:uiPriority w:val="34"/>
    <w:qFormat/>
    <w:rsid w:val="00172B06"/>
    <w:pPr>
      <w:ind w:left="720"/>
      <w:contextualSpacing/>
    </w:pPr>
    <w:rPr>
      <w:rFonts w:eastAsia="PMingLiU"/>
      <w:lang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,Bullet list 字符"/>
    <w:link w:val="af5"/>
    <w:uiPriority w:val="34"/>
    <w:qFormat/>
    <w:locked/>
    <w:rsid w:val="00172B06"/>
    <w:rPr>
      <w:rFonts w:eastAsia="PMingLiU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6393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17</cp:revision>
  <cp:lastPrinted>2000-03-06T10:31:00Z</cp:lastPrinted>
  <dcterms:created xsi:type="dcterms:W3CDTF">2024-08-06T07:33:00Z</dcterms:created>
  <dcterms:modified xsi:type="dcterms:W3CDTF">2024-08-06T07:34:00Z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