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5746E" w14:textId="68FF2591" w:rsidR="00AE25BF" w:rsidRPr="007E2C0C" w:rsidRDefault="00AE25BF" w:rsidP="00AE25BF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7E2C0C">
        <w:rPr>
          <w:b/>
          <w:noProof/>
          <w:sz w:val="24"/>
        </w:rPr>
        <w:t>3GPP TSG</w:t>
      </w:r>
      <w:r w:rsidR="006067FA" w:rsidRPr="007E2C0C">
        <w:rPr>
          <w:b/>
          <w:noProof/>
          <w:sz w:val="24"/>
        </w:rPr>
        <w:t>-RAN5</w:t>
      </w:r>
      <w:r w:rsidRPr="007E2C0C">
        <w:rPr>
          <w:b/>
          <w:noProof/>
          <w:sz w:val="24"/>
        </w:rPr>
        <w:t xml:space="preserve"> Meeting #</w:t>
      </w:r>
      <w:r w:rsidR="006067FA" w:rsidRPr="007E2C0C">
        <w:rPr>
          <w:b/>
          <w:noProof/>
          <w:sz w:val="24"/>
        </w:rPr>
        <w:t>9</w:t>
      </w:r>
      <w:r w:rsidR="00916896" w:rsidRPr="007E2C0C">
        <w:rPr>
          <w:b/>
          <w:noProof/>
          <w:sz w:val="24"/>
        </w:rPr>
        <w:t>6</w:t>
      </w:r>
      <w:r w:rsidR="006067FA" w:rsidRPr="007E2C0C">
        <w:rPr>
          <w:b/>
          <w:noProof/>
          <w:sz w:val="24"/>
        </w:rPr>
        <w:t>-e</w:t>
      </w:r>
      <w:r w:rsidRPr="007E2C0C">
        <w:rPr>
          <w:b/>
          <w:i/>
          <w:noProof/>
          <w:sz w:val="24"/>
        </w:rPr>
        <w:t xml:space="preserve"> </w:t>
      </w:r>
      <w:r w:rsidRPr="007E2C0C">
        <w:rPr>
          <w:b/>
          <w:i/>
          <w:noProof/>
          <w:sz w:val="28"/>
        </w:rPr>
        <w:tab/>
      </w:r>
      <w:r w:rsidR="006067FA" w:rsidRPr="007E2C0C">
        <w:rPr>
          <w:b/>
          <w:noProof/>
          <w:sz w:val="28"/>
        </w:rPr>
        <w:t>R5-</w:t>
      </w:r>
      <w:r w:rsidR="00A922A7" w:rsidRPr="007E2C0C">
        <w:rPr>
          <w:b/>
          <w:noProof/>
          <w:sz w:val="28"/>
        </w:rPr>
        <w:t>22</w:t>
      </w:r>
      <w:r w:rsidR="002116CA">
        <w:rPr>
          <w:b/>
          <w:noProof/>
          <w:sz w:val="28"/>
        </w:rPr>
        <w:t>4908</w:t>
      </w:r>
    </w:p>
    <w:p w14:paraId="235071B6" w14:textId="452E825E" w:rsidR="00AE25BF" w:rsidRPr="007E2C0C" w:rsidRDefault="006067FA" w:rsidP="006067FA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7E2C0C">
        <w:rPr>
          <w:b/>
          <w:noProof/>
          <w:sz w:val="24"/>
        </w:rPr>
        <w:t>Electronic Meeting</w:t>
      </w:r>
      <w:r w:rsidR="00AE25BF" w:rsidRPr="007E2C0C">
        <w:rPr>
          <w:b/>
          <w:noProof/>
          <w:sz w:val="24"/>
        </w:rPr>
        <w:t xml:space="preserve">, </w:t>
      </w:r>
      <w:r w:rsidR="00916896" w:rsidRPr="007E2C0C">
        <w:rPr>
          <w:b/>
          <w:noProof/>
          <w:sz w:val="24"/>
        </w:rPr>
        <w:t>15</w:t>
      </w:r>
      <w:r w:rsidRPr="007E2C0C">
        <w:rPr>
          <w:b/>
          <w:noProof/>
          <w:sz w:val="24"/>
        </w:rPr>
        <w:t xml:space="preserve"> – 2</w:t>
      </w:r>
      <w:r w:rsidR="00916896" w:rsidRPr="007E2C0C">
        <w:rPr>
          <w:b/>
          <w:noProof/>
          <w:sz w:val="24"/>
        </w:rPr>
        <w:t>6</w:t>
      </w:r>
      <w:r w:rsidRPr="007E2C0C">
        <w:rPr>
          <w:b/>
          <w:noProof/>
          <w:sz w:val="24"/>
        </w:rPr>
        <w:t xml:space="preserve"> </w:t>
      </w:r>
      <w:r w:rsidR="00916896" w:rsidRPr="007E2C0C">
        <w:rPr>
          <w:b/>
          <w:noProof/>
          <w:sz w:val="24"/>
        </w:rPr>
        <w:t>August</w:t>
      </w:r>
      <w:r w:rsidRPr="007E2C0C">
        <w:rPr>
          <w:b/>
          <w:noProof/>
          <w:sz w:val="24"/>
        </w:rPr>
        <w:t xml:space="preserve"> 2022</w:t>
      </w:r>
    </w:p>
    <w:p w14:paraId="60270D1C" w14:textId="77777777" w:rsidR="006067FA" w:rsidRPr="007E2C0C" w:rsidRDefault="006067FA" w:rsidP="006067F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52EDBA3" w14:textId="1F6DD6C2" w:rsidR="006067FA" w:rsidRPr="007E2C0C" w:rsidRDefault="006067FA" w:rsidP="006067FA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7E2C0C">
        <w:rPr>
          <w:b/>
          <w:noProof/>
          <w:sz w:val="24"/>
        </w:rPr>
        <w:t>3GPP TSG-RAN Meeting #9</w:t>
      </w:r>
      <w:r w:rsidR="00916896" w:rsidRPr="007E2C0C">
        <w:rPr>
          <w:b/>
          <w:noProof/>
          <w:sz w:val="24"/>
        </w:rPr>
        <w:t>7-e</w:t>
      </w:r>
      <w:r w:rsidRPr="007E2C0C">
        <w:rPr>
          <w:b/>
          <w:i/>
          <w:noProof/>
          <w:sz w:val="24"/>
        </w:rPr>
        <w:t xml:space="preserve"> </w:t>
      </w:r>
      <w:r w:rsidRPr="007E2C0C">
        <w:rPr>
          <w:b/>
          <w:i/>
          <w:noProof/>
          <w:sz w:val="28"/>
        </w:rPr>
        <w:tab/>
      </w:r>
      <w:r w:rsidRPr="007E2C0C">
        <w:rPr>
          <w:b/>
          <w:noProof/>
          <w:sz w:val="28"/>
        </w:rPr>
        <w:t>RP-22xxxx</w:t>
      </w:r>
    </w:p>
    <w:p w14:paraId="01ACEEB6" w14:textId="3DCE804E" w:rsidR="00AE25BF" w:rsidRPr="00105477" w:rsidRDefault="00916896" w:rsidP="006067FA">
      <w:pPr>
        <w:pStyle w:val="CRCoverPage"/>
        <w:tabs>
          <w:tab w:val="left" w:pos="9638"/>
        </w:tabs>
        <w:spacing w:after="0"/>
        <w:outlineLvl w:val="0"/>
        <w:rPr>
          <w:b/>
          <w:noProof/>
          <w:sz w:val="24"/>
        </w:rPr>
      </w:pPr>
      <w:r w:rsidRPr="00903ADC">
        <w:rPr>
          <w:b/>
          <w:noProof/>
          <w:sz w:val="24"/>
        </w:rPr>
        <w:t>Electronic Meeting</w:t>
      </w:r>
      <w:r w:rsidR="006067FA" w:rsidRPr="007E2C0C">
        <w:rPr>
          <w:b/>
          <w:noProof/>
          <w:sz w:val="24"/>
        </w:rPr>
        <w:t xml:space="preserve">, </w:t>
      </w:r>
      <w:r w:rsidRPr="007E2C0C">
        <w:rPr>
          <w:b/>
          <w:noProof/>
          <w:sz w:val="24"/>
        </w:rPr>
        <w:t>12</w:t>
      </w:r>
      <w:r w:rsidR="006067FA" w:rsidRPr="007E2C0C">
        <w:rPr>
          <w:b/>
          <w:noProof/>
          <w:sz w:val="24"/>
        </w:rPr>
        <w:t xml:space="preserve"> – </w:t>
      </w:r>
      <w:r w:rsidRPr="007E2C0C">
        <w:rPr>
          <w:b/>
          <w:noProof/>
          <w:sz w:val="24"/>
        </w:rPr>
        <w:t>16</w:t>
      </w:r>
      <w:r w:rsidR="006067FA" w:rsidRPr="007E2C0C">
        <w:rPr>
          <w:b/>
          <w:noProof/>
          <w:sz w:val="24"/>
        </w:rPr>
        <w:t xml:space="preserve"> </w:t>
      </w:r>
      <w:r w:rsidRPr="007E2C0C">
        <w:rPr>
          <w:b/>
          <w:noProof/>
          <w:sz w:val="24"/>
        </w:rPr>
        <w:t>September</w:t>
      </w:r>
      <w:r w:rsidR="006067FA" w:rsidRPr="007E2C0C">
        <w:rPr>
          <w:b/>
          <w:noProof/>
          <w:sz w:val="24"/>
        </w:rPr>
        <w:t xml:space="preserve"> 2022</w:t>
      </w:r>
      <w:r w:rsidR="006067FA" w:rsidRPr="00105477">
        <w:rPr>
          <w:b/>
          <w:noProof/>
          <w:sz w:val="24"/>
        </w:rPr>
        <w:t xml:space="preserve"> </w:t>
      </w:r>
      <w:r w:rsidR="006067FA" w:rsidRPr="00105477">
        <w:rPr>
          <w:rFonts w:eastAsia="Batang" w:cs="Arial"/>
          <w:b/>
          <w:sz w:val="24"/>
          <w:lang w:eastAsia="zh-CN"/>
        </w:rPr>
        <w:t xml:space="preserve">                                                  </w:t>
      </w:r>
    </w:p>
    <w:p w14:paraId="624E5E35" w14:textId="77777777" w:rsidR="006067FA" w:rsidRPr="00105477" w:rsidRDefault="006067FA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738109E5" w14:textId="5653F083" w:rsidR="00AE25B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105477">
        <w:rPr>
          <w:rFonts w:ascii="Arial" w:eastAsia="Batang" w:hAnsi="Arial"/>
          <w:b/>
          <w:lang w:val="en-US" w:eastAsia="zh-CN"/>
        </w:rPr>
        <w:t>Source:</w:t>
      </w:r>
      <w:r w:rsidRPr="00105477">
        <w:rPr>
          <w:rFonts w:ascii="Arial" w:eastAsia="Batang" w:hAnsi="Arial"/>
          <w:b/>
          <w:lang w:val="en-US" w:eastAsia="zh-CN"/>
        </w:rPr>
        <w:tab/>
      </w:r>
      <w:r w:rsidR="00916896">
        <w:rPr>
          <w:rFonts w:ascii="Arial" w:eastAsia="Batang" w:hAnsi="Arial"/>
          <w:b/>
          <w:lang w:val="en-US" w:eastAsia="zh-CN"/>
        </w:rPr>
        <w:t>Apple</w:t>
      </w:r>
      <w:r w:rsidR="00116E9E">
        <w:rPr>
          <w:rFonts w:ascii="Arial" w:eastAsia="Batang" w:hAnsi="Arial"/>
          <w:b/>
          <w:lang w:val="en-US" w:eastAsia="zh-CN"/>
        </w:rPr>
        <w:t xml:space="preserve">, </w:t>
      </w:r>
      <w:r w:rsidR="00510814">
        <w:rPr>
          <w:rFonts w:ascii="Arial" w:eastAsia="Batang" w:hAnsi="Arial"/>
          <w:b/>
          <w:lang w:val="en-US" w:eastAsia="zh-CN"/>
        </w:rPr>
        <w:t>CAICT</w:t>
      </w:r>
      <w:r w:rsidR="00543556">
        <w:rPr>
          <w:rFonts w:ascii="Arial" w:eastAsia="Batang" w:hAnsi="Arial"/>
          <w:b/>
          <w:lang w:val="en-US" w:eastAsia="zh-CN"/>
        </w:rPr>
        <w:t>, Keysight</w:t>
      </w:r>
      <w:r w:rsidR="00D322C2">
        <w:rPr>
          <w:rFonts w:ascii="Arial" w:eastAsia="Batang" w:hAnsi="Arial"/>
          <w:b/>
          <w:lang w:val="en-US" w:eastAsia="zh-CN"/>
        </w:rPr>
        <w:t xml:space="preserve"> </w:t>
      </w:r>
    </w:p>
    <w:p w14:paraId="4E5B2DA4" w14:textId="77777777" w:rsidR="00D6693D" w:rsidRPr="00893215" w:rsidRDefault="00D6693D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 w:eastAsia="zh-CN"/>
        </w:rPr>
      </w:pPr>
    </w:p>
    <w:p w14:paraId="38658396" w14:textId="77D037BC" w:rsidR="00AE25B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105477">
        <w:rPr>
          <w:rFonts w:ascii="Arial" w:eastAsia="Batang" w:hAnsi="Arial" w:cs="Arial"/>
          <w:b/>
          <w:lang w:eastAsia="zh-CN"/>
        </w:rPr>
        <w:t>Title:</w:t>
      </w:r>
      <w:r w:rsidRPr="00105477">
        <w:rPr>
          <w:rFonts w:ascii="Arial" w:eastAsia="Batang" w:hAnsi="Arial" w:cs="Arial"/>
          <w:b/>
          <w:lang w:eastAsia="zh-CN"/>
        </w:rPr>
        <w:tab/>
      </w:r>
      <w:r w:rsidR="003F28AA">
        <w:rPr>
          <w:rFonts w:ascii="Arial" w:eastAsia="Batang" w:hAnsi="Arial" w:cs="Arial"/>
          <w:b/>
          <w:lang w:eastAsia="zh-CN"/>
        </w:rPr>
        <w:t xml:space="preserve">New WID on UE Conformance - </w:t>
      </w:r>
      <w:bookmarkStart w:id="0" w:name="OLE_LINK7"/>
      <w:r w:rsidR="00894C58" w:rsidRPr="00894C58">
        <w:rPr>
          <w:rFonts w:ascii="Arial" w:eastAsia="Batang" w:hAnsi="Arial" w:cs="Arial"/>
          <w:b/>
          <w:lang w:eastAsia="zh-CN"/>
        </w:rPr>
        <w:t>Multiple Input Multiple Output (MIMO) Over-the-Air (OTA) requirements for NR UEs</w:t>
      </w:r>
      <w:bookmarkEnd w:id="0"/>
      <w:r w:rsidR="001B49E9">
        <w:rPr>
          <w:rFonts w:ascii="Arial" w:eastAsia="Batang" w:hAnsi="Arial" w:cs="Arial"/>
          <w:b/>
          <w:lang w:eastAsia="zh-CN"/>
        </w:rPr>
        <w:t xml:space="preserve"> </w:t>
      </w:r>
    </w:p>
    <w:p w14:paraId="6E458D74" w14:textId="77777777" w:rsidR="00D6693D" w:rsidRPr="001B49E9" w:rsidRDefault="00D6693D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</w:p>
    <w:p w14:paraId="2975F2D3" w14:textId="2628CB84" w:rsidR="00AE25BF" w:rsidRPr="00105477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105477">
        <w:rPr>
          <w:rFonts w:ascii="Arial" w:eastAsia="Batang" w:hAnsi="Arial"/>
          <w:b/>
          <w:lang w:eastAsia="zh-CN"/>
        </w:rPr>
        <w:t>Document for:</w:t>
      </w:r>
      <w:r w:rsidRPr="00105477">
        <w:rPr>
          <w:rFonts w:ascii="Arial" w:eastAsia="Batang" w:hAnsi="Arial"/>
          <w:b/>
          <w:lang w:eastAsia="zh-CN"/>
        </w:rPr>
        <w:tab/>
      </w:r>
      <w:r w:rsidR="00A922A7" w:rsidRPr="00FA5EE4">
        <w:rPr>
          <w:rFonts w:ascii="Arial" w:eastAsiaTheme="minorEastAsia" w:hAnsi="Arial" w:cs="Arial"/>
          <w:b/>
          <w:lang w:eastAsia="zh-CN"/>
        </w:rPr>
        <w:t>Endorsement</w:t>
      </w:r>
    </w:p>
    <w:p w14:paraId="2CF1609F" w14:textId="77777777" w:rsidR="00AE25BF" w:rsidRPr="00105477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105477">
        <w:rPr>
          <w:rFonts w:ascii="Arial" w:eastAsia="Batang" w:hAnsi="Arial"/>
          <w:b/>
          <w:lang w:eastAsia="zh-CN"/>
        </w:rPr>
        <w:t>Agenda Item:</w:t>
      </w:r>
      <w:r w:rsidRPr="00105477">
        <w:rPr>
          <w:rFonts w:ascii="Arial" w:eastAsia="Batang" w:hAnsi="Arial"/>
          <w:b/>
          <w:lang w:eastAsia="zh-CN"/>
        </w:rPr>
        <w:tab/>
      </w:r>
      <w:r w:rsidR="00257FC1" w:rsidRPr="001931AB">
        <w:rPr>
          <w:rFonts w:ascii="Arial" w:eastAsia="Batang" w:hAnsi="Arial"/>
          <w:b/>
          <w:lang w:eastAsia="zh-CN"/>
        </w:rPr>
        <w:t>4.1</w:t>
      </w:r>
    </w:p>
    <w:p w14:paraId="431470AE" w14:textId="77777777" w:rsidR="007B67B1" w:rsidRPr="00105477" w:rsidRDefault="007B67B1" w:rsidP="007B67B1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105477">
        <w:rPr>
          <w:rFonts w:ascii="Arial" w:hAnsi="Arial" w:cs="Arial"/>
          <w:sz w:val="36"/>
          <w:szCs w:val="36"/>
        </w:rPr>
        <w:t>3GPP™ Work Item Description</w:t>
      </w:r>
    </w:p>
    <w:p w14:paraId="0233908B" w14:textId="77777777" w:rsidR="007B67B1" w:rsidRPr="00105477" w:rsidRDefault="007B67B1" w:rsidP="007B67B1">
      <w:pPr>
        <w:jc w:val="center"/>
        <w:rPr>
          <w:rFonts w:cs="Arial"/>
          <w:noProof/>
        </w:rPr>
      </w:pPr>
      <w:r w:rsidRPr="00105477">
        <w:rPr>
          <w:rFonts w:cs="Arial"/>
          <w:noProof/>
        </w:rPr>
        <w:t xml:space="preserve">Information on Work Items can be found at </w:t>
      </w:r>
      <w:hyperlink r:id="rId8" w:history="1">
        <w:r w:rsidRPr="00105477">
          <w:rPr>
            <w:rStyle w:val="Hyperlink"/>
            <w:rFonts w:cs="Arial"/>
            <w:noProof/>
          </w:rPr>
          <w:t>http://www.3gpp.org/Work-Items</w:t>
        </w:r>
      </w:hyperlink>
      <w:r w:rsidRPr="00105477">
        <w:rPr>
          <w:rFonts w:cs="Arial"/>
          <w:noProof/>
        </w:rPr>
        <w:t xml:space="preserve"> </w:t>
      </w:r>
      <w:r w:rsidRPr="00105477">
        <w:rPr>
          <w:rFonts w:cs="Arial"/>
          <w:noProof/>
        </w:rPr>
        <w:br/>
      </w:r>
      <w:r w:rsidRPr="00105477">
        <w:t xml:space="preserve">See also the </w:t>
      </w:r>
      <w:hyperlink r:id="rId9" w:history="1">
        <w:r w:rsidRPr="00105477">
          <w:rPr>
            <w:rStyle w:val="Hyperlink"/>
          </w:rPr>
          <w:t>3GPP Working Procedures</w:t>
        </w:r>
      </w:hyperlink>
      <w:r w:rsidRPr="00105477">
        <w:t xml:space="preserve">, article 39 and the TSG Working Methods in </w:t>
      </w:r>
      <w:hyperlink r:id="rId10" w:history="1">
        <w:r w:rsidRPr="00105477">
          <w:rPr>
            <w:rStyle w:val="Hyperlink"/>
          </w:rPr>
          <w:t>3GPP TR 21.900</w:t>
        </w:r>
      </w:hyperlink>
    </w:p>
    <w:p w14:paraId="0F3CC2FF" w14:textId="2FB7C68A" w:rsidR="003F268E" w:rsidRPr="00105477" w:rsidRDefault="008A76FD" w:rsidP="00BA3A53">
      <w:pPr>
        <w:pStyle w:val="Heading1"/>
      </w:pPr>
      <w:r w:rsidRPr="00105477">
        <w:t>Title</w:t>
      </w:r>
      <w:r w:rsidR="00985B73" w:rsidRPr="00105477">
        <w:t>:</w:t>
      </w:r>
      <w:r w:rsidR="00B078D6" w:rsidRPr="00105477">
        <w:t xml:space="preserve"> </w:t>
      </w:r>
      <w:r w:rsidR="00F41A27" w:rsidRPr="00105477">
        <w:tab/>
      </w:r>
      <w:r w:rsidR="003F28AA" w:rsidRPr="003F28AA">
        <w:rPr>
          <w:b/>
          <w:bCs/>
          <w:szCs w:val="36"/>
        </w:rPr>
        <w:t xml:space="preserve">UE Conformance - </w:t>
      </w:r>
      <w:r w:rsidR="00AF0D7D" w:rsidRPr="00AF0D7D">
        <w:rPr>
          <w:b/>
          <w:bCs/>
          <w:szCs w:val="36"/>
        </w:rPr>
        <w:t>Multiple Input Multiple Output (MIMO) Over-the-Air (OTA) requirements for NR UEs</w:t>
      </w:r>
    </w:p>
    <w:p w14:paraId="29116158" w14:textId="481783CA" w:rsidR="00B078D6" w:rsidRPr="00105477" w:rsidRDefault="00E13CB2" w:rsidP="007B67B1">
      <w:pPr>
        <w:pStyle w:val="Heading2"/>
        <w:tabs>
          <w:tab w:val="left" w:pos="1600"/>
        </w:tabs>
      </w:pPr>
      <w:r w:rsidRPr="00105477">
        <w:t>A</w:t>
      </w:r>
      <w:r w:rsidR="00B078D6" w:rsidRPr="00105477">
        <w:t xml:space="preserve">cronym: </w:t>
      </w:r>
      <w:r w:rsidR="00F41A27" w:rsidRPr="00105477">
        <w:tab/>
      </w:r>
      <w:r w:rsidR="007B67B1" w:rsidRPr="005D0572">
        <w:t>NR_</w:t>
      </w:r>
      <w:r w:rsidR="00004FC8" w:rsidRPr="005D0572">
        <w:rPr>
          <w:rFonts w:hint="eastAsia"/>
          <w:lang w:eastAsia="zh-CN"/>
        </w:rPr>
        <w:t>MIMO</w:t>
      </w:r>
      <w:r w:rsidR="00BD7DB3" w:rsidRPr="005D0572">
        <w:rPr>
          <w:rFonts w:hint="eastAsia"/>
          <w:lang w:eastAsia="zh-CN"/>
        </w:rPr>
        <w:t>_</w:t>
      </w:r>
      <w:r w:rsidR="00BD7DB3" w:rsidRPr="005D0572">
        <w:rPr>
          <w:lang w:eastAsia="zh-CN"/>
        </w:rPr>
        <w:t>OTA</w:t>
      </w:r>
      <w:r w:rsidR="007B67B1" w:rsidRPr="005D0572">
        <w:t>-</w:t>
      </w:r>
      <w:bookmarkStart w:id="1" w:name="OLE_LINK8"/>
      <w:r w:rsidR="007B67B1" w:rsidRPr="005D0572">
        <w:t>UEConTest</w:t>
      </w:r>
      <w:bookmarkEnd w:id="1"/>
    </w:p>
    <w:p w14:paraId="1AD039FF" w14:textId="77777777" w:rsidR="00DA649E" w:rsidRPr="00105477" w:rsidRDefault="00DA649E" w:rsidP="00DA649E">
      <w:pPr>
        <w:pStyle w:val="Heading2"/>
        <w:tabs>
          <w:tab w:val="left" w:pos="2552"/>
        </w:tabs>
      </w:pPr>
      <w:r w:rsidRPr="00105477">
        <w:t xml:space="preserve">Unique identifier: </w:t>
      </w:r>
      <w:r w:rsidRPr="00105477"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DA649E" w:rsidRPr="00105477" w14:paraId="7033C2F8" w14:textId="77777777" w:rsidTr="00C42EF1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14DBAFC" w14:textId="77777777" w:rsidR="00DA649E" w:rsidRPr="00105477" w:rsidRDefault="00DA649E" w:rsidP="00C42EF1">
            <w:pPr>
              <w:pStyle w:val="TAL"/>
              <w:rPr>
                <w:b/>
                <w:bCs/>
                <w:color w:val="0000FF"/>
                <w:lang w:eastAsia="zh-CN"/>
              </w:rPr>
            </w:pPr>
            <w:r w:rsidRPr="00105477">
              <w:rPr>
                <w:b/>
                <w:bCs/>
                <w:color w:val="0000FF"/>
                <w:lang w:eastAsia="zh-CN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E0B3D19" w14:textId="77777777" w:rsidR="00DA649E" w:rsidRPr="00105477" w:rsidRDefault="00DA649E" w:rsidP="00C42EF1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105477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DA649E" w:rsidRPr="00105477" w14:paraId="3DE75BB0" w14:textId="77777777" w:rsidTr="00C42EF1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CCB8A99" w14:textId="77777777" w:rsidR="00DA649E" w:rsidRPr="00105477" w:rsidRDefault="00DA649E" w:rsidP="00C42EF1">
            <w:pPr>
              <w:pStyle w:val="TAL"/>
              <w:rPr>
                <w:b/>
                <w:bCs/>
                <w:color w:val="0000FF"/>
                <w:lang w:eastAsia="zh-CN"/>
              </w:rPr>
            </w:pPr>
            <w:r w:rsidRPr="00105477">
              <w:rPr>
                <w:b/>
                <w:bCs/>
                <w:color w:val="0000FF"/>
                <w:lang w:eastAsia="zh-CN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790D5A3" w14:textId="77777777" w:rsidR="00DA649E" w:rsidRPr="00105477" w:rsidRDefault="00DA649E" w:rsidP="00C42EF1">
            <w:pPr>
              <w:pStyle w:val="TAL"/>
              <w:rPr>
                <w:b/>
                <w:bCs/>
                <w:color w:val="0000FF"/>
                <w:lang w:eastAsia="zh-CN"/>
              </w:rPr>
            </w:pPr>
            <w:r w:rsidRPr="00105477">
              <w:rPr>
                <w:b/>
                <w:bCs/>
                <w:color w:val="0000FF"/>
                <w:lang w:eastAsia="zh-CN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A60C80D" w14:textId="77777777" w:rsidR="00DA649E" w:rsidRPr="00105477" w:rsidRDefault="00DA649E" w:rsidP="00C42EF1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105477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DA649E" w:rsidRPr="00105477" w14:paraId="0B9BF9A1" w14:textId="77777777" w:rsidTr="00C42EF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FB534EB" w14:textId="77777777" w:rsidR="00DA649E" w:rsidRPr="00105477" w:rsidRDefault="00DA649E" w:rsidP="00C42EF1">
            <w:pPr>
              <w:pStyle w:val="TAL"/>
              <w:rPr>
                <w:b/>
                <w:bCs/>
                <w:color w:val="0000FF"/>
                <w:lang w:eastAsia="zh-CN"/>
              </w:rPr>
            </w:pPr>
          </w:p>
        </w:tc>
        <w:tc>
          <w:tcPr>
            <w:tcW w:w="1772" w:type="dxa"/>
            <w:shd w:val="clear" w:color="auto" w:fill="E0E0E0"/>
          </w:tcPr>
          <w:p w14:paraId="15BC0E3D" w14:textId="77777777" w:rsidR="00DA649E" w:rsidRPr="00105477" w:rsidRDefault="00DA649E" w:rsidP="00C42EF1">
            <w:pPr>
              <w:pStyle w:val="TAL"/>
              <w:rPr>
                <w:b/>
                <w:bCs/>
                <w:color w:val="0000FF"/>
                <w:lang w:eastAsia="zh-CN"/>
              </w:rPr>
            </w:pPr>
            <w:r w:rsidRPr="00105477">
              <w:rPr>
                <w:b/>
                <w:bCs/>
                <w:color w:val="0000FF"/>
                <w:lang w:eastAsia="zh-CN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A7AFF2B" w14:textId="77777777" w:rsidR="00DA649E" w:rsidRPr="00105477" w:rsidRDefault="00DA649E" w:rsidP="00C42EF1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  <w:tr w:rsidR="00DA649E" w:rsidRPr="00105477" w14:paraId="4CF690D4" w14:textId="77777777" w:rsidTr="00C42EF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9C44344" w14:textId="77777777" w:rsidR="00DA649E" w:rsidRPr="00105477" w:rsidRDefault="00DA649E" w:rsidP="00C42EF1">
            <w:pPr>
              <w:pStyle w:val="TAL"/>
              <w:rPr>
                <w:b/>
                <w:bCs/>
                <w:color w:val="0000FF"/>
                <w:lang w:eastAsia="zh-CN"/>
              </w:rPr>
            </w:pPr>
          </w:p>
        </w:tc>
        <w:tc>
          <w:tcPr>
            <w:tcW w:w="1772" w:type="dxa"/>
            <w:shd w:val="clear" w:color="auto" w:fill="E0E0E0"/>
          </w:tcPr>
          <w:p w14:paraId="7955873A" w14:textId="77777777" w:rsidR="00DA649E" w:rsidRPr="00105477" w:rsidRDefault="00DA649E" w:rsidP="00C42EF1">
            <w:pPr>
              <w:pStyle w:val="TAL"/>
              <w:rPr>
                <w:b/>
                <w:bCs/>
                <w:color w:val="0000FF"/>
                <w:lang w:eastAsia="zh-CN"/>
              </w:rPr>
            </w:pPr>
            <w:r w:rsidRPr="00105477">
              <w:rPr>
                <w:b/>
                <w:bCs/>
                <w:color w:val="0000FF"/>
                <w:lang w:eastAsia="zh-CN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131C244" w14:textId="77777777" w:rsidR="00DA649E" w:rsidRPr="00105477" w:rsidRDefault="00DA649E" w:rsidP="00C42EF1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</w:tbl>
    <w:p w14:paraId="2A1F04F6" w14:textId="77777777" w:rsidR="00DA649E" w:rsidRPr="00105477" w:rsidRDefault="00DA649E" w:rsidP="00DA649E"/>
    <w:p w14:paraId="030E1315" w14:textId="77777777" w:rsidR="00DA649E" w:rsidRPr="00105477" w:rsidRDefault="00DA649E" w:rsidP="00DA649E">
      <w:pPr>
        <w:spacing w:after="0"/>
        <w:ind w:right="-96"/>
      </w:pPr>
      <w:r w:rsidRPr="00105477">
        <w:rPr>
          <w:rFonts w:ascii="Arial" w:hAnsi="Arial"/>
          <w:sz w:val="32"/>
        </w:rPr>
        <w:t>Potential target Release: Rel-1</w:t>
      </w:r>
      <w:r w:rsidR="00B622C8" w:rsidRPr="00105477">
        <w:rPr>
          <w:rFonts w:ascii="Arial" w:hAnsi="Arial"/>
          <w:sz w:val="32"/>
        </w:rPr>
        <w:t>7</w:t>
      </w:r>
      <w:r w:rsidRPr="00105477">
        <w:rPr>
          <w:rFonts w:ascii="Arial" w:hAnsi="Arial"/>
          <w:sz w:val="32"/>
        </w:rPr>
        <w:t xml:space="preserve">. </w:t>
      </w:r>
    </w:p>
    <w:p w14:paraId="4DFECB91" w14:textId="77777777" w:rsidR="00DA649E" w:rsidRPr="00105477" w:rsidRDefault="00DA649E" w:rsidP="00DA649E">
      <w:pPr>
        <w:pStyle w:val="Heading2"/>
      </w:pPr>
      <w:r w:rsidRPr="00105477">
        <w:t>1</w:t>
      </w:r>
      <w:r w:rsidRPr="00105477">
        <w:tab/>
        <w:t xml:space="preserve">Impacts </w:t>
      </w:r>
      <w:r w:rsidRPr="00105477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DA649E" w:rsidRPr="00105477" w14:paraId="5AE54406" w14:textId="77777777" w:rsidTr="00C42EF1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2D469B2" w14:textId="77777777" w:rsidR="00DA649E" w:rsidRPr="00105477" w:rsidRDefault="00DA649E" w:rsidP="00C42EF1">
            <w:pPr>
              <w:pStyle w:val="TAL"/>
              <w:keepNext w:val="0"/>
              <w:ind w:right="-99"/>
              <w:rPr>
                <w:b/>
                <w:lang w:eastAsia="zh-CN"/>
              </w:rPr>
            </w:pPr>
            <w:r w:rsidRPr="00105477">
              <w:rPr>
                <w:b/>
                <w:lang w:eastAsia="zh-CN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9E7B158" w14:textId="77777777" w:rsidR="00DA649E" w:rsidRPr="00105477" w:rsidRDefault="00DA649E" w:rsidP="00C42EF1">
            <w:pPr>
              <w:pStyle w:val="TAH"/>
              <w:rPr>
                <w:lang w:eastAsia="zh-CN"/>
              </w:rPr>
            </w:pPr>
            <w:r w:rsidRPr="00105477">
              <w:rPr>
                <w:lang w:eastAsia="zh-CN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8B7B72" w14:textId="77777777" w:rsidR="00DA649E" w:rsidRPr="00105477" w:rsidRDefault="00DA649E" w:rsidP="00C42EF1">
            <w:pPr>
              <w:pStyle w:val="TAH"/>
              <w:rPr>
                <w:lang w:eastAsia="zh-CN"/>
              </w:rPr>
            </w:pPr>
            <w:r w:rsidRPr="00105477">
              <w:rPr>
                <w:lang w:eastAsia="zh-CN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A0BB5A2" w14:textId="77777777" w:rsidR="00DA649E" w:rsidRPr="00105477" w:rsidRDefault="00DA649E" w:rsidP="00C42EF1">
            <w:pPr>
              <w:pStyle w:val="TAH"/>
              <w:rPr>
                <w:lang w:eastAsia="zh-CN"/>
              </w:rPr>
            </w:pPr>
            <w:r w:rsidRPr="00105477">
              <w:rPr>
                <w:lang w:eastAsia="zh-CN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43CD03" w14:textId="77777777" w:rsidR="00DA649E" w:rsidRPr="00105477" w:rsidRDefault="00DA649E" w:rsidP="00C42EF1">
            <w:pPr>
              <w:pStyle w:val="TAH"/>
              <w:rPr>
                <w:lang w:eastAsia="zh-CN"/>
              </w:rPr>
            </w:pPr>
            <w:r w:rsidRPr="00105477">
              <w:rPr>
                <w:lang w:eastAsia="zh-CN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A1CB8AB" w14:textId="77777777" w:rsidR="00DA649E" w:rsidRPr="00105477" w:rsidRDefault="00DA649E" w:rsidP="00C42EF1">
            <w:pPr>
              <w:pStyle w:val="TAH"/>
              <w:rPr>
                <w:lang w:eastAsia="zh-CN"/>
              </w:rPr>
            </w:pPr>
            <w:r w:rsidRPr="00105477">
              <w:rPr>
                <w:lang w:eastAsia="zh-CN"/>
              </w:rPr>
              <w:t>Others (specify)</w:t>
            </w:r>
          </w:p>
        </w:tc>
      </w:tr>
      <w:tr w:rsidR="00DA649E" w:rsidRPr="00105477" w14:paraId="58ED96C7" w14:textId="77777777" w:rsidTr="00C42EF1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86F7418" w14:textId="77777777" w:rsidR="00DA649E" w:rsidRPr="00105477" w:rsidRDefault="00DA649E" w:rsidP="00C42EF1">
            <w:pPr>
              <w:pStyle w:val="TAL"/>
              <w:keepNext w:val="0"/>
              <w:ind w:right="-99"/>
              <w:rPr>
                <w:b/>
                <w:lang w:eastAsia="zh-CN"/>
              </w:rPr>
            </w:pPr>
            <w:r w:rsidRPr="00105477">
              <w:rPr>
                <w:b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6C5955C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74FFBFB0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269B7E7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7CC0E138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E8D2C6A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</w:p>
        </w:tc>
      </w:tr>
      <w:tr w:rsidR="00DA649E" w:rsidRPr="00105477" w14:paraId="1365263C" w14:textId="77777777" w:rsidTr="00C42EF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DBE39F1" w14:textId="77777777" w:rsidR="00DA649E" w:rsidRPr="00105477" w:rsidRDefault="00DA649E" w:rsidP="00C42EF1">
            <w:pPr>
              <w:pStyle w:val="TAL"/>
              <w:keepNext w:val="0"/>
              <w:ind w:right="-99"/>
              <w:rPr>
                <w:b/>
                <w:lang w:eastAsia="zh-CN"/>
              </w:rPr>
            </w:pPr>
            <w:r w:rsidRPr="00105477">
              <w:rPr>
                <w:b/>
                <w:lang w:eastAsia="zh-CN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5C1B0BC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  <w:r w:rsidRPr="0010547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2A60280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  <w:r w:rsidRPr="0010547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55BAB90C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  <w:r w:rsidRPr="0010547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759E550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  <w:r w:rsidRPr="0010547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EBF13BD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</w:p>
        </w:tc>
      </w:tr>
      <w:tr w:rsidR="00DA649E" w:rsidRPr="00105477" w14:paraId="246D2FFB" w14:textId="77777777" w:rsidTr="00C42EF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7886D8" w14:textId="77777777" w:rsidR="00DA649E" w:rsidRPr="00105477" w:rsidRDefault="00DA649E" w:rsidP="00C42EF1">
            <w:pPr>
              <w:pStyle w:val="TAL"/>
              <w:keepNext w:val="0"/>
              <w:ind w:right="-99"/>
              <w:rPr>
                <w:b/>
                <w:lang w:eastAsia="zh-CN"/>
              </w:rPr>
            </w:pPr>
            <w:r w:rsidRPr="00105477">
              <w:rPr>
                <w:b/>
                <w:lang w:eastAsia="zh-CN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CD9C50A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7968EFCA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49C40C99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12418EF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60DD4A03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</w:p>
        </w:tc>
      </w:tr>
    </w:tbl>
    <w:p w14:paraId="0BD67BCA" w14:textId="77777777" w:rsidR="00DA649E" w:rsidRPr="00105477" w:rsidRDefault="00DA649E" w:rsidP="00DA649E">
      <w:pPr>
        <w:ind w:right="-99"/>
        <w:rPr>
          <w:b/>
        </w:rPr>
      </w:pPr>
    </w:p>
    <w:p w14:paraId="3E57B26D" w14:textId="77777777" w:rsidR="00DA649E" w:rsidRPr="00105477" w:rsidRDefault="00DA649E" w:rsidP="00DA649E">
      <w:pPr>
        <w:pStyle w:val="Heading2"/>
      </w:pPr>
      <w:r w:rsidRPr="00105477">
        <w:t>2</w:t>
      </w:r>
      <w:r w:rsidRPr="00105477">
        <w:tab/>
        <w:t>Classification of the Work Item and linked work items</w:t>
      </w:r>
    </w:p>
    <w:p w14:paraId="4564C25C" w14:textId="77777777" w:rsidR="00DA649E" w:rsidRPr="00105477" w:rsidRDefault="00DA649E" w:rsidP="00DA649E">
      <w:pPr>
        <w:pStyle w:val="Heading3"/>
      </w:pPr>
      <w:r w:rsidRPr="00105477">
        <w:t>2.1</w:t>
      </w:r>
      <w:r w:rsidRPr="00105477">
        <w:tab/>
        <w:t>Primary classification</w:t>
      </w:r>
    </w:p>
    <w:p w14:paraId="45811731" w14:textId="77777777" w:rsidR="00DA649E" w:rsidRPr="00105477" w:rsidRDefault="00DA649E" w:rsidP="00DA649E">
      <w:pPr>
        <w:pStyle w:val="tah0"/>
      </w:pPr>
      <w:r w:rsidRPr="00105477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DA649E" w:rsidRPr="00105477" w14:paraId="47A2C57C" w14:textId="77777777" w:rsidTr="00C42EF1">
        <w:tc>
          <w:tcPr>
            <w:tcW w:w="675" w:type="dxa"/>
            <w:shd w:val="clear" w:color="auto" w:fill="auto"/>
          </w:tcPr>
          <w:p w14:paraId="04638F7E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7A847C55" w14:textId="77777777" w:rsidR="00DA649E" w:rsidRPr="00105477" w:rsidRDefault="00DA649E" w:rsidP="00C42EF1">
            <w:pPr>
              <w:pStyle w:val="TAH"/>
              <w:ind w:right="-99"/>
              <w:jc w:val="left"/>
              <w:rPr>
                <w:color w:val="4F81BD"/>
                <w:lang w:eastAsia="zh-CN"/>
              </w:rPr>
            </w:pPr>
            <w:r w:rsidRPr="00105477">
              <w:rPr>
                <w:color w:val="4F81BD"/>
                <w:sz w:val="20"/>
                <w:lang w:eastAsia="zh-CN"/>
              </w:rPr>
              <w:t>Feature</w:t>
            </w:r>
          </w:p>
        </w:tc>
      </w:tr>
      <w:tr w:rsidR="00DA649E" w:rsidRPr="00105477" w14:paraId="71B9F12A" w14:textId="77777777" w:rsidTr="00C42EF1">
        <w:tc>
          <w:tcPr>
            <w:tcW w:w="675" w:type="dxa"/>
            <w:shd w:val="clear" w:color="auto" w:fill="auto"/>
          </w:tcPr>
          <w:p w14:paraId="4A7F0295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  <w:r w:rsidRPr="00105477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592F47C" w14:textId="77777777" w:rsidR="00DA649E" w:rsidRPr="00105477" w:rsidRDefault="00DA649E" w:rsidP="00C42EF1">
            <w:pPr>
              <w:pStyle w:val="TAH"/>
              <w:ind w:right="-99"/>
              <w:jc w:val="left"/>
              <w:rPr>
                <w:lang w:eastAsia="zh-CN"/>
              </w:rPr>
            </w:pPr>
            <w:r w:rsidRPr="00105477">
              <w:rPr>
                <w:lang w:eastAsia="zh-CN"/>
              </w:rPr>
              <w:t>Building Block</w:t>
            </w:r>
          </w:p>
        </w:tc>
      </w:tr>
      <w:tr w:rsidR="00DA649E" w:rsidRPr="00105477" w14:paraId="5684F6CA" w14:textId="77777777" w:rsidTr="00C42EF1">
        <w:tc>
          <w:tcPr>
            <w:tcW w:w="675" w:type="dxa"/>
            <w:shd w:val="clear" w:color="auto" w:fill="auto"/>
          </w:tcPr>
          <w:p w14:paraId="0565DA56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F75D54F" w14:textId="77777777" w:rsidR="00DA649E" w:rsidRPr="00105477" w:rsidRDefault="00DA649E" w:rsidP="00C42EF1">
            <w:pPr>
              <w:pStyle w:val="TAH"/>
              <w:ind w:right="-99"/>
              <w:jc w:val="left"/>
              <w:rPr>
                <w:b w:val="0"/>
                <w:i/>
                <w:lang w:eastAsia="zh-CN"/>
              </w:rPr>
            </w:pPr>
            <w:r w:rsidRPr="00105477">
              <w:rPr>
                <w:b w:val="0"/>
                <w:i/>
                <w:sz w:val="16"/>
                <w:lang w:eastAsia="zh-CN"/>
              </w:rPr>
              <w:t>Work Task</w:t>
            </w:r>
          </w:p>
        </w:tc>
      </w:tr>
      <w:tr w:rsidR="00DA649E" w:rsidRPr="00105477" w14:paraId="4FCC8AE8" w14:textId="77777777" w:rsidTr="00C42EF1">
        <w:tc>
          <w:tcPr>
            <w:tcW w:w="675" w:type="dxa"/>
            <w:shd w:val="clear" w:color="auto" w:fill="auto"/>
          </w:tcPr>
          <w:p w14:paraId="45FC7AF9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02068943" w14:textId="77777777" w:rsidR="00DA649E" w:rsidRPr="00105477" w:rsidRDefault="00DA649E" w:rsidP="00C42EF1">
            <w:pPr>
              <w:pStyle w:val="TAH"/>
              <w:ind w:right="-99"/>
              <w:jc w:val="left"/>
              <w:rPr>
                <w:lang w:eastAsia="zh-CN"/>
              </w:rPr>
            </w:pPr>
            <w:r w:rsidRPr="00105477">
              <w:rPr>
                <w:color w:val="4F81BD"/>
                <w:sz w:val="20"/>
                <w:lang w:eastAsia="zh-CN"/>
              </w:rPr>
              <w:t>Study Item</w:t>
            </w:r>
          </w:p>
        </w:tc>
      </w:tr>
    </w:tbl>
    <w:p w14:paraId="74F9CFA1" w14:textId="77777777" w:rsidR="00DA649E" w:rsidRPr="00105477" w:rsidRDefault="00DA649E" w:rsidP="00DA649E">
      <w:pPr>
        <w:ind w:right="-99"/>
        <w:rPr>
          <w:b/>
        </w:rPr>
      </w:pPr>
    </w:p>
    <w:p w14:paraId="2E9F532B" w14:textId="77777777" w:rsidR="00DA649E" w:rsidRPr="00105477" w:rsidRDefault="00DA649E" w:rsidP="00DA649E">
      <w:pPr>
        <w:pStyle w:val="Heading3"/>
      </w:pPr>
      <w:r w:rsidRPr="00105477">
        <w:lastRenderedPageBreak/>
        <w:t>2.2</w:t>
      </w:r>
      <w:r w:rsidRPr="00105477"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134"/>
        <w:gridCol w:w="1984"/>
        <w:gridCol w:w="5528"/>
      </w:tblGrid>
      <w:tr w:rsidR="00DA649E" w:rsidRPr="00105477" w14:paraId="73D90A9C" w14:textId="77777777" w:rsidTr="00C42EF1">
        <w:tc>
          <w:tcPr>
            <w:tcW w:w="10314" w:type="dxa"/>
            <w:gridSpan w:val="4"/>
            <w:shd w:val="clear" w:color="auto" w:fill="E0E0E0"/>
          </w:tcPr>
          <w:p w14:paraId="31465FE1" w14:textId="77777777" w:rsidR="00DA649E" w:rsidRPr="00105477" w:rsidRDefault="00DA649E" w:rsidP="00C42EF1">
            <w:pPr>
              <w:pStyle w:val="TAH"/>
              <w:ind w:right="-99"/>
              <w:jc w:val="left"/>
              <w:rPr>
                <w:lang w:eastAsia="zh-CN"/>
              </w:rPr>
            </w:pPr>
            <w:r w:rsidRPr="00105477">
              <w:rPr>
                <w:lang w:eastAsia="zh-CN"/>
              </w:rPr>
              <w:t xml:space="preserve">Parent Work / Study Items </w:t>
            </w:r>
          </w:p>
        </w:tc>
      </w:tr>
      <w:tr w:rsidR="00DA649E" w:rsidRPr="00105477" w14:paraId="7F3456AA" w14:textId="77777777" w:rsidTr="00C42EF1">
        <w:tc>
          <w:tcPr>
            <w:tcW w:w="1668" w:type="dxa"/>
            <w:shd w:val="clear" w:color="auto" w:fill="E0E0E0"/>
          </w:tcPr>
          <w:p w14:paraId="6878F4A3" w14:textId="77777777" w:rsidR="00DA649E" w:rsidRPr="00105477" w:rsidRDefault="00DA649E" w:rsidP="00C42EF1">
            <w:pPr>
              <w:pStyle w:val="TAH"/>
              <w:ind w:right="-99"/>
              <w:jc w:val="left"/>
              <w:rPr>
                <w:lang w:eastAsia="zh-CN"/>
              </w:rPr>
            </w:pPr>
            <w:r w:rsidRPr="00105477">
              <w:rPr>
                <w:lang w:eastAsia="zh-CN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034DF5B3" w14:textId="77777777" w:rsidR="00DA649E" w:rsidRPr="00105477" w:rsidRDefault="00DA649E" w:rsidP="00C42EF1">
            <w:pPr>
              <w:pStyle w:val="TAH"/>
              <w:ind w:right="-99"/>
              <w:jc w:val="left"/>
              <w:rPr>
                <w:lang w:eastAsia="zh-CN"/>
              </w:rPr>
            </w:pPr>
            <w:r w:rsidRPr="00105477">
              <w:rPr>
                <w:lang w:eastAsia="zh-CN"/>
              </w:rPr>
              <w:t>Working Group</w:t>
            </w:r>
          </w:p>
        </w:tc>
        <w:tc>
          <w:tcPr>
            <w:tcW w:w="1984" w:type="dxa"/>
            <w:shd w:val="clear" w:color="auto" w:fill="E0E0E0"/>
          </w:tcPr>
          <w:p w14:paraId="60D77764" w14:textId="77777777" w:rsidR="00DA649E" w:rsidRPr="00105477" w:rsidRDefault="00DA649E" w:rsidP="00C42EF1">
            <w:pPr>
              <w:pStyle w:val="TAH"/>
              <w:ind w:right="-99"/>
              <w:jc w:val="left"/>
              <w:rPr>
                <w:lang w:eastAsia="zh-CN"/>
              </w:rPr>
            </w:pPr>
            <w:r w:rsidRPr="00105477">
              <w:rPr>
                <w:lang w:eastAsia="zh-CN"/>
              </w:rPr>
              <w:t>Unique ID</w:t>
            </w:r>
          </w:p>
        </w:tc>
        <w:tc>
          <w:tcPr>
            <w:tcW w:w="5528" w:type="dxa"/>
            <w:shd w:val="clear" w:color="auto" w:fill="E0E0E0"/>
          </w:tcPr>
          <w:p w14:paraId="450C2D58" w14:textId="77777777" w:rsidR="00DA649E" w:rsidRPr="00105477" w:rsidRDefault="00DA649E" w:rsidP="00C42EF1">
            <w:pPr>
              <w:pStyle w:val="TAH"/>
              <w:ind w:right="-99"/>
              <w:jc w:val="left"/>
              <w:rPr>
                <w:lang w:eastAsia="zh-CN"/>
              </w:rPr>
            </w:pPr>
            <w:r w:rsidRPr="00105477">
              <w:rPr>
                <w:lang w:eastAsia="zh-CN"/>
              </w:rPr>
              <w:t>Title (as in 3GPP Work Plan)</w:t>
            </w:r>
          </w:p>
        </w:tc>
      </w:tr>
      <w:tr w:rsidR="00DA649E" w:rsidRPr="00105477" w14:paraId="00671BCD" w14:textId="77777777" w:rsidTr="00C42EF1">
        <w:tc>
          <w:tcPr>
            <w:tcW w:w="1668" w:type="dxa"/>
          </w:tcPr>
          <w:p w14:paraId="15EDC5D3" w14:textId="3F816C09" w:rsidR="00DA649E" w:rsidRPr="002606E1" w:rsidRDefault="00DA649E" w:rsidP="00C42EF1">
            <w:pPr>
              <w:pStyle w:val="TAL"/>
              <w:rPr>
                <w:lang w:eastAsia="zh-CN"/>
              </w:rPr>
            </w:pPr>
            <w:bookmarkStart w:id="2" w:name="OLE_LINK6"/>
            <w:r w:rsidRPr="002606E1">
              <w:rPr>
                <w:rFonts w:cs="Arial"/>
              </w:rPr>
              <w:t>NR_</w:t>
            </w:r>
            <w:r w:rsidR="00004FC8" w:rsidRPr="002606E1">
              <w:rPr>
                <w:rFonts w:cs="Arial"/>
              </w:rPr>
              <w:t>MIMO</w:t>
            </w:r>
            <w:r w:rsidR="002606E1" w:rsidRPr="002606E1">
              <w:rPr>
                <w:rFonts w:cs="Arial"/>
              </w:rPr>
              <w:t>_OTA</w:t>
            </w:r>
            <w:bookmarkEnd w:id="2"/>
          </w:p>
        </w:tc>
        <w:tc>
          <w:tcPr>
            <w:tcW w:w="1134" w:type="dxa"/>
          </w:tcPr>
          <w:p w14:paraId="5DCAF21D" w14:textId="1EF765FE" w:rsidR="00DA649E" w:rsidRPr="002606E1" w:rsidRDefault="00DA649E" w:rsidP="00C42EF1">
            <w:pPr>
              <w:pStyle w:val="TAL"/>
              <w:rPr>
                <w:lang w:eastAsia="zh-CN"/>
              </w:rPr>
            </w:pPr>
            <w:r w:rsidRPr="002606E1">
              <w:rPr>
                <w:rFonts w:hint="eastAsia"/>
                <w:lang w:eastAsia="zh-CN"/>
              </w:rPr>
              <w:t>R</w:t>
            </w:r>
            <w:r w:rsidR="002606E1" w:rsidRPr="002606E1">
              <w:rPr>
                <w:lang w:eastAsia="zh-CN"/>
              </w:rPr>
              <w:t>4</w:t>
            </w:r>
          </w:p>
        </w:tc>
        <w:tc>
          <w:tcPr>
            <w:tcW w:w="1984" w:type="dxa"/>
          </w:tcPr>
          <w:p w14:paraId="4DB720CB" w14:textId="1AD1C8D6" w:rsidR="00DA649E" w:rsidRPr="002606E1" w:rsidRDefault="002606E1" w:rsidP="00C42EF1">
            <w:pPr>
              <w:pStyle w:val="TAL"/>
              <w:rPr>
                <w:lang w:eastAsia="zh-CN"/>
              </w:rPr>
            </w:pPr>
            <w:r w:rsidRPr="002606E1">
              <w:rPr>
                <w:rFonts w:cs="Arial"/>
                <w:lang w:eastAsia="ja-JP"/>
              </w:rPr>
              <w:t>880078</w:t>
            </w:r>
          </w:p>
        </w:tc>
        <w:tc>
          <w:tcPr>
            <w:tcW w:w="5528" w:type="dxa"/>
            <w:vAlign w:val="center"/>
          </w:tcPr>
          <w:p w14:paraId="0571F8EC" w14:textId="50F57330" w:rsidR="00DA649E" w:rsidRPr="000E0941" w:rsidRDefault="002606E1" w:rsidP="00C42EF1">
            <w:pPr>
              <w:pStyle w:val="TAL"/>
              <w:rPr>
                <w:bCs/>
                <w:highlight w:val="yellow"/>
                <w:lang w:eastAsia="zh-CN"/>
              </w:rPr>
            </w:pPr>
            <w:r w:rsidRPr="000E0941">
              <w:rPr>
                <w:rFonts w:eastAsia="Batang" w:cs="Arial"/>
                <w:bCs/>
                <w:lang w:eastAsia="zh-CN"/>
              </w:rPr>
              <w:t>Multiple Input Multiple Output (MIMO) Over-the-Air (OTA) requirements for NR UEs</w:t>
            </w:r>
          </w:p>
        </w:tc>
      </w:tr>
      <w:tr w:rsidR="00957D6C" w:rsidRPr="00105477" w14:paraId="2A72D89B" w14:textId="77777777" w:rsidTr="00C42EF1">
        <w:tc>
          <w:tcPr>
            <w:tcW w:w="1668" w:type="dxa"/>
          </w:tcPr>
          <w:p w14:paraId="572AB2DE" w14:textId="444B96C5" w:rsidR="00957D6C" w:rsidRPr="002606E1" w:rsidRDefault="004769DA" w:rsidP="00C42EF1">
            <w:pPr>
              <w:pStyle w:val="TAL"/>
              <w:rPr>
                <w:rFonts w:cs="Arial"/>
                <w:lang w:eastAsia="zh-CN"/>
              </w:rPr>
            </w:pPr>
            <w:r w:rsidRPr="004769DA">
              <w:rPr>
                <w:rFonts w:cs="Arial"/>
                <w:lang w:eastAsia="zh-CN"/>
              </w:rPr>
              <w:t>NR_MIMO_OTA-Core</w:t>
            </w:r>
          </w:p>
        </w:tc>
        <w:tc>
          <w:tcPr>
            <w:tcW w:w="1134" w:type="dxa"/>
          </w:tcPr>
          <w:p w14:paraId="1C1CD24E" w14:textId="5B1DE421" w:rsidR="00957D6C" w:rsidRPr="002606E1" w:rsidRDefault="00957D6C" w:rsidP="00C42E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4</w:t>
            </w:r>
          </w:p>
        </w:tc>
        <w:tc>
          <w:tcPr>
            <w:tcW w:w="1984" w:type="dxa"/>
          </w:tcPr>
          <w:p w14:paraId="18BCC425" w14:textId="612718C8" w:rsidR="00957D6C" w:rsidRPr="002606E1" w:rsidRDefault="004769DA" w:rsidP="00C42EF1">
            <w:pPr>
              <w:pStyle w:val="TAL"/>
              <w:rPr>
                <w:rFonts w:cs="Arial"/>
                <w:lang w:eastAsia="ja-JP"/>
              </w:rPr>
            </w:pPr>
            <w:r w:rsidRPr="004769DA">
              <w:rPr>
                <w:rFonts w:cs="Arial"/>
                <w:lang w:eastAsia="ja-JP"/>
              </w:rPr>
              <w:t>880178</w:t>
            </w:r>
          </w:p>
        </w:tc>
        <w:tc>
          <w:tcPr>
            <w:tcW w:w="5528" w:type="dxa"/>
            <w:vAlign w:val="center"/>
          </w:tcPr>
          <w:p w14:paraId="1CBD6FB3" w14:textId="0B324C43" w:rsidR="00957D6C" w:rsidRPr="000E0941" w:rsidRDefault="0016647D" w:rsidP="00C42EF1">
            <w:pPr>
              <w:pStyle w:val="TAL"/>
              <w:rPr>
                <w:rFonts w:eastAsia="Batang" w:cs="Arial"/>
                <w:bCs/>
                <w:lang w:eastAsia="zh-CN"/>
              </w:rPr>
            </w:pPr>
            <w:r w:rsidRPr="000E0941">
              <w:rPr>
                <w:rFonts w:eastAsia="Batang" w:cs="Arial"/>
                <w:bCs/>
                <w:lang w:eastAsia="zh-CN"/>
              </w:rPr>
              <w:t xml:space="preserve">Core part: </w:t>
            </w:r>
            <w:r w:rsidR="000E0941" w:rsidRPr="000E0941">
              <w:rPr>
                <w:rFonts w:eastAsia="Batang" w:cs="Arial"/>
                <w:bCs/>
                <w:lang w:eastAsia="zh-CN"/>
              </w:rPr>
              <w:t>Multiple Input Multiple Output (MIMO) Over-the-Air (OTA) requirements for NR UEs</w:t>
            </w:r>
          </w:p>
        </w:tc>
      </w:tr>
      <w:tr w:rsidR="00957D6C" w:rsidRPr="00105477" w14:paraId="2A150CBA" w14:textId="77777777" w:rsidTr="00C42EF1">
        <w:tc>
          <w:tcPr>
            <w:tcW w:w="1668" w:type="dxa"/>
          </w:tcPr>
          <w:p w14:paraId="6690FA24" w14:textId="09132C7F" w:rsidR="00957D6C" w:rsidRPr="002606E1" w:rsidRDefault="00A63B25" w:rsidP="00C42EF1">
            <w:pPr>
              <w:pStyle w:val="TAL"/>
              <w:rPr>
                <w:rFonts w:cs="Arial"/>
                <w:lang w:eastAsia="zh-CN"/>
              </w:rPr>
            </w:pPr>
            <w:r w:rsidRPr="00A63B25">
              <w:rPr>
                <w:rFonts w:cs="Arial"/>
                <w:lang w:eastAsia="ja-JP"/>
              </w:rPr>
              <w:t>NR_MIMO_OTA-Perf</w:t>
            </w:r>
          </w:p>
        </w:tc>
        <w:tc>
          <w:tcPr>
            <w:tcW w:w="1134" w:type="dxa"/>
          </w:tcPr>
          <w:p w14:paraId="62D92A3E" w14:textId="331082BE" w:rsidR="00957D6C" w:rsidRPr="002606E1" w:rsidRDefault="00957D6C" w:rsidP="00C42E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4</w:t>
            </w:r>
          </w:p>
        </w:tc>
        <w:tc>
          <w:tcPr>
            <w:tcW w:w="1984" w:type="dxa"/>
          </w:tcPr>
          <w:p w14:paraId="40366D55" w14:textId="2E37B4CB" w:rsidR="00957D6C" w:rsidRPr="002606E1" w:rsidRDefault="006F7857" w:rsidP="00C42EF1">
            <w:pPr>
              <w:pStyle w:val="TAL"/>
              <w:rPr>
                <w:rFonts w:cs="Arial"/>
                <w:lang w:eastAsia="ja-JP"/>
              </w:rPr>
            </w:pPr>
            <w:r w:rsidRPr="006F7857">
              <w:rPr>
                <w:rFonts w:cs="Arial"/>
                <w:lang w:eastAsia="ja-JP"/>
              </w:rPr>
              <w:t>880278</w:t>
            </w:r>
          </w:p>
        </w:tc>
        <w:tc>
          <w:tcPr>
            <w:tcW w:w="5528" w:type="dxa"/>
            <w:vAlign w:val="center"/>
          </w:tcPr>
          <w:p w14:paraId="030D236F" w14:textId="304CA8CA" w:rsidR="00957D6C" w:rsidRPr="000E0941" w:rsidRDefault="00A63B25" w:rsidP="00C42EF1">
            <w:pPr>
              <w:pStyle w:val="TAL"/>
              <w:rPr>
                <w:rFonts w:eastAsia="Batang" w:cs="Arial"/>
                <w:bCs/>
                <w:lang w:eastAsia="zh-CN"/>
              </w:rPr>
            </w:pPr>
            <w:r w:rsidRPr="000E0941">
              <w:rPr>
                <w:rFonts w:eastAsia="Batang" w:cs="Arial"/>
                <w:bCs/>
                <w:lang w:eastAsia="zh-CN"/>
              </w:rPr>
              <w:t xml:space="preserve">Perf. Part: </w:t>
            </w:r>
            <w:r w:rsidR="000E0941" w:rsidRPr="000E0941">
              <w:rPr>
                <w:rFonts w:eastAsia="Batang" w:cs="Arial"/>
                <w:bCs/>
                <w:lang w:eastAsia="zh-CN"/>
              </w:rPr>
              <w:t>Multiple Input Multiple Output (MIMO) Over-the-Air (OTA) requirements for NR UEs</w:t>
            </w:r>
          </w:p>
        </w:tc>
      </w:tr>
    </w:tbl>
    <w:p w14:paraId="398B0561" w14:textId="77777777" w:rsidR="00DA649E" w:rsidRPr="00105477" w:rsidRDefault="00DA649E" w:rsidP="00DA649E">
      <w:pPr>
        <w:ind w:right="-99"/>
        <w:rPr>
          <w:b/>
        </w:rPr>
      </w:pPr>
    </w:p>
    <w:p w14:paraId="255A1A87" w14:textId="77777777" w:rsidR="00DA649E" w:rsidRPr="00105477" w:rsidRDefault="00DA649E" w:rsidP="00DA649E">
      <w:pPr>
        <w:pStyle w:val="Heading3"/>
      </w:pPr>
      <w:r w:rsidRPr="00105477">
        <w:t>2.3</w:t>
      </w:r>
      <w:r w:rsidRPr="00105477"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DA649E" w:rsidRPr="00105477" w14:paraId="1D3B27DD" w14:textId="77777777" w:rsidTr="00C42EF1">
        <w:tc>
          <w:tcPr>
            <w:tcW w:w="10314" w:type="dxa"/>
            <w:gridSpan w:val="3"/>
            <w:shd w:val="clear" w:color="auto" w:fill="E0E0E0"/>
          </w:tcPr>
          <w:p w14:paraId="0CB8810B" w14:textId="77777777" w:rsidR="00DA649E" w:rsidRPr="00105477" w:rsidRDefault="00DA649E" w:rsidP="00C42EF1">
            <w:pPr>
              <w:pStyle w:val="TAH"/>
              <w:ind w:right="-99"/>
              <w:jc w:val="left"/>
              <w:rPr>
                <w:lang w:eastAsia="zh-CN"/>
              </w:rPr>
            </w:pPr>
            <w:r w:rsidRPr="00105477">
              <w:rPr>
                <w:lang w:eastAsia="zh-CN"/>
              </w:rPr>
              <w:t>Other related Work Items (if any)</w:t>
            </w:r>
          </w:p>
        </w:tc>
      </w:tr>
      <w:tr w:rsidR="00DA649E" w:rsidRPr="00105477" w14:paraId="27B27508" w14:textId="77777777" w:rsidTr="00C42EF1">
        <w:tc>
          <w:tcPr>
            <w:tcW w:w="1101" w:type="dxa"/>
            <w:shd w:val="clear" w:color="auto" w:fill="E0E0E0"/>
          </w:tcPr>
          <w:p w14:paraId="01750ADA" w14:textId="77777777" w:rsidR="00DA649E" w:rsidRPr="00105477" w:rsidRDefault="00DA649E" w:rsidP="00C42EF1">
            <w:pPr>
              <w:pStyle w:val="TAH"/>
              <w:ind w:right="-99"/>
              <w:jc w:val="left"/>
              <w:rPr>
                <w:lang w:eastAsia="zh-CN"/>
              </w:rPr>
            </w:pPr>
            <w:r w:rsidRPr="00105477">
              <w:rPr>
                <w:lang w:eastAsia="zh-CN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22DFE34" w14:textId="77777777" w:rsidR="00DA649E" w:rsidRPr="00105477" w:rsidRDefault="00DA649E" w:rsidP="00C42EF1">
            <w:pPr>
              <w:pStyle w:val="TAH"/>
              <w:ind w:right="-99"/>
              <w:jc w:val="left"/>
              <w:rPr>
                <w:lang w:eastAsia="zh-CN"/>
              </w:rPr>
            </w:pPr>
            <w:r w:rsidRPr="00105477">
              <w:rPr>
                <w:lang w:eastAsia="zh-CN"/>
              </w:rPr>
              <w:t>Title</w:t>
            </w:r>
          </w:p>
        </w:tc>
        <w:tc>
          <w:tcPr>
            <w:tcW w:w="5887" w:type="dxa"/>
            <w:shd w:val="clear" w:color="auto" w:fill="E0E0E0"/>
          </w:tcPr>
          <w:p w14:paraId="397DBC6D" w14:textId="77777777" w:rsidR="00DA649E" w:rsidRPr="00105477" w:rsidRDefault="00DA649E" w:rsidP="00C42EF1">
            <w:pPr>
              <w:pStyle w:val="TAH"/>
              <w:ind w:right="-99"/>
              <w:jc w:val="left"/>
              <w:rPr>
                <w:lang w:eastAsia="zh-CN"/>
              </w:rPr>
            </w:pPr>
            <w:r w:rsidRPr="00105477">
              <w:rPr>
                <w:lang w:eastAsia="zh-CN"/>
              </w:rPr>
              <w:t>Nature of relationship</w:t>
            </w:r>
          </w:p>
        </w:tc>
      </w:tr>
      <w:tr w:rsidR="00FA6CC2" w:rsidRPr="00105477" w14:paraId="151F30F1" w14:textId="77777777" w:rsidTr="00C42EF1">
        <w:tc>
          <w:tcPr>
            <w:tcW w:w="1101" w:type="dxa"/>
          </w:tcPr>
          <w:p w14:paraId="04406D75" w14:textId="7D598989" w:rsidR="00FA6CC2" w:rsidRPr="00105477" w:rsidRDefault="00FA6CC2" w:rsidP="00FA6CC2">
            <w:pPr>
              <w:pStyle w:val="TAL"/>
              <w:rPr>
                <w:lang w:eastAsia="zh-CN"/>
              </w:rPr>
            </w:pPr>
            <w:r w:rsidRPr="00887E80">
              <w:t>801001</w:t>
            </w:r>
          </w:p>
        </w:tc>
        <w:tc>
          <w:tcPr>
            <w:tcW w:w="3326" w:type="dxa"/>
          </w:tcPr>
          <w:p w14:paraId="36B3C1CD" w14:textId="28E0C9D1" w:rsidR="00FA6CC2" w:rsidRPr="00105477" w:rsidRDefault="00FA6CC2" w:rsidP="00FA6CC2">
            <w:pPr>
              <w:pStyle w:val="TAL"/>
              <w:rPr>
                <w:lang w:eastAsia="zh-CN"/>
              </w:rPr>
            </w:pPr>
            <w:r w:rsidRPr="00C77E1C">
              <w:t>Study on radiated metrics and test methodology for the verification of multi-antenna reception performance of NR UEs</w:t>
            </w:r>
          </w:p>
        </w:tc>
        <w:tc>
          <w:tcPr>
            <w:tcW w:w="5887" w:type="dxa"/>
          </w:tcPr>
          <w:p w14:paraId="23A397C8" w14:textId="77777777" w:rsidR="008B455B" w:rsidRDefault="008B455B" w:rsidP="008B455B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SI code: </w:t>
            </w:r>
            <w:r w:rsidRPr="0028397B">
              <w:rPr>
                <w:rFonts w:ascii="Arial" w:eastAsia="Times New Roman" w:hAnsi="Arial"/>
                <w:sz w:val="18"/>
                <w:szCs w:val="20"/>
                <w:lang w:val="en-GB"/>
              </w:rPr>
              <w:t>FS_NR_MIMO_OTA_test</w:t>
            </w:r>
          </w:p>
          <w:p w14:paraId="291E93F7" w14:textId="1FF66651" w:rsidR="00FA6CC2" w:rsidRPr="00105477" w:rsidRDefault="00FA6CC2" w:rsidP="00FA6CC2">
            <w:pPr>
              <w:pStyle w:val="tah0"/>
            </w:pPr>
            <w:r w:rsidRPr="00C77E1C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Study item prior to </w:t>
            </w:r>
            <w:r w:rsidRPr="00FA6CC2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NR_MIMO_OTA </w:t>
            </w:r>
            <w:r w:rsidRPr="00C77E1C">
              <w:rPr>
                <w:rFonts w:ascii="Arial" w:eastAsia="Times New Roman" w:hAnsi="Arial"/>
                <w:sz w:val="18"/>
                <w:szCs w:val="20"/>
                <w:lang w:val="en-GB"/>
              </w:rPr>
              <w:t>Work item</w:t>
            </w:r>
          </w:p>
        </w:tc>
      </w:tr>
      <w:tr w:rsidR="0073443E" w:rsidRPr="00105477" w14:paraId="58853AC8" w14:textId="77777777" w:rsidTr="00C42EF1">
        <w:tc>
          <w:tcPr>
            <w:tcW w:w="1101" w:type="dxa"/>
          </w:tcPr>
          <w:p w14:paraId="11F6259B" w14:textId="598A0033" w:rsidR="0073443E" w:rsidRPr="00887E80" w:rsidRDefault="00074C6A" w:rsidP="00FA6CC2">
            <w:pPr>
              <w:pStyle w:val="TAL"/>
            </w:pPr>
            <w:r w:rsidRPr="00074C6A">
              <w:t>760087</w:t>
            </w:r>
          </w:p>
        </w:tc>
        <w:tc>
          <w:tcPr>
            <w:tcW w:w="3326" w:type="dxa"/>
          </w:tcPr>
          <w:p w14:paraId="2B0D5E09" w14:textId="41D0DDA3" w:rsidR="0073443E" w:rsidRPr="00C77E1C" w:rsidRDefault="00074C6A" w:rsidP="00FA6CC2">
            <w:pPr>
              <w:pStyle w:val="TAL"/>
            </w:pPr>
            <w:r w:rsidRPr="00074C6A">
              <w:t>UE Conformance Test Aspects - 5G system with NR and LTE</w:t>
            </w:r>
          </w:p>
        </w:tc>
        <w:tc>
          <w:tcPr>
            <w:tcW w:w="5887" w:type="dxa"/>
          </w:tcPr>
          <w:p w14:paraId="3ADD57FC" w14:textId="78C3BD6F" w:rsidR="0073443E" w:rsidRDefault="00074C6A" w:rsidP="008B455B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074C6A">
              <w:rPr>
                <w:rFonts w:ascii="Arial" w:eastAsia="Times New Roman" w:hAnsi="Arial"/>
                <w:sz w:val="18"/>
                <w:szCs w:val="20"/>
                <w:lang w:val="en-GB"/>
              </w:rPr>
              <w:t>Content of TS 38.521-1,</w:t>
            </w: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 </w:t>
            </w:r>
            <w:r w:rsidRPr="00074C6A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2, </w:t>
            </w:r>
            <w:r w:rsidR="00083994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3 </w:t>
            </w:r>
            <w:r w:rsidRPr="00074C6A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and </w:t>
            </w:r>
            <w:r w:rsidR="00083994">
              <w:rPr>
                <w:rFonts w:ascii="Arial" w:eastAsia="Times New Roman" w:hAnsi="Arial"/>
                <w:sz w:val="18"/>
                <w:szCs w:val="20"/>
                <w:lang w:val="en-GB"/>
              </w:rPr>
              <w:t>4</w:t>
            </w:r>
            <w:r w:rsidR="00083994" w:rsidRPr="00074C6A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 </w:t>
            </w:r>
            <w:r w:rsidRPr="00074C6A">
              <w:rPr>
                <w:rFonts w:ascii="Arial" w:eastAsia="Times New Roman" w:hAnsi="Arial"/>
                <w:sz w:val="18"/>
                <w:szCs w:val="20"/>
                <w:lang w:val="en-GB"/>
              </w:rPr>
              <w:t>will be used as reference for test configuration</w:t>
            </w:r>
            <w:r w:rsidR="00E754E8">
              <w:rPr>
                <w:rFonts w:ascii="Arial" w:eastAsia="Times New Roman" w:hAnsi="Arial"/>
                <w:sz w:val="18"/>
                <w:szCs w:val="20"/>
                <w:lang w:val="en-GB"/>
              </w:rPr>
              <w:t>s</w:t>
            </w:r>
          </w:p>
        </w:tc>
      </w:tr>
    </w:tbl>
    <w:p w14:paraId="68A54898" w14:textId="77777777" w:rsidR="00DA649E" w:rsidRPr="00105477" w:rsidRDefault="00DA649E" w:rsidP="00DA649E">
      <w:pPr>
        <w:spacing w:after="0"/>
        <w:ind w:right="-96"/>
        <w:rPr>
          <w:color w:val="0000FF"/>
        </w:rPr>
      </w:pPr>
    </w:p>
    <w:p w14:paraId="27DECE28" w14:textId="77777777" w:rsidR="00DA649E" w:rsidRPr="00105477" w:rsidRDefault="00DA649E" w:rsidP="00DA649E">
      <w:pPr>
        <w:pStyle w:val="Heading2"/>
      </w:pPr>
      <w:r w:rsidRPr="00105477">
        <w:t>3</w:t>
      </w:r>
      <w:r w:rsidRPr="00105477">
        <w:tab/>
        <w:t>Justification</w:t>
      </w:r>
    </w:p>
    <w:p w14:paraId="19A9C6F2" w14:textId="4E55C977" w:rsidR="002E3541" w:rsidRPr="00C5242A" w:rsidRDefault="008F5D20" w:rsidP="001E0A95">
      <w:pPr>
        <w:jc w:val="both"/>
        <w:rPr>
          <w:lang w:eastAsia="ko-KR"/>
        </w:rPr>
      </w:pPr>
      <w:bookmarkStart w:id="3" w:name="OLE_LINK1"/>
      <w:r w:rsidRPr="00C5242A">
        <w:rPr>
          <w:lang w:eastAsia="ko-KR"/>
        </w:rPr>
        <w:t>Wireless cellular systems based on the fifth generation (5G) are expected to enable superior end</w:t>
      </w:r>
      <w:r w:rsidR="00AF4001" w:rsidRPr="00C5242A">
        <w:rPr>
          <w:lang w:eastAsia="ko-KR"/>
        </w:rPr>
        <w:t>-</w:t>
      </w:r>
      <w:r w:rsidRPr="00C5242A">
        <w:rPr>
          <w:lang w:eastAsia="ko-KR"/>
        </w:rPr>
        <w:t>user experience on environments with high traffic</w:t>
      </w:r>
      <w:r w:rsidR="00AF4001" w:rsidRPr="00C5242A">
        <w:rPr>
          <w:lang w:eastAsia="ko-KR"/>
        </w:rPr>
        <w:t>, allowing higher downlink and uplink speeds</w:t>
      </w:r>
      <w:r w:rsidRPr="00C5242A">
        <w:rPr>
          <w:lang w:eastAsia="ko-KR"/>
        </w:rPr>
        <w:t xml:space="preserve">. To enable important innovations </w:t>
      </w:r>
      <w:r w:rsidR="00AF4001" w:rsidRPr="00C5242A">
        <w:rPr>
          <w:lang w:eastAsia="ko-KR"/>
        </w:rPr>
        <w:t>i</w:t>
      </w:r>
      <w:r w:rsidRPr="00C5242A">
        <w:rPr>
          <w:lang w:eastAsia="ko-KR"/>
        </w:rPr>
        <w:t xml:space="preserve">n this area </w:t>
      </w:r>
      <w:proofErr w:type="spellStart"/>
      <w:r w:rsidRPr="00C5242A">
        <w:rPr>
          <w:lang w:eastAsia="ko-KR"/>
        </w:rPr>
        <w:t>Millimeter</w:t>
      </w:r>
      <w:proofErr w:type="spellEnd"/>
      <w:r w:rsidRPr="00C5242A">
        <w:rPr>
          <w:lang w:eastAsia="ko-KR"/>
        </w:rPr>
        <w:t>-wave technology had been deployed</w:t>
      </w:r>
      <w:r w:rsidR="00AF4001" w:rsidRPr="00C5242A">
        <w:rPr>
          <w:lang w:eastAsia="ko-KR"/>
        </w:rPr>
        <w:t xml:space="preserve">. The forefront of </w:t>
      </w:r>
      <w:r w:rsidR="00F233B4" w:rsidRPr="00C5242A">
        <w:rPr>
          <w:lang w:eastAsia="ko-KR"/>
        </w:rPr>
        <w:t>the</w:t>
      </w:r>
      <w:r w:rsidR="00AF4001" w:rsidRPr="00C5242A">
        <w:rPr>
          <w:lang w:eastAsia="ko-KR"/>
        </w:rPr>
        <w:t xml:space="preserve"> </w:t>
      </w:r>
      <w:r w:rsidR="004A6317">
        <w:rPr>
          <w:lang w:eastAsia="ko-KR"/>
        </w:rPr>
        <w:t>NR</w:t>
      </w:r>
      <w:r w:rsidR="00AF4001" w:rsidRPr="00C5242A">
        <w:rPr>
          <w:lang w:eastAsia="ko-KR"/>
        </w:rPr>
        <w:t xml:space="preserve"> </w:t>
      </w:r>
      <w:r w:rsidR="00F233B4" w:rsidRPr="00C5242A">
        <w:rPr>
          <w:lang w:eastAsia="ko-KR"/>
        </w:rPr>
        <w:t>deployment</w:t>
      </w:r>
      <w:r w:rsidR="00AF4001" w:rsidRPr="00C5242A">
        <w:rPr>
          <w:lang w:eastAsia="ko-KR"/>
        </w:rPr>
        <w:t xml:space="preserve"> is the </w:t>
      </w:r>
      <w:r w:rsidR="003713AF">
        <w:rPr>
          <w:lang w:eastAsia="ko-KR"/>
        </w:rPr>
        <w:t xml:space="preserve">channel coding and </w:t>
      </w:r>
      <w:r w:rsidR="00AF4001" w:rsidRPr="00C5242A">
        <w:rPr>
          <w:lang w:eastAsia="ko-KR"/>
        </w:rPr>
        <w:t xml:space="preserve">multi-antenna reception featuring </w:t>
      </w:r>
      <w:r w:rsidR="00F229B7" w:rsidRPr="00C5242A">
        <w:rPr>
          <w:lang w:eastAsia="ko-KR"/>
        </w:rPr>
        <w:t>Multiple-Input-Multiple</w:t>
      </w:r>
      <w:r w:rsidR="008238DE" w:rsidRPr="00C5242A">
        <w:rPr>
          <w:lang w:eastAsia="ko-KR"/>
        </w:rPr>
        <w:t>-</w:t>
      </w:r>
      <w:r w:rsidR="00F229B7" w:rsidRPr="00C5242A">
        <w:rPr>
          <w:lang w:eastAsia="ko-KR"/>
        </w:rPr>
        <w:t>Output (MIMO)</w:t>
      </w:r>
      <w:r w:rsidR="00AF4001" w:rsidRPr="00C5242A">
        <w:rPr>
          <w:lang w:eastAsia="ko-KR"/>
        </w:rPr>
        <w:t xml:space="preserve">, therefore, is paramount that 3GPP standardization </w:t>
      </w:r>
      <w:r w:rsidR="0002752C" w:rsidRPr="00C5242A">
        <w:rPr>
          <w:lang w:eastAsia="ko-KR"/>
        </w:rPr>
        <w:t xml:space="preserve">definitions </w:t>
      </w:r>
      <w:r w:rsidR="00AF4001" w:rsidRPr="00C5242A">
        <w:rPr>
          <w:lang w:eastAsia="ko-KR"/>
        </w:rPr>
        <w:t xml:space="preserve">enable </w:t>
      </w:r>
      <w:r w:rsidR="0002752C" w:rsidRPr="00C5242A">
        <w:rPr>
          <w:lang w:eastAsia="ko-KR"/>
        </w:rPr>
        <w:t>robust MIMO radiated performance that correlates with realistic user case scenarios</w:t>
      </w:r>
      <w:r w:rsidR="00F233B4" w:rsidRPr="00C5242A">
        <w:rPr>
          <w:lang w:eastAsia="ko-KR"/>
        </w:rPr>
        <w:t>.</w:t>
      </w:r>
    </w:p>
    <w:p w14:paraId="2434B20A" w14:textId="4C1EBDBC" w:rsidR="00FA0AAE" w:rsidRPr="00C5242A" w:rsidRDefault="00FA0AAE" w:rsidP="001E0A95">
      <w:pPr>
        <w:jc w:val="both"/>
      </w:pPr>
      <w:r w:rsidRPr="00C5242A">
        <w:rPr>
          <w:color w:val="000000"/>
        </w:rPr>
        <w:t xml:space="preserve">The </w:t>
      </w:r>
      <w:r w:rsidR="00510814" w:rsidRPr="00C5242A">
        <w:rPr>
          <w:color w:val="000000"/>
        </w:rPr>
        <w:t>core part of RAN4 MIMO OTA WI has reached 100% completion</w:t>
      </w:r>
      <w:r w:rsidR="005E2C7E" w:rsidRPr="00C5242A">
        <w:rPr>
          <w:color w:val="000000"/>
        </w:rPr>
        <w:t xml:space="preserve"> </w:t>
      </w:r>
      <w:r w:rsidR="00BF3648" w:rsidRPr="00C5242A">
        <w:rPr>
          <w:color w:val="000000"/>
        </w:rPr>
        <w:t>on</w:t>
      </w:r>
      <w:r w:rsidR="005E2C7E" w:rsidRPr="00C5242A">
        <w:rPr>
          <w:color w:val="000000"/>
        </w:rPr>
        <w:t xml:space="preserve"> RAN#96</w:t>
      </w:r>
      <w:r w:rsidR="00B840FF" w:rsidRPr="00B840FF">
        <w:rPr>
          <w:lang w:eastAsia="zh-CN"/>
        </w:rPr>
        <w:t xml:space="preserve"> </w:t>
      </w:r>
      <w:r w:rsidR="00B840FF" w:rsidRPr="00466460">
        <w:rPr>
          <w:lang w:eastAsia="zh-CN"/>
        </w:rPr>
        <w:t xml:space="preserve">with progress being </w:t>
      </w:r>
      <w:r w:rsidR="00B840FF" w:rsidRPr="003004AE">
        <w:rPr>
          <w:lang w:eastAsia="zh-CN"/>
        </w:rPr>
        <w:t>made in the performance part as well</w:t>
      </w:r>
      <w:r w:rsidRPr="00C5242A">
        <w:rPr>
          <w:bCs/>
        </w:rPr>
        <w:t>.</w:t>
      </w:r>
      <w:r w:rsidRPr="00C5242A">
        <w:t xml:space="preserve"> According to the requirements of </w:t>
      </w:r>
      <w:r w:rsidRPr="00C5242A">
        <w:rPr>
          <w:rFonts w:hint="eastAsia"/>
        </w:rPr>
        <w:t>N</w:t>
      </w:r>
      <w:r w:rsidRPr="00C5242A">
        <w:t xml:space="preserve">R network deployment and </w:t>
      </w:r>
      <w:r w:rsidRPr="00C5242A">
        <w:rPr>
          <w:rFonts w:hint="eastAsia"/>
        </w:rPr>
        <w:t xml:space="preserve">performance </w:t>
      </w:r>
      <w:r w:rsidRPr="00C5242A">
        <w:t>optimization, it</w:t>
      </w:r>
      <w:r w:rsidR="00AF387C">
        <w:t>’s</w:t>
      </w:r>
      <w:r w:rsidRPr="00C5242A">
        <w:t xml:space="preserve"> justified now to start the work on the corresponding UE conformance test specifications for NR</w:t>
      </w:r>
      <w:r w:rsidR="003F2672" w:rsidRPr="00C5242A">
        <w:t xml:space="preserve"> </w:t>
      </w:r>
      <w:r w:rsidR="00081914" w:rsidRPr="00C5242A">
        <w:t>MIMO</w:t>
      </w:r>
      <w:r w:rsidR="0049555C" w:rsidRPr="00C5242A">
        <w:t xml:space="preserve"> </w:t>
      </w:r>
      <w:r w:rsidRPr="00C5242A">
        <w:rPr>
          <w:color w:val="000000"/>
        </w:rPr>
        <w:t xml:space="preserve">features </w:t>
      </w:r>
      <w:r w:rsidRPr="00C5242A">
        <w:t>in 3GPP RAN WG5 to meet the market requirements in time.</w:t>
      </w:r>
    </w:p>
    <w:p w14:paraId="404E9AE7" w14:textId="08473FC4" w:rsidR="00693269" w:rsidRPr="00C5242A" w:rsidRDefault="0019741B" w:rsidP="001E0A95">
      <w:pPr>
        <w:jc w:val="both"/>
      </w:pPr>
      <w:r w:rsidRPr="00C5242A">
        <w:t>FR</w:t>
      </w:r>
      <w:r>
        <w:t>1</w:t>
      </w:r>
      <w:r w:rsidRPr="00C5242A">
        <w:t xml:space="preserve"> </w:t>
      </w:r>
      <w:r w:rsidR="00E5348D">
        <w:rPr>
          <w:lang w:eastAsia="zh-CN"/>
        </w:rPr>
        <w:t xml:space="preserve">and FR2 MIMO OTA </w:t>
      </w:r>
      <w:r w:rsidR="00C36E76">
        <w:rPr>
          <w:lang w:eastAsia="zh-CN"/>
        </w:rPr>
        <w:t>activities</w:t>
      </w:r>
      <w:r w:rsidR="00E5348D">
        <w:rPr>
          <w:lang w:eastAsia="zh-CN"/>
        </w:rPr>
        <w:t xml:space="preserve"> are relatively independent </w:t>
      </w:r>
      <w:r w:rsidR="001E717E">
        <w:rPr>
          <w:lang w:eastAsia="zh-CN"/>
        </w:rPr>
        <w:t xml:space="preserve">and with different </w:t>
      </w:r>
      <w:bookmarkStart w:id="4" w:name="OLE_LINK11"/>
      <w:r w:rsidR="001E717E">
        <w:rPr>
          <w:lang w:eastAsia="zh-CN"/>
        </w:rPr>
        <w:t xml:space="preserve">progress </w:t>
      </w:r>
      <w:bookmarkEnd w:id="4"/>
      <w:r w:rsidR="00E5348D">
        <w:rPr>
          <w:lang w:eastAsia="zh-CN"/>
        </w:rPr>
        <w:t xml:space="preserve">in RAN4. </w:t>
      </w:r>
      <w:r w:rsidR="00C36E76">
        <w:rPr>
          <w:lang w:eastAsia="zh-CN"/>
        </w:rPr>
        <w:t xml:space="preserve">This WI defines two </w:t>
      </w:r>
      <w:r w:rsidR="008C037B">
        <w:rPr>
          <w:lang w:eastAsia="zh-CN"/>
        </w:rPr>
        <w:t>tasks</w:t>
      </w:r>
      <w:r w:rsidR="00FE722B">
        <w:rPr>
          <w:lang w:eastAsia="zh-CN"/>
        </w:rPr>
        <w:t>,</w:t>
      </w:r>
      <w:r w:rsidR="008C037B">
        <w:rPr>
          <w:lang w:eastAsia="zh-CN"/>
        </w:rPr>
        <w:t xml:space="preserve"> one dedicated </w:t>
      </w:r>
      <w:r w:rsidR="00C36E76">
        <w:rPr>
          <w:lang w:eastAsia="zh-CN"/>
        </w:rPr>
        <w:t>for FR1 and</w:t>
      </w:r>
      <w:r w:rsidR="008C037B">
        <w:rPr>
          <w:lang w:eastAsia="zh-CN"/>
        </w:rPr>
        <w:t xml:space="preserve"> one</w:t>
      </w:r>
      <w:r w:rsidR="00FE722B">
        <w:rPr>
          <w:lang w:eastAsia="zh-CN"/>
        </w:rPr>
        <w:t xml:space="preserve"> for </w:t>
      </w:r>
      <w:r w:rsidR="00C36E76">
        <w:rPr>
          <w:lang w:eastAsia="zh-CN"/>
        </w:rPr>
        <w:t xml:space="preserve"> FR2.</w:t>
      </w:r>
      <w:r w:rsidR="00E5348D">
        <w:rPr>
          <w:lang w:eastAsia="zh-CN"/>
        </w:rPr>
        <w:t xml:space="preserve"> </w:t>
      </w:r>
      <w:r w:rsidR="001E717E">
        <w:t>The progress in</w:t>
      </w:r>
      <w:r w:rsidR="008238DE" w:rsidRPr="00C5242A">
        <w:t xml:space="preserve"> RAN4 will be closely monitored, status and expectation</w:t>
      </w:r>
      <w:r w:rsidR="00B029B9">
        <w:t>s</w:t>
      </w:r>
      <w:r w:rsidR="008238DE" w:rsidRPr="00C5242A">
        <w:t xml:space="preserve"> will be updated accordingly.</w:t>
      </w:r>
    </w:p>
    <w:p w14:paraId="6031A3A4" w14:textId="31845DF9" w:rsidR="00693269" w:rsidRPr="00C5242A" w:rsidRDefault="00E95ABD" w:rsidP="001E0A95">
      <w:pPr>
        <w:jc w:val="both"/>
      </w:pPr>
      <w:r w:rsidRPr="00C5242A">
        <w:t>RAN4 define</w:t>
      </w:r>
      <w:r w:rsidR="00670126" w:rsidRPr="00C5242A">
        <w:t>d</w:t>
      </w:r>
      <w:r w:rsidRPr="00C5242A">
        <w:t xml:space="preserve"> preliminary Measurement Uncertainty (MU) to support FR1 MIMO OTA lab alignment effort, </w:t>
      </w:r>
      <w:r w:rsidR="00B75DA7" w:rsidRPr="00C5242A">
        <w:t xml:space="preserve">it had been agreed by </w:t>
      </w:r>
      <w:r w:rsidR="00F233B4" w:rsidRPr="00C5242A">
        <w:t>RAN</w:t>
      </w:r>
      <w:r w:rsidR="00B75DA7" w:rsidRPr="00C5242A">
        <w:t xml:space="preserve">4 that the </w:t>
      </w:r>
      <w:r w:rsidRPr="00C5242A">
        <w:t xml:space="preserve">final definition of MU and Test Tolerances (TT) </w:t>
      </w:r>
      <w:r w:rsidR="00B75DA7" w:rsidRPr="00C5242A">
        <w:t xml:space="preserve">and test procedures will be </w:t>
      </w:r>
      <w:r w:rsidR="0079644B" w:rsidRPr="00C5242A">
        <w:t>handled by RAN5</w:t>
      </w:r>
      <w:r w:rsidRPr="00C5242A">
        <w:t>.</w:t>
      </w:r>
      <w:r w:rsidR="00B75DA7" w:rsidRPr="00C5242A">
        <w:t xml:space="preserve"> </w:t>
      </w:r>
    </w:p>
    <w:p w14:paraId="04D31EF9" w14:textId="0CC060EB" w:rsidR="0079644B" w:rsidRPr="00105477" w:rsidRDefault="0079644B" w:rsidP="001E0A95">
      <w:pPr>
        <w:spacing w:after="0"/>
        <w:jc w:val="both"/>
      </w:pPr>
      <w:r w:rsidRPr="00C5242A">
        <w:t>During the course of this work item, ongoing communication with 3GPP RAN WG4, CTIA OTA Working Group (MOSG, 5G mm-wave OTA Sub-Working group and MUSG), and CCSA TC9 WG1 shall be maintained to ensure industry coordination on this topic.</w:t>
      </w:r>
    </w:p>
    <w:bookmarkEnd w:id="3"/>
    <w:p w14:paraId="19BE5FA7" w14:textId="77777777" w:rsidR="00004B2F" w:rsidRPr="00105477" w:rsidRDefault="00004B2F" w:rsidP="006018D6">
      <w:pPr>
        <w:jc w:val="both"/>
      </w:pPr>
    </w:p>
    <w:p w14:paraId="149EE19B" w14:textId="77777777" w:rsidR="00DA649E" w:rsidRPr="00105477" w:rsidRDefault="00DA649E" w:rsidP="00DA649E">
      <w:pPr>
        <w:pStyle w:val="Heading2"/>
      </w:pPr>
      <w:r w:rsidRPr="00105477">
        <w:t>4</w:t>
      </w:r>
      <w:r w:rsidRPr="00105477">
        <w:tab/>
        <w:t>Objective</w:t>
      </w:r>
    </w:p>
    <w:p w14:paraId="2E41C516" w14:textId="77777777" w:rsidR="00DA649E" w:rsidRPr="00105477" w:rsidRDefault="00DA649E" w:rsidP="00DA649E">
      <w:pPr>
        <w:pStyle w:val="Heading3"/>
      </w:pPr>
      <w:r w:rsidRPr="00105477">
        <w:t>4.1</w:t>
      </w:r>
      <w:r w:rsidRPr="00105477">
        <w:tab/>
        <w:t>Objective of SI or Core part WI or Testing part WI</w:t>
      </w:r>
    </w:p>
    <w:p w14:paraId="0CD39602" w14:textId="58247BDC" w:rsidR="00670126" w:rsidRDefault="00DA649E" w:rsidP="00670126">
      <w:pPr>
        <w:spacing w:after="0"/>
      </w:pPr>
      <w:bookmarkStart w:id="5" w:name="OLE_LINK4"/>
      <w:r w:rsidRPr="00144F88">
        <w:t xml:space="preserve">The objective of this work item is to </w:t>
      </w:r>
      <w:r w:rsidR="00D5266C">
        <w:t xml:space="preserve">enable </w:t>
      </w:r>
      <w:r w:rsidRPr="00144F88">
        <w:t xml:space="preserve">the UE conformance </w:t>
      </w:r>
      <w:r w:rsidR="008C037B">
        <w:t xml:space="preserve">testing </w:t>
      </w:r>
      <w:r w:rsidRPr="00144F88">
        <w:t xml:space="preserve">corresponding to </w:t>
      </w:r>
      <w:r w:rsidR="00081914" w:rsidRPr="00144F88">
        <w:t>NR</w:t>
      </w:r>
      <w:r w:rsidR="00B029B9">
        <w:t xml:space="preserve"> </w:t>
      </w:r>
      <w:r w:rsidR="00081914" w:rsidRPr="00144F88">
        <w:t>MIMO</w:t>
      </w:r>
      <w:r w:rsidR="00B029B9">
        <w:t xml:space="preserve"> </w:t>
      </w:r>
      <w:r w:rsidR="00081914" w:rsidRPr="00144F88">
        <w:t>OTA</w:t>
      </w:r>
      <w:r w:rsidR="00720045">
        <w:t xml:space="preserve"> WI </w:t>
      </w:r>
      <w:r w:rsidR="00720045" w:rsidRPr="00466460">
        <w:rPr>
          <w:lang w:eastAsia="zh-Hans"/>
        </w:rPr>
        <w:t>listed under clause 2.2</w:t>
      </w:r>
      <w:r w:rsidR="00B6718C" w:rsidRPr="00144F88">
        <w:t>, by analysing the test case</w:t>
      </w:r>
      <w:r w:rsidR="00B029B9">
        <w:t>s</w:t>
      </w:r>
      <w:r w:rsidR="00B6718C" w:rsidRPr="00144F88">
        <w:t xml:space="preserve"> impact, applicability and test environment. </w:t>
      </w:r>
      <w:r w:rsidRPr="00144F88">
        <w:t xml:space="preserve"> </w:t>
      </w:r>
      <w:r w:rsidR="002E1E4C">
        <w:t xml:space="preserve">The </w:t>
      </w:r>
      <w:r w:rsidR="00814BA8">
        <w:t>w</w:t>
      </w:r>
      <w:r w:rsidR="002E1E4C">
        <w:t xml:space="preserve">ork </w:t>
      </w:r>
      <w:r w:rsidR="00814BA8">
        <w:t>i</w:t>
      </w:r>
      <w:r w:rsidR="002E1E4C">
        <w:t>tem’s outcome shall be captured in TS 38.</w:t>
      </w:r>
      <w:r w:rsidR="00814BA8">
        <w:t>5</w:t>
      </w:r>
      <w:r w:rsidR="002E1E4C">
        <w:t>xy.</w:t>
      </w:r>
    </w:p>
    <w:p w14:paraId="00AD40FB" w14:textId="77777777" w:rsidR="00B029B9" w:rsidRDefault="00B029B9" w:rsidP="00670126">
      <w:pPr>
        <w:spacing w:after="0"/>
      </w:pPr>
    </w:p>
    <w:p w14:paraId="2C32A54D" w14:textId="6CD69F61" w:rsidR="00DA649E" w:rsidRPr="00144F88" w:rsidRDefault="00DA649E" w:rsidP="00670126">
      <w:pPr>
        <w:spacing w:after="0"/>
      </w:pPr>
      <w:r w:rsidRPr="00144F88">
        <w:t xml:space="preserve">This work item will </w:t>
      </w:r>
      <w:r w:rsidR="00081914" w:rsidRPr="00144F88">
        <w:t>investigate and specify the following aspects:</w:t>
      </w:r>
    </w:p>
    <w:p w14:paraId="10E85573" w14:textId="3C22D81F" w:rsidR="00004B2F" w:rsidRDefault="00004B2F" w:rsidP="00DA649E">
      <w:pPr>
        <w:spacing w:after="0"/>
        <w:rPr>
          <w:highlight w:val="yellow"/>
        </w:rPr>
      </w:pPr>
    </w:p>
    <w:bookmarkEnd w:id="5"/>
    <w:p w14:paraId="4E7315E4" w14:textId="01E69BE7" w:rsidR="00D5266C" w:rsidRDefault="00EA07F0" w:rsidP="00DA649E">
      <w:pPr>
        <w:spacing w:after="0"/>
      </w:pPr>
      <w:r>
        <w:t xml:space="preserve">Task </w:t>
      </w:r>
      <w:r w:rsidR="00D5266C">
        <w:t xml:space="preserve">1 (FR1 MIMO) and </w:t>
      </w:r>
      <w:r>
        <w:t>task</w:t>
      </w:r>
      <w:r w:rsidR="00D5266C">
        <w:t xml:space="preserve"> 2 (FR2 MIMO) sh</w:t>
      </w:r>
      <w:r w:rsidR="00197C84">
        <w:t>all</w:t>
      </w:r>
      <w:r w:rsidR="00D5266C">
        <w:t xml:space="preserve"> progress in parallel.</w:t>
      </w:r>
    </w:p>
    <w:p w14:paraId="1210C3C3" w14:textId="77777777" w:rsidR="00D5266C" w:rsidRDefault="00D5266C" w:rsidP="00DA649E">
      <w:pPr>
        <w:spacing w:after="0"/>
      </w:pPr>
    </w:p>
    <w:p w14:paraId="1FC9F1B5" w14:textId="300DE611" w:rsidR="00004B2F" w:rsidRPr="005D0572" w:rsidRDefault="008C037B" w:rsidP="00DA649E">
      <w:pPr>
        <w:spacing w:after="0"/>
      </w:pPr>
      <w:r>
        <w:t xml:space="preserve">Task </w:t>
      </w:r>
      <w:r w:rsidR="00391261" w:rsidRPr="005D0572">
        <w:t>1</w:t>
      </w:r>
      <w:r w:rsidR="003641CC" w:rsidRPr="005D0572">
        <w:t>, FR1 MIMO</w:t>
      </w:r>
      <w:r w:rsidR="00004B2F" w:rsidRPr="005D0572">
        <w:t>:</w:t>
      </w:r>
    </w:p>
    <w:p w14:paraId="57A3DC9B" w14:textId="44531C3F" w:rsidR="007B7371" w:rsidRDefault="007B7371" w:rsidP="00DA649E">
      <w:pPr>
        <w:spacing w:after="0"/>
        <w:rPr>
          <w:highlight w:val="yellow"/>
        </w:rPr>
      </w:pPr>
    </w:p>
    <w:p w14:paraId="14CAEA45" w14:textId="267E82CD" w:rsidR="0002790D" w:rsidRDefault="007B7371" w:rsidP="0002790D">
      <w:pPr>
        <w:pStyle w:val="List2"/>
        <w:numPr>
          <w:ilvl w:val="0"/>
          <w:numId w:val="13"/>
        </w:numPr>
        <w:overflowPunct/>
        <w:autoSpaceDE/>
        <w:autoSpaceDN/>
        <w:adjustRightInd/>
        <w:textAlignment w:val="auto"/>
      </w:pPr>
      <w:r>
        <w:lastRenderedPageBreak/>
        <w:t>Defin</w:t>
      </w:r>
      <w:r w:rsidR="008F4619">
        <w:t>ition of</w:t>
      </w:r>
      <w:r>
        <w:t xml:space="preserve"> conformance </w:t>
      </w:r>
      <w:r w:rsidRPr="00D32B43">
        <w:t>tests for NR FR1 MIMO OTA requirements</w:t>
      </w:r>
      <w:r w:rsidR="006051BE">
        <w:t xml:space="preserve">, </w:t>
      </w:r>
      <w:r w:rsidR="006051BE" w:rsidRPr="009F14AE">
        <w:t>including both SA and NSA</w:t>
      </w:r>
      <w:r>
        <w:t>:</w:t>
      </w:r>
    </w:p>
    <w:p w14:paraId="31D93DED" w14:textId="2A2309C7" w:rsidR="003A3489" w:rsidRDefault="00E62742" w:rsidP="00586BEA">
      <w:pPr>
        <w:pStyle w:val="List2"/>
        <w:numPr>
          <w:ilvl w:val="1"/>
          <w:numId w:val="23"/>
        </w:numPr>
        <w:overflowPunct/>
        <w:autoSpaceDE/>
        <w:autoSpaceDN/>
        <w:adjustRightInd/>
        <w:spacing w:after="0"/>
        <w:textAlignment w:val="auto"/>
      </w:pPr>
      <w:r>
        <w:t xml:space="preserve">Based </w:t>
      </w:r>
      <w:r w:rsidR="00E83681">
        <w:t xml:space="preserve">on </w:t>
      </w:r>
      <w:r>
        <w:t>the conclusion of core requirement definitions, define the applicable test cases</w:t>
      </w:r>
      <w:bookmarkStart w:id="6" w:name="OLE_LINK2"/>
    </w:p>
    <w:bookmarkEnd w:id="6"/>
    <w:p w14:paraId="02C93E80" w14:textId="77777777" w:rsidR="000A6671" w:rsidRDefault="00673259" w:rsidP="000557CF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after="0"/>
        <w:textAlignment w:val="auto"/>
      </w:pPr>
      <w:r w:rsidRPr="00673259">
        <w:t xml:space="preserve">For NSA mode, only NR MIMO OTA requirements will be specified and no additional LTE MIMO </w:t>
      </w:r>
      <w:r w:rsidRPr="000A6671">
        <w:t>OTA requirements will be introduced</w:t>
      </w:r>
    </w:p>
    <w:p w14:paraId="40056861" w14:textId="3F4630C1" w:rsidR="007B7371" w:rsidRPr="000A6671" w:rsidRDefault="007B7371" w:rsidP="000A6671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after="0"/>
        <w:textAlignment w:val="auto"/>
      </w:pPr>
      <w:r w:rsidRPr="000A6671">
        <w:rPr>
          <w:lang w:eastAsia="zh-CN"/>
        </w:rPr>
        <w:t>Band n41, n77, n78</w:t>
      </w:r>
      <w:r w:rsidR="00B2491D" w:rsidRPr="000A6671">
        <w:rPr>
          <w:lang w:eastAsia="zh-CN"/>
        </w:rPr>
        <w:t>,</w:t>
      </w:r>
      <w:r w:rsidRPr="000A6671">
        <w:rPr>
          <w:lang w:eastAsia="zh-CN"/>
        </w:rPr>
        <w:t xml:space="preserve"> and n79 are the first priority </w:t>
      </w:r>
    </w:p>
    <w:p w14:paraId="4EE3C470" w14:textId="04B5502C" w:rsidR="00B85C16" w:rsidRPr="000A6671" w:rsidRDefault="007B7371" w:rsidP="00586BEA">
      <w:pPr>
        <w:pStyle w:val="ListParagraph"/>
        <w:widowControl w:val="0"/>
        <w:numPr>
          <w:ilvl w:val="1"/>
          <w:numId w:val="23"/>
        </w:numPr>
        <w:tabs>
          <w:tab w:val="num" w:pos="909"/>
          <w:tab w:val="num" w:pos="1701"/>
          <w:tab w:val="num" w:pos="1797"/>
        </w:tabs>
        <w:snapToGrid w:val="0"/>
        <w:spacing w:after="100"/>
        <w:rPr>
          <w:lang w:eastAsia="zh-CN"/>
        </w:rPr>
      </w:pPr>
      <w:r w:rsidRPr="000A6671">
        <w:rPr>
          <w:lang w:eastAsia="zh-CN"/>
        </w:rPr>
        <w:t xml:space="preserve">Requirements for SA are the first priority </w:t>
      </w:r>
    </w:p>
    <w:p w14:paraId="5FEF0219" w14:textId="74D3C4F1" w:rsidR="007B7371" w:rsidRPr="000A6671" w:rsidRDefault="007B7371" w:rsidP="00586BEA">
      <w:pPr>
        <w:pStyle w:val="ListParagraph"/>
        <w:widowControl w:val="0"/>
        <w:numPr>
          <w:ilvl w:val="1"/>
          <w:numId w:val="23"/>
        </w:numPr>
        <w:tabs>
          <w:tab w:val="num" w:pos="909"/>
          <w:tab w:val="num" w:pos="1701"/>
          <w:tab w:val="num" w:pos="1797"/>
        </w:tabs>
        <w:snapToGrid w:val="0"/>
        <w:spacing w:after="100"/>
        <w:rPr>
          <w:lang w:eastAsia="zh-CN"/>
        </w:rPr>
      </w:pPr>
      <w:r w:rsidRPr="000A6671">
        <w:rPr>
          <w:lang w:eastAsia="zh-CN"/>
        </w:rPr>
        <w:t>Requirements for free space are the first priority</w:t>
      </w:r>
    </w:p>
    <w:p w14:paraId="6F3065E0" w14:textId="477E92F3" w:rsidR="007B7371" w:rsidRDefault="00E62742" w:rsidP="00586BEA">
      <w:pPr>
        <w:pStyle w:val="ListParagraph"/>
        <w:widowControl w:val="0"/>
        <w:numPr>
          <w:ilvl w:val="1"/>
          <w:numId w:val="23"/>
        </w:numPr>
        <w:tabs>
          <w:tab w:val="num" w:pos="909"/>
          <w:tab w:val="num" w:pos="1701"/>
          <w:tab w:val="num" w:pos="1797"/>
        </w:tabs>
        <w:snapToGrid w:val="0"/>
        <w:spacing w:after="100"/>
        <w:rPr>
          <w:lang w:eastAsia="zh-CN"/>
        </w:rPr>
      </w:pPr>
      <w:r w:rsidRPr="000A6671">
        <w:rPr>
          <w:lang w:eastAsia="zh-CN"/>
        </w:rPr>
        <w:t xml:space="preserve">Align phantom based testing with RAN4 core </w:t>
      </w:r>
      <w:r w:rsidR="00BF3648" w:rsidRPr="000A6671">
        <w:rPr>
          <w:lang w:eastAsia="zh-CN"/>
        </w:rPr>
        <w:t>requirements definitions</w:t>
      </w:r>
    </w:p>
    <w:p w14:paraId="651F04AE" w14:textId="77777777" w:rsidR="000A5DF1" w:rsidRPr="000A5DF1" w:rsidRDefault="000A5DF1" w:rsidP="000A5DF1">
      <w:pPr>
        <w:pStyle w:val="ListParagraph"/>
        <w:widowControl w:val="0"/>
        <w:numPr>
          <w:ilvl w:val="1"/>
          <w:numId w:val="23"/>
        </w:numPr>
        <w:tabs>
          <w:tab w:val="num" w:pos="909"/>
          <w:tab w:val="num" w:pos="1701"/>
          <w:tab w:val="num" w:pos="1797"/>
        </w:tabs>
        <w:snapToGrid w:val="0"/>
        <w:spacing w:after="100"/>
        <w:rPr>
          <w:lang w:val="en-US" w:eastAsia="zh-CN"/>
        </w:rPr>
      </w:pPr>
      <w:r w:rsidRPr="000A5DF1">
        <w:rPr>
          <w:lang w:val="en-US" w:eastAsia="zh-CN"/>
        </w:rPr>
        <w:t>Enable 4x4 MIMO OTA requirements for bands where 4x4 MIMO is applicable and enable 2x2 MIMO OTA requirements for all other bands</w:t>
      </w:r>
    </w:p>
    <w:p w14:paraId="436F72FB" w14:textId="77777777" w:rsidR="007B7371" w:rsidRPr="00510814" w:rsidRDefault="007B7371" w:rsidP="00DA649E">
      <w:pPr>
        <w:spacing w:after="0"/>
        <w:rPr>
          <w:highlight w:val="yellow"/>
        </w:rPr>
      </w:pPr>
    </w:p>
    <w:p w14:paraId="5228595A" w14:textId="52456330" w:rsidR="00081914" w:rsidRPr="00144F88" w:rsidRDefault="00081914" w:rsidP="00322A17">
      <w:pPr>
        <w:pStyle w:val="List2"/>
        <w:numPr>
          <w:ilvl w:val="0"/>
          <w:numId w:val="15"/>
        </w:numPr>
      </w:pPr>
      <w:r w:rsidRPr="00144F88">
        <w:t xml:space="preserve">Define </w:t>
      </w:r>
      <w:r w:rsidR="00C75D3F">
        <w:t xml:space="preserve">conformance tests </w:t>
      </w:r>
      <w:r w:rsidRPr="00144F88">
        <w:t>for the following device types:</w:t>
      </w:r>
    </w:p>
    <w:p w14:paraId="0ECB80F1" w14:textId="5AAFA359" w:rsidR="00322A17" w:rsidRDefault="00081914" w:rsidP="008F4619">
      <w:pPr>
        <w:pStyle w:val="List3"/>
        <w:numPr>
          <w:ilvl w:val="1"/>
          <w:numId w:val="20"/>
        </w:numPr>
        <w:spacing w:after="0"/>
      </w:pPr>
      <w:r w:rsidRPr="00144F88">
        <w:t>Smartphone is the first priority</w:t>
      </w:r>
    </w:p>
    <w:p w14:paraId="4032861A" w14:textId="65192C8E" w:rsidR="00322A17" w:rsidRPr="00F7301D" w:rsidRDefault="00322A17" w:rsidP="00F7301D">
      <w:pPr>
        <w:numPr>
          <w:ilvl w:val="1"/>
          <w:numId w:val="24"/>
        </w:numPr>
        <w:spacing w:after="100"/>
        <w:rPr>
          <w:iCs/>
        </w:rPr>
      </w:pPr>
      <w:r w:rsidRPr="00322A17">
        <w:t xml:space="preserve">The following devices types have lower priority and are </w:t>
      </w:r>
      <w:bookmarkStart w:id="7" w:name="OLE_LINK5"/>
      <w:r w:rsidRPr="00322A17">
        <w:t>dependent on</w:t>
      </w:r>
      <w:bookmarkEnd w:id="7"/>
      <w:r w:rsidRPr="00322A17">
        <w:t xml:space="preserve"> RAN4 </w:t>
      </w:r>
      <w:r w:rsidR="008F4619">
        <w:t>core</w:t>
      </w:r>
      <w:r w:rsidRPr="00322A17">
        <w:t xml:space="preserve"> requirements definitions:</w:t>
      </w:r>
    </w:p>
    <w:p w14:paraId="5B22D9F6" w14:textId="77777777" w:rsidR="00322A17" w:rsidRDefault="00322A17" w:rsidP="008F4619">
      <w:pPr>
        <w:pStyle w:val="List3"/>
        <w:numPr>
          <w:ilvl w:val="2"/>
          <w:numId w:val="20"/>
        </w:numPr>
        <w:spacing w:after="0"/>
      </w:pPr>
      <w:r w:rsidRPr="00322A17">
        <w:t>Tablet</w:t>
      </w:r>
    </w:p>
    <w:p w14:paraId="58355E39" w14:textId="77777777" w:rsidR="00322A17" w:rsidRDefault="00322A17" w:rsidP="008F4619">
      <w:pPr>
        <w:pStyle w:val="List3"/>
        <w:numPr>
          <w:ilvl w:val="2"/>
          <w:numId w:val="20"/>
        </w:numPr>
        <w:spacing w:after="0"/>
      </w:pPr>
      <w:r w:rsidRPr="00322A17">
        <w:t>Wearable device</w:t>
      </w:r>
    </w:p>
    <w:p w14:paraId="1CCF9970" w14:textId="77777777" w:rsidR="00322A17" w:rsidRDefault="00322A17" w:rsidP="008F4619">
      <w:pPr>
        <w:pStyle w:val="List3"/>
        <w:numPr>
          <w:ilvl w:val="2"/>
          <w:numId w:val="20"/>
        </w:numPr>
        <w:spacing w:after="0"/>
      </w:pPr>
      <w:r w:rsidRPr="00322A17">
        <w:t>Fixed wireless access (FWA) terminal</w:t>
      </w:r>
    </w:p>
    <w:p w14:paraId="39F21717" w14:textId="4AFB0918" w:rsidR="00322A17" w:rsidRPr="00322A17" w:rsidRDefault="00322A17" w:rsidP="008F4619">
      <w:pPr>
        <w:pStyle w:val="List3"/>
        <w:numPr>
          <w:ilvl w:val="2"/>
          <w:numId w:val="20"/>
        </w:numPr>
        <w:spacing w:after="0"/>
      </w:pPr>
      <w:r w:rsidRPr="00322A17">
        <w:t>Laptop</w:t>
      </w:r>
    </w:p>
    <w:p w14:paraId="4D97ED08" w14:textId="77777777" w:rsidR="00322A17" w:rsidRPr="00144F88" w:rsidRDefault="00322A17" w:rsidP="00B85C16">
      <w:pPr>
        <w:pStyle w:val="List3"/>
        <w:ind w:left="0" w:firstLine="0"/>
      </w:pPr>
    </w:p>
    <w:p w14:paraId="51498B04" w14:textId="3937DC4D" w:rsidR="00BC6FD2" w:rsidRDefault="00BC6FD2" w:rsidP="00BC6FD2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lang w:eastAsia="zh-Hans"/>
        </w:rPr>
      </w:pPr>
      <w:r>
        <w:rPr>
          <w:lang w:eastAsia="zh-Hans"/>
        </w:rPr>
        <w:t xml:space="preserve">NR FR1 MIMO </w:t>
      </w:r>
      <w:r w:rsidR="00EC5381">
        <w:rPr>
          <w:lang w:eastAsia="zh-Hans"/>
        </w:rPr>
        <w:t xml:space="preserve">OTA </w:t>
      </w:r>
      <w:r w:rsidRPr="007356C2">
        <w:rPr>
          <w:lang w:eastAsia="zh-Hans"/>
        </w:rPr>
        <w:t>MU/TT</w:t>
      </w:r>
      <w:r>
        <w:rPr>
          <w:lang w:eastAsia="zh-Hans"/>
        </w:rPr>
        <w:t xml:space="preserve"> definition.</w:t>
      </w:r>
    </w:p>
    <w:p w14:paraId="0D66EC4D" w14:textId="1B98C3B3" w:rsidR="00BC6FD2" w:rsidRPr="007356C2" w:rsidRDefault="00BC6FD2" w:rsidP="00BC6FD2">
      <w:pPr>
        <w:pStyle w:val="ListParagraph"/>
        <w:overflowPunct/>
        <w:autoSpaceDE/>
        <w:autoSpaceDN/>
        <w:adjustRightInd/>
        <w:spacing w:after="0"/>
        <w:textAlignment w:val="auto"/>
        <w:rPr>
          <w:lang w:eastAsia="zh-Hans"/>
        </w:rPr>
      </w:pPr>
      <w:r w:rsidRPr="007356C2">
        <w:rPr>
          <w:lang w:eastAsia="zh-Hans"/>
        </w:rPr>
        <w:t xml:space="preserve">RAN5 has </w:t>
      </w:r>
      <w:r>
        <w:rPr>
          <w:lang w:eastAsia="zh-Hans"/>
        </w:rPr>
        <w:t xml:space="preserve">the </w:t>
      </w:r>
      <w:r w:rsidRPr="007356C2">
        <w:rPr>
          <w:lang w:eastAsia="zh-Hans"/>
        </w:rPr>
        <w:t xml:space="preserve">primary responsibility for MU </w:t>
      </w:r>
      <w:r>
        <w:rPr>
          <w:lang w:eastAsia="zh-Hans"/>
        </w:rPr>
        <w:t xml:space="preserve">comprehensive </w:t>
      </w:r>
      <w:r w:rsidRPr="007356C2">
        <w:rPr>
          <w:lang w:eastAsia="zh-Hans"/>
        </w:rPr>
        <w:t>assessment for FR</w:t>
      </w:r>
      <w:r>
        <w:rPr>
          <w:lang w:eastAsia="zh-Hans"/>
        </w:rPr>
        <w:t>1</w:t>
      </w:r>
      <w:r w:rsidRPr="007356C2">
        <w:rPr>
          <w:lang w:eastAsia="zh-Hans"/>
        </w:rPr>
        <w:t xml:space="preserve"> </w:t>
      </w:r>
      <w:r>
        <w:rPr>
          <w:lang w:eastAsia="zh-Hans"/>
        </w:rPr>
        <w:t>MIMO</w:t>
      </w:r>
      <w:r w:rsidR="00EC5381">
        <w:rPr>
          <w:lang w:eastAsia="zh-Hans"/>
        </w:rPr>
        <w:t xml:space="preserve"> </w:t>
      </w:r>
      <w:r w:rsidR="00EC5381">
        <w:rPr>
          <w:rFonts w:hint="eastAsia"/>
          <w:lang w:eastAsia="zh-CN"/>
        </w:rPr>
        <w:t>OTA</w:t>
      </w:r>
      <w:r w:rsidRPr="007356C2">
        <w:rPr>
          <w:lang w:eastAsia="zh-Hans"/>
        </w:rPr>
        <w:t xml:space="preserve">. This work item scope includes further optimizing and finalizing MU values </w:t>
      </w:r>
      <w:r>
        <w:rPr>
          <w:lang w:eastAsia="zh-Hans"/>
        </w:rPr>
        <w:t xml:space="preserve">initiated by RAN4, </w:t>
      </w:r>
      <w:r w:rsidRPr="007356C2">
        <w:rPr>
          <w:lang w:eastAsia="zh-Hans"/>
        </w:rPr>
        <w:t>and the determin</w:t>
      </w:r>
      <w:r>
        <w:rPr>
          <w:lang w:eastAsia="zh-Hans"/>
        </w:rPr>
        <w:t>ation of</w:t>
      </w:r>
      <w:r w:rsidRPr="007356C2">
        <w:rPr>
          <w:lang w:eastAsia="zh-Hans"/>
        </w:rPr>
        <w:t xml:space="preserve"> TT for the defined test requirements.</w:t>
      </w:r>
    </w:p>
    <w:p w14:paraId="3C4386C1" w14:textId="05955CF4" w:rsidR="00BF5453" w:rsidRPr="00144F88" w:rsidRDefault="00BF5453" w:rsidP="001F5701">
      <w:pPr>
        <w:spacing w:after="100"/>
        <w:rPr>
          <w:sz w:val="21"/>
          <w:szCs w:val="21"/>
          <w:lang w:eastAsia="zh-CN"/>
        </w:rPr>
      </w:pPr>
    </w:p>
    <w:p w14:paraId="499EA9D6" w14:textId="7908FB03" w:rsidR="008F4619" w:rsidRPr="005D0572" w:rsidRDefault="008C037B" w:rsidP="00BF5453">
      <w:pPr>
        <w:spacing w:after="100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 xml:space="preserve">Task </w:t>
      </w:r>
      <w:r w:rsidR="00391261" w:rsidRPr="005D0572">
        <w:rPr>
          <w:sz w:val="21"/>
          <w:szCs w:val="21"/>
          <w:lang w:val="en-US" w:eastAsia="zh-CN"/>
        </w:rPr>
        <w:t>2</w:t>
      </w:r>
      <w:r w:rsidR="003641CC" w:rsidRPr="005D0572">
        <w:rPr>
          <w:sz w:val="21"/>
          <w:szCs w:val="21"/>
          <w:lang w:val="en-US" w:eastAsia="zh-CN"/>
        </w:rPr>
        <w:t>, FR2 MIMO</w:t>
      </w:r>
      <w:r w:rsidR="008F4619" w:rsidRPr="005D0572">
        <w:rPr>
          <w:sz w:val="21"/>
          <w:szCs w:val="21"/>
          <w:lang w:val="en-US" w:eastAsia="zh-CN"/>
        </w:rPr>
        <w:t>:</w:t>
      </w:r>
    </w:p>
    <w:p w14:paraId="5F830685" w14:textId="77777777" w:rsidR="00586BEA" w:rsidRDefault="00586BEA" w:rsidP="00BF5453">
      <w:pPr>
        <w:spacing w:after="100"/>
        <w:rPr>
          <w:sz w:val="21"/>
          <w:szCs w:val="21"/>
          <w:highlight w:val="yellow"/>
          <w:lang w:val="en-US" w:eastAsia="zh-CN"/>
        </w:rPr>
      </w:pPr>
    </w:p>
    <w:p w14:paraId="1762BF05" w14:textId="11078E09" w:rsidR="00BF5453" w:rsidRPr="00586BEA" w:rsidRDefault="008F4619" w:rsidP="00E83681">
      <w:pPr>
        <w:pStyle w:val="List2"/>
        <w:numPr>
          <w:ilvl w:val="0"/>
          <w:numId w:val="13"/>
        </w:numPr>
        <w:overflowPunct/>
        <w:autoSpaceDE/>
        <w:autoSpaceDN/>
        <w:adjustRightInd/>
        <w:textAlignment w:val="auto"/>
        <w:rPr>
          <w:sz w:val="21"/>
          <w:szCs w:val="21"/>
          <w:lang w:val="en-US" w:eastAsia="zh-CN"/>
        </w:rPr>
      </w:pPr>
      <w:r w:rsidRPr="00586BEA">
        <w:rPr>
          <w:sz w:val="21"/>
          <w:szCs w:val="21"/>
          <w:lang w:val="en-US" w:eastAsia="zh-CN"/>
        </w:rPr>
        <w:t xml:space="preserve">Definition of </w:t>
      </w:r>
      <w:r w:rsidRPr="00E83681">
        <w:t>conformance</w:t>
      </w:r>
      <w:r w:rsidRPr="00586BEA">
        <w:rPr>
          <w:sz w:val="21"/>
          <w:szCs w:val="21"/>
          <w:lang w:val="en-US" w:eastAsia="zh-CN"/>
        </w:rPr>
        <w:t xml:space="preserve"> tests for NR</w:t>
      </w:r>
      <w:r w:rsidR="00BF5453" w:rsidRPr="00586BEA">
        <w:rPr>
          <w:sz w:val="21"/>
          <w:szCs w:val="21"/>
          <w:lang w:val="en-US" w:eastAsia="zh-CN"/>
        </w:rPr>
        <w:t xml:space="preserve"> FR2 MIMO OTA</w:t>
      </w:r>
      <w:r w:rsidR="00BF5453" w:rsidRPr="00586BEA">
        <w:rPr>
          <w:rFonts w:hint="eastAsia"/>
          <w:sz w:val="21"/>
          <w:szCs w:val="21"/>
          <w:lang w:val="en-US" w:eastAsia="zh-CN"/>
        </w:rPr>
        <w:t xml:space="preserve"> requirements:</w:t>
      </w:r>
    </w:p>
    <w:p w14:paraId="1D66EECA" w14:textId="164A322E" w:rsidR="00E83681" w:rsidRDefault="00E83681" w:rsidP="00586BEA">
      <w:pPr>
        <w:pStyle w:val="ListParagraph"/>
        <w:widowControl w:val="0"/>
        <w:numPr>
          <w:ilvl w:val="1"/>
          <w:numId w:val="22"/>
        </w:numPr>
        <w:tabs>
          <w:tab w:val="num" w:pos="1701"/>
          <w:tab w:val="num" w:pos="1797"/>
        </w:tabs>
        <w:snapToGrid w:val="0"/>
        <w:spacing w:after="100"/>
        <w:rPr>
          <w:lang w:eastAsia="zh-CN"/>
        </w:rPr>
      </w:pPr>
      <w:r>
        <w:t>Based on the conclusion of core requirement definitions, define the applicable test cases</w:t>
      </w:r>
    </w:p>
    <w:p w14:paraId="4A9E0DE7" w14:textId="02EC9CBE" w:rsidR="00586BEA" w:rsidRPr="00E83681" w:rsidRDefault="00586BEA" w:rsidP="00586BEA">
      <w:pPr>
        <w:pStyle w:val="ListParagraph"/>
        <w:widowControl w:val="0"/>
        <w:numPr>
          <w:ilvl w:val="1"/>
          <w:numId w:val="22"/>
        </w:numPr>
        <w:tabs>
          <w:tab w:val="num" w:pos="1701"/>
          <w:tab w:val="num" w:pos="1797"/>
        </w:tabs>
        <w:snapToGrid w:val="0"/>
        <w:spacing w:after="100"/>
        <w:rPr>
          <w:lang w:eastAsia="zh-CN"/>
        </w:rPr>
      </w:pPr>
      <w:r w:rsidRPr="00E83681">
        <w:rPr>
          <w:lang w:eastAsia="zh-CN"/>
        </w:rPr>
        <w:t>Band n257, n258, n260</w:t>
      </w:r>
      <w:r w:rsidR="00B2491D">
        <w:rPr>
          <w:lang w:eastAsia="zh-CN"/>
        </w:rPr>
        <w:t>,</w:t>
      </w:r>
      <w:r w:rsidRPr="00E83681">
        <w:rPr>
          <w:lang w:eastAsia="zh-CN"/>
        </w:rPr>
        <w:t xml:space="preserve"> and n261 are the first priority</w:t>
      </w:r>
    </w:p>
    <w:p w14:paraId="2C882E83" w14:textId="6B1AAB72" w:rsidR="00586BEA" w:rsidRPr="004F1F85" w:rsidRDefault="00586BEA" w:rsidP="00586BEA">
      <w:pPr>
        <w:pStyle w:val="ListParagraph"/>
        <w:widowControl w:val="0"/>
        <w:numPr>
          <w:ilvl w:val="1"/>
          <w:numId w:val="22"/>
        </w:numPr>
        <w:tabs>
          <w:tab w:val="num" w:pos="1701"/>
          <w:tab w:val="num" w:pos="1797"/>
        </w:tabs>
        <w:snapToGrid w:val="0"/>
        <w:spacing w:after="100"/>
        <w:rPr>
          <w:lang w:eastAsia="zh-CN"/>
        </w:rPr>
      </w:pPr>
      <w:r w:rsidRPr="004F1F85">
        <w:rPr>
          <w:lang w:eastAsia="zh-CN"/>
        </w:rPr>
        <w:t>Requirement</w:t>
      </w:r>
      <w:r w:rsidR="004F1F85" w:rsidRPr="004F1F85">
        <w:rPr>
          <w:lang w:eastAsia="zh-CN"/>
        </w:rPr>
        <w:t>s</w:t>
      </w:r>
      <w:r w:rsidRPr="004F1F85">
        <w:rPr>
          <w:lang w:eastAsia="zh-CN"/>
        </w:rPr>
        <w:t xml:space="preserve"> for </w:t>
      </w:r>
      <w:bookmarkStart w:id="8" w:name="OLE_LINK29"/>
      <w:r w:rsidRPr="004F1F85">
        <w:rPr>
          <w:lang w:eastAsia="zh-CN"/>
        </w:rPr>
        <w:t>free space</w:t>
      </w:r>
      <w:bookmarkEnd w:id="8"/>
      <w:r w:rsidRPr="004F1F85">
        <w:rPr>
          <w:lang w:eastAsia="zh-CN"/>
        </w:rPr>
        <w:t xml:space="preserve"> are the first priority</w:t>
      </w:r>
    </w:p>
    <w:p w14:paraId="3E68D38D" w14:textId="5A959676" w:rsidR="00586BEA" w:rsidRPr="004F1F85" w:rsidRDefault="00586BEA" w:rsidP="00586BEA">
      <w:pPr>
        <w:pStyle w:val="ListParagraph"/>
        <w:widowControl w:val="0"/>
        <w:numPr>
          <w:ilvl w:val="1"/>
          <w:numId w:val="22"/>
        </w:numPr>
        <w:tabs>
          <w:tab w:val="num" w:pos="909"/>
          <w:tab w:val="num" w:pos="1701"/>
          <w:tab w:val="num" w:pos="1797"/>
        </w:tabs>
        <w:snapToGrid w:val="0"/>
        <w:spacing w:after="100"/>
        <w:rPr>
          <w:lang w:eastAsia="zh-CN"/>
        </w:rPr>
      </w:pPr>
      <w:r w:rsidRPr="004F1F85">
        <w:rPr>
          <w:lang w:eastAsia="zh-CN"/>
        </w:rPr>
        <w:t xml:space="preserve">Align phantom based testing with RAN4 core </w:t>
      </w:r>
      <w:r w:rsidR="00BF3648" w:rsidRPr="004F1F85">
        <w:rPr>
          <w:lang w:eastAsia="zh-CN"/>
        </w:rPr>
        <w:t>requirements definitions</w:t>
      </w:r>
    </w:p>
    <w:p w14:paraId="2BE9FD10" w14:textId="77777777" w:rsidR="00586BEA" w:rsidRPr="00144F88" w:rsidRDefault="00586BEA" w:rsidP="00BF5453">
      <w:pPr>
        <w:spacing w:after="100"/>
        <w:rPr>
          <w:sz w:val="21"/>
          <w:szCs w:val="21"/>
          <w:lang w:val="en-US" w:eastAsia="zh-CN"/>
        </w:rPr>
      </w:pPr>
    </w:p>
    <w:p w14:paraId="75B46AB1" w14:textId="2CB0DA10" w:rsidR="00BC6FD2" w:rsidRDefault="00BC6FD2" w:rsidP="00BC6FD2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lang w:eastAsia="zh-Hans"/>
        </w:rPr>
      </w:pPr>
      <w:r>
        <w:rPr>
          <w:lang w:eastAsia="zh-Hans"/>
        </w:rPr>
        <w:t xml:space="preserve">NR FR2 MIMO </w:t>
      </w:r>
      <w:r w:rsidR="00EC5381">
        <w:rPr>
          <w:lang w:eastAsia="zh-Hans"/>
        </w:rPr>
        <w:t xml:space="preserve">OTA </w:t>
      </w:r>
      <w:r w:rsidRPr="007356C2">
        <w:rPr>
          <w:lang w:eastAsia="zh-Hans"/>
        </w:rPr>
        <w:t>MU/TT</w:t>
      </w:r>
      <w:r>
        <w:rPr>
          <w:lang w:eastAsia="zh-Hans"/>
        </w:rPr>
        <w:t xml:space="preserve"> definition.</w:t>
      </w:r>
    </w:p>
    <w:p w14:paraId="24A987C1" w14:textId="73733F3B" w:rsidR="00BC6FD2" w:rsidRDefault="00BC6FD2" w:rsidP="00BC6FD2">
      <w:pPr>
        <w:pStyle w:val="ListParagraph"/>
        <w:overflowPunct/>
        <w:autoSpaceDE/>
        <w:autoSpaceDN/>
        <w:adjustRightInd/>
        <w:spacing w:after="0"/>
        <w:textAlignment w:val="auto"/>
        <w:rPr>
          <w:lang w:eastAsia="zh-Hans"/>
        </w:rPr>
      </w:pPr>
      <w:r w:rsidRPr="007356C2">
        <w:rPr>
          <w:lang w:eastAsia="zh-Hans"/>
        </w:rPr>
        <w:t xml:space="preserve">RAN5 has </w:t>
      </w:r>
      <w:r>
        <w:rPr>
          <w:lang w:eastAsia="zh-Hans"/>
        </w:rPr>
        <w:t xml:space="preserve">the </w:t>
      </w:r>
      <w:r w:rsidRPr="007356C2">
        <w:rPr>
          <w:lang w:eastAsia="zh-Hans"/>
        </w:rPr>
        <w:t xml:space="preserve">primary responsibility for MU </w:t>
      </w:r>
      <w:r>
        <w:rPr>
          <w:lang w:eastAsia="zh-Hans"/>
        </w:rPr>
        <w:t xml:space="preserve">comprehensive </w:t>
      </w:r>
      <w:r w:rsidRPr="007356C2">
        <w:rPr>
          <w:lang w:eastAsia="zh-Hans"/>
        </w:rPr>
        <w:t>assessment for FR</w:t>
      </w:r>
      <w:r>
        <w:rPr>
          <w:lang w:eastAsia="zh-Hans"/>
        </w:rPr>
        <w:t>2</w:t>
      </w:r>
      <w:r w:rsidRPr="007356C2">
        <w:rPr>
          <w:lang w:eastAsia="zh-Hans"/>
        </w:rPr>
        <w:t xml:space="preserve"> </w:t>
      </w:r>
      <w:r>
        <w:rPr>
          <w:lang w:eastAsia="zh-Hans"/>
        </w:rPr>
        <w:t>MIMO</w:t>
      </w:r>
      <w:r w:rsidR="00EC5381">
        <w:rPr>
          <w:lang w:eastAsia="zh-Hans"/>
        </w:rPr>
        <w:t xml:space="preserve"> OTA</w:t>
      </w:r>
      <w:r w:rsidRPr="007356C2">
        <w:rPr>
          <w:lang w:eastAsia="zh-Hans"/>
        </w:rPr>
        <w:t xml:space="preserve">. This work item scope includes further optimizing and finalizing MU values </w:t>
      </w:r>
      <w:r>
        <w:rPr>
          <w:lang w:eastAsia="zh-Hans"/>
        </w:rPr>
        <w:t xml:space="preserve">initiated by RAN4, </w:t>
      </w:r>
      <w:r w:rsidRPr="007356C2">
        <w:rPr>
          <w:lang w:eastAsia="zh-Hans"/>
        </w:rPr>
        <w:t>and the determin</w:t>
      </w:r>
      <w:r>
        <w:rPr>
          <w:lang w:eastAsia="zh-Hans"/>
        </w:rPr>
        <w:t>ation of</w:t>
      </w:r>
      <w:r w:rsidRPr="007356C2">
        <w:rPr>
          <w:lang w:eastAsia="zh-Hans"/>
        </w:rPr>
        <w:t xml:space="preserve"> TT for the defined test requirements.</w:t>
      </w:r>
    </w:p>
    <w:p w14:paraId="5E7E4354" w14:textId="77777777" w:rsidR="00BC6FD2" w:rsidRPr="007356C2" w:rsidRDefault="00BC6FD2" w:rsidP="00BC6FD2">
      <w:pPr>
        <w:pStyle w:val="ListParagraph"/>
        <w:overflowPunct/>
        <w:autoSpaceDE/>
        <w:autoSpaceDN/>
        <w:adjustRightInd/>
        <w:spacing w:after="0"/>
        <w:textAlignment w:val="auto"/>
        <w:rPr>
          <w:lang w:eastAsia="zh-Hans"/>
        </w:rPr>
      </w:pPr>
    </w:p>
    <w:p w14:paraId="2DFC3950" w14:textId="77777777" w:rsidR="00DA649E" w:rsidRPr="00105477" w:rsidRDefault="00DA649E" w:rsidP="00DA649E">
      <w:pPr>
        <w:spacing w:after="0"/>
        <w:rPr>
          <w:bCs/>
        </w:rPr>
      </w:pPr>
    </w:p>
    <w:p w14:paraId="402F90B2" w14:textId="77777777" w:rsidR="00DA649E" w:rsidRPr="00105477" w:rsidRDefault="00DA649E" w:rsidP="00DA649E">
      <w:pPr>
        <w:pStyle w:val="Heading2"/>
      </w:pPr>
      <w:r w:rsidRPr="00105477">
        <w:lastRenderedPageBreak/>
        <w:t>5</w:t>
      </w:r>
      <w:r w:rsidRPr="00105477">
        <w:tab/>
        <w:t>Expected Output and Time scale</w:t>
      </w:r>
    </w:p>
    <w:tbl>
      <w:tblPr>
        <w:tblW w:w="9586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335"/>
        <w:gridCol w:w="1080"/>
        <w:gridCol w:w="1061"/>
        <w:gridCol w:w="2359"/>
      </w:tblGrid>
      <w:tr w:rsidR="00DA649E" w:rsidRPr="00105477" w14:paraId="4B66693F" w14:textId="77777777" w:rsidTr="00691C81">
        <w:tc>
          <w:tcPr>
            <w:tcW w:w="958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CEE64F" w14:textId="555F651A" w:rsidR="00DA649E" w:rsidRPr="00105477" w:rsidRDefault="00DA649E" w:rsidP="00C42EF1">
            <w:pPr>
              <w:pStyle w:val="TAL"/>
              <w:ind w:right="-99"/>
              <w:jc w:val="center"/>
              <w:rPr>
                <w:b/>
                <w:sz w:val="16"/>
                <w:szCs w:val="16"/>
                <w:lang w:eastAsia="zh-CN"/>
              </w:rPr>
            </w:pPr>
            <w:r w:rsidRPr="00105477">
              <w:rPr>
                <w:b/>
                <w:sz w:val="16"/>
                <w:szCs w:val="16"/>
                <w:lang w:eastAsia="zh-CN"/>
              </w:rPr>
              <w:t>New specifications</w:t>
            </w:r>
          </w:p>
        </w:tc>
      </w:tr>
      <w:tr w:rsidR="00DA649E" w:rsidRPr="00105477" w14:paraId="6E287ED4" w14:textId="77777777" w:rsidTr="00691C8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E07C2A" w14:textId="77777777" w:rsidR="00DA649E" w:rsidRPr="00105477" w:rsidRDefault="00DA649E" w:rsidP="00C42EF1">
            <w:pPr>
              <w:spacing w:after="0"/>
              <w:ind w:right="-99"/>
              <w:rPr>
                <w:sz w:val="16"/>
                <w:szCs w:val="16"/>
              </w:rPr>
            </w:pPr>
            <w:r w:rsidRPr="00105477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082EC6" w14:textId="77777777" w:rsidR="00DA649E" w:rsidRPr="00105477" w:rsidRDefault="00DA649E" w:rsidP="00C42EF1">
            <w:pPr>
              <w:spacing w:after="0"/>
              <w:ind w:right="-99"/>
            </w:pPr>
            <w:r w:rsidRPr="00105477">
              <w:rPr>
                <w:sz w:val="16"/>
                <w:szCs w:val="16"/>
              </w:rPr>
              <w:t>TS/TR number</w:t>
            </w:r>
          </w:p>
        </w:tc>
        <w:tc>
          <w:tcPr>
            <w:tcW w:w="233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F741C2" w14:textId="77777777" w:rsidR="00DA649E" w:rsidRPr="00105477" w:rsidRDefault="00DA649E" w:rsidP="00C42EF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0547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0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A2BBE5" w14:textId="77777777" w:rsidR="00DA649E" w:rsidRPr="00105477" w:rsidRDefault="00DA649E" w:rsidP="00C42EF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0547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0547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6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0F02F5" w14:textId="77777777" w:rsidR="00DA649E" w:rsidRPr="00105477" w:rsidRDefault="00DA649E" w:rsidP="00C42EF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0547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5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F11E69" w14:textId="77777777" w:rsidR="00DA649E" w:rsidRPr="00105477" w:rsidRDefault="00DA649E" w:rsidP="00C42EF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0547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855E2" w:rsidRPr="00105477" w14:paraId="1E4CA476" w14:textId="77777777" w:rsidTr="00691C81">
        <w:tc>
          <w:tcPr>
            <w:tcW w:w="1617" w:type="dxa"/>
          </w:tcPr>
          <w:p w14:paraId="22967F4E" w14:textId="09FDF9D3" w:rsidR="004855E2" w:rsidRPr="00105477" w:rsidRDefault="004855E2" w:rsidP="004855E2">
            <w:pPr>
              <w:spacing w:after="0"/>
              <w:rPr>
                <w:i/>
              </w:rPr>
            </w:pPr>
            <w:r>
              <w:rPr>
                <w:rFonts w:hint="eastAsia"/>
                <w:i/>
                <w:lang w:eastAsia="zh-CN"/>
              </w:rPr>
              <w:t>TS</w:t>
            </w:r>
          </w:p>
        </w:tc>
        <w:tc>
          <w:tcPr>
            <w:tcW w:w="1134" w:type="dxa"/>
          </w:tcPr>
          <w:p w14:paraId="029EA995" w14:textId="3639A40F" w:rsidR="004855E2" w:rsidRPr="00105477" w:rsidRDefault="004855E2" w:rsidP="004855E2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3</w:t>
            </w:r>
            <w:r>
              <w:rPr>
                <w:i/>
                <w:lang w:eastAsia="zh-CN"/>
              </w:rPr>
              <w:t>8.5</w:t>
            </w:r>
            <w:r w:rsidR="00C93CEB">
              <w:rPr>
                <w:rFonts w:hint="eastAsia"/>
                <w:i/>
                <w:lang w:eastAsia="zh-CN"/>
              </w:rPr>
              <w:t>xy</w:t>
            </w:r>
          </w:p>
        </w:tc>
        <w:tc>
          <w:tcPr>
            <w:tcW w:w="2335" w:type="dxa"/>
          </w:tcPr>
          <w:p w14:paraId="1BDC6F3B" w14:textId="72B96A56" w:rsidR="004855E2" w:rsidRPr="003616CB" w:rsidRDefault="004855E2" w:rsidP="004855E2">
            <w:pPr>
              <w:spacing w:after="0"/>
              <w:rPr>
                <w:iCs/>
              </w:rPr>
            </w:pPr>
            <w:r w:rsidRPr="003616CB">
              <w:rPr>
                <w:iCs/>
              </w:rPr>
              <w:t>NR; User Equipment (UE) Multiple Input Multiple Output (MIMO) Over-the-Air (OTA) performance; Conformance testing</w:t>
            </w:r>
          </w:p>
        </w:tc>
        <w:tc>
          <w:tcPr>
            <w:tcW w:w="1080" w:type="dxa"/>
          </w:tcPr>
          <w:p w14:paraId="72A3E374" w14:textId="3750E2AF" w:rsidR="004855E2" w:rsidRPr="00F33819" w:rsidRDefault="004855E2" w:rsidP="004855E2">
            <w:pPr>
              <w:spacing w:after="0"/>
              <w:rPr>
                <w:i/>
                <w:highlight w:val="yellow"/>
              </w:rPr>
            </w:pPr>
            <w:r w:rsidRPr="005D0572">
              <w:rPr>
                <w:rFonts w:cs="Arial" w:hint="eastAsia"/>
                <w:lang w:eastAsia="zh-CN"/>
              </w:rPr>
              <w:t>RAN#</w:t>
            </w:r>
            <w:r w:rsidRPr="005D0572">
              <w:rPr>
                <w:rFonts w:cs="Arial"/>
                <w:lang w:eastAsia="zh-CN"/>
              </w:rPr>
              <w:t>101 September</w:t>
            </w:r>
            <w:r w:rsidR="00AB0454" w:rsidRPr="005D0572">
              <w:rPr>
                <w:rFonts w:cs="Arial"/>
                <w:lang w:eastAsia="zh-CN"/>
              </w:rPr>
              <w:t xml:space="preserve"> </w:t>
            </w:r>
            <w:r w:rsidRPr="005D0572">
              <w:rPr>
                <w:rFonts w:cs="Arial" w:hint="eastAsia"/>
                <w:lang w:eastAsia="zh-CN"/>
              </w:rPr>
              <w:t>202</w:t>
            </w:r>
            <w:r w:rsidRPr="005D0572">
              <w:rPr>
                <w:rFonts w:cs="Arial"/>
                <w:lang w:eastAsia="zh-CN"/>
              </w:rPr>
              <w:t>3</w:t>
            </w:r>
          </w:p>
        </w:tc>
        <w:tc>
          <w:tcPr>
            <w:tcW w:w="1061" w:type="dxa"/>
          </w:tcPr>
          <w:p w14:paraId="1459D2C1" w14:textId="509123C2" w:rsidR="004855E2" w:rsidRPr="00F33819" w:rsidRDefault="004855E2" w:rsidP="004855E2">
            <w:pPr>
              <w:spacing w:after="0"/>
              <w:rPr>
                <w:i/>
                <w:highlight w:val="yellow"/>
              </w:rPr>
            </w:pPr>
            <w:r w:rsidRPr="005D0572">
              <w:rPr>
                <w:rFonts w:cs="Arial" w:hint="eastAsia"/>
                <w:lang w:eastAsia="zh-CN"/>
              </w:rPr>
              <w:t>RAN#</w:t>
            </w:r>
            <w:r w:rsidRPr="005D0572">
              <w:rPr>
                <w:rFonts w:cs="Arial"/>
                <w:lang w:eastAsia="zh-CN"/>
              </w:rPr>
              <w:t xml:space="preserve">102 December </w:t>
            </w:r>
            <w:r w:rsidRPr="005D0572">
              <w:rPr>
                <w:rFonts w:cs="Arial" w:hint="eastAsia"/>
                <w:lang w:eastAsia="zh-CN"/>
              </w:rPr>
              <w:t>202</w:t>
            </w:r>
            <w:r w:rsidRPr="005D0572">
              <w:rPr>
                <w:rFonts w:cs="Arial"/>
                <w:lang w:eastAsia="zh-CN"/>
              </w:rPr>
              <w:t>3</w:t>
            </w:r>
          </w:p>
        </w:tc>
        <w:tc>
          <w:tcPr>
            <w:tcW w:w="2359" w:type="dxa"/>
          </w:tcPr>
          <w:p w14:paraId="47744A92" w14:textId="77777777" w:rsidR="00691C81" w:rsidRPr="00EE530C" w:rsidRDefault="00691C81" w:rsidP="00691C81">
            <w:pPr>
              <w:spacing w:after="0"/>
              <w:rPr>
                <w:iCs/>
              </w:rPr>
            </w:pPr>
            <w:r w:rsidRPr="00EE530C">
              <w:rPr>
                <w:iCs/>
              </w:rPr>
              <w:t xml:space="preserve">Rapporteur: </w:t>
            </w:r>
          </w:p>
          <w:p w14:paraId="535D9E60" w14:textId="77777777" w:rsidR="00691C81" w:rsidRDefault="00691C81" w:rsidP="00691C81">
            <w:pPr>
              <w:spacing w:after="0"/>
              <w:rPr>
                <w:iCs/>
              </w:rPr>
            </w:pPr>
            <w:r w:rsidRPr="008543FA">
              <w:rPr>
                <w:iCs/>
              </w:rPr>
              <w:t xml:space="preserve">Istvan Szini, Apple, </w:t>
            </w:r>
            <w:hyperlink r:id="rId11" w:history="1">
              <w:r w:rsidRPr="007740DC">
                <w:rPr>
                  <w:rStyle w:val="Hyperlink"/>
                  <w:iCs/>
                </w:rPr>
                <w:t>Istvan@apple.com</w:t>
              </w:r>
            </w:hyperlink>
          </w:p>
          <w:p w14:paraId="4991B2D3" w14:textId="77777777" w:rsidR="00691C81" w:rsidRPr="008543FA" w:rsidRDefault="00691C81" w:rsidP="00691C81">
            <w:pPr>
              <w:spacing w:after="0"/>
              <w:rPr>
                <w:iCs/>
              </w:rPr>
            </w:pPr>
          </w:p>
          <w:p w14:paraId="75861C58" w14:textId="77777777" w:rsidR="00691C81" w:rsidRPr="00EE530C" w:rsidRDefault="00691C81" w:rsidP="00691C81">
            <w:pPr>
              <w:spacing w:after="0"/>
              <w:rPr>
                <w:iCs/>
              </w:rPr>
            </w:pPr>
            <w:r w:rsidRPr="00EE530C">
              <w:rPr>
                <w:iCs/>
              </w:rPr>
              <w:t xml:space="preserve">Co-rapporteur: </w:t>
            </w:r>
          </w:p>
          <w:p w14:paraId="34DB31BF" w14:textId="6018EFF0" w:rsidR="004855E2" w:rsidRDefault="00691C81" w:rsidP="00691C81">
            <w:pPr>
              <w:spacing w:after="0"/>
              <w:rPr>
                <w:iCs/>
              </w:rPr>
            </w:pPr>
            <w:r w:rsidRPr="008543FA">
              <w:rPr>
                <w:iCs/>
              </w:rPr>
              <w:t xml:space="preserve">Siting Zhu, CAICT, </w:t>
            </w:r>
            <w:hyperlink r:id="rId12" w:history="1">
              <w:r w:rsidRPr="00862788">
                <w:rPr>
                  <w:rStyle w:val="Hyperlink"/>
                  <w:iCs/>
                </w:rPr>
                <w:t>zhusiting@caict.ac.cn</w:t>
              </w:r>
            </w:hyperlink>
          </w:p>
          <w:p w14:paraId="50973480" w14:textId="77777777" w:rsidR="00691C81" w:rsidRDefault="00691C81" w:rsidP="00691C81">
            <w:pPr>
              <w:spacing w:after="0"/>
              <w:rPr>
                <w:iCs/>
              </w:rPr>
            </w:pPr>
          </w:p>
          <w:p w14:paraId="759FFDEA" w14:textId="77777777" w:rsidR="00691C81" w:rsidRDefault="00691C81" w:rsidP="00691C81">
            <w:pPr>
              <w:spacing w:after="0"/>
              <w:rPr>
                <w:iCs/>
              </w:rPr>
            </w:pPr>
            <w:r>
              <w:rPr>
                <w:iCs/>
              </w:rPr>
              <w:t>Co-rapporteur:</w:t>
            </w:r>
          </w:p>
          <w:p w14:paraId="0551A984" w14:textId="77777777" w:rsidR="00691C81" w:rsidRDefault="00691C81" w:rsidP="00691C81">
            <w:pPr>
              <w:spacing w:after="0"/>
              <w:rPr>
                <w:iCs/>
              </w:rPr>
            </w:pPr>
            <w:r>
              <w:rPr>
                <w:iCs/>
              </w:rPr>
              <w:t>Thorsten Hertel, Keysight</w:t>
            </w:r>
          </w:p>
          <w:p w14:paraId="54F6E218" w14:textId="5783526F" w:rsidR="00691C81" w:rsidRPr="00EE530C" w:rsidRDefault="00691C81" w:rsidP="00691C81">
            <w:pPr>
              <w:spacing w:after="0"/>
              <w:rPr>
                <w:iCs/>
              </w:rPr>
            </w:pPr>
            <w:r w:rsidRPr="00197C84">
              <w:rPr>
                <w:rStyle w:val="Hyperlink"/>
              </w:rPr>
              <w:t>thorsten.hert</w:t>
            </w:r>
            <w:r>
              <w:rPr>
                <w:rStyle w:val="Hyperlink"/>
              </w:rPr>
              <w:t>e</w:t>
            </w:r>
            <w:r w:rsidRPr="00197C84">
              <w:rPr>
                <w:rStyle w:val="Hyperlink"/>
              </w:rPr>
              <w:t>l@keysight.com</w:t>
            </w:r>
          </w:p>
        </w:tc>
      </w:tr>
    </w:tbl>
    <w:p w14:paraId="7D4E125D" w14:textId="77777777" w:rsidR="00DA649E" w:rsidRPr="00105477" w:rsidRDefault="00DA649E" w:rsidP="00DA649E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04"/>
        <w:gridCol w:w="4344"/>
        <w:gridCol w:w="1417"/>
        <w:gridCol w:w="2101"/>
      </w:tblGrid>
      <w:tr w:rsidR="00DA649E" w:rsidRPr="00105477" w14:paraId="6570A313" w14:textId="77777777" w:rsidTr="00281EE4">
        <w:trPr>
          <w:cantSplit/>
          <w:jc w:val="center"/>
        </w:trPr>
        <w:tc>
          <w:tcPr>
            <w:tcW w:w="94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7236F46" w14:textId="407F49D8" w:rsidR="00DA649E" w:rsidRPr="00105477" w:rsidRDefault="00DA649E" w:rsidP="00C42EF1">
            <w:pPr>
              <w:pStyle w:val="TAL"/>
              <w:ind w:right="-99"/>
              <w:jc w:val="center"/>
              <w:rPr>
                <w:sz w:val="16"/>
                <w:szCs w:val="16"/>
                <w:lang w:eastAsia="zh-CN"/>
              </w:rPr>
            </w:pPr>
            <w:r w:rsidRPr="00105477">
              <w:rPr>
                <w:b/>
                <w:sz w:val="16"/>
                <w:szCs w:val="16"/>
                <w:lang w:eastAsia="zh-CN"/>
              </w:rPr>
              <w:t>Impacted existing TS/TR</w:t>
            </w:r>
          </w:p>
        </w:tc>
      </w:tr>
      <w:tr w:rsidR="00DA649E" w:rsidRPr="00105477" w14:paraId="1D412BDE" w14:textId="77777777" w:rsidTr="00281EE4">
        <w:trPr>
          <w:cantSplit/>
          <w:jc w:val="center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D2CF728" w14:textId="77777777" w:rsidR="00DA649E" w:rsidRPr="00105477" w:rsidRDefault="00DA649E" w:rsidP="00C42EF1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105477">
              <w:rPr>
                <w:sz w:val="16"/>
                <w:szCs w:val="16"/>
                <w:lang w:eastAsia="zh-CN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12788C" w14:textId="77777777" w:rsidR="00DA649E" w:rsidRPr="00105477" w:rsidRDefault="00DA649E" w:rsidP="00C42EF1">
            <w:pPr>
              <w:spacing w:after="0"/>
              <w:ind w:right="-99"/>
              <w:rPr>
                <w:sz w:val="16"/>
                <w:szCs w:val="16"/>
              </w:rPr>
            </w:pPr>
            <w:r w:rsidRPr="00105477">
              <w:rPr>
                <w:sz w:val="16"/>
                <w:szCs w:val="16"/>
              </w:rPr>
              <w:t>D</w:t>
            </w:r>
            <w:r w:rsidRPr="00105477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CA7637C" w14:textId="77777777" w:rsidR="00DA649E" w:rsidRPr="00105477" w:rsidRDefault="00DA649E" w:rsidP="00C42EF1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105477">
              <w:rPr>
                <w:sz w:val="16"/>
                <w:szCs w:val="16"/>
                <w:lang w:eastAsia="zh-CN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A0509C" w14:textId="77777777" w:rsidR="00DA649E" w:rsidRPr="00105477" w:rsidRDefault="00DA649E" w:rsidP="00C42EF1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105477">
              <w:rPr>
                <w:sz w:val="16"/>
                <w:szCs w:val="16"/>
                <w:lang w:eastAsia="zh-CN"/>
              </w:rPr>
              <w:t>Remarks</w:t>
            </w:r>
          </w:p>
        </w:tc>
      </w:tr>
      <w:tr w:rsidR="00B30985" w:rsidRPr="007E2C0C" w14:paraId="77EC29C1" w14:textId="77777777" w:rsidTr="00281EE4">
        <w:trPr>
          <w:cantSplit/>
          <w:jc w:val="center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AA27" w14:textId="17AFA4FB" w:rsidR="00B30985" w:rsidRPr="007E2C0C" w:rsidRDefault="00B30985" w:rsidP="00B30985">
            <w:pPr>
              <w:pStyle w:val="TAL"/>
              <w:rPr>
                <w:rFonts w:cs="Arial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9772" w14:textId="4858F5F8" w:rsidR="00B30985" w:rsidRPr="00B535A1" w:rsidRDefault="00B30985" w:rsidP="001F5701">
            <w:pPr>
              <w:pStyle w:val="TAL"/>
              <w:rPr>
                <w:rFonts w:cs="Arial"/>
                <w:bCs/>
                <w:sz w:val="16"/>
                <w:szCs w:val="16"/>
                <w:highlight w:val="yellow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C2CE" w14:textId="11066390" w:rsidR="00B30985" w:rsidRPr="007E2C0C" w:rsidRDefault="00B30985" w:rsidP="00B30985">
            <w:pPr>
              <w:pStyle w:val="TAL"/>
              <w:rPr>
                <w:rFonts w:cs="Arial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1F6C" w14:textId="77777777" w:rsidR="00B30985" w:rsidRPr="007E2C0C" w:rsidRDefault="00B30985" w:rsidP="00B30985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B30985" w:rsidRPr="007E2C0C" w14:paraId="5677FF3B" w14:textId="77777777" w:rsidTr="00281EE4">
        <w:trPr>
          <w:cantSplit/>
          <w:jc w:val="center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C1CE" w14:textId="17E0FB32" w:rsidR="00B30985" w:rsidRPr="007E2C0C" w:rsidRDefault="00B30985" w:rsidP="00B30985">
            <w:pPr>
              <w:pStyle w:val="TAL"/>
              <w:rPr>
                <w:rFonts w:cs="Arial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DCDE" w14:textId="2D11674F" w:rsidR="00B30985" w:rsidRPr="007E2C0C" w:rsidRDefault="00B30985" w:rsidP="00B535A1">
            <w:pPr>
              <w:pStyle w:val="TAL"/>
              <w:rPr>
                <w:rFonts w:cs="Arial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C036" w14:textId="63435C19" w:rsidR="00B535A1" w:rsidRPr="007E2C0C" w:rsidRDefault="00B535A1" w:rsidP="00B30985">
            <w:pPr>
              <w:pStyle w:val="TAL"/>
              <w:rPr>
                <w:rFonts w:cs="Arial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A384" w14:textId="5AE0F1FB" w:rsidR="00B30985" w:rsidRPr="007E2C0C" w:rsidRDefault="00B30985" w:rsidP="00B30985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DF5C05" w:rsidRPr="007E2C0C" w14:paraId="07B8334F" w14:textId="77777777" w:rsidTr="00281EE4">
        <w:trPr>
          <w:cantSplit/>
          <w:jc w:val="center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313" w14:textId="2E1FF8C6" w:rsidR="00DF5C05" w:rsidRPr="007E2C0C" w:rsidRDefault="00DF5C05" w:rsidP="00DF5C05">
            <w:pPr>
              <w:pStyle w:val="TAL"/>
              <w:rPr>
                <w:rFonts w:cs="Arial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D52B" w14:textId="5F3FD01E" w:rsidR="00DF5C05" w:rsidRPr="007E2C0C" w:rsidRDefault="00DF5C05" w:rsidP="00DF5C05">
            <w:pPr>
              <w:pStyle w:val="TAL"/>
              <w:rPr>
                <w:rFonts w:cs="Arial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8DB9" w14:textId="1AB2FA7A" w:rsidR="00DF5C05" w:rsidRPr="007E2C0C" w:rsidRDefault="00DF5C05" w:rsidP="00DF5C05">
            <w:pPr>
              <w:pStyle w:val="TAL"/>
              <w:rPr>
                <w:rFonts w:cs="Arial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CFF1" w14:textId="77777777" w:rsidR="00DF5C05" w:rsidRPr="007E2C0C" w:rsidRDefault="00DF5C05" w:rsidP="00DF5C05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042074" w:rsidRPr="007E2C0C" w14:paraId="7BD9BE77" w14:textId="77777777" w:rsidTr="00281EE4">
        <w:trPr>
          <w:cantSplit/>
          <w:jc w:val="center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209C" w14:textId="1C327AB0" w:rsidR="00042074" w:rsidRPr="007E2C0C" w:rsidRDefault="00042074" w:rsidP="00042074">
            <w:pPr>
              <w:pStyle w:val="TAL"/>
              <w:rPr>
                <w:rFonts w:cs="Arial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E261" w14:textId="209556DF" w:rsidR="00042074" w:rsidRPr="007E2C0C" w:rsidRDefault="00042074" w:rsidP="00042074">
            <w:pPr>
              <w:pStyle w:val="TAL"/>
              <w:rPr>
                <w:rFonts w:cs="Arial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433F" w14:textId="1B9790A9" w:rsidR="00042074" w:rsidRPr="007E2C0C" w:rsidRDefault="00042074" w:rsidP="00042074">
            <w:pPr>
              <w:pStyle w:val="TAL"/>
              <w:rPr>
                <w:rFonts w:cs="Arial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BD74" w14:textId="77777777" w:rsidR="00042074" w:rsidRPr="007E2C0C" w:rsidRDefault="00042074" w:rsidP="00042074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042074" w:rsidRPr="007E2C0C" w14:paraId="2C2FD592" w14:textId="77777777" w:rsidTr="00281EE4">
        <w:trPr>
          <w:cantSplit/>
          <w:jc w:val="center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C554" w14:textId="0393F3C3" w:rsidR="00042074" w:rsidRPr="007E2C0C" w:rsidRDefault="00042074" w:rsidP="00042074">
            <w:pPr>
              <w:pStyle w:val="TAL"/>
              <w:rPr>
                <w:rFonts w:cs="Arial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0926" w14:textId="32C325F5" w:rsidR="00042074" w:rsidRPr="007E2C0C" w:rsidRDefault="00042074" w:rsidP="00042074">
            <w:pPr>
              <w:pStyle w:val="TAL"/>
              <w:rPr>
                <w:rFonts w:cs="Arial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B0D3" w14:textId="579964F6" w:rsidR="00042074" w:rsidRPr="007E2C0C" w:rsidRDefault="00042074" w:rsidP="00042074">
            <w:pPr>
              <w:pStyle w:val="TAL"/>
              <w:rPr>
                <w:rFonts w:cs="Arial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595A" w14:textId="77777777" w:rsidR="00042074" w:rsidRPr="007E2C0C" w:rsidRDefault="00042074" w:rsidP="00042074">
            <w:pPr>
              <w:pStyle w:val="TAL"/>
              <w:rPr>
                <w:rFonts w:cs="Arial"/>
                <w:sz w:val="16"/>
                <w:szCs w:val="16"/>
                <w:highlight w:val="yellow"/>
                <w:lang w:eastAsia="zh-CN"/>
              </w:rPr>
            </w:pPr>
          </w:p>
        </w:tc>
      </w:tr>
      <w:tr w:rsidR="00042074" w:rsidRPr="007E2C0C" w14:paraId="3A802F5A" w14:textId="77777777" w:rsidTr="00281EE4">
        <w:trPr>
          <w:cantSplit/>
          <w:jc w:val="center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0FE4" w14:textId="427F1EB3" w:rsidR="00042074" w:rsidRPr="007E2C0C" w:rsidRDefault="00042074" w:rsidP="00042074">
            <w:pPr>
              <w:pStyle w:val="TAL"/>
              <w:rPr>
                <w:rFonts w:cs="Arial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6D1B" w14:textId="06D8B407" w:rsidR="00042074" w:rsidRPr="007E2C0C" w:rsidRDefault="00042074" w:rsidP="00042074">
            <w:pPr>
              <w:pStyle w:val="TAL"/>
              <w:rPr>
                <w:rFonts w:cs="Arial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6E8D" w14:textId="5DFB2574" w:rsidR="00042074" w:rsidRPr="007E2C0C" w:rsidRDefault="00042074" w:rsidP="00042074">
            <w:pPr>
              <w:pStyle w:val="TAL"/>
              <w:rPr>
                <w:rFonts w:cs="Arial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FD59" w14:textId="77777777" w:rsidR="00042074" w:rsidRPr="007E2C0C" w:rsidRDefault="00042074" w:rsidP="00042074">
            <w:pPr>
              <w:pStyle w:val="TAL"/>
              <w:rPr>
                <w:rFonts w:cs="Arial"/>
                <w:sz w:val="16"/>
                <w:szCs w:val="16"/>
                <w:highlight w:val="yellow"/>
                <w:lang w:eastAsia="zh-CN"/>
              </w:rPr>
            </w:pPr>
          </w:p>
        </w:tc>
      </w:tr>
      <w:tr w:rsidR="00635419" w:rsidRPr="007E2C0C" w14:paraId="0A12F360" w14:textId="77777777" w:rsidTr="00281EE4">
        <w:trPr>
          <w:cantSplit/>
          <w:jc w:val="center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BC1E" w14:textId="78C1994C" w:rsidR="00635419" w:rsidRPr="007E2C0C" w:rsidRDefault="00635419" w:rsidP="00635419">
            <w:pPr>
              <w:pStyle w:val="TAL"/>
              <w:rPr>
                <w:rFonts w:cs="Arial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C3D6" w14:textId="4C732790" w:rsidR="00635419" w:rsidRPr="007E2C0C" w:rsidRDefault="00635419" w:rsidP="00635419">
            <w:pPr>
              <w:pStyle w:val="TAL"/>
              <w:rPr>
                <w:rFonts w:cs="Arial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A2CF" w14:textId="21C98EAC" w:rsidR="00635419" w:rsidRPr="007E2C0C" w:rsidRDefault="00635419" w:rsidP="00635419">
            <w:pPr>
              <w:pStyle w:val="TAL"/>
              <w:rPr>
                <w:rFonts w:cs="Arial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D6A2" w14:textId="77777777" w:rsidR="00635419" w:rsidRPr="007E2C0C" w:rsidRDefault="00635419" w:rsidP="00635419">
            <w:pPr>
              <w:pStyle w:val="TAL"/>
              <w:rPr>
                <w:rFonts w:cs="Arial"/>
                <w:sz w:val="16"/>
                <w:szCs w:val="16"/>
                <w:highlight w:val="yellow"/>
                <w:lang w:eastAsia="zh-CN"/>
              </w:rPr>
            </w:pPr>
          </w:p>
        </w:tc>
      </w:tr>
      <w:tr w:rsidR="00635419" w:rsidRPr="007E2C0C" w14:paraId="5EAC4AF6" w14:textId="77777777" w:rsidTr="00281EE4">
        <w:trPr>
          <w:cantSplit/>
          <w:jc w:val="center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F94B" w14:textId="075951C5" w:rsidR="00635419" w:rsidRPr="007E2C0C" w:rsidRDefault="00635419" w:rsidP="00635419">
            <w:pPr>
              <w:pStyle w:val="TAL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AABC" w14:textId="778D6B46" w:rsidR="00635419" w:rsidRPr="007E2C0C" w:rsidRDefault="00635419" w:rsidP="00635419">
            <w:pPr>
              <w:pStyle w:val="TAL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A4C6" w14:textId="3622FE95" w:rsidR="00635419" w:rsidRPr="007E2C0C" w:rsidRDefault="00635419" w:rsidP="00635419">
            <w:pPr>
              <w:pStyle w:val="TAL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F56D" w14:textId="77777777" w:rsidR="00635419" w:rsidRPr="007E2C0C" w:rsidRDefault="00635419" w:rsidP="00635419">
            <w:pPr>
              <w:pStyle w:val="TAL"/>
              <w:rPr>
                <w:rFonts w:cs="Arial"/>
                <w:sz w:val="16"/>
                <w:szCs w:val="16"/>
                <w:highlight w:val="yellow"/>
                <w:lang w:eastAsia="zh-CN"/>
              </w:rPr>
            </w:pPr>
          </w:p>
        </w:tc>
      </w:tr>
      <w:tr w:rsidR="00635419" w:rsidRPr="00105477" w14:paraId="585AB39B" w14:textId="77777777" w:rsidTr="00281EE4">
        <w:trPr>
          <w:cantSplit/>
          <w:jc w:val="center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2C38" w14:textId="6F4CC0DB" w:rsidR="00635419" w:rsidRPr="007E2C0C" w:rsidRDefault="00635419" w:rsidP="00635419">
            <w:pPr>
              <w:pStyle w:val="TAL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2175" w14:textId="3B240125" w:rsidR="00635419" w:rsidRPr="007E2C0C" w:rsidRDefault="00635419" w:rsidP="00635419">
            <w:pPr>
              <w:pStyle w:val="TAL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596C" w14:textId="6563A7AA" w:rsidR="00635419" w:rsidRPr="007E2C0C" w:rsidRDefault="00635419" w:rsidP="00635419">
            <w:pPr>
              <w:pStyle w:val="TAL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6EDC" w14:textId="08A2B76E" w:rsidR="00635419" w:rsidRPr="00105477" w:rsidRDefault="00635419" w:rsidP="0063541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</w:tbl>
    <w:p w14:paraId="62A55860" w14:textId="77777777" w:rsidR="00DA649E" w:rsidRPr="00105477" w:rsidRDefault="00DA649E" w:rsidP="00DA649E"/>
    <w:p w14:paraId="7C3C3C0E" w14:textId="77777777" w:rsidR="00DA649E" w:rsidRPr="00105477" w:rsidRDefault="00DA649E" w:rsidP="00DA649E">
      <w:pPr>
        <w:pStyle w:val="Heading2"/>
        <w:spacing w:before="0"/>
      </w:pPr>
      <w:r w:rsidRPr="00105477">
        <w:t>6</w:t>
      </w:r>
      <w:r w:rsidRPr="00105477">
        <w:tab/>
        <w:t>Work item Rapporteur(s)</w:t>
      </w:r>
    </w:p>
    <w:p w14:paraId="2DD8D57B" w14:textId="6F5D363A" w:rsidR="000A0008" w:rsidRDefault="00880C1E" w:rsidP="000A0008">
      <w:pPr>
        <w:rPr>
          <w:rFonts w:eastAsia="SimSun"/>
          <w:color w:val="0000FF"/>
          <w:u w:val="single"/>
          <w:lang w:eastAsia="zh-CN"/>
        </w:rPr>
      </w:pPr>
      <w:r>
        <w:t>Istvan Szini</w:t>
      </w:r>
      <w:r w:rsidR="000A0008" w:rsidRPr="00342130">
        <w:t xml:space="preserve">, </w:t>
      </w:r>
      <w:r w:rsidR="007A5D3E">
        <w:t>Apple</w:t>
      </w:r>
      <w:r w:rsidR="000A0008" w:rsidRPr="00342130">
        <w:t xml:space="preserve">, </w:t>
      </w:r>
      <w:hyperlink r:id="rId13" w:history="1">
        <w:r w:rsidR="007A5D3E" w:rsidRPr="009C29B5">
          <w:rPr>
            <w:rStyle w:val="Hyperlink"/>
            <w:rFonts w:eastAsia="SimSun"/>
            <w:lang w:eastAsia="zh-CN"/>
          </w:rPr>
          <w:t>Istvan@apple.com</w:t>
        </w:r>
      </w:hyperlink>
    </w:p>
    <w:p w14:paraId="728294D7" w14:textId="0D58D828" w:rsidR="000A0008" w:rsidRDefault="00B67070" w:rsidP="000A0008">
      <w:pPr>
        <w:ind w:right="-99"/>
        <w:rPr>
          <w:rStyle w:val="Hyperlink"/>
        </w:rPr>
      </w:pPr>
      <w:r w:rsidRPr="00B67070">
        <w:rPr>
          <w:lang w:val="en-US"/>
        </w:rPr>
        <w:t>Siting Zhu</w:t>
      </w:r>
      <w:r w:rsidR="00880C1E">
        <w:t xml:space="preserve">, </w:t>
      </w:r>
      <w:r>
        <w:t>CAICT</w:t>
      </w:r>
      <w:r w:rsidR="000A0008" w:rsidRPr="009C75E3">
        <w:t xml:space="preserve">, </w:t>
      </w:r>
      <w:hyperlink r:id="rId14" w:history="1">
        <w:r w:rsidRPr="009C29B5">
          <w:rPr>
            <w:rStyle w:val="Hyperlink"/>
          </w:rPr>
          <w:t>zhusiting@caict.ac.cn</w:t>
        </w:r>
      </w:hyperlink>
    </w:p>
    <w:p w14:paraId="246922BE" w14:textId="7FE12840" w:rsidR="001931AB" w:rsidRPr="00CC39F1" w:rsidRDefault="001931AB" w:rsidP="000A0008">
      <w:pPr>
        <w:ind w:right="-99"/>
        <w:rPr>
          <w:rStyle w:val="Hyperlink"/>
          <w:color w:val="auto"/>
          <w:u w:val="none"/>
          <w:lang w:val="en-US"/>
        </w:rPr>
      </w:pPr>
      <w:r w:rsidRPr="00691C81">
        <w:rPr>
          <w:rStyle w:val="Hyperlink"/>
          <w:color w:val="000000" w:themeColor="text1"/>
          <w:u w:val="none"/>
        </w:rPr>
        <w:t>Thorsten Hertel, Keysight</w:t>
      </w:r>
      <w:r w:rsidR="00CC39F1">
        <w:rPr>
          <w:rStyle w:val="Hyperlink"/>
          <w:color w:val="000000" w:themeColor="text1"/>
          <w:u w:val="none"/>
        </w:rPr>
        <w:t xml:space="preserve">, </w:t>
      </w:r>
      <w:r w:rsidR="00CC39F1" w:rsidRPr="00197C84">
        <w:rPr>
          <w:rStyle w:val="Hyperlink"/>
        </w:rPr>
        <w:t>thorsten.hert</w:t>
      </w:r>
      <w:r w:rsidR="00691C81">
        <w:rPr>
          <w:rStyle w:val="Hyperlink"/>
        </w:rPr>
        <w:t>e</w:t>
      </w:r>
      <w:r w:rsidR="00CC39F1" w:rsidRPr="00197C84">
        <w:rPr>
          <w:rStyle w:val="Hyperlink"/>
        </w:rPr>
        <w:t>l@keysight.com</w:t>
      </w:r>
    </w:p>
    <w:p w14:paraId="51FF124D" w14:textId="77777777" w:rsidR="00CC39F1" w:rsidRDefault="00CC39F1" w:rsidP="000A0008">
      <w:pPr>
        <w:ind w:right="-99"/>
        <w:rPr>
          <w:rStyle w:val="Hyperlink"/>
        </w:rPr>
      </w:pPr>
    </w:p>
    <w:p w14:paraId="1694EF0C" w14:textId="77777777" w:rsidR="00DA649E" w:rsidRPr="00105477" w:rsidRDefault="00DA649E" w:rsidP="00DA649E">
      <w:pPr>
        <w:pStyle w:val="Heading2"/>
        <w:spacing w:before="0"/>
      </w:pPr>
      <w:r w:rsidRPr="00105477">
        <w:t>7</w:t>
      </w:r>
      <w:r w:rsidRPr="00105477">
        <w:tab/>
        <w:t>Work item leadership</w:t>
      </w:r>
    </w:p>
    <w:p w14:paraId="6AA36B69" w14:textId="77777777" w:rsidR="00DA649E" w:rsidRPr="00105477" w:rsidRDefault="00DA649E" w:rsidP="00DA649E">
      <w:pPr>
        <w:spacing w:after="0"/>
        <w:ind w:right="-96"/>
      </w:pPr>
      <w:r w:rsidRPr="00105477">
        <w:rPr>
          <w:rFonts w:hint="eastAsia"/>
        </w:rPr>
        <w:t>R</w:t>
      </w:r>
      <w:r w:rsidRPr="00105477">
        <w:t>AN5</w:t>
      </w:r>
    </w:p>
    <w:p w14:paraId="1A5C82FF" w14:textId="77777777" w:rsidR="00DA649E" w:rsidRPr="00105477" w:rsidRDefault="00DA649E" w:rsidP="00DA649E">
      <w:pPr>
        <w:spacing w:after="0"/>
        <w:ind w:right="-96"/>
      </w:pPr>
    </w:p>
    <w:p w14:paraId="6A1A4108" w14:textId="77777777" w:rsidR="00DA649E" w:rsidRPr="00105477" w:rsidRDefault="00DA649E" w:rsidP="00DA649E">
      <w:pPr>
        <w:pStyle w:val="Heading2"/>
        <w:spacing w:before="0"/>
      </w:pPr>
      <w:r w:rsidRPr="00105477">
        <w:t>8</w:t>
      </w:r>
      <w:r w:rsidRPr="00105477">
        <w:tab/>
        <w:t>Aspects that involve other WGs</w:t>
      </w:r>
    </w:p>
    <w:p w14:paraId="0C3DCC4A" w14:textId="77777777" w:rsidR="00DA649E" w:rsidRPr="00105477" w:rsidRDefault="00DA649E" w:rsidP="00DA649E">
      <w:r w:rsidRPr="00105477">
        <w:t>None</w:t>
      </w:r>
    </w:p>
    <w:p w14:paraId="39D2FA71" w14:textId="77777777" w:rsidR="00DA649E" w:rsidRPr="00105477" w:rsidRDefault="00DA649E" w:rsidP="00DA649E">
      <w:pPr>
        <w:pStyle w:val="Heading2"/>
        <w:spacing w:before="0"/>
      </w:pPr>
      <w:r w:rsidRPr="00105477">
        <w:lastRenderedPageBreak/>
        <w:t>9</w:t>
      </w:r>
      <w:r w:rsidRPr="00105477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FA5EE4" w:rsidRPr="00105477" w14:paraId="76255077" w14:textId="77777777" w:rsidTr="00C42EF1">
        <w:trPr>
          <w:jc w:val="center"/>
        </w:trPr>
        <w:tc>
          <w:tcPr>
            <w:tcW w:w="0" w:type="auto"/>
            <w:shd w:val="clear" w:color="auto" w:fill="E0E0E0"/>
          </w:tcPr>
          <w:p w14:paraId="1E888364" w14:textId="77777777" w:rsidR="00FA5EE4" w:rsidRPr="00105477" w:rsidRDefault="00FA5EE4" w:rsidP="00C42EF1">
            <w:pPr>
              <w:pStyle w:val="TAH"/>
              <w:rPr>
                <w:lang w:eastAsia="zh-CN"/>
              </w:rPr>
            </w:pPr>
            <w:r w:rsidRPr="00105477">
              <w:rPr>
                <w:lang w:eastAsia="zh-CN"/>
              </w:rPr>
              <w:t>Supporting IM name</w:t>
            </w:r>
          </w:p>
        </w:tc>
      </w:tr>
      <w:tr w:rsidR="00FA5EE4" w:rsidRPr="00105477" w14:paraId="098C9697" w14:textId="77777777" w:rsidTr="00C42EF1">
        <w:trPr>
          <w:jc w:val="center"/>
        </w:trPr>
        <w:tc>
          <w:tcPr>
            <w:tcW w:w="1946" w:type="dxa"/>
          </w:tcPr>
          <w:p w14:paraId="108CEDD4" w14:textId="762A6D2C" w:rsidR="00FA5EE4" w:rsidRPr="00105477" w:rsidRDefault="00880C1E" w:rsidP="00B204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Apple</w:t>
            </w:r>
          </w:p>
        </w:tc>
      </w:tr>
      <w:tr w:rsidR="00FA5EE4" w:rsidRPr="00105477" w14:paraId="6A52EF5E" w14:textId="77777777" w:rsidTr="00C42EF1">
        <w:trPr>
          <w:jc w:val="center"/>
        </w:trPr>
        <w:tc>
          <w:tcPr>
            <w:tcW w:w="1946" w:type="dxa"/>
          </w:tcPr>
          <w:p w14:paraId="7179D7A6" w14:textId="3BD0C567" w:rsidR="00FA5EE4" w:rsidRPr="00105477" w:rsidRDefault="00132B0D" w:rsidP="00B204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CAICT</w:t>
            </w:r>
          </w:p>
        </w:tc>
      </w:tr>
      <w:tr w:rsidR="00FA5EE4" w:rsidRPr="00105477" w14:paraId="7C1CDD86" w14:textId="77777777" w:rsidTr="00C42EF1">
        <w:trPr>
          <w:jc w:val="center"/>
        </w:trPr>
        <w:tc>
          <w:tcPr>
            <w:tcW w:w="1946" w:type="dxa"/>
          </w:tcPr>
          <w:p w14:paraId="0AB5D0ED" w14:textId="5048462B" w:rsidR="00FA5EE4" w:rsidRPr="00105477" w:rsidRDefault="00197C84" w:rsidP="00B204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Keysight</w:t>
            </w:r>
          </w:p>
        </w:tc>
      </w:tr>
      <w:tr w:rsidR="00FA5EE4" w:rsidRPr="00105477" w14:paraId="0408F856" w14:textId="77777777" w:rsidTr="00C42EF1">
        <w:trPr>
          <w:jc w:val="center"/>
        </w:trPr>
        <w:tc>
          <w:tcPr>
            <w:tcW w:w="1946" w:type="dxa"/>
          </w:tcPr>
          <w:p w14:paraId="7A6B5E2E" w14:textId="394C1688" w:rsidR="00FA5EE4" w:rsidRPr="00105477" w:rsidRDefault="00781382" w:rsidP="00C42E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Spirent</w:t>
            </w:r>
          </w:p>
        </w:tc>
      </w:tr>
      <w:tr w:rsidR="00FA5EE4" w:rsidRPr="00C42EF1" w14:paraId="105F2B97" w14:textId="77777777" w:rsidTr="00C42EF1">
        <w:trPr>
          <w:jc w:val="center"/>
        </w:trPr>
        <w:tc>
          <w:tcPr>
            <w:tcW w:w="1946" w:type="dxa"/>
          </w:tcPr>
          <w:p w14:paraId="672BA4D3" w14:textId="64A4DDDA" w:rsidR="00FA5EE4" w:rsidRPr="00C42EF1" w:rsidRDefault="00932038" w:rsidP="00B204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SGS</w:t>
            </w:r>
            <w:r w:rsidR="00FE2F91">
              <w:rPr>
                <w:lang w:eastAsia="zh-CN"/>
              </w:rPr>
              <w:t xml:space="preserve"> Wireless</w:t>
            </w:r>
          </w:p>
        </w:tc>
      </w:tr>
      <w:tr w:rsidR="00FA5EE4" w:rsidRPr="00105477" w14:paraId="68D60A6D" w14:textId="77777777" w:rsidTr="00C42EF1">
        <w:trPr>
          <w:jc w:val="center"/>
        </w:trPr>
        <w:tc>
          <w:tcPr>
            <w:tcW w:w="1946" w:type="dxa"/>
          </w:tcPr>
          <w:p w14:paraId="2E17F9C7" w14:textId="219BA4FE" w:rsidR="00FA5EE4" w:rsidRPr="00105477" w:rsidRDefault="00622516" w:rsidP="00C42E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FA5EE4" w:rsidRPr="00105477" w14:paraId="197155B3" w14:textId="77777777" w:rsidTr="00C42EF1">
        <w:trPr>
          <w:jc w:val="center"/>
        </w:trPr>
        <w:tc>
          <w:tcPr>
            <w:tcW w:w="1946" w:type="dxa"/>
          </w:tcPr>
          <w:p w14:paraId="765AEE35" w14:textId="470E66AC" w:rsidR="00FA5EE4" w:rsidRPr="00105477" w:rsidRDefault="00FE2F91" w:rsidP="00C42E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Sporton International</w:t>
            </w:r>
          </w:p>
        </w:tc>
      </w:tr>
      <w:tr w:rsidR="00FA5EE4" w:rsidRPr="00105477" w14:paraId="6B60E064" w14:textId="77777777" w:rsidTr="00C42EF1">
        <w:trPr>
          <w:jc w:val="center"/>
        </w:trPr>
        <w:tc>
          <w:tcPr>
            <w:tcW w:w="1946" w:type="dxa"/>
          </w:tcPr>
          <w:p w14:paraId="2BF183FA" w14:textId="744756F2" w:rsidR="00FA5EE4" w:rsidRPr="00105477" w:rsidRDefault="00105B84" w:rsidP="00B204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ETS-Lindgren</w:t>
            </w:r>
          </w:p>
        </w:tc>
      </w:tr>
      <w:tr w:rsidR="00FA5EE4" w:rsidRPr="00105477" w14:paraId="0B5B1640" w14:textId="77777777" w:rsidTr="00C42EF1">
        <w:trPr>
          <w:jc w:val="center"/>
        </w:trPr>
        <w:tc>
          <w:tcPr>
            <w:tcW w:w="1946" w:type="dxa"/>
          </w:tcPr>
          <w:p w14:paraId="7E8D3C9C" w14:textId="495DCAC6" w:rsidR="00FA5EE4" w:rsidRDefault="00666181" w:rsidP="00B204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MVG</w:t>
            </w:r>
          </w:p>
        </w:tc>
      </w:tr>
      <w:tr w:rsidR="00FA5EE4" w:rsidRPr="00C42EF1" w14:paraId="549E1DA3" w14:textId="77777777" w:rsidTr="00C42EF1">
        <w:trPr>
          <w:jc w:val="center"/>
        </w:trPr>
        <w:tc>
          <w:tcPr>
            <w:tcW w:w="1946" w:type="dxa"/>
          </w:tcPr>
          <w:p w14:paraId="4071462E" w14:textId="4D8FA75A" w:rsidR="00FA5EE4" w:rsidRDefault="00B20B30" w:rsidP="00B204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Unicom</w:t>
            </w:r>
          </w:p>
        </w:tc>
      </w:tr>
      <w:tr w:rsidR="00FA5EE4" w:rsidRPr="00C42EF1" w14:paraId="52605057" w14:textId="77777777" w:rsidTr="00C42EF1">
        <w:trPr>
          <w:jc w:val="center"/>
        </w:trPr>
        <w:tc>
          <w:tcPr>
            <w:tcW w:w="1946" w:type="dxa"/>
          </w:tcPr>
          <w:p w14:paraId="50E3E8A1" w14:textId="00F71DCD" w:rsidR="00FA5EE4" w:rsidRPr="00C42EF1" w:rsidRDefault="00B20B30" w:rsidP="00B204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FA5EE4" w:rsidRPr="00105477" w14:paraId="427BFE62" w14:textId="77777777" w:rsidTr="00C42EF1">
        <w:trPr>
          <w:jc w:val="center"/>
        </w:trPr>
        <w:tc>
          <w:tcPr>
            <w:tcW w:w="1946" w:type="dxa"/>
          </w:tcPr>
          <w:p w14:paraId="53F6EA01" w14:textId="33EC556E" w:rsidR="00FA5EE4" w:rsidRPr="00105477" w:rsidRDefault="00FA5EE4" w:rsidP="00C42EF1">
            <w:pPr>
              <w:pStyle w:val="TAL"/>
              <w:rPr>
                <w:lang w:eastAsia="zh-CN"/>
              </w:rPr>
            </w:pPr>
          </w:p>
        </w:tc>
      </w:tr>
      <w:tr w:rsidR="00FA5EE4" w:rsidRPr="00105477" w14:paraId="47979347" w14:textId="77777777" w:rsidTr="00C42EF1">
        <w:trPr>
          <w:jc w:val="center"/>
        </w:trPr>
        <w:tc>
          <w:tcPr>
            <w:tcW w:w="1946" w:type="dxa"/>
          </w:tcPr>
          <w:p w14:paraId="29DABD29" w14:textId="0C963D66" w:rsidR="00FA5EE4" w:rsidRPr="00105477" w:rsidRDefault="00FA5EE4" w:rsidP="00B204B5">
            <w:pPr>
              <w:pStyle w:val="TAL"/>
              <w:rPr>
                <w:lang w:eastAsia="zh-CN"/>
              </w:rPr>
            </w:pPr>
          </w:p>
        </w:tc>
      </w:tr>
      <w:tr w:rsidR="00FA5EE4" w:rsidRPr="00105477" w14:paraId="3AEA1F55" w14:textId="77777777" w:rsidTr="00C42EF1">
        <w:trPr>
          <w:jc w:val="center"/>
        </w:trPr>
        <w:tc>
          <w:tcPr>
            <w:tcW w:w="1946" w:type="dxa"/>
          </w:tcPr>
          <w:p w14:paraId="1CF9EC47" w14:textId="7ABE1CC3" w:rsidR="00FA5EE4" w:rsidRPr="00105477" w:rsidRDefault="00FA5EE4" w:rsidP="00C42EF1">
            <w:pPr>
              <w:pStyle w:val="TAL"/>
              <w:rPr>
                <w:lang w:eastAsia="zh-CN"/>
              </w:rPr>
            </w:pPr>
          </w:p>
        </w:tc>
      </w:tr>
      <w:tr w:rsidR="00FA5EE4" w:rsidRPr="00105477" w14:paraId="7B9B3771" w14:textId="77777777" w:rsidTr="00C42EF1">
        <w:trPr>
          <w:jc w:val="center"/>
        </w:trPr>
        <w:tc>
          <w:tcPr>
            <w:tcW w:w="1946" w:type="dxa"/>
          </w:tcPr>
          <w:p w14:paraId="42C0DAEB" w14:textId="6A625335" w:rsidR="00FA5EE4" w:rsidRPr="00105477" w:rsidRDefault="00FA5EE4" w:rsidP="00B204B5">
            <w:pPr>
              <w:pStyle w:val="TAL"/>
              <w:rPr>
                <w:lang w:eastAsia="zh-CN"/>
              </w:rPr>
            </w:pPr>
          </w:p>
        </w:tc>
      </w:tr>
      <w:tr w:rsidR="00FA5EE4" w:rsidRPr="00105477" w14:paraId="15763F84" w14:textId="77777777" w:rsidTr="00C42EF1">
        <w:trPr>
          <w:jc w:val="center"/>
        </w:trPr>
        <w:tc>
          <w:tcPr>
            <w:tcW w:w="1946" w:type="dxa"/>
          </w:tcPr>
          <w:p w14:paraId="0CAAF499" w14:textId="591F0785" w:rsidR="00FA5EE4" w:rsidRPr="00105477" w:rsidRDefault="00FA5EE4" w:rsidP="00B204B5">
            <w:pPr>
              <w:pStyle w:val="TAL"/>
              <w:rPr>
                <w:lang w:eastAsia="zh-CN"/>
              </w:rPr>
            </w:pPr>
          </w:p>
        </w:tc>
      </w:tr>
    </w:tbl>
    <w:p w14:paraId="0E01C5C4" w14:textId="77777777" w:rsidR="00067741" w:rsidRDefault="00067741" w:rsidP="00067741">
      <w:pPr>
        <w:pStyle w:val="FP"/>
        <w:ind w:right="-99"/>
        <w:jc w:val="right"/>
      </w:pPr>
    </w:p>
    <w:p w14:paraId="750CA061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14:paraId="0071A194" w14:textId="77777777"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14:paraId="22505374" w14:textId="77777777"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14:paraId="7E9E54D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14:paraId="1B28CCC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14:paraId="0745A1E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14:paraId="155FDA35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14:paraId="1942CFD7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14:paraId="332C218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14:paraId="3F0E26C2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14:paraId="1CF1B29A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14:paraId="7F5D746A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14:paraId="3F4808BC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14:paraId="4983E272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14:paraId="63931A8F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14:paraId="1D6ED66A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14:paraId="40245AA7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14:paraId="4DB690B5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14:paraId="6FDA5A0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14:paraId="26BBA192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14:paraId="0732235A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14:paraId="2982E7D9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14:paraId="1E05337F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14:paraId="48954370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741DB" w14:textId="77777777" w:rsidR="00674F7B" w:rsidRDefault="00674F7B">
      <w:r>
        <w:separator/>
      </w:r>
    </w:p>
  </w:endnote>
  <w:endnote w:type="continuationSeparator" w:id="0">
    <w:p w14:paraId="3E0126DE" w14:textId="77777777" w:rsidR="00674F7B" w:rsidRDefault="00674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2CA16" w14:textId="77777777" w:rsidR="00674F7B" w:rsidRDefault="00674F7B">
      <w:r>
        <w:separator/>
      </w:r>
    </w:p>
  </w:footnote>
  <w:footnote w:type="continuationSeparator" w:id="0">
    <w:p w14:paraId="2FFF6387" w14:textId="77777777" w:rsidR="00674F7B" w:rsidRDefault="00674F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4E4B65"/>
    <w:multiLevelType w:val="hybridMultilevel"/>
    <w:tmpl w:val="3BF6D074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5C348F1C">
      <w:start w:val="4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02137"/>
    <w:multiLevelType w:val="hybridMultilevel"/>
    <w:tmpl w:val="B80E857A"/>
    <w:lvl w:ilvl="0" w:tplc="5C348F1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A4072"/>
    <w:multiLevelType w:val="hybridMultilevel"/>
    <w:tmpl w:val="3AF4FDB8"/>
    <w:lvl w:ilvl="0" w:tplc="0EDA302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AE1B9E"/>
    <w:multiLevelType w:val="hybridMultilevel"/>
    <w:tmpl w:val="CCA42E00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5C348F1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B64D6D"/>
    <w:multiLevelType w:val="hybridMultilevel"/>
    <w:tmpl w:val="FCAA9B4C"/>
    <w:lvl w:ilvl="0" w:tplc="C660F7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97B2E58"/>
    <w:multiLevelType w:val="hybridMultilevel"/>
    <w:tmpl w:val="6908F514"/>
    <w:lvl w:ilvl="0" w:tplc="0EDA302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1649AF"/>
    <w:multiLevelType w:val="hybridMultilevel"/>
    <w:tmpl w:val="20FA932A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2188DDE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8E4293"/>
    <w:multiLevelType w:val="hybridMultilevel"/>
    <w:tmpl w:val="63F4E14C"/>
    <w:lvl w:ilvl="0" w:tplc="0EDA302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2D0D9B"/>
    <w:multiLevelType w:val="hybridMultilevel"/>
    <w:tmpl w:val="3B1E4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5000885"/>
    <w:multiLevelType w:val="hybridMultilevel"/>
    <w:tmpl w:val="EC5E5810"/>
    <w:lvl w:ilvl="0" w:tplc="2188DDE8">
      <w:start w:val="1"/>
      <w:numFmt w:val="bullet"/>
      <w:lvlText w:val="•"/>
      <w:lvlJc w:val="left"/>
      <w:pPr>
        <w:ind w:left="1269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689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9" w:hanging="420"/>
      </w:pPr>
      <w:rPr>
        <w:rFonts w:ascii="Wingdings" w:hAnsi="Wingdings" w:hint="default"/>
      </w:rPr>
    </w:lvl>
  </w:abstractNum>
  <w:abstractNum w:abstractNumId="12" w15:restartNumberingAfterBreak="0">
    <w:nsid w:val="3A616BA2"/>
    <w:multiLevelType w:val="hybridMultilevel"/>
    <w:tmpl w:val="219A5E0E"/>
    <w:lvl w:ilvl="0" w:tplc="D310BA9A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E481568"/>
    <w:multiLevelType w:val="hybridMultilevel"/>
    <w:tmpl w:val="97B6B4CA"/>
    <w:lvl w:ilvl="0" w:tplc="813A04E2">
      <w:start w:val="1"/>
      <w:numFmt w:val="decimal"/>
      <w:lvlText w:val="%1."/>
      <w:lvlJc w:val="left"/>
      <w:pPr>
        <w:ind w:left="36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ADF061B"/>
    <w:multiLevelType w:val="hybridMultilevel"/>
    <w:tmpl w:val="F9D86DB6"/>
    <w:lvl w:ilvl="0" w:tplc="0EDA302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B17EF6"/>
    <w:multiLevelType w:val="hybridMultilevel"/>
    <w:tmpl w:val="CAA0EF52"/>
    <w:lvl w:ilvl="0" w:tplc="5C348F1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9" w15:restartNumberingAfterBreak="0">
    <w:nsid w:val="5CED27FB"/>
    <w:multiLevelType w:val="hybridMultilevel"/>
    <w:tmpl w:val="051C5698"/>
    <w:lvl w:ilvl="0" w:tplc="0EDA302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4C171F"/>
    <w:multiLevelType w:val="hybridMultilevel"/>
    <w:tmpl w:val="8A28A20C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934A7"/>
    <w:multiLevelType w:val="hybridMultilevel"/>
    <w:tmpl w:val="B8725CAC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D66FA3"/>
    <w:multiLevelType w:val="hybridMultilevel"/>
    <w:tmpl w:val="0E089324"/>
    <w:lvl w:ilvl="0" w:tplc="0EDA302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0D19ED"/>
    <w:multiLevelType w:val="hybridMultilevel"/>
    <w:tmpl w:val="9D729806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4E37C64"/>
    <w:multiLevelType w:val="hybridMultilevel"/>
    <w:tmpl w:val="AC90862C"/>
    <w:lvl w:ilvl="0" w:tplc="5C348F1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A4665C"/>
    <w:multiLevelType w:val="hybridMultilevel"/>
    <w:tmpl w:val="55061D08"/>
    <w:lvl w:ilvl="0" w:tplc="5C348F1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7DC36606"/>
    <w:multiLevelType w:val="hybridMultilevel"/>
    <w:tmpl w:val="63DEC3EA"/>
    <w:lvl w:ilvl="0" w:tplc="5C348F1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039410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54933648">
    <w:abstractNumId w:val="18"/>
  </w:num>
  <w:num w:numId="3" w16cid:durableId="258830801">
    <w:abstractNumId w:val="17"/>
  </w:num>
  <w:num w:numId="4" w16cid:durableId="1415787570">
    <w:abstractNumId w:val="10"/>
  </w:num>
  <w:num w:numId="5" w16cid:durableId="3753479">
    <w:abstractNumId w:val="26"/>
  </w:num>
  <w:num w:numId="6" w16cid:durableId="1798597276">
    <w:abstractNumId w:val="11"/>
  </w:num>
  <w:num w:numId="7" w16cid:durableId="1313752337">
    <w:abstractNumId w:val="14"/>
  </w:num>
  <w:num w:numId="8" w16cid:durableId="1536885318">
    <w:abstractNumId w:val="23"/>
  </w:num>
  <w:num w:numId="9" w16cid:durableId="1521818168">
    <w:abstractNumId w:val="7"/>
  </w:num>
  <w:num w:numId="10" w16cid:durableId="848101880">
    <w:abstractNumId w:val="9"/>
  </w:num>
  <w:num w:numId="11" w16cid:durableId="541673304">
    <w:abstractNumId w:val="15"/>
  </w:num>
  <w:num w:numId="12" w16cid:durableId="69546873">
    <w:abstractNumId w:val="19"/>
  </w:num>
  <w:num w:numId="13" w16cid:durableId="846755223">
    <w:abstractNumId w:val="25"/>
  </w:num>
  <w:num w:numId="14" w16cid:durableId="339745597">
    <w:abstractNumId w:val="1"/>
  </w:num>
  <w:num w:numId="15" w16cid:durableId="198326451">
    <w:abstractNumId w:val="24"/>
  </w:num>
  <w:num w:numId="16" w16cid:durableId="664865306">
    <w:abstractNumId w:val="16"/>
  </w:num>
  <w:num w:numId="17" w16cid:durableId="1570117443">
    <w:abstractNumId w:val="6"/>
  </w:num>
  <w:num w:numId="18" w16cid:durableId="1349912088">
    <w:abstractNumId w:val="27"/>
  </w:num>
  <w:num w:numId="19" w16cid:durableId="1119882432">
    <w:abstractNumId w:val="4"/>
  </w:num>
  <w:num w:numId="20" w16cid:durableId="1432166051">
    <w:abstractNumId w:val="3"/>
  </w:num>
  <w:num w:numId="21" w16cid:durableId="1160344868">
    <w:abstractNumId w:val="20"/>
  </w:num>
  <w:num w:numId="22" w16cid:durableId="687222914">
    <w:abstractNumId w:val="8"/>
  </w:num>
  <w:num w:numId="23" w16cid:durableId="592055508">
    <w:abstractNumId w:val="21"/>
  </w:num>
  <w:num w:numId="24" w16cid:durableId="1918396013">
    <w:abstractNumId w:val="2"/>
  </w:num>
  <w:num w:numId="25" w16cid:durableId="2034375089">
    <w:abstractNumId w:val="22"/>
  </w:num>
  <w:num w:numId="26" w16cid:durableId="436028181">
    <w:abstractNumId w:val="13"/>
  </w:num>
  <w:num w:numId="27" w16cid:durableId="543057589">
    <w:abstractNumId w:val="12"/>
  </w:num>
  <w:num w:numId="28" w16cid:durableId="15059746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doNotDisplayPageBoundaries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B2F"/>
    <w:rsid w:val="00004FC8"/>
    <w:rsid w:val="00006EF7"/>
    <w:rsid w:val="000078B6"/>
    <w:rsid w:val="000205C5"/>
    <w:rsid w:val="000208C0"/>
    <w:rsid w:val="00026015"/>
    <w:rsid w:val="0002752C"/>
    <w:rsid w:val="0002790D"/>
    <w:rsid w:val="00037C06"/>
    <w:rsid w:val="00040383"/>
    <w:rsid w:val="00042074"/>
    <w:rsid w:val="00052BF8"/>
    <w:rsid w:val="00057116"/>
    <w:rsid w:val="00067741"/>
    <w:rsid w:val="0007434D"/>
    <w:rsid w:val="00074C6A"/>
    <w:rsid w:val="00081914"/>
    <w:rsid w:val="00083354"/>
    <w:rsid w:val="00083994"/>
    <w:rsid w:val="00085455"/>
    <w:rsid w:val="0009615D"/>
    <w:rsid w:val="000A0008"/>
    <w:rsid w:val="000A5DF1"/>
    <w:rsid w:val="000A6671"/>
    <w:rsid w:val="000B0519"/>
    <w:rsid w:val="000B61FD"/>
    <w:rsid w:val="000C0728"/>
    <w:rsid w:val="000C2A18"/>
    <w:rsid w:val="000E0941"/>
    <w:rsid w:val="000E55AD"/>
    <w:rsid w:val="000F011F"/>
    <w:rsid w:val="000F42BC"/>
    <w:rsid w:val="00105477"/>
    <w:rsid w:val="00105B84"/>
    <w:rsid w:val="00116E9E"/>
    <w:rsid w:val="00132B0D"/>
    <w:rsid w:val="00144F88"/>
    <w:rsid w:val="00153C1B"/>
    <w:rsid w:val="001621E9"/>
    <w:rsid w:val="0016647D"/>
    <w:rsid w:val="00166731"/>
    <w:rsid w:val="001772C6"/>
    <w:rsid w:val="001824DD"/>
    <w:rsid w:val="00184549"/>
    <w:rsid w:val="00191B86"/>
    <w:rsid w:val="001931AB"/>
    <w:rsid w:val="00196537"/>
    <w:rsid w:val="0019741B"/>
    <w:rsid w:val="00197C84"/>
    <w:rsid w:val="001A19E5"/>
    <w:rsid w:val="001B49E9"/>
    <w:rsid w:val="001B62A6"/>
    <w:rsid w:val="001C5C86"/>
    <w:rsid w:val="001E0A95"/>
    <w:rsid w:val="001E21F4"/>
    <w:rsid w:val="001E717E"/>
    <w:rsid w:val="001F3DCD"/>
    <w:rsid w:val="001F545E"/>
    <w:rsid w:val="001F5701"/>
    <w:rsid w:val="001F7E57"/>
    <w:rsid w:val="002000C2"/>
    <w:rsid w:val="002116CA"/>
    <w:rsid w:val="00221542"/>
    <w:rsid w:val="002449D5"/>
    <w:rsid w:val="0024786B"/>
    <w:rsid w:val="002558EE"/>
    <w:rsid w:val="00257FC1"/>
    <w:rsid w:val="002606E1"/>
    <w:rsid w:val="00270124"/>
    <w:rsid w:val="00274710"/>
    <w:rsid w:val="00277B7E"/>
    <w:rsid w:val="00281EE4"/>
    <w:rsid w:val="002A00FD"/>
    <w:rsid w:val="002A4219"/>
    <w:rsid w:val="002B54CF"/>
    <w:rsid w:val="002C1EE9"/>
    <w:rsid w:val="002D420B"/>
    <w:rsid w:val="002E1E4C"/>
    <w:rsid w:val="002E3541"/>
    <w:rsid w:val="002E7A9E"/>
    <w:rsid w:val="002F3B6B"/>
    <w:rsid w:val="002F75AA"/>
    <w:rsid w:val="0030201D"/>
    <w:rsid w:val="00307D9F"/>
    <w:rsid w:val="00316019"/>
    <w:rsid w:val="003163DF"/>
    <w:rsid w:val="003205AD"/>
    <w:rsid w:val="00322A17"/>
    <w:rsid w:val="00324C8F"/>
    <w:rsid w:val="0033487C"/>
    <w:rsid w:val="00335FB2"/>
    <w:rsid w:val="00344158"/>
    <w:rsid w:val="0035047F"/>
    <w:rsid w:val="003616CB"/>
    <w:rsid w:val="00362B90"/>
    <w:rsid w:val="00362E17"/>
    <w:rsid w:val="003641CC"/>
    <w:rsid w:val="003713AF"/>
    <w:rsid w:val="00385C6A"/>
    <w:rsid w:val="00391261"/>
    <w:rsid w:val="003A1EB0"/>
    <w:rsid w:val="003A3489"/>
    <w:rsid w:val="003C1459"/>
    <w:rsid w:val="003C3DA5"/>
    <w:rsid w:val="003C490D"/>
    <w:rsid w:val="003C6DA6"/>
    <w:rsid w:val="003C6E49"/>
    <w:rsid w:val="003D64F7"/>
    <w:rsid w:val="003F2672"/>
    <w:rsid w:val="003F268E"/>
    <w:rsid w:val="003F28AA"/>
    <w:rsid w:val="003F463E"/>
    <w:rsid w:val="003F780A"/>
    <w:rsid w:val="003F7B3D"/>
    <w:rsid w:val="00405DE3"/>
    <w:rsid w:val="00411621"/>
    <w:rsid w:val="00426902"/>
    <w:rsid w:val="004271FA"/>
    <w:rsid w:val="0042752D"/>
    <w:rsid w:val="0043745F"/>
    <w:rsid w:val="0044029F"/>
    <w:rsid w:val="00442808"/>
    <w:rsid w:val="00450736"/>
    <w:rsid w:val="004769DA"/>
    <w:rsid w:val="004808C5"/>
    <w:rsid w:val="0048267C"/>
    <w:rsid w:val="004855E2"/>
    <w:rsid w:val="004876B9"/>
    <w:rsid w:val="00493A79"/>
    <w:rsid w:val="0049555C"/>
    <w:rsid w:val="004A6317"/>
    <w:rsid w:val="004A6A60"/>
    <w:rsid w:val="004B0B79"/>
    <w:rsid w:val="004B43DE"/>
    <w:rsid w:val="004D0595"/>
    <w:rsid w:val="004D2C2D"/>
    <w:rsid w:val="004E01F3"/>
    <w:rsid w:val="004E548C"/>
    <w:rsid w:val="004E6F8A"/>
    <w:rsid w:val="004F1F85"/>
    <w:rsid w:val="004F69F5"/>
    <w:rsid w:val="00510814"/>
    <w:rsid w:val="00511CF5"/>
    <w:rsid w:val="00526E91"/>
    <w:rsid w:val="00541645"/>
    <w:rsid w:val="00543556"/>
    <w:rsid w:val="00547CA1"/>
    <w:rsid w:val="00556F61"/>
    <w:rsid w:val="005573BB"/>
    <w:rsid w:val="00557B2E"/>
    <w:rsid w:val="00561267"/>
    <w:rsid w:val="00562A4B"/>
    <w:rsid w:val="00564B51"/>
    <w:rsid w:val="005677A7"/>
    <w:rsid w:val="00582280"/>
    <w:rsid w:val="00586BEA"/>
    <w:rsid w:val="00590087"/>
    <w:rsid w:val="00590236"/>
    <w:rsid w:val="005B6C89"/>
    <w:rsid w:val="005B7266"/>
    <w:rsid w:val="005C4F58"/>
    <w:rsid w:val="005D0572"/>
    <w:rsid w:val="005D336D"/>
    <w:rsid w:val="005D3FEC"/>
    <w:rsid w:val="005D44BE"/>
    <w:rsid w:val="005E2C7E"/>
    <w:rsid w:val="005E4C5C"/>
    <w:rsid w:val="005F677B"/>
    <w:rsid w:val="006018D6"/>
    <w:rsid w:val="006051BE"/>
    <w:rsid w:val="006067FA"/>
    <w:rsid w:val="00611EC4"/>
    <w:rsid w:val="00620B3F"/>
    <w:rsid w:val="00622516"/>
    <w:rsid w:val="0062274F"/>
    <w:rsid w:val="00624151"/>
    <w:rsid w:val="00635419"/>
    <w:rsid w:val="006418C6"/>
    <w:rsid w:val="00654893"/>
    <w:rsid w:val="00655EE7"/>
    <w:rsid w:val="00666181"/>
    <w:rsid w:val="006661B2"/>
    <w:rsid w:val="00670126"/>
    <w:rsid w:val="006712A7"/>
    <w:rsid w:val="00671BBB"/>
    <w:rsid w:val="00673259"/>
    <w:rsid w:val="00674F7B"/>
    <w:rsid w:val="00676756"/>
    <w:rsid w:val="00676FD2"/>
    <w:rsid w:val="00680256"/>
    <w:rsid w:val="00682237"/>
    <w:rsid w:val="00685BA9"/>
    <w:rsid w:val="00687383"/>
    <w:rsid w:val="00691C81"/>
    <w:rsid w:val="00692292"/>
    <w:rsid w:val="00693269"/>
    <w:rsid w:val="00694194"/>
    <w:rsid w:val="006B3931"/>
    <w:rsid w:val="006B4280"/>
    <w:rsid w:val="006B5889"/>
    <w:rsid w:val="006D2889"/>
    <w:rsid w:val="006F5372"/>
    <w:rsid w:val="006F5C20"/>
    <w:rsid w:val="006F7857"/>
    <w:rsid w:val="00703AF7"/>
    <w:rsid w:val="0070458C"/>
    <w:rsid w:val="00707673"/>
    <w:rsid w:val="00715746"/>
    <w:rsid w:val="00720045"/>
    <w:rsid w:val="00721A99"/>
    <w:rsid w:val="00723931"/>
    <w:rsid w:val="0073443E"/>
    <w:rsid w:val="00735CC1"/>
    <w:rsid w:val="00741A18"/>
    <w:rsid w:val="0075252A"/>
    <w:rsid w:val="00764B84"/>
    <w:rsid w:val="00770ACC"/>
    <w:rsid w:val="0078034D"/>
    <w:rsid w:val="00781382"/>
    <w:rsid w:val="0078354B"/>
    <w:rsid w:val="00783FB9"/>
    <w:rsid w:val="00787FEE"/>
    <w:rsid w:val="00790BCC"/>
    <w:rsid w:val="0079644B"/>
    <w:rsid w:val="007974F5"/>
    <w:rsid w:val="007A017B"/>
    <w:rsid w:val="007A5D3E"/>
    <w:rsid w:val="007B0F49"/>
    <w:rsid w:val="007B67B1"/>
    <w:rsid w:val="007B7371"/>
    <w:rsid w:val="007B7CC7"/>
    <w:rsid w:val="007C0E46"/>
    <w:rsid w:val="007C0EDA"/>
    <w:rsid w:val="007C4610"/>
    <w:rsid w:val="007C7E14"/>
    <w:rsid w:val="007D00A9"/>
    <w:rsid w:val="007E169A"/>
    <w:rsid w:val="007E2C0C"/>
    <w:rsid w:val="007E78BC"/>
    <w:rsid w:val="007F7421"/>
    <w:rsid w:val="00811C37"/>
    <w:rsid w:val="00814BA8"/>
    <w:rsid w:val="008238DE"/>
    <w:rsid w:val="0083405F"/>
    <w:rsid w:val="00840A1B"/>
    <w:rsid w:val="008543FA"/>
    <w:rsid w:val="0085476F"/>
    <w:rsid w:val="00867D17"/>
    <w:rsid w:val="00880C1E"/>
    <w:rsid w:val="0088222A"/>
    <w:rsid w:val="008913DF"/>
    <w:rsid w:val="00893215"/>
    <w:rsid w:val="00894C58"/>
    <w:rsid w:val="008969B8"/>
    <w:rsid w:val="008A76FD"/>
    <w:rsid w:val="008B2D09"/>
    <w:rsid w:val="008B455B"/>
    <w:rsid w:val="008C037B"/>
    <w:rsid w:val="008C2FD2"/>
    <w:rsid w:val="008C537F"/>
    <w:rsid w:val="008C68DD"/>
    <w:rsid w:val="008D1C77"/>
    <w:rsid w:val="008D42A7"/>
    <w:rsid w:val="008D5F71"/>
    <w:rsid w:val="008D624E"/>
    <w:rsid w:val="008D658B"/>
    <w:rsid w:val="008E4538"/>
    <w:rsid w:val="008E7F0E"/>
    <w:rsid w:val="008F27D2"/>
    <w:rsid w:val="008F299A"/>
    <w:rsid w:val="008F3555"/>
    <w:rsid w:val="008F4619"/>
    <w:rsid w:val="008F5D20"/>
    <w:rsid w:val="00903ADC"/>
    <w:rsid w:val="00906B45"/>
    <w:rsid w:val="00916896"/>
    <w:rsid w:val="00932038"/>
    <w:rsid w:val="0093726B"/>
    <w:rsid w:val="009437A2"/>
    <w:rsid w:val="0094425E"/>
    <w:rsid w:val="00944B28"/>
    <w:rsid w:val="00944E5E"/>
    <w:rsid w:val="00957D6C"/>
    <w:rsid w:val="00970221"/>
    <w:rsid w:val="00976FDC"/>
    <w:rsid w:val="00982804"/>
    <w:rsid w:val="00985B73"/>
    <w:rsid w:val="00985CB5"/>
    <w:rsid w:val="009870A7"/>
    <w:rsid w:val="009923B7"/>
    <w:rsid w:val="00997273"/>
    <w:rsid w:val="009A3BC4"/>
    <w:rsid w:val="009A73A8"/>
    <w:rsid w:val="009B1936"/>
    <w:rsid w:val="009B36BA"/>
    <w:rsid w:val="009C5340"/>
    <w:rsid w:val="00A03BFE"/>
    <w:rsid w:val="00A10539"/>
    <w:rsid w:val="00A14C1F"/>
    <w:rsid w:val="00A15763"/>
    <w:rsid w:val="00A16A62"/>
    <w:rsid w:val="00A338A3"/>
    <w:rsid w:val="00A36378"/>
    <w:rsid w:val="00A36459"/>
    <w:rsid w:val="00A63B25"/>
    <w:rsid w:val="00A70E1E"/>
    <w:rsid w:val="00A71123"/>
    <w:rsid w:val="00A72E5A"/>
    <w:rsid w:val="00A81AF2"/>
    <w:rsid w:val="00A8583C"/>
    <w:rsid w:val="00A90D94"/>
    <w:rsid w:val="00A922A7"/>
    <w:rsid w:val="00AB0454"/>
    <w:rsid w:val="00AB0A18"/>
    <w:rsid w:val="00AB5407"/>
    <w:rsid w:val="00AB7A5F"/>
    <w:rsid w:val="00AC641A"/>
    <w:rsid w:val="00AD2A31"/>
    <w:rsid w:val="00AE25BF"/>
    <w:rsid w:val="00AF0D7D"/>
    <w:rsid w:val="00AF387C"/>
    <w:rsid w:val="00AF4001"/>
    <w:rsid w:val="00AF7CF0"/>
    <w:rsid w:val="00B029B9"/>
    <w:rsid w:val="00B03C01"/>
    <w:rsid w:val="00B077F1"/>
    <w:rsid w:val="00B078D6"/>
    <w:rsid w:val="00B1045C"/>
    <w:rsid w:val="00B204B5"/>
    <w:rsid w:val="00B20B30"/>
    <w:rsid w:val="00B2491D"/>
    <w:rsid w:val="00B3015C"/>
    <w:rsid w:val="00B30985"/>
    <w:rsid w:val="00B36F6F"/>
    <w:rsid w:val="00B431A8"/>
    <w:rsid w:val="00B44711"/>
    <w:rsid w:val="00B50280"/>
    <w:rsid w:val="00B535A1"/>
    <w:rsid w:val="00B622C8"/>
    <w:rsid w:val="00B67070"/>
    <w:rsid w:val="00B6718C"/>
    <w:rsid w:val="00B75DA7"/>
    <w:rsid w:val="00B840FF"/>
    <w:rsid w:val="00B85C16"/>
    <w:rsid w:val="00B87C76"/>
    <w:rsid w:val="00BA3A53"/>
    <w:rsid w:val="00BA4095"/>
    <w:rsid w:val="00BA5B43"/>
    <w:rsid w:val="00BC642A"/>
    <w:rsid w:val="00BC6FD2"/>
    <w:rsid w:val="00BD7DB3"/>
    <w:rsid w:val="00BF3648"/>
    <w:rsid w:val="00BF5453"/>
    <w:rsid w:val="00C011B1"/>
    <w:rsid w:val="00C36E76"/>
    <w:rsid w:val="00C42EF1"/>
    <w:rsid w:val="00C43D1E"/>
    <w:rsid w:val="00C50F7C"/>
    <w:rsid w:val="00C5242A"/>
    <w:rsid w:val="00C57C50"/>
    <w:rsid w:val="00C6274C"/>
    <w:rsid w:val="00C707DC"/>
    <w:rsid w:val="00C715CA"/>
    <w:rsid w:val="00C75D3F"/>
    <w:rsid w:val="00C766B2"/>
    <w:rsid w:val="00C878CD"/>
    <w:rsid w:val="00C90E84"/>
    <w:rsid w:val="00C93CEB"/>
    <w:rsid w:val="00CB3EA3"/>
    <w:rsid w:val="00CC39F1"/>
    <w:rsid w:val="00CC3C18"/>
    <w:rsid w:val="00CC3E55"/>
    <w:rsid w:val="00CC4DE3"/>
    <w:rsid w:val="00CC727D"/>
    <w:rsid w:val="00CD1251"/>
    <w:rsid w:val="00D322C2"/>
    <w:rsid w:val="00D32B43"/>
    <w:rsid w:val="00D3457E"/>
    <w:rsid w:val="00D34C3C"/>
    <w:rsid w:val="00D5266C"/>
    <w:rsid w:val="00D5429F"/>
    <w:rsid w:val="00D54833"/>
    <w:rsid w:val="00D6693D"/>
    <w:rsid w:val="00D71F40"/>
    <w:rsid w:val="00D760F9"/>
    <w:rsid w:val="00D76F20"/>
    <w:rsid w:val="00D77416"/>
    <w:rsid w:val="00D84E76"/>
    <w:rsid w:val="00D9083C"/>
    <w:rsid w:val="00D930CF"/>
    <w:rsid w:val="00DA649E"/>
    <w:rsid w:val="00DA74F3"/>
    <w:rsid w:val="00DD58B7"/>
    <w:rsid w:val="00DD6013"/>
    <w:rsid w:val="00DE14EF"/>
    <w:rsid w:val="00DE706B"/>
    <w:rsid w:val="00DF5C05"/>
    <w:rsid w:val="00E033E0"/>
    <w:rsid w:val="00E13CB2"/>
    <w:rsid w:val="00E150F4"/>
    <w:rsid w:val="00E167C8"/>
    <w:rsid w:val="00E44FE1"/>
    <w:rsid w:val="00E51DD9"/>
    <w:rsid w:val="00E5348D"/>
    <w:rsid w:val="00E62742"/>
    <w:rsid w:val="00E7064F"/>
    <w:rsid w:val="00E74F8D"/>
    <w:rsid w:val="00E754E8"/>
    <w:rsid w:val="00E83681"/>
    <w:rsid w:val="00E904D8"/>
    <w:rsid w:val="00E90B85"/>
    <w:rsid w:val="00E95ABD"/>
    <w:rsid w:val="00EA07F0"/>
    <w:rsid w:val="00EA5623"/>
    <w:rsid w:val="00EA575D"/>
    <w:rsid w:val="00EB62E5"/>
    <w:rsid w:val="00EC42D1"/>
    <w:rsid w:val="00EC5381"/>
    <w:rsid w:val="00EC6E0D"/>
    <w:rsid w:val="00EC7C38"/>
    <w:rsid w:val="00ED7A5B"/>
    <w:rsid w:val="00EE468B"/>
    <w:rsid w:val="00EE530C"/>
    <w:rsid w:val="00F01282"/>
    <w:rsid w:val="00F026DC"/>
    <w:rsid w:val="00F02D0D"/>
    <w:rsid w:val="00F206A3"/>
    <w:rsid w:val="00F229B7"/>
    <w:rsid w:val="00F233B4"/>
    <w:rsid w:val="00F33819"/>
    <w:rsid w:val="00F41A27"/>
    <w:rsid w:val="00F4338D"/>
    <w:rsid w:val="00F440D3"/>
    <w:rsid w:val="00F60EE8"/>
    <w:rsid w:val="00F63237"/>
    <w:rsid w:val="00F7301D"/>
    <w:rsid w:val="00F74EE0"/>
    <w:rsid w:val="00F812DE"/>
    <w:rsid w:val="00F832C3"/>
    <w:rsid w:val="00F90AC9"/>
    <w:rsid w:val="00F921F1"/>
    <w:rsid w:val="00F923BA"/>
    <w:rsid w:val="00F95A7D"/>
    <w:rsid w:val="00FA0AAE"/>
    <w:rsid w:val="00FA5EE4"/>
    <w:rsid w:val="00FA6CC2"/>
    <w:rsid w:val="00FB7A78"/>
    <w:rsid w:val="00FC0804"/>
    <w:rsid w:val="00FC3B6D"/>
    <w:rsid w:val="00FD2335"/>
    <w:rsid w:val="00FD3A4E"/>
    <w:rsid w:val="00FE2F91"/>
    <w:rsid w:val="00FE722B"/>
    <w:rsid w:val="00FF6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848989"/>
  <w15:chartTrackingRefBased/>
  <w15:docId w15:val="{4CE1E495-A1AB-4934-B1BD-F568467CB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6774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677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677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6774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6774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774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67741"/>
    <w:pPr>
      <w:outlineLvl w:val="5"/>
    </w:pPr>
  </w:style>
  <w:style w:type="paragraph" w:styleId="Heading7">
    <w:name w:val="heading 7"/>
    <w:basedOn w:val="H6"/>
    <w:next w:val="Normal"/>
    <w:qFormat/>
    <w:rsid w:val="00067741"/>
    <w:pPr>
      <w:outlineLvl w:val="6"/>
    </w:pPr>
  </w:style>
  <w:style w:type="paragraph" w:styleId="Heading8">
    <w:name w:val="heading 8"/>
    <w:basedOn w:val="Heading1"/>
    <w:next w:val="Normal"/>
    <w:qFormat/>
    <w:rsid w:val="0006774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6774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06774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677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74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67741"/>
    <w:pPr>
      <w:spacing w:before="180"/>
      <w:ind w:left="2693" w:hanging="2693"/>
    </w:pPr>
    <w:rPr>
      <w:b/>
    </w:rPr>
  </w:style>
  <w:style w:type="paragraph" w:styleId="TOC1">
    <w:name w:val="toc 1"/>
    <w:semiHidden/>
    <w:rsid w:val="000677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677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67741"/>
    <w:pPr>
      <w:ind w:left="1701" w:hanging="1701"/>
    </w:pPr>
  </w:style>
  <w:style w:type="paragraph" w:styleId="TOC4">
    <w:name w:val="toc 4"/>
    <w:basedOn w:val="TOC3"/>
    <w:semiHidden/>
    <w:rsid w:val="00067741"/>
    <w:pPr>
      <w:ind w:left="1418" w:hanging="1418"/>
    </w:pPr>
  </w:style>
  <w:style w:type="paragraph" w:styleId="TOC3">
    <w:name w:val="toc 3"/>
    <w:basedOn w:val="TOC2"/>
    <w:semiHidden/>
    <w:rsid w:val="00067741"/>
    <w:pPr>
      <w:ind w:left="1134" w:hanging="1134"/>
    </w:pPr>
  </w:style>
  <w:style w:type="paragraph" w:styleId="TOC2">
    <w:name w:val="toc 2"/>
    <w:basedOn w:val="TOC1"/>
    <w:semiHidden/>
    <w:rsid w:val="0006774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67741"/>
    <w:pPr>
      <w:ind w:left="284"/>
    </w:pPr>
  </w:style>
  <w:style w:type="paragraph" w:styleId="Index1">
    <w:name w:val="index 1"/>
    <w:basedOn w:val="Normal"/>
    <w:semiHidden/>
    <w:rsid w:val="00067741"/>
    <w:pPr>
      <w:keepLines/>
      <w:spacing w:after="0"/>
    </w:pPr>
  </w:style>
  <w:style w:type="paragraph" w:customStyle="1" w:styleId="ZH">
    <w:name w:val="ZH"/>
    <w:rsid w:val="000677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67741"/>
    <w:pPr>
      <w:outlineLvl w:val="9"/>
    </w:pPr>
  </w:style>
  <w:style w:type="paragraph" w:styleId="ListNumber2">
    <w:name w:val="List Number 2"/>
    <w:basedOn w:val="ListNumber"/>
    <w:rsid w:val="00067741"/>
    <w:pPr>
      <w:ind w:left="851"/>
    </w:pPr>
  </w:style>
  <w:style w:type="character" w:styleId="FootnoteReference">
    <w:name w:val="footnote reference"/>
    <w:semiHidden/>
    <w:rsid w:val="00067741"/>
    <w:rPr>
      <w:b/>
      <w:position w:val="6"/>
      <w:sz w:val="16"/>
    </w:rPr>
  </w:style>
  <w:style w:type="paragraph" w:styleId="FootnoteText">
    <w:name w:val="footnote text"/>
    <w:basedOn w:val="Normal"/>
    <w:semiHidden/>
    <w:rsid w:val="0006774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741"/>
    <w:pPr>
      <w:jc w:val="center"/>
    </w:pPr>
  </w:style>
  <w:style w:type="paragraph" w:customStyle="1" w:styleId="TF">
    <w:name w:val="TF"/>
    <w:basedOn w:val="TH"/>
    <w:rsid w:val="00067741"/>
    <w:pPr>
      <w:keepNext w:val="0"/>
      <w:spacing w:before="0" w:after="240"/>
    </w:pPr>
  </w:style>
  <w:style w:type="paragraph" w:customStyle="1" w:styleId="NO">
    <w:name w:val="NO"/>
    <w:basedOn w:val="Normal"/>
    <w:rsid w:val="00067741"/>
    <w:pPr>
      <w:keepLines/>
      <w:ind w:left="1135" w:hanging="851"/>
    </w:pPr>
  </w:style>
  <w:style w:type="paragraph" w:styleId="TOC9">
    <w:name w:val="toc 9"/>
    <w:basedOn w:val="TOC8"/>
    <w:semiHidden/>
    <w:rsid w:val="00067741"/>
    <w:pPr>
      <w:ind w:left="1418" w:hanging="1418"/>
    </w:pPr>
  </w:style>
  <w:style w:type="paragraph" w:customStyle="1" w:styleId="EX">
    <w:name w:val="EX"/>
    <w:basedOn w:val="Normal"/>
    <w:rsid w:val="00067741"/>
    <w:pPr>
      <w:keepLines/>
      <w:ind w:left="1702" w:hanging="1418"/>
    </w:pPr>
  </w:style>
  <w:style w:type="paragraph" w:customStyle="1" w:styleId="FP">
    <w:name w:val="FP"/>
    <w:basedOn w:val="Normal"/>
    <w:rsid w:val="00067741"/>
    <w:pPr>
      <w:spacing w:after="0"/>
    </w:pPr>
  </w:style>
  <w:style w:type="paragraph" w:customStyle="1" w:styleId="LD">
    <w:name w:val="LD"/>
    <w:rsid w:val="000677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67741"/>
    <w:pPr>
      <w:spacing w:after="0"/>
    </w:pPr>
  </w:style>
  <w:style w:type="paragraph" w:customStyle="1" w:styleId="EW">
    <w:name w:val="EW"/>
    <w:basedOn w:val="EX"/>
    <w:rsid w:val="00067741"/>
    <w:pPr>
      <w:spacing w:after="0"/>
    </w:pPr>
  </w:style>
  <w:style w:type="paragraph" w:styleId="TOC6">
    <w:name w:val="toc 6"/>
    <w:basedOn w:val="TOC5"/>
    <w:next w:val="Normal"/>
    <w:semiHidden/>
    <w:rsid w:val="00067741"/>
    <w:pPr>
      <w:ind w:left="1985" w:hanging="1985"/>
    </w:pPr>
  </w:style>
  <w:style w:type="paragraph" w:styleId="TOC7">
    <w:name w:val="toc 7"/>
    <w:basedOn w:val="TOC6"/>
    <w:next w:val="Normal"/>
    <w:semiHidden/>
    <w:rsid w:val="00067741"/>
    <w:pPr>
      <w:ind w:left="2268" w:hanging="2268"/>
    </w:pPr>
  </w:style>
  <w:style w:type="paragraph" w:styleId="ListBullet2">
    <w:name w:val="List Bullet 2"/>
    <w:basedOn w:val="ListBullet"/>
    <w:rsid w:val="00067741"/>
    <w:pPr>
      <w:ind w:left="851"/>
    </w:pPr>
  </w:style>
  <w:style w:type="paragraph" w:styleId="ListBullet3">
    <w:name w:val="List Bullet 3"/>
    <w:basedOn w:val="ListBullet2"/>
    <w:rsid w:val="00067741"/>
    <w:pPr>
      <w:ind w:left="1135"/>
    </w:pPr>
  </w:style>
  <w:style w:type="paragraph" w:styleId="ListNumber">
    <w:name w:val="List Number"/>
    <w:basedOn w:val="List"/>
    <w:rsid w:val="00067741"/>
  </w:style>
  <w:style w:type="paragraph" w:customStyle="1" w:styleId="EQ">
    <w:name w:val="EQ"/>
    <w:basedOn w:val="Normal"/>
    <w:next w:val="Normal"/>
    <w:rsid w:val="0006774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6774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74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7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741"/>
    <w:pPr>
      <w:jc w:val="right"/>
    </w:pPr>
  </w:style>
  <w:style w:type="paragraph" w:customStyle="1" w:styleId="H6">
    <w:name w:val="H6"/>
    <w:basedOn w:val="Heading5"/>
    <w:next w:val="Normal"/>
    <w:rsid w:val="0006774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741"/>
    <w:pPr>
      <w:ind w:left="851" w:hanging="851"/>
    </w:pPr>
  </w:style>
  <w:style w:type="paragraph" w:customStyle="1" w:styleId="ZA">
    <w:name w:val="ZA"/>
    <w:rsid w:val="000677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677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677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677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67741"/>
    <w:pPr>
      <w:framePr w:wrap="notBeside" w:y="16161"/>
    </w:pPr>
  </w:style>
  <w:style w:type="character" w:customStyle="1" w:styleId="ZGSM">
    <w:name w:val="ZGSM"/>
    <w:rsid w:val="00067741"/>
  </w:style>
  <w:style w:type="paragraph" w:styleId="List2">
    <w:name w:val="List 2"/>
    <w:basedOn w:val="List"/>
    <w:rsid w:val="00067741"/>
    <w:pPr>
      <w:ind w:left="851"/>
    </w:pPr>
  </w:style>
  <w:style w:type="paragraph" w:customStyle="1" w:styleId="ZG">
    <w:name w:val="ZG"/>
    <w:rsid w:val="000677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67741"/>
    <w:pPr>
      <w:ind w:left="1135"/>
    </w:pPr>
  </w:style>
  <w:style w:type="paragraph" w:styleId="List4">
    <w:name w:val="List 4"/>
    <w:basedOn w:val="List3"/>
    <w:rsid w:val="00067741"/>
    <w:pPr>
      <w:ind w:left="1418"/>
    </w:pPr>
  </w:style>
  <w:style w:type="paragraph" w:styleId="List5">
    <w:name w:val="List 5"/>
    <w:basedOn w:val="List4"/>
    <w:rsid w:val="00067741"/>
    <w:pPr>
      <w:ind w:left="1702"/>
    </w:pPr>
  </w:style>
  <w:style w:type="paragraph" w:customStyle="1" w:styleId="EditorsNote">
    <w:name w:val="Editor's Note"/>
    <w:basedOn w:val="NO"/>
    <w:rsid w:val="00067741"/>
    <w:rPr>
      <w:color w:val="FF0000"/>
    </w:rPr>
  </w:style>
  <w:style w:type="paragraph" w:styleId="List">
    <w:name w:val="List"/>
    <w:basedOn w:val="Normal"/>
    <w:rsid w:val="00067741"/>
    <w:pPr>
      <w:ind w:left="568" w:hanging="284"/>
    </w:pPr>
  </w:style>
  <w:style w:type="paragraph" w:styleId="ListBullet">
    <w:name w:val="List Bullet"/>
    <w:basedOn w:val="List"/>
    <w:rsid w:val="00067741"/>
  </w:style>
  <w:style w:type="paragraph" w:styleId="ListBullet4">
    <w:name w:val="List Bullet 4"/>
    <w:basedOn w:val="ListBullet3"/>
    <w:rsid w:val="00067741"/>
    <w:pPr>
      <w:ind w:left="1418"/>
    </w:pPr>
  </w:style>
  <w:style w:type="paragraph" w:styleId="ListBullet5">
    <w:name w:val="List Bullet 5"/>
    <w:basedOn w:val="ListBullet4"/>
    <w:rsid w:val="00067741"/>
    <w:pPr>
      <w:ind w:left="1702"/>
    </w:pPr>
  </w:style>
  <w:style w:type="paragraph" w:customStyle="1" w:styleId="B1">
    <w:name w:val="B1"/>
    <w:basedOn w:val="List"/>
    <w:rsid w:val="00067741"/>
  </w:style>
  <w:style w:type="paragraph" w:customStyle="1" w:styleId="B2">
    <w:name w:val="B2"/>
    <w:basedOn w:val="List2"/>
    <w:rsid w:val="00067741"/>
  </w:style>
  <w:style w:type="paragraph" w:customStyle="1" w:styleId="B3">
    <w:name w:val="B3"/>
    <w:basedOn w:val="List3"/>
    <w:rsid w:val="00067741"/>
  </w:style>
  <w:style w:type="paragraph" w:customStyle="1" w:styleId="B4">
    <w:name w:val="B4"/>
    <w:basedOn w:val="List4"/>
    <w:rsid w:val="00067741"/>
  </w:style>
  <w:style w:type="paragraph" w:customStyle="1" w:styleId="B5">
    <w:name w:val="B5"/>
    <w:basedOn w:val="List5"/>
    <w:rsid w:val="00067741"/>
  </w:style>
  <w:style w:type="paragraph" w:styleId="Footer">
    <w:name w:val="footer"/>
    <w:basedOn w:val="Header"/>
    <w:rsid w:val="00067741"/>
    <w:pPr>
      <w:jc w:val="center"/>
    </w:pPr>
    <w:rPr>
      <w:i/>
    </w:rPr>
  </w:style>
  <w:style w:type="paragraph" w:customStyle="1" w:styleId="ZTD">
    <w:name w:val="ZTD"/>
    <w:basedOn w:val="ZB"/>
    <w:rsid w:val="0006774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TAL0">
    <w:name w:val="TAL (文字)"/>
    <w:link w:val="TAL"/>
    <w:locked/>
    <w:rsid w:val="00DA649E"/>
    <w:rPr>
      <w:rFonts w:ascii="Arial" w:hAnsi="Arial"/>
      <w:sz w:val="18"/>
      <w:lang w:val="en-GB" w:eastAsia="en-GB"/>
    </w:rPr>
  </w:style>
  <w:style w:type="paragraph" w:customStyle="1" w:styleId="tah0">
    <w:name w:val="tah"/>
    <w:basedOn w:val="Normal"/>
    <w:rsid w:val="00DA64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 w:eastAsia="zh-CN"/>
    </w:rPr>
  </w:style>
  <w:style w:type="character" w:customStyle="1" w:styleId="TALCar">
    <w:name w:val="TAL Car"/>
    <w:locked/>
    <w:rsid w:val="00B3098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30985"/>
    <w:rPr>
      <w:lang w:val="en-GB" w:eastAsia="en-GB"/>
    </w:rPr>
  </w:style>
  <w:style w:type="character" w:styleId="UnresolvedMention">
    <w:name w:val="Unresolved Mention"/>
    <w:uiPriority w:val="99"/>
    <w:semiHidden/>
    <w:unhideWhenUsed/>
    <w:rsid w:val="0010547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99"/>
    <w:qFormat/>
    <w:rsid w:val="002E3541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0208C0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9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Istvan@appl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usiting@caict.ac.c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stvan@appl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zhusiting@caict.ac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93004B-F3CA-4BB0-9EC0-E85AF3F6F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1</TotalTime>
  <Pages>5</Pages>
  <Words>1317</Words>
  <Characters>7512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8812</CharactersWithSpaces>
  <SharedDoc>false</SharedDoc>
  <HLinks>
    <vt:vector size="30" baseType="variant">
      <vt:variant>
        <vt:i4>2162714</vt:i4>
      </vt:variant>
      <vt:variant>
        <vt:i4>12</vt:i4>
      </vt:variant>
      <vt:variant>
        <vt:i4>0</vt:i4>
      </vt:variant>
      <vt:variant>
        <vt:i4>5</vt:i4>
      </vt:variant>
      <vt:variant>
        <vt:lpwstr>mailto:guchunying@huawei.com</vt:lpwstr>
      </vt:variant>
      <vt:variant>
        <vt:lpwstr/>
      </vt:variant>
      <vt:variant>
        <vt:i4>3211333</vt:i4>
      </vt:variant>
      <vt:variant>
        <vt:i4>9</vt:i4>
      </vt:variant>
      <vt:variant>
        <vt:i4>0</vt:i4>
      </vt:variant>
      <vt:variant>
        <vt:i4>5</vt:i4>
      </vt:variant>
      <vt:variant>
        <vt:lpwstr>mailto:runsen.tang@samsung.com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Istvan Szini</cp:lastModifiedBy>
  <cp:revision>2</cp:revision>
  <cp:lastPrinted>2000-02-29T03:31:00Z</cp:lastPrinted>
  <dcterms:created xsi:type="dcterms:W3CDTF">2022-08-08T00:21:00Z</dcterms:created>
  <dcterms:modified xsi:type="dcterms:W3CDTF">2022-08-08T00:21:00Z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