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R5-223041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Initial introduction of fast spherical coverage test method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793D8" w:rsidR="001E41F3" w:rsidRDefault="001D7B8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1ED98" w:rsidR="001E41F3" w:rsidRDefault="006B7572">
            <w:pPr>
              <w:pStyle w:val="CRCoverPage"/>
              <w:spacing w:after="0"/>
              <w:ind w:left="100"/>
              <w:rPr>
                <w:noProof/>
              </w:rPr>
            </w:pPr>
            <w:r>
              <w:rPr>
                <w:noProof/>
              </w:rPr>
              <w:t>RAN4 has introduced new test procedures that can be evaluated for use in RAN5 FR2 OTA test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B044A" w:rsidR="001E41F3" w:rsidRDefault="006B7572">
            <w:pPr>
              <w:pStyle w:val="CRCoverPage"/>
              <w:spacing w:after="0"/>
              <w:ind w:left="100"/>
              <w:rPr>
                <w:noProof/>
              </w:rPr>
            </w:pPr>
            <w:r>
              <w:rPr>
                <w:noProof/>
              </w:rPr>
              <w:t>Introduce the fast spherical coverage method recommended by TR 38.884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B97C7" w:rsidR="001E41F3" w:rsidRDefault="006B7572">
            <w:pPr>
              <w:pStyle w:val="CRCoverPage"/>
              <w:spacing w:after="0"/>
              <w:ind w:left="100"/>
              <w:rPr>
                <w:noProof/>
              </w:rPr>
            </w:pPr>
            <w:r>
              <w:rPr>
                <w:noProof/>
              </w:rPr>
              <w:t>RAN4 SID outcomes in TR 38.884 will be missing in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0A05E" w:rsidR="001E41F3" w:rsidRDefault="006B7572">
            <w:pPr>
              <w:pStyle w:val="CRCoverPage"/>
              <w:spacing w:after="0"/>
              <w:ind w:left="100"/>
              <w:rPr>
                <w:noProof/>
              </w:rPr>
            </w:pPr>
            <w:r>
              <w:rPr>
                <w:noProof/>
              </w:rPr>
              <w:t>Annex 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69EE2" w:rsidR="001E41F3" w:rsidRDefault="008F39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A0FED" w:rsidR="001E41F3" w:rsidRDefault="008F39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D1F069" w:rsidR="001E41F3" w:rsidRDefault="008F39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C06766D" w:rsidR="001E41F3" w:rsidRPr="008F39FD" w:rsidRDefault="006B7572">
      <w:pPr>
        <w:rPr>
          <w:b/>
          <w:bCs/>
          <w:noProof/>
          <w:sz w:val="24"/>
          <w:szCs w:val="24"/>
        </w:rPr>
      </w:pPr>
      <w:r w:rsidRPr="008F39FD">
        <w:rPr>
          <w:b/>
          <w:bCs/>
          <w:noProof/>
          <w:sz w:val="24"/>
          <w:szCs w:val="24"/>
          <w:highlight w:val="green"/>
        </w:rPr>
        <w:lastRenderedPageBreak/>
        <w:t>&lt;Start of Changes&gt;</w:t>
      </w:r>
    </w:p>
    <w:p w14:paraId="522AB7AB" w14:textId="40B0CCC0" w:rsidR="006B7572" w:rsidRDefault="006B7572" w:rsidP="006B7572">
      <w:pPr>
        <w:pStyle w:val="Heading2"/>
        <w:rPr>
          <w:ins w:id="1" w:author="AM" w:date="2022-04-25T14:12:00Z"/>
        </w:rPr>
      </w:pPr>
      <w:bookmarkStart w:id="2" w:name="_Toc21026862"/>
      <w:bookmarkStart w:id="3" w:name="_Toc27744160"/>
      <w:bookmarkStart w:id="4" w:name="_Toc36197331"/>
      <w:bookmarkStart w:id="5" w:name="_Toc36198023"/>
      <w:ins w:id="6" w:author="AM" w:date="2022-04-25T14:12:00Z">
        <w:r w:rsidRPr="00734697">
          <w:t>K.1.</w:t>
        </w:r>
        <w:r>
          <w:t>10</w:t>
        </w:r>
        <w:r w:rsidRPr="00734697">
          <w:rPr>
            <w:rFonts w:eastAsia="PMingLiU"/>
          </w:rPr>
          <w:tab/>
        </w:r>
        <w:bookmarkEnd w:id="2"/>
        <w:bookmarkEnd w:id="3"/>
        <w:bookmarkEnd w:id="4"/>
        <w:bookmarkEnd w:id="5"/>
        <w:r>
          <w:t>Fast Spherical Coverage</w:t>
        </w:r>
      </w:ins>
    </w:p>
    <w:p w14:paraId="0F1ACACC" w14:textId="5CA0A639" w:rsidR="006B7572" w:rsidRDefault="006B7572" w:rsidP="006B7572">
      <w:pPr>
        <w:pStyle w:val="EditorsNote"/>
        <w:rPr>
          <w:ins w:id="7" w:author="AM" w:date="2022-04-25T14:14:00Z"/>
        </w:rPr>
      </w:pPr>
      <w:ins w:id="8" w:author="AM" w:date="2022-04-25T14:14:00Z">
        <w:r w:rsidRPr="00734697">
          <w:t>Editor’s Note: Th</w:t>
        </w:r>
        <w:r>
          <w:t xml:space="preserve">is clause is incomplete. The following aspects are not determined. </w:t>
        </w:r>
      </w:ins>
    </w:p>
    <w:p w14:paraId="1A15B12A" w14:textId="66F4BE07" w:rsidR="006B7572" w:rsidRDefault="006B7572" w:rsidP="006B7572">
      <w:pPr>
        <w:pStyle w:val="EditorsNote"/>
        <w:numPr>
          <w:ilvl w:val="0"/>
          <w:numId w:val="1"/>
        </w:numPr>
        <w:rPr>
          <w:ins w:id="9" w:author="AM" w:date="2022-04-25T14:15:00Z"/>
        </w:rPr>
      </w:pPr>
      <w:ins w:id="10" w:author="AM" w:date="2022-04-25T14:14:00Z">
        <w:r>
          <w:t xml:space="preserve">Applicability of this enhanced method is </w:t>
        </w:r>
      </w:ins>
      <w:ins w:id="11" w:author="AM" w:date="2022-04-25T14:15:00Z">
        <w:r>
          <w:t>still FFS</w:t>
        </w:r>
      </w:ins>
    </w:p>
    <w:p w14:paraId="562AF1C7" w14:textId="6D301C98" w:rsidR="006B7572" w:rsidRDefault="006B7572" w:rsidP="006B7572">
      <w:pPr>
        <w:pStyle w:val="EditorsNote"/>
        <w:numPr>
          <w:ilvl w:val="0"/>
          <w:numId w:val="1"/>
        </w:numPr>
        <w:rPr>
          <w:ins w:id="12" w:author="AM" w:date="2022-04-25T14:15:00Z"/>
        </w:rPr>
      </w:pPr>
      <w:ins w:id="13" w:author="AM" w:date="2022-04-25T14:15:00Z">
        <w:r>
          <w:t>Additional analysis in RAN5 of the early exit criteria is FFS</w:t>
        </w:r>
      </w:ins>
    </w:p>
    <w:p w14:paraId="69C5DD17" w14:textId="2AF8E0CD" w:rsidR="006B7572" w:rsidRDefault="008F39FD" w:rsidP="006B7572">
      <w:pPr>
        <w:pStyle w:val="EditorsNote"/>
        <w:numPr>
          <w:ilvl w:val="0"/>
          <w:numId w:val="1"/>
        </w:numPr>
        <w:rPr>
          <w:ins w:id="14" w:author="AM" w:date="2022-04-25T14:15:00Z"/>
        </w:rPr>
      </w:pPr>
      <w:ins w:id="15" w:author="AM" w:date="2022-04-25T14:15:00Z">
        <w:r>
          <w:t>Analysis of MU impact is FFS</w:t>
        </w:r>
      </w:ins>
    </w:p>
    <w:p w14:paraId="59ABAD20" w14:textId="6875CAD4" w:rsidR="006B7572" w:rsidRDefault="008F39FD" w:rsidP="006B7572">
      <w:pPr>
        <w:pStyle w:val="EditorsNote"/>
        <w:numPr>
          <w:ilvl w:val="0"/>
          <w:numId w:val="1"/>
        </w:numPr>
        <w:rPr>
          <w:ins w:id="16" w:author="AM" w:date="2022-04-25T14:12:00Z"/>
        </w:rPr>
        <w:pPrChange w:id="17" w:author="AM" w:date="2022-04-25T14:12:00Z">
          <w:pPr/>
        </w:pPrChange>
      </w:pPr>
      <w:ins w:id="18" w:author="AM" w:date="2022-04-25T14:15:00Z">
        <w:r>
          <w:t>Additional optimization of the method for use in scenarios such as Carrier Aggregation and EN-DC is still FFS</w:t>
        </w:r>
      </w:ins>
    </w:p>
    <w:p w14:paraId="4C5EBD90" w14:textId="77777777" w:rsidR="006B7572" w:rsidRDefault="006B7572" w:rsidP="006B7572">
      <w:pPr>
        <w:rPr>
          <w:ins w:id="19" w:author="AM" w:date="2022-04-25T14:12:00Z"/>
        </w:rPr>
      </w:pPr>
      <w:ins w:id="20" w:author="AM" w:date="2022-04-25T14:12:00Z">
        <w:r>
          <w:t>The Fast Spherical Coverage Method is a test method providing an optimized test time for Tx and Rx spherical coverage measurements.</w:t>
        </w:r>
      </w:ins>
    </w:p>
    <w:p w14:paraId="699B199F" w14:textId="77777777" w:rsidR="006B7572" w:rsidRDefault="006B7572" w:rsidP="006B7572">
      <w:pPr>
        <w:rPr>
          <w:ins w:id="21" w:author="AM" w:date="2022-04-25T14:12:00Z"/>
        </w:rPr>
      </w:pPr>
      <w:ins w:id="22" w:author="AM" w:date="2022-04-25T14:12:00Z">
        <w:r>
          <w:t>Instead of measuring all grid points as defined in Annex M of TS 38.521-2 [6] as required by the current test procedure as defined in Annex K.1.5 and Annex K.1.6 of TS 38.521-2 [6], the Fast Spherical Coverage Method requires only a reduced number of grid points to be measured.</w:t>
        </w:r>
      </w:ins>
    </w:p>
    <w:p w14:paraId="7E32E092" w14:textId="77777777" w:rsidR="006B7572" w:rsidRDefault="006B7572" w:rsidP="006B7572">
      <w:pPr>
        <w:rPr>
          <w:ins w:id="23" w:author="AM" w:date="2022-04-25T14:12:00Z"/>
        </w:rPr>
      </w:pPr>
      <w:ins w:id="24" w:author="AM" w:date="2022-04-25T14:12:00Z">
        <w:r>
          <w:t>For test systems where the device repositioning approach outlined in Annex N of TS 38.521-2 [6] is applied, the grid points of up to a zenith of [</w:t>
        </w:r>
        <w:proofErr w:type="gramStart"/>
        <w:r>
          <w:t>90]°</w:t>
        </w:r>
        <w:proofErr w:type="gramEnd"/>
        <w:r>
          <w:t xml:space="preserve"> are allowed to be measured in the first hemisphere before the device needs to be placed in the second orientation.</w:t>
        </w:r>
      </w:ins>
    </w:p>
    <w:p w14:paraId="00DE2BE4" w14:textId="77777777" w:rsidR="006B7572" w:rsidRDefault="006B7572" w:rsidP="006B7572">
      <w:pPr>
        <w:rPr>
          <w:ins w:id="25" w:author="AM" w:date="2022-04-25T14:12:00Z"/>
        </w:rPr>
      </w:pPr>
      <w:ins w:id="26" w:author="AM" w:date="2022-04-25T14:12:00Z">
        <w:r>
          <w:t xml:space="preserve">This method is applicable to Constant Density grid type. </w:t>
        </w:r>
        <w:r w:rsidRPr="00B553B0">
          <w:t>Fast spherical coverage measurement method is also applicable for constant step size grid type.</w:t>
        </w:r>
      </w:ins>
    </w:p>
    <w:p w14:paraId="4C20DC96" w14:textId="0C920D73" w:rsidR="006B7572" w:rsidRPr="006B7572" w:rsidRDefault="006B7572" w:rsidP="006B7572">
      <w:pPr>
        <w:pStyle w:val="Heading5"/>
        <w:rPr>
          <w:ins w:id="27" w:author="AM" w:date="2022-04-25T14:12:00Z"/>
        </w:rPr>
        <w:pPrChange w:id="28" w:author="AM" w:date="2022-04-25T14:13:00Z">
          <w:pPr>
            <w:pStyle w:val="Heading2"/>
          </w:pPr>
        </w:pPrChange>
      </w:pPr>
      <w:ins w:id="29" w:author="AM" w:date="2022-04-25T14:13:00Z">
        <w:r>
          <w:t>K.1.10.1</w:t>
        </w:r>
        <w:r>
          <w:tab/>
          <w:t>Tx Fast Spherical Coverage Method</w:t>
        </w:r>
      </w:ins>
    </w:p>
    <w:p w14:paraId="16314234" w14:textId="77777777" w:rsidR="006B7572" w:rsidRDefault="006B7572" w:rsidP="006B7572">
      <w:pPr>
        <w:rPr>
          <w:ins w:id="30" w:author="AM" w:date="2022-04-25T14:13:00Z"/>
        </w:rPr>
      </w:pPr>
      <w:ins w:id="31" w:author="AM" w:date="2022-04-25T14:13:00Z">
        <w:r>
          <w:t>The measurement procedure for an EIRP Fast Spherical Coverage Method includes the following steps:</w:t>
        </w:r>
      </w:ins>
    </w:p>
    <w:p w14:paraId="7AC571C5" w14:textId="77777777" w:rsidR="006B7572" w:rsidRDefault="006B7572" w:rsidP="006B7572">
      <w:pPr>
        <w:pStyle w:val="B1"/>
        <w:rPr>
          <w:ins w:id="32" w:author="AM" w:date="2022-04-25T14:13:00Z"/>
        </w:rPr>
      </w:pPr>
      <w:ins w:id="33" w:author="AM" w:date="2022-04-25T14:13:00Z">
        <w:r>
          <w:t>1)</w:t>
        </w:r>
        <w:r>
          <w:tab/>
          <w:t xml:space="preserve">Select any of the three Alignment Options (1, 2, or 3) from Tables N.2-1 through N.2-3 [6] to mount the DUT inside the QZ. </w:t>
        </w:r>
      </w:ins>
    </w:p>
    <w:p w14:paraId="03AA8B34" w14:textId="77777777" w:rsidR="006B7572" w:rsidRDefault="006B7572" w:rsidP="006B7572">
      <w:pPr>
        <w:pStyle w:val="B1"/>
        <w:rPr>
          <w:ins w:id="34" w:author="AM" w:date="2022-04-25T14:13:00Z"/>
        </w:rPr>
      </w:pPr>
      <w:ins w:id="35" w:author="AM" w:date="2022-04-25T14:13:00Z">
        <w:r>
          <w:t xml:space="preserve">2) </w:t>
        </w:r>
        <w:r>
          <w:tab/>
          <w:t>Position the DUT in DUT Orientation 1 or 2 from Tables N.2-1 through N.2-3 [6].</w:t>
        </w:r>
      </w:ins>
    </w:p>
    <w:p w14:paraId="40AB0E73" w14:textId="77777777" w:rsidR="006B7572" w:rsidRDefault="006B7572" w:rsidP="006B7572">
      <w:pPr>
        <w:pStyle w:val="B1"/>
        <w:rPr>
          <w:ins w:id="36" w:author="AM" w:date="2022-04-25T14:13:00Z"/>
        </w:rPr>
      </w:pPr>
      <w:ins w:id="37" w:author="AM" w:date="2022-04-25T14:13:00Z">
        <w:r>
          <w:t xml:space="preserve">3) </w:t>
        </w:r>
        <w:r>
          <w:tab/>
          <w:t xml:space="preserve">Connect the SS (System Simulator) with the DUT through the measurement antenna with </w:t>
        </w:r>
        <w:proofErr w:type="spellStart"/>
        <w:r>
          <w:t>Pol</w:t>
        </w:r>
        <w:r w:rsidRPr="008D65BE">
          <w:rPr>
            <w:vertAlign w:val="subscript"/>
          </w:rPr>
          <w:t>Link</w:t>
        </w:r>
        <w:proofErr w:type="spellEnd"/>
        <w:r>
          <w:t>=</w:t>
        </w:r>
        <w:r>
          <w:rPr>
            <w:lang w:val="el-GR"/>
          </w:rPr>
          <w:t>θ</w:t>
        </w:r>
        <w:r>
          <w:t xml:space="preserve"> polarization to form the TX beam towards the measurement antenna.</w:t>
        </w:r>
      </w:ins>
    </w:p>
    <w:p w14:paraId="7D563355" w14:textId="77777777" w:rsidR="006B7572" w:rsidRDefault="006B7572" w:rsidP="006B7572">
      <w:pPr>
        <w:pStyle w:val="B1"/>
        <w:rPr>
          <w:ins w:id="38" w:author="AM" w:date="2022-04-25T14:13:00Z"/>
        </w:rPr>
      </w:pPr>
      <w:ins w:id="39" w:author="AM" w:date="2022-04-25T14:13:00Z">
        <w:r>
          <w:t>4)</w:t>
        </w:r>
        <w:r>
          <w:tab/>
          <w:t>Send continuously uplink power control "up" commands in every uplink scheduling information to the UE.</w:t>
        </w:r>
      </w:ins>
    </w:p>
    <w:p w14:paraId="6EFC30BF" w14:textId="77777777" w:rsidR="006B7572" w:rsidRDefault="006B7572" w:rsidP="006B7572">
      <w:pPr>
        <w:pStyle w:val="B1"/>
        <w:rPr>
          <w:ins w:id="40" w:author="AM" w:date="2022-04-25T14:13:00Z"/>
        </w:rPr>
      </w:pPr>
      <w:ins w:id="41" w:author="AM" w:date="2022-04-25T14:13:00Z">
        <w:r>
          <w:t xml:space="preserve">5) </w:t>
        </w:r>
        <w:r>
          <w:tab/>
          <w:t>For beam correspondence, DUT refines its TX beam toward that direction depending on DUT’s beam correspondence capability which shall match OEM declaration.</w:t>
        </w:r>
      </w:ins>
    </w:p>
    <w:p w14:paraId="5BE70CBE" w14:textId="77777777" w:rsidR="006B7572" w:rsidRDefault="006B7572" w:rsidP="006B7572">
      <w:pPr>
        <w:pStyle w:val="B1"/>
        <w:rPr>
          <w:ins w:id="42" w:author="AM" w:date="2022-04-25T14:13:00Z"/>
        </w:rPr>
      </w:pPr>
      <w:ins w:id="43" w:author="AM" w:date="2022-04-25T14:13:00Z">
        <w:r>
          <w:t xml:space="preserve">6) </w:t>
        </w:r>
        <w:r>
          <w:tab/>
          <w:t xml:space="preserve">Lock the beam using the UE </w:t>
        </w:r>
        <w:proofErr w:type="spellStart"/>
        <w:r>
          <w:t>beamlock</w:t>
        </w:r>
        <w:proofErr w:type="spellEnd"/>
        <w:r>
          <w:t xml:space="preserve"> function.</w:t>
        </w:r>
      </w:ins>
    </w:p>
    <w:p w14:paraId="49E0AA84" w14:textId="77777777" w:rsidR="006B7572" w:rsidRDefault="006B7572" w:rsidP="006B7572">
      <w:pPr>
        <w:pStyle w:val="B1"/>
        <w:rPr>
          <w:ins w:id="44" w:author="AM" w:date="2022-04-25T14:13:00Z"/>
        </w:rPr>
      </w:pPr>
      <w:ins w:id="45" w:author="AM" w:date="2022-04-25T14:13:00Z">
        <w:r>
          <w:t>7)</w:t>
        </w:r>
        <w:r>
          <w:tab/>
          <w:t xml:space="preserve">Measure the mean power </w:t>
        </w:r>
        <w:proofErr w:type="spellStart"/>
        <w:r>
          <w:t>P</w:t>
        </w:r>
        <w:r w:rsidRPr="008667C3">
          <w:rPr>
            <w:vertAlign w:val="subscript"/>
          </w:rPr>
          <w:t>meas</w:t>
        </w:r>
        <w:proofErr w:type="spellEnd"/>
        <w:r>
          <w:t xml:space="preserve"> (</w:t>
        </w:r>
        <w:proofErr w:type="spellStart"/>
        <w:r>
          <w:t>Pol</w:t>
        </w:r>
        <w:r w:rsidRPr="008667C3">
          <w:rPr>
            <w:vertAlign w:val="subscript"/>
          </w:rPr>
          <w:t>Meas</w:t>
        </w:r>
        <w:proofErr w:type="spellEnd"/>
        <w:r>
          <w:t>=</w:t>
        </w:r>
        <w:r w:rsidRPr="008667C3">
          <w:rPr>
            <w:lang w:val="en-US"/>
          </w:rPr>
          <w:t xml:space="preserve"> </w:t>
        </w:r>
        <w:r>
          <w:rPr>
            <w:lang w:val="el-GR"/>
          </w:rPr>
          <w:t>θ</w:t>
        </w:r>
        <w:r w:rsidRPr="008667C3">
          <w:rPr>
            <w:lang w:val="en-US"/>
          </w:rPr>
          <w:t>,</w:t>
        </w:r>
        <w:r>
          <w:t xml:space="preserve"> </w:t>
        </w:r>
        <w:proofErr w:type="spellStart"/>
        <w:r>
          <w:t>Pol</w:t>
        </w:r>
        <w:r w:rsidRPr="008667C3">
          <w:rPr>
            <w:vertAlign w:val="subscript"/>
          </w:rPr>
          <w:t>Link</w:t>
        </w:r>
        <w:proofErr w:type="spellEnd"/>
        <w:r>
          <w:t>=</w:t>
        </w:r>
        <w:r w:rsidRPr="008667C3">
          <w:rPr>
            <w:lang w:val="en-US"/>
          </w:rPr>
          <w:t xml:space="preserve"> </w:t>
        </w:r>
        <w:r>
          <w:rPr>
            <w:lang w:val="el-GR"/>
          </w:rPr>
          <w:t>θ</w:t>
        </w:r>
        <w:r>
          <w:t xml:space="preserve">) of the modulated signal arriving at the power measurement equipment (such as a spectrum analyser, power meter, or </w:t>
        </w:r>
        <w:proofErr w:type="spellStart"/>
        <w:r>
          <w:t>gNB</w:t>
        </w:r>
        <w:proofErr w:type="spellEnd"/>
        <w:r>
          <w:t xml:space="preserve"> emulator).</w:t>
        </w:r>
      </w:ins>
    </w:p>
    <w:p w14:paraId="4AFA6D75" w14:textId="77777777" w:rsidR="006B7572" w:rsidRDefault="006B7572" w:rsidP="006B7572">
      <w:pPr>
        <w:pStyle w:val="B1"/>
        <w:rPr>
          <w:ins w:id="46" w:author="AM" w:date="2022-04-25T14:13:00Z"/>
        </w:rPr>
      </w:pPr>
      <w:ins w:id="47" w:author="AM" w:date="2022-04-25T14:13:00Z">
        <w:r>
          <w:t>8)</w:t>
        </w:r>
        <w:r>
          <w:tab/>
          <w:t>Calculate EIRP (</w:t>
        </w:r>
        <w:proofErr w:type="spellStart"/>
        <w:r>
          <w:t>Pol</w:t>
        </w:r>
        <w:r w:rsidRPr="008667C3">
          <w:rPr>
            <w:vertAlign w:val="subscript"/>
          </w:rPr>
          <w:t>Meas</w:t>
        </w:r>
        <w:proofErr w:type="spellEnd"/>
        <w:r>
          <w:t>=</w:t>
        </w:r>
        <w:r w:rsidRPr="008667C3">
          <w:rPr>
            <w:lang w:val="en-US"/>
          </w:rPr>
          <w:t xml:space="preserve"> </w:t>
        </w:r>
        <w:r>
          <w:rPr>
            <w:lang w:val="el-GR"/>
          </w:rPr>
          <w:t>θ</w:t>
        </w:r>
        <w:r w:rsidRPr="008667C3">
          <w:rPr>
            <w:lang w:val="en-US"/>
          </w:rPr>
          <w:t>,</w:t>
        </w:r>
        <w:r>
          <w:t xml:space="preserve"> </w:t>
        </w:r>
        <w:proofErr w:type="spellStart"/>
        <w:r>
          <w:t>Pol</w:t>
        </w:r>
        <w:r w:rsidRPr="008667C3">
          <w:rPr>
            <w:vertAlign w:val="subscript"/>
          </w:rPr>
          <w:t>Link</w:t>
        </w:r>
        <w:proofErr w:type="spellEnd"/>
        <w:r>
          <w:t>=</w:t>
        </w:r>
        <w:r w:rsidRPr="008667C3">
          <w:rPr>
            <w:lang w:val="en-US"/>
          </w:rPr>
          <w:t xml:space="preserve"> </w:t>
        </w:r>
        <w:proofErr w:type="gramStart"/>
        <w:r>
          <w:rPr>
            <w:lang w:val="el-GR"/>
          </w:rPr>
          <w:t>θ</w:t>
        </w:r>
        <w:r>
          <w:t>)  by</w:t>
        </w:r>
        <w:proofErr w:type="gramEnd"/>
        <w:r>
          <w:t xml:space="preserve"> adding the composite loss of the entire transmission path for utilized signal path, </w:t>
        </w:r>
        <w:proofErr w:type="spellStart"/>
        <w:r>
          <w:t>L</w:t>
        </w:r>
        <w:r w:rsidRPr="008667C3">
          <w:rPr>
            <w:vertAlign w:val="subscript"/>
          </w:rPr>
          <w:t>EIRP,θ</w:t>
        </w:r>
        <w:proofErr w:type="spellEnd"/>
        <w:r>
          <w:t xml:space="preserve">, and frequency to the measured power </w:t>
        </w:r>
        <w:proofErr w:type="spellStart"/>
        <w:r>
          <w:t>P</w:t>
        </w:r>
        <w:r w:rsidRPr="008667C3">
          <w:rPr>
            <w:vertAlign w:val="subscript"/>
          </w:rPr>
          <w:t>meas</w:t>
        </w:r>
        <w:proofErr w:type="spellEnd"/>
        <w:r>
          <w:t>(</w:t>
        </w:r>
        <w:proofErr w:type="spellStart"/>
        <w:r>
          <w:t>Pol</w:t>
        </w:r>
        <w:r w:rsidRPr="008667C3">
          <w:rPr>
            <w:vertAlign w:val="subscript"/>
          </w:rPr>
          <w:t>Meas</w:t>
        </w:r>
        <w:proofErr w:type="spellEnd"/>
        <w:r>
          <w:t>=</w:t>
        </w:r>
        <w:r w:rsidRPr="008667C3">
          <w:rPr>
            <w:lang w:val="en-US"/>
          </w:rPr>
          <w:t xml:space="preserve"> </w:t>
        </w:r>
        <w:r>
          <w:rPr>
            <w:lang w:val="el-GR"/>
          </w:rPr>
          <w:t>θ</w:t>
        </w:r>
        <w:r w:rsidRPr="008667C3">
          <w:rPr>
            <w:lang w:val="en-US"/>
          </w:rPr>
          <w:t>,</w:t>
        </w:r>
        <w:r>
          <w:t xml:space="preserve"> </w:t>
        </w:r>
        <w:proofErr w:type="spellStart"/>
        <w:r>
          <w:t>Pol</w:t>
        </w:r>
        <w:r w:rsidRPr="008667C3">
          <w:rPr>
            <w:vertAlign w:val="subscript"/>
          </w:rPr>
          <w:t>Link</w:t>
        </w:r>
        <w:proofErr w:type="spellEnd"/>
        <w:r>
          <w:t>=</w:t>
        </w:r>
        <w:r w:rsidRPr="008667C3">
          <w:rPr>
            <w:lang w:val="en-US"/>
          </w:rPr>
          <w:t xml:space="preserve"> </w:t>
        </w:r>
        <w:r>
          <w:rPr>
            <w:lang w:val="el-GR"/>
          </w:rPr>
          <w:t>θ</w:t>
        </w:r>
        <w:r>
          <w:t>).</w:t>
        </w:r>
      </w:ins>
    </w:p>
    <w:p w14:paraId="044603BD" w14:textId="77777777" w:rsidR="006B7572" w:rsidRDefault="006B7572" w:rsidP="006B7572">
      <w:pPr>
        <w:pStyle w:val="B1"/>
        <w:rPr>
          <w:ins w:id="48" w:author="AM" w:date="2022-04-25T14:13:00Z"/>
        </w:rPr>
      </w:pPr>
      <w:ins w:id="49" w:author="AM" w:date="2022-04-25T14:13:00Z">
        <w:r>
          <w:t>9)</w:t>
        </w:r>
        <w:r>
          <w:tab/>
          <w:t xml:space="preserve">Measure the mean power </w:t>
        </w:r>
        <w:proofErr w:type="spellStart"/>
        <w:r>
          <w:t>P</w:t>
        </w:r>
        <w:r w:rsidRPr="008667C3">
          <w:rPr>
            <w:vertAlign w:val="subscript"/>
          </w:rPr>
          <w:t>meas</w:t>
        </w:r>
        <w:proofErr w:type="spellEnd"/>
        <w:r>
          <w:t xml:space="preserve"> (</w:t>
        </w:r>
        <w:proofErr w:type="spellStart"/>
        <w:r>
          <w:t>Pol</w:t>
        </w:r>
        <w:r w:rsidRPr="008667C3">
          <w:rPr>
            <w:vertAlign w:val="subscript"/>
          </w:rPr>
          <w:t>Meas</w:t>
        </w:r>
        <w:proofErr w:type="spellEnd"/>
        <w:r>
          <w:t>=</w:t>
        </w:r>
        <w:r w:rsidRPr="008667C3">
          <w:rPr>
            <w:lang w:val="en-US"/>
          </w:rPr>
          <w:t xml:space="preserve"> </w:t>
        </w:r>
        <w:r w:rsidRPr="008D65BE">
          <w:rPr>
            <w:rFonts w:ascii="Arial" w:hAnsi="Arial" w:cs="Arial"/>
            <w:lang w:val="el-GR"/>
          </w:rPr>
          <w:t>ϕ</w:t>
        </w:r>
        <w:r w:rsidRPr="008667C3">
          <w:rPr>
            <w:lang w:val="en-US"/>
          </w:rPr>
          <w:t>,</w:t>
        </w:r>
        <w:r>
          <w:t xml:space="preserve"> </w:t>
        </w:r>
        <w:proofErr w:type="spellStart"/>
        <w:r>
          <w:t>Pol</w:t>
        </w:r>
        <w:r w:rsidRPr="008667C3">
          <w:rPr>
            <w:vertAlign w:val="subscript"/>
          </w:rPr>
          <w:t>Link</w:t>
        </w:r>
        <w:proofErr w:type="spellEnd"/>
        <w:r>
          <w:t>=</w:t>
        </w:r>
        <w:r w:rsidRPr="008667C3">
          <w:rPr>
            <w:lang w:val="en-US"/>
          </w:rPr>
          <w:t xml:space="preserve"> </w:t>
        </w:r>
        <w:r>
          <w:rPr>
            <w:lang w:val="el-GR"/>
          </w:rPr>
          <w:t>θ</w:t>
        </w:r>
        <w:r>
          <w:t>) of the modulated signal arriving at the power measurement equipment.</w:t>
        </w:r>
      </w:ins>
    </w:p>
    <w:p w14:paraId="0D0A2229" w14:textId="77777777" w:rsidR="006B7572" w:rsidRDefault="006B7572" w:rsidP="006B7572">
      <w:pPr>
        <w:pStyle w:val="B1"/>
        <w:rPr>
          <w:ins w:id="50" w:author="AM" w:date="2022-04-25T14:13:00Z"/>
        </w:rPr>
      </w:pPr>
      <w:ins w:id="51" w:author="AM" w:date="2022-04-25T14:13:00Z">
        <w:r>
          <w:t>10)</w:t>
        </w:r>
        <w:r>
          <w:tab/>
          <w:t>Calculate EIRP (</w:t>
        </w:r>
        <w:proofErr w:type="spellStart"/>
        <w:r>
          <w:t>Pol</w:t>
        </w:r>
        <w:r w:rsidRPr="008667C3">
          <w:rPr>
            <w:vertAlign w:val="subscript"/>
          </w:rPr>
          <w:t>Meas</w:t>
        </w:r>
        <w:proofErr w:type="spellEnd"/>
        <w:r>
          <w:t>=</w:t>
        </w:r>
        <w:r w:rsidRPr="008667C3">
          <w:rPr>
            <w:lang w:val="en-US"/>
          </w:rPr>
          <w:t xml:space="preserve"> </w:t>
        </w:r>
        <w:r w:rsidRPr="008D65BE">
          <w:rPr>
            <w:rFonts w:ascii="Arial" w:hAnsi="Arial" w:cs="Arial"/>
            <w:lang w:val="el-GR"/>
          </w:rPr>
          <w:t>ϕ</w:t>
        </w:r>
        <w:r w:rsidRPr="008667C3">
          <w:rPr>
            <w:lang w:val="en-US"/>
          </w:rPr>
          <w:t>,</w:t>
        </w:r>
        <w:r>
          <w:t xml:space="preserve"> </w:t>
        </w:r>
        <w:proofErr w:type="spellStart"/>
        <w:r>
          <w:t>Pol</w:t>
        </w:r>
        <w:r w:rsidRPr="008667C3">
          <w:rPr>
            <w:vertAlign w:val="subscript"/>
          </w:rPr>
          <w:t>Link</w:t>
        </w:r>
        <w:proofErr w:type="spellEnd"/>
        <w:r>
          <w:t>=</w:t>
        </w:r>
        <w:r w:rsidRPr="008667C3">
          <w:rPr>
            <w:lang w:val="en-US"/>
          </w:rPr>
          <w:t xml:space="preserve"> </w:t>
        </w:r>
        <w:r>
          <w:rPr>
            <w:lang w:val="el-GR"/>
          </w:rPr>
          <w:t>θ</w:t>
        </w:r>
        <w:r>
          <w:t xml:space="preserve">) by adding the composite losses of the entire transmission path for utilized signal path, </w:t>
        </w:r>
        <w:proofErr w:type="gramStart"/>
        <w:r>
          <w:t>L</w:t>
        </w:r>
        <w:r w:rsidRPr="008667C3">
          <w:rPr>
            <w:vertAlign w:val="subscript"/>
          </w:rPr>
          <w:t>EIRP,</w:t>
        </w:r>
        <w:r w:rsidRPr="008D65BE">
          <w:rPr>
            <w:rFonts w:ascii="Arial" w:hAnsi="Arial" w:cs="Arial"/>
            <w:vertAlign w:val="subscript"/>
            <w:lang w:val="el-GR"/>
          </w:rPr>
          <w:t>ϕ</w:t>
        </w:r>
        <w:proofErr w:type="gramEnd"/>
        <w:r>
          <w:t xml:space="preserve">, and frequency to the measured power </w:t>
        </w:r>
        <w:proofErr w:type="spellStart"/>
        <w:r>
          <w:t>P</w:t>
        </w:r>
        <w:r w:rsidRPr="008667C3">
          <w:rPr>
            <w:vertAlign w:val="subscript"/>
          </w:rPr>
          <w:t>meas</w:t>
        </w:r>
        <w:proofErr w:type="spellEnd"/>
        <w:r>
          <w:t xml:space="preserve"> (</w:t>
        </w:r>
        <w:proofErr w:type="spellStart"/>
        <w:r>
          <w:t>Pol</w:t>
        </w:r>
        <w:r w:rsidRPr="008667C3">
          <w:rPr>
            <w:vertAlign w:val="subscript"/>
          </w:rPr>
          <w:t>Meas</w:t>
        </w:r>
        <w:proofErr w:type="spellEnd"/>
        <w:r>
          <w:t>=</w:t>
        </w:r>
        <w:r w:rsidRPr="008667C3">
          <w:rPr>
            <w:lang w:val="en-US"/>
          </w:rPr>
          <w:t xml:space="preserve"> </w:t>
        </w:r>
        <w:r w:rsidRPr="008D65BE">
          <w:rPr>
            <w:rFonts w:ascii="Arial" w:hAnsi="Arial" w:cs="Arial"/>
            <w:lang w:val="el-GR"/>
          </w:rPr>
          <w:t>ϕ</w:t>
        </w:r>
        <w:r w:rsidRPr="008667C3">
          <w:rPr>
            <w:lang w:val="en-US"/>
          </w:rPr>
          <w:t>,</w:t>
        </w:r>
        <w:r>
          <w:t xml:space="preserve"> </w:t>
        </w:r>
        <w:proofErr w:type="spellStart"/>
        <w:r>
          <w:t>Pol</w:t>
        </w:r>
        <w:r w:rsidRPr="008667C3">
          <w:rPr>
            <w:vertAlign w:val="subscript"/>
          </w:rPr>
          <w:t>Link</w:t>
        </w:r>
        <w:proofErr w:type="spellEnd"/>
        <w:r>
          <w:t>=</w:t>
        </w:r>
        <w:r w:rsidRPr="008667C3">
          <w:rPr>
            <w:lang w:val="en-US"/>
          </w:rPr>
          <w:t xml:space="preserve"> </w:t>
        </w:r>
        <w:r>
          <w:rPr>
            <w:lang w:val="el-GR"/>
          </w:rPr>
          <w:t>θ</w:t>
        </w:r>
        <w:r>
          <w:t>).</w:t>
        </w:r>
      </w:ins>
    </w:p>
    <w:p w14:paraId="58CD30B8" w14:textId="77777777" w:rsidR="006B7572" w:rsidRDefault="006B7572" w:rsidP="006B7572">
      <w:pPr>
        <w:pStyle w:val="B1"/>
        <w:rPr>
          <w:ins w:id="52" w:author="AM" w:date="2022-04-25T14:13:00Z"/>
        </w:rPr>
      </w:pPr>
      <w:ins w:id="53" w:author="AM" w:date="2022-04-25T14:13:00Z">
        <w:r>
          <w:t>11)</w:t>
        </w:r>
        <w:r>
          <w:tab/>
          <w:t xml:space="preserve">Calculate total </w:t>
        </w:r>
        <w:proofErr w:type="gramStart"/>
        <w:r>
          <w:t>EIRP(</w:t>
        </w:r>
        <w:proofErr w:type="spellStart"/>
        <w:proofErr w:type="gramEnd"/>
        <w:r>
          <w:t>Pol</w:t>
        </w:r>
        <w:r w:rsidRPr="008D65BE">
          <w:rPr>
            <w:vertAlign w:val="subscript"/>
          </w:rPr>
          <w:t>Link</w:t>
        </w:r>
        <w:proofErr w:type="spellEnd"/>
        <w:r>
          <w:t>=</w:t>
        </w:r>
        <w:r w:rsidRPr="00943783">
          <w:rPr>
            <w:lang w:val="en-US"/>
          </w:rPr>
          <w:t xml:space="preserve"> </w:t>
        </w:r>
        <w:r>
          <w:rPr>
            <w:lang w:val="el-GR"/>
          </w:rPr>
          <w:t>θ</w:t>
        </w:r>
        <w:r>
          <w:t>)  = (</w:t>
        </w:r>
        <w:proofErr w:type="spellStart"/>
        <w:r>
          <w:t>Pol</w:t>
        </w:r>
        <w:r w:rsidRPr="008667C3">
          <w:rPr>
            <w:vertAlign w:val="subscript"/>
          </w:rPr>
          <w:t>Meas</w:t>
        </w:r>
        <w:proofErr w:type="spellEnd"/>
        <w:r>
          <w:t>=</w:t>
        </w:r>
        <w:r w:rsidRPr="008667C3">
          <w:rPr>
            <w:lang w:val="en-US"/>
          </w:rPr>
          <w:t xml:space="preserve"> </w:t>
        </w:r>
        <w:r>
          <w:rPr>
            <w:lang w:val="el-GR"/>
          </w:rPr>
          <w:t>θ</w:t>
        </w:r>
        <w:r w:rsidRPr="008667C3">
          <w:rPr>
            <w:lang w:val="en-US"/>
          </w:rPr>
          <w:t>,</w:t>
        </w:r>
        <w:r>
          <w:t xml:space="preserve"> </w:t>
        </w:r>
        <w:proofErr w:type="spellStart"/>
        <w:r>
          <w:t>Pol</w:t>
        </w:r>
        <w:r w:rsidRPr="008667C3">
          <w:rPr>
            <w:vertAlign w:val="subscript"/>
          </w:rPr>
          <w:t>Link</w:t>
        </w:r>
        <w:proofErr w:type="spellEnd"/>
        <w:r>
          <w:t>=</w:t>
        </w:r>
        <w:r w:rsidRPr="008667C3">
          <w:rPr>
            <w:lang w:val="en-US"/>
          </w:rPr>
          <w:t xml:space="preserve"> </w:t>
        </w:r>
        <w:r>
          <w:rPr>
            <w:lang w:val="el-GR"/>
          </w:rPr>
          <w:t>θ</w:t>
        </w:r>
        <w:r>
          <w:t>)  + EIRP(</w:t>
        </w:r>
        <w:proofErr w:type="spellStart"/>
        <w:r>
          <w:t>Pol</w:t>
        </w:r>
        <w:r w:rsidRPr="008667C3">
          <w:rPr>
            <w:vertAlign w:val="subscript"/>
          </w:rPr>
          <w:t>Meas</w:t>
        </w:r>
        <w:proofErr w:type="spellEnd"/>
        <w:r>
          <w:t>=</w:t>
        </w:r>
        <w:r w:rsidRPr="008667C3">
          <w:rPr>
            <w:lang w:val="en-US"/>
          </w:rPr>
          <w:t xml:space="preserve"> </w:t>
        </w:r>
        <w:r w:rsidRPr="008D65BE">
          <w:rPr>
            <w:rFonts w:ascii="Arial" w:hAnsi="Arial" w:cs="Arial"/>
            <w:lang w:val="el-GR"/>
          </w:rPr>
          <w:t>ϕ</w:t>
        </w:r>
        <w:r w:rsidRPr="008667C3">
          <w:rPr>
            <w:lang w:val="en-US"/>
          </w:rPr>
          <w:t>,</w:t>
        </w:r>
        <w:r>
          <w:t xml:space="preserve"> </w:t>
        </w:r>
        <w:proofErr w:type="spellStart"/>
        <w:r>
          <w:t>Pol</w:t>
        </w:r>
        <w:r w:rsidRPr="008667C3">
          <w:rPr>
            <w:vertAlign w:val="subscript"/>
          </w:rPr>
          <w:t>Link</w:t>
        </w:r>
        <w:proofErr w:type="spellEnd"/>
        <w:r>
          <w:t>=</w:t>
        </w:r>
        <w:r w:rsidRPr="008667C3">
          <w:rPr>
            <w:lang w:val="en-US"/>
          </w:rPr>
          <w:t xml:space="preserve"> </w:t>
        </w:r>
        <w:r>
          <w:rPr>
            <w:lang w:val="el-GR"/>
          </w:rPr>
          <w:t>θ</w:t>
        </w:r>
        <w:r>
          <w:t>).</w:t>
        </w:r>
      </w:ins>
    </w:p>
    <w:p w14:paraId="52D2FB07" w14:textId="77777777" w:rsidR="006B7572" w:rsidRDefault="006B7572" w:rsidP="006B7572">
      <w:pPr>
        <w:pStyle w:val="B1"/>
        <w:rPr>
          <w:ins w:id="54" w:author="AM" w:date="2022-04-25T14:13:00Z"/>
        </w:rPr>
      </w:pPr>
      <w:ins w:id="55" w:author="AM" w:date="2022-04-25T14:13:00Z">
        <w:r>
          <w:t>12)</w:t>
        </w:r>
        <w:r>
          <w:tab/>
          <w:t xml:space="preserve">Unlock the beam using the UE </w:t>
        </w:r>
        <w:proofErr w:type="spellStart"/>
        <w:r>
          <w:t>beamlock</w:t>
        </w:r>
        <w:proofErr w:type="spellEnd"/>
        <w:r>
          <w:t xml:space="preserve"> function.</w:t>
        </w:r>
      </w:ins>
    </w:p>
    <w:p w14:paraId="02F522E0" w14:textId="77777777" w:rsidR="006B7572" w:rsidRDefault="006B7572" w:rsidP="006B7572">
      <w:pPr>
        <w:pStyle w:val="B1"/>
        <w:rPr>
          <w:ins w:id="56" w:author="AM" w:date="2022-04-25T14:13:00Z"/>
        </w:rPr>
      </w:pPr>
      <w:ins w:id="57" w:author="AM" w:date="2022-04-25T14:13:00Z">
        <w:r>
          <w:t>13)</w:t>
        </w:r>
        <w:r>
          <w:tab/>
          <w:t xml:space="preserve">Connect the SS (System Simulator) with the DUT through the measurement antenna with </w:t>
        </w:r>
        <w:proofErr w:type="spellStart"/>
        <w:r>
          <w:t>Pol</w:t>
        </w:r>
        <w:r w:rsidRPr="00943783">
          <w:rPr>
            <w:vertAlign w:val="subscript"/>
          </w:rPr>
          <w:t>Link</w:t>
        </w:r>
        <w:proofErr w:type="spellEnd"/>
        <w:r>
          <w:t>=</w:t>
        </w:r>
        <w:r w:rsidRPr="00943783">
          <w:rPr>
            <w:lang w:val="en-US"/>
          </w:rPr>
          <w:t xml:space="preserve"> </w:t>
        </w:r>
        <w:r w:rsidRPr="008D65BE">
          <w:rPr>
            <w:rFonts w:ascii="Arial" w:hAnsi="Arial" w:cs="Arial"/>
            <w:lang w:val="el-GR"/>
          </w:rPr>
          <w:t>ϕ</w:t>
        </w:r>
        <w:r>
          <w:t xml:space="preserve"> polarization to form the TX beam towards the measurement antenna and repeat steps 4 through 12.</w:t>
        </w:r>
      </w:ins>
    </w:p>
    <w:p w14:paraId="11478AFF" w14:textId="77777777" w:rsidR="006B7572" w:rsidRDefault="006B7572" w:rsidP="006B7572">
      <w:pPr>
        <w:pStyle w:val="B1"/>
        <w:rPr>
          <w:ins w:id="58" w:author="AM" w:date="2022-04-25T14:13:00Z"/>
        </w:rPr>
      </w:pPr>
      <w:ins w:id="59" w:author="AM" w:date="2022-04-25T14:13:00Z">
        <w:r>
          <w:lastRenderedPageBreak/>
          <w:t xml:space="preserve">14) Calculate the EIRP result for the grid point as </w:t>
        </w:r>
        <w:proofErr w:type="spellStart"/>
        <w:r>
          <w:t>EIRP</w:t>
        </w:r>
        <w:r w:rsidRPr="004939FD">
          <w:rPr>
            <w:vertAlign w:val="subscript"/>
          </w:rPr>
          <w:t>spherical</w:t>
        </w:r>
        <w:proofErr w:type="spellEnd"/>
        <w:r>
          <w:t xml:space="preserve"> = </w:t>
        </w:r>
        <w:proofErr w:type="gramStart"/>
        <w:r>
          <w:t>Max(</w:t>
        </w:r>
        <w:proofErr w:type="gramEnd"/>
        <w:r>
          <w:t>EIRP(</w:t>
        </w:r>
        <w:proofErr w:type="spellStart"/>
        <w:r>
          <w:t>Pol</w:t>
        </w:r>
        <w:r w:rsidRPr="004939FD">
          <w:rPr>
            <w:vertAlign w:val="subscript"/>
          </w:rPr>
          <w:t>Link</w:t>
        </w:r>
        <w:proofErr w:type="spellEnd"/>
        <w:r>
          <w:t>=</w:t>
        </w:r>
        <w:r w:rsidRPr="004939FD">
          <w:rPr>
            <w:lang w:val="en-US"/>
          </w:rPr>
          <w:t xml:space="preserve"> </w:t>
        </w:r>
        <w:r>
          <w:rPr>
            <w:lang w:val="el-GR"/>
          </w:rPr>
          <w:t>θ</w:t>
        </w:r>
        <w:r>
          <w:t>), EIRP(</w:t>
        </w:r>
        <w:proofErr w:type="spellStart"/>
        <w:r>
          <w:t>Pol</w:t>
        </w:r>
        <w:r w:rsidRPr="004939FD">
          <w:rPr>
            <w:vertAlign w:val="subscript"/>
          </w:rPr>
          <w:t>Link</w:t>
        </w:r>
        <w:proofErr w:type="spellEnd"/>
        <w:r>
          <w:t>=</w:t>
        </w:r>
        <w:r w:rsidRPr="004939FD">
          <w:rPr>
            <w:lang w:val="en-US"/>
          </w:rPr>
          <w:t xml:space="preserve"> </w:t>
        </w:r>
        <w:r w:rsidRPr="008D65BE">
          <w:rPr>
            <w:rFonts w:ascii="Arial" w:hAnsi="Arial" w:cs="Arial"/>
            <w:lang w:val="el-GR"/>
          </w:rPr>
          <w:t>ϕ</w:t>
        </w:r>
        <w:r>
          <w:t xml:space="preserve">)). If the </w:t>
        </w:r>
        <w:proofErr w:type="spellStart"/>
        <w:r>
          <w:t>EIRP</w:t>
        </w:r>
        <w:r w:rsidRPr="00934499">
          <w:rPr>
            <w:vertAlign w:val="subscript"/>
          </w:rPr>
          <w:t>spherical</w:t>
        </w:r>
        <w:proofErr w:type="spellEnd"/>
        <w:r>
          <w:t xml:space="preserve"> value is above the Min EIRP spherical coverage limit increase </w:t>
        </w:r>
        <w:proofErr w:type="spellStart"/>
        <w:r>
          <w:t>N</w:t>
        </w:r>
        <w:r w:rsidRPr="00A87D7A">
          <w:rPr>
            <w:vertAlign w:val="subscript"/>
          </w:rPr>
          <w:t>grid</w:t>
        </w:r>
        <w:proofErr w:type="spellEnd"/>
        <w:r w:rsidRPr="00A87D7A">
          <w:rPr>
            <w:vertAlign w:val="subscript"/>
          </w:rPr>
          <w:t xml:space="preserve">, </w:t>
        </w:r>
        <w:proofErr w:type="spellStart"/>
        <w:r w:rsidRPr="00A87D7A">
          <w:rPr>
            <w:vertAlign w:val="subscript"/>
          </w:rPr>
          <w:t>meas</w:t>
        </w:r>
        <w:proofErr w:type="spellEnd"/>
        <w:r w:rsidRPr="00A87D7A">
          <w:rPr>
            <w:vertAlign w:val="subscript"/>
          </w:rPr>
          <w:t>, PASS</w:t>
        </w:r>
        <w:r>
          <w:t xml:space="preserve"> by 1.</w:t>
        </w:r>
      </w:ins>
    </w:p>
    <w:p w14:paraId="00AC2525" w14:textId="77777777" w:rsidR="006B7572" w:rsidRDefault="006B7572" w:rsidP="006B7572">
      <w:pPr>
        <w:pStyle w:val="B1"/>
        <w:rPr>
          <w:ins w:id="60" w:author="AM" w:date="2022-04-25T14:13:00Z"/>
        </w:rPr>
      </w:pPr>
      <w:ins w:id="61" w:author="AM" w:date="2022-04-25T14:13:00Z">
        <w:r>
          <w:t xml:space="preserve">15) Calculate the percentage of total grid points measured so far above the EIRP spherical coverage requirement limit </w:t>
        </w:r>
        <w:proofErr w:type="spellStart"/>
        <w:r>
          <w:t>N</w:t>
        </w:r>
        <w:r w:rsidRPr="00934499">
          <w:rPr>
            <w:vertAlign w:val="subscript"/>
          </w:rPr>
          <w:t>grid</w:t>
        </w:r>
        <w:proofErr w:type="spellEnd"/>
        <w:r w:rsidRPr="00934499">
          <w:rPr>
            <w:vertAlign w:val="subscript"/>
          </w:rPr>
          <w:t xml:space="preserve">, </w:t>
        </w:r>
        <w:proofErr w:type="spellStart"/>
        <w:r w:rsidRPr="00934499">
          <w:rPr>
            <w:vertAlign w:val="subscript"/>
          </w:rPr>
          <w:t>meas</w:t>
        </w:r>
        <w:proofErr w:type="spellEnd"/>
        <w:r w:rsidRPr="00934499">
          <w:rPr>
            <w:vertAlign w:val="subscript"/>
          </w:rPr>
          <w:t>, PASS</w:t>
        </w:r>
        <w:r>
          <w:t xml:space="preserve"> compared to the total number of grid points on the measurement grid </w:t>
        </w:r>
        <w:proofErr w:type="spellStart"/>
        <w:proofErr w:type="gramStart"/>
        <w:r>
          <w:t>N</w:t>
        </w:r>
        <w:r w:rsidRPr="00934499">
          <w:rPr>
            <w:vertAlign w:val="subscript"/>
          </w:rPr>
          <w:t>grid,total</w:t>
        </w:r>
        <w:proofErr w:type="spellEnd"/>
        <w:proofErr w:type="gramEnd"/>
        <w:r>
          <w:t>.</w:t>
        </w:r>
      </w:ins>
    </w:p>
    <w:p w14:paraId="6719B203" w14:textId="77777777" w:rsidR="006B7572" w:rsidRDefault="006B7572" w:rsidP="006B7572">
      <w:pPr>
        <w:pStyle w:val="B1"/>
        <w:rPr>
          <w:ins w:id="62" w:author="AM" w:date="2022-04-25T14:13:00Z"/>
        </w:rPr>
      </w:pPr>
      <w:ins w:id="63" w:author="AM" w:date="2022-04-25T14:13:00Z">
        <w:r>
          <w:t>16) If the percentage calculated in step 15 is equal to or higher than (100 - n</w:t>
        </w:r>
        <w:r w:rsidRPr="00F5541A">
          <w:rPr>
            <w:vertAlign w:val="superscript"/>
          </w:rPr>
          <w:t>th</w:t>
        </w:r>
        <w:r>
          <w:t xml:space="preserve"> percentile for EIRP spherical </w:t>
        </w:r>
        <w:proofErr w:type="gramStart"/>
        <w:r>
          <w:t>coverage)%</w:t>
        </w:r>
        <w:proofErr w:type="gramEnd"/>
        <w:r>
          <w:t xml:space="preserve">, pass the device, otherwise continue to step 17. If all grid points have been measured, calculate the CDF for all grid points and pass the UE if the derived %-tile EIRP in measurement distribution exceeds the requirement. Otherwise fail the UE.  </w:t>
        </w:r>
      </w:ins>
    </w:p>
    <w:p w14:paraId="5FCF186C" w14:textId="77777777" w:rsidR="006B7572" w:rsidRDefault="006B7572" w:rsidP="006B7572">
      <w:pPr>
        <w:pStyle w:val="B1"/>
        <w:rPr>
          <w:ins w:id="64" w:author="AM" w:date="2022-04-25T14:13:00Z"/>
        </w:rPr>
      </w:pPr>
      <w:ins w:id="65" w:author="AM" w:date="2022-04-25T14:13:00Z">
        <w:r>
          <w:t>17) Advance to the next grid point and repeat steps 3 through 16 until measurements within zenith range 0º≤</w:t>
        </w:r>
        <w:r w:rsidRPr="00A87D7A">
          <w:rPr>
            <w:lang w:val="en-US"/>
          </w:rPr>
          <w:t xml:space="preserve"> </w:t>
        </w:r>
        <w:r>
          <w:rPr>
            <w:lang w:val="el-GR"/>
          </w:rPr>
          <w:t>θ</w:t>
        </w:r>
        <w:r>
          <w:t xml:space="preserve"> </w:t>
        </w:r>
        <w:proofErr w:type="gramStart"/>
        <w:r>
          <w:t>≤[</w:t>
        </w:r>
        <w:proofErr w:type="gramEnd"/>
        <w:r>
          <w:t>90]º have been completed</w:t>
        </w:r>
      </w:ins>
    </w:p>
    <w:p w14:paraId="26E8CBCA" w14:textId="77777777" w:rsidR="006B7572" w:rsidRDefault="006B7572" w:rsidP="006B7572">
      <w:pPr>
        <w:pStyle w:val="B1"/>
        <w:rPr>
          <w:ins w:id="66" w:author="AM" w:date="2022-04-25T14:13:00Z"/>
        </w:rPr>
      </w:pPr>
      <w:ins w:id="67" w:author="AM" w:date="2022-04-25T14:13:00Z">
        <w:r>
          <w:t>18)</w:t>
        </w:r>
        <w:r>
          <w:tab/>
          <w:t>After the measurements within zenith range 0º≤</w:t>
        </w:r>
        <w:r w:rsidRPr="00F5541A">
          <w:rPr>
            <w:lang w:val="en-US"/>
          </w:rPr>
          <w:t xml:space="preserve"> </w:t>
        </w:r>
        <w:r>
          <w:rPr>
            <w:lang w:val="el-GR"/>
          </w:rPr>
          <w:t>θ</w:t>
        </w:r>
        <w:r>
          <w:t xml:space="preserve"> </w:t>
        </w:r>
        <w:proofErr w:type="gramStart"/>
        <w:r>
          <w:t>≤[</w:t>
        </w:r>
        <w:proofErr w:type="gramEnd"/>
        <w:r>
          <w:t xml:space="preserve">90]º have been completed and </w:t>
        </w:r>
      </w:ins>
    </w:p>
    <w:p w14:paraId="4BDED515" w14:textId="77777777" w:rsidR="006B7572" w:rsidRDefault="006B7572" w:rsidP="006B7572">
      <w:pPr>
        <w:pStyle w:val="B2"/>
        <w:rPr>
          <w:ins w:id="68" w:author="AM" w:date="2022-04-25T14:13:00Z"/>
        </w:rPr>
      </w:pPr>
      <w:ins w:id="69" w:author="AM" w:date="2022-04-25T14:13:00Z">
        <w:r>
          <w:t>a)</w:t>
        </w:r>
        <w:r>
          <w:tab/>
          <w:t>if the re-positioning concept is applied to the TX test cases, position the device in the corresponding second DUT Orientation from Tables N.2-1 through N.2-3 [6] for the Alignment Option selected in Step 1 and DUT Orientation selected in Step 2. For the TX spherical coverage measurement in the second hemisphere, perform steps 3 through 16 for the range of zenith angles [90]º&lt;</w:t>
        </w:r>
        <w:r w:rsidRPr="00A87D7A">
          <w:rPr>
            <w:lang w:val="en-US"/>
          </w:rPr>
          <w:t xml:space="preserve"> </w:t>
        </w:r>
        <w:r>
          <w:rPr>
            <w:lang w:val="el-GR"/>
          </w:rPr>
          <w:t>θ</w:t>
        </w:r>
        <w:r>
          <w:t xml:space="preserve"> ≤0º. </w:t>
        </w:r>
      </w:ins>
    </w:p>
    <w:p w14:paraId="3EA15228" w14:textId="77777777" w:rsidR="006B7572" w:rsidRDefault="006B7572" w:rsidP="006B7572">
      <w:pPr>
        <w:pStyle w:val="B2"/>
        <w:rPr>
          <w:ins w:id="70" w:author="AM" w:date="2022-04-25T14:13:00Z"/>
        </w:rPr>
      </w:pPr>
      <w:ins w:id="71" w:author="AM" w:date="2022-04-25T14:13:00Z">
        <w:r>
          <w:t>b)</w:t>
        </w:r>
        <w:r>
          <w:tab/>
          <w:t>if the re-positioning concept is not applied to the TX test cases, continue steps 3 through 16 for the range of zenith angles [90]º&lt;</w:t>
        </w:r>
        <w:r w:rsidRPr="00A87D7A">
          <w:rPr>
            <w:lang w:val="en-US"/>
          </w:rPr>
          <w:t xml:space="preserve"> </w:t>
        </w:r>
        <w:r>
          <w:rPr>
            <w:lang w:val="el-GR"/>
          </w:rPr>
          <w:t>θ</w:t>
        </w:r>
        <w:r>
          <w:t xml:space="preserve"> ≤180º.</w:t>
        </w:r>
      </w:ins>
    </w:p>
    <w:p w14:paraId="489B91B3" w14:textId="47780C12" w:rsidR="006B7572" w:rsidRPr="006B7572" w:rsidRDefault="006B7572" w:rsidP="006B7572">
      <w:pPr>
        <w:pStyle w:val="Heading5"/>
        <w:rPr>
          <w:ins w:id="72" w:author="AM" w:date="2022-04-25T14:13:00Z"/>
        </w:rPr>
      </w:pPr>
      <w:ins w:id="73" w:author="AM" w:date="2022-04-25T14:13:00Z">
        <w:r>
          <w:t>K.1.10.</w:t>
        </w:r>
        <w:r>
          <w:t>2</w:t>
        </w:r>
        <w:r>
          <w:tab/>
        </w:r>
        <w:r>
          <w:t>R</w:t>
        </w:r>
        <w:r>
          <w:t>x Fast Spherical Coverage Method</w:t>
        </w:r>
      </w:ins>
    </w:p>
    <w:p w14:paraId="2230B1A0" w14:textId="77777777" w:rsidR="006B7572" w:rsidRDefault="006B7572" w:rsidP="006B7572">
      <w:pPr>
        <w:rPr>
          <w:ins w:id="74" w:author="AM" w:date="2022-04-25T14:13:00Z"/>
        </w:rPr>
      </w:pPr>
      <w:ins w:id="75" w:author="AM" w:date="2022-04-25T14:13:00Z">
        <w:r>
          <w:t>The measurement procedure for an EIS Fast Spherical Coverage Method includes the following steps:</w:t>
        </w:r>
      </w:ins>
    </w:p>
    <w:p w14:paraId="411B1A25" w14:textId="77777777" w:rsidR="006B7572" w:rsidRDefault="006B7572" w:rsidP="006B7572">
      <w:pPr>
        <w:pStyle w:val="B1"/>
        <w:rPr>
          <w:ins w:id="76" w:author="AM" w:date="2022-04-25T14:13:00Z"/>
        </w:rPr>
      </w:pPr>
      <w:ins w:id="77" w:author="AM" w:date="2022-04-25T14:13:00Z">
        <w:r>
          <w:t>1)</w:t>
        </w:r>
        <w:r>
          <w:tab/>
          <w:t xml:space="preserve">Select any of the three Alignment Options (1, 2, or 3) from Tables N.2-1 through N.2-3 [6] to mount the DUT inside the QZ. </w:t>
        </w:r>
      </w:ins>
    </w:p>
    <w:p w14:paraId="47C6E12C" w14:textId="77777777" w:rsidR="006B7572" w:rsidRDefault="006B7572" w:rsidP="006B7572">
      <w:pPr>
        <w:pStyle w:val="B1"/>
        <w:rPr>
          <w:ins w:id="78" w:author="AM" w:date="2022-04-25T14:13:00Z"/>
        </w:rPr>
      </w:pPr>
      <w:ins w:id="79" w:author="AM" w:date="2022-04-25T14:13:00Z">
        <w:r>
          <w:t xml:space="preserve">2) </w:t>
        </w:r>
        <w:r>
          <w:tab/>
          <w:t>Position the DUT in DUT Orientation 1 or 2 from Tables N.2-1 through N.2-3 [6].</w:t>
        </w:r>
      </w:ins>
    </w:p>
    <w:p w14:paraId="33B925C2" w14:textId="77777777" w:rsidR="006B7572" w:rsidRDefault="006B7572" w:rsidP="006B7572">
      <w:pPr>
        <w:pStyle w:val="B1"/>
        <w:rPr>
          <w:ins w:id="80" w:author="AM" w:date="2022-04-25T14:13:00Z"/>
        </w:rPr>
      </w:pPr>
      <w:ins w:id="81" w:author="AM" w:date="2022-04-25T14:13:00Z">
        <w:r>
          <w:t xml:space="preserve">3) </w:t>
        </w:r>
        <w:r>
          <w:tab/>
          <w:t xml:space="preserve">Connect the SS (System Simulator) with the DUT through the measurement antenna with </w:t>
        </w:r>
        <w:proofErr w:type="spellStart"/>
        <w:r>
          <w:t>Pol</w:t>
        </w:r>
        <w:r w:rsidRPr="001D4170">
          <w:rPr>
            <w:vertAlign w:val="subscript"/>
          </w:rPr>
          <w:t>Link</w:t>
        </w:r>
        <w:proofErr w:type="spellEnd"/>
        <w:r>
          <w:t>=</w:t>
        </w:r>
        <w:r w:rsidRPr="001D4170">
          <w:rPr>
            <w:lang w:val="en-US"/>
          </w:rPr>
          <w:t xml:space="preserve"> </w:t>
        </w:r>
        <w:r>
          <w:rPr>
            <w:lang w:val="el-GR"/>
          </w:rPr>
          <w:t>θ</w:t>
        </w:r>
        <w:r>
          <w:t xml:space="preserve"> polarization to form the RX beam towards the measurement antenna. </w:t>
        </w:r>
      </w:ins>
    </w:p>
    <w:p w14:paraId="60EA55F9" w14:textId="77777777" w:rsidR="006B7572" w:rsidRDefault="006B7572" w:rsidP="006B7572">
      <w:pPr>
        <w:pStyle w:val="B1"/>
        <w:rPr>
          <w:ins w:id="82" w:author="AM" w:date="2022-04-25T14:13:00Z"/>
        </w:rPr>
      </w:pPr>
      <w:ins w:id="83" w:author="AM" w:date="2022-04-25T14:13:00Z">
        <w:r>
          <w:t>4)</w:t>
        </w:r>
        <w:r>
          <w:tab/>
          <w:t xml:space="preserve">Determine </w:t>
        </w:r>
        <w:proofErr w:type="gramStart"/>
        <w:r>
          <w:t>EIS(</w:t>
        </w:r>
        <w:proofErr w:type="spellStart"/>
        <w:proofErr w:type="gramEnd"/>
        <w:r>
          <w:t>Pol</w:t>
        </w:r>
        <w:r w:rsidRPr="001D4170">
          <w:rPr>
            <w:vertAlign w:val="subscript"/>
          </w:rPr>
          <w:t>Meas</w:t>
        </w:r>
        <w:proofErr w:type="spellEnd"/>
        <w:r>
          <w:t>=</w:t>
        </w:r>
        <w:r w:rsidRPr="001D4170">
          <w:rPr>
            <w:lang w:val="en-US"/>
          </w:rPr>
          <w:t xml:space="preserve"> </w:t>
        </w:r>
        <w:r>
          <w:rPr>
            <w:lang w:val="el-GR"/>
          </w:rPr>
          <w:t>θ</w:t>
        </w:r>
        <w:r>
          <w:t xml:space="preserve"> </w:t>
        </w:r>
        <w:proofErr w:type="spellStart"/>
        <w:r>
          <w:t>Pol</w:t>
        </w:r>
        <w:r w:rsidRPr="001D4170">
          <w:rPr>
            <w:vertAlign w:val="subscript"/>
          </w:rPr>
          <w:t>Link</w:t>
        </w:r>
        <w:proofErr w:type="spellEnd"/>
        <w:r>
          <w:t>=</w:t>
        </w:r>
        <w:r w:rsidRPr="001D4170">
          <w:rPr>
            <w:lang w:val="en-US"/>
          </w:rPr>
          <w:t xml:space="preserve"> </w:t>
        </w:r>
        <w:r>
          <w:rPr>
            <w:lang w:val="el-GR"/>
          </w:rPr>
          <w:t>θ</w:t>
        </w:r>
        <w:r>
          <w:rPr>
            <w:lang w:val="en-US"/>
          </w:rPr>
          <w:t>)</w:t>
        </w:r>
        <w:r>
          <w:t xml:space="preserve"> for θ-polarization, i.e., the power level for the θ-polarization at which the throughput exceeds the requirements for the specified reference measurement channel. The downlink power step size shall be no more than 0.2 dB when the RF power level is near the sensitivity level.</w:t>
        </w:r>
      </w:ins>
    </w:p>
    <w:p w14:paraId="18F10AC6" w14:textId="77777777" w:rsidR="006B7572" w:rsidRDefault="006B7572" w:rsidP="006B7572">
      <w:pPr>
        <w:pStyle w:val="B1"/>
        <w:rPr>
          <w:ins w:id="84" w:author="AM" w:date="2022-04-25T14:13:00Z"/>
        </w:rPr>
      </w:pPr>
      <w:ins w:id="85" w:author="AM" w:date="2022-04-25T14:13:00Z">
        <w:r>
          <w:t>5)</w:t>
        </w:r>
        <w:r>
          <w:tab/>
          <w:t xml:space="preserve">Connect the SS (System Simulator) with the DUT through the measurement antenna with </w:t>
        </w:r>
        <w:proofErr w:type="spellStart"/>
        <w:r>
          <w:t>Pol</w:t>
        </w:r>
        <w:r w:rsidRPr="00713293">
          <w:rPr>
            <w:vertAlign w:val="subscript"/>
          </w:rPr>
          <w:t>Link</w:t>
        </w:r>
        <w:proofErr w:type="spellEnd"/>
        <w:r>
          <w:t>=</w:t>
        </w:r>
        <w:r w:rsidRPr="009C1F9B">
          <w:rPr>
            <w:lang w:val="en-US"/>
          </w:rPr>
          <w:t xml:space="preserve"> </w:t>
        </w:r>
        <w:r w:rsidRPr="008D65BE">
          <w:rPr>
            <w:rFonts w:ascii="Arial" w:hAnsi="Arial" w:cs="Arial"/>
            <w:lang w:val="el-GR"/>
          </w:rPr>
          <w:t>ϕ</w:t>
        </w:r>
        <w:r>
          <w:t xml:space="preserve"> polarization to form the RX beam towards the RX beam peak direction. </w:t>
        </w:r>
      </w:ins>
    </w:p>
    <w:p w14:paraId="7237152F" w14:textId="77777777" w:rsidR="006B7572" w:rsidRDefault="006B7572" w:rsidP="006B7572">
      <w:pPr>
        <w:pStyle w:val="B1"/>
        <w:rPr>
          <w:ins w:id="86" w:author="AM" w:date="2022-04-25T14:13:00Z"/>
        </w:rPr>
      </w:pPr>
      <w:ins w:id="87" w:author="AM" w:date="2022-04-25T14:13:00Z">
        <w:r>
          <w:t>6)</w:t>
        </w:r>
        <w:r>
          <w:tab/>
          <w:t xml:space="preserve">Determine </w:t>
        </w:r>
        <w:proofErr w:type="gramStart"/>
        <w:r>
          <w:t>EIS(</w:t>
        </w:r>
        <w:proofErr w:type="spellStart"/>
        <w:proofErr w:type="gramEnd"/>
        <w:r>
          <w:t>Pol</w:t>
        </w:r>
        <w:r w:rsidRPr="009C1F9B">
          <w:rPr>
            <w:vertAlign w:val="subscript"/>
          </w:rPr>
          <w:t>Meas</w:t>
        </w:r>
        <w:proofErr w:type="spellEnd"/>
        <w:r>
          <w:t>=</w:t>
        </w:r>
        <w:r w:rsidRPr="009C1F9B">
          <w:rPr>
            <w:lang w:val="en-US"/>
          </w:rPr>
          <w:t xml:space="preserve"> </w:t>
        </w:r>
        <w:r w:rsidRPr="008D65BE">
          <w:rPr>
            <w:rFonts w:ascii="Arial" w:hAnsi="Arial" w:cs="Arial"/>
            <w:lang w:val="el-GR"/>
          </w:rPr>
          <w:t>ϕ</w:t>
        </w:r>
        <w:r>
          <w:t xml:space="preserve"> </w:t>
        </w:r>
        <w:proofErr w:type="spellStart"/>
        <w:r>
          <w:t>Pol</w:t>
        </w:r>
        <w:r w:rsidRPr="009C1F9B">
          <w:rPr>
            <w:vertAlign w:val="subscript"/>
          </w:rPr>
          <w:t>Link</w:t>
        </w:r>
        <w:proofErr w:type="spellEnd"/>
        <w:r>
          <w:t>=</w:t>
        </w:r>
        <w:r w:rsidRPr="009C1F9B">
          <w:rPr>
            <w:lang w:val="en-US"/>
          </w:rPr>
          <w:t xml:space="preserve"> </w:t>
        </w:r>
        <w:r w:rsidRPr="008D65BE">
          <w:rPr>
            <w:rFonts w:ascii="Arial" w:hAnsi="Arial" w:cs="Arial"/>
            <w:lang w:val="el-GR"/>
          </w:rPr>
          <w:t>ϕ</w:t>
        </w:r>
        <w:r>
          <w:rPr>
            <w:lang w:val="en-US"/>
          </w:rPr>
          <w:t>)</w:t>
        </w:r>
        <w:r>
          <w:t xml:space="preserve"> for </w:t>
        </w:r>
        <w:r w:rsidRPr="008D65BE">
          <w:rPr>
            <w:rFonts w:ascii="Arial" w:hAnsi="Arial" w:cs="Arial"/>
            <w:lang w:val="el-GR"/>
          </w:rPr>
          <w:t>ϕ</w:t>
        </w:r>
        <w:r>
          <w:t xml:space="preserve">-polarization, i.e., the power level for the </w:t>
        </w:r>
        <w:r w:rsidRPr="008D65BE">
          <w:rPr>
            <w:rFonts w:ascii="Arial" w:hAnsi="Arial" w:cs="Arial"/>
            <w:lang w:val="el-GR"/>
          </w:rPr>
          <w:t>ϕ</w:t>
        </w:r>
        <w:r>
          <w:t>-polarization at which the throughput exceeds the requirements for the specified reference measurement channel. The downlink power step size shall be no more than 0.2 dB when the RF power level is near the sensitivity level.</w:t>
        </w:r>
      </w:ins>
    </w:p>
    <w:p w14:paraId="4634A250" w14:textId="77777777" w:rsidR="006B7572" w:rsidRDefault="006B7572" w:rsidP="006B7572">
      <w:pPr>
        <w:pStyle w:val="B1"/>
        <w:rPr>
          <w:ins w:id="88" w:author="AM" w:date="2022-04-25T14:13:00Z"/>
        </w:rPr>
      </w:pPr>
      <w:ins w:id="89" w:author="AM" w:date="2022-04-25T14:13:00Z">
        <w:r>
          <w:t>7)</w:t>
        </w:r>
        <w:r>
          <w:tab/>
          <w:t>Calculate the resulting averaged EIS as: EIS = 2*[1/</w:t>
        </w:r>
        <w:proofErr w:type="gramStart"/>
        <w:r>
          <w:t>EIS(</w:t>
        </w:r>
        <w:proofErr w:type="spellStart"/>
        <w:proofErr w:type="gramEnd"/>
        <w:r>
          <w:t>Pol</w:t>
        </w:r>
        <w:r w:rsidRPr="005D1522">
          <w:rPr>
            <w:vertAlign w:val="subscript"/>
          </w:rPr>
          <w:t>Meas</w:t>
        </w:r>
        <w:proofErr w:type="spellEnd"/>
        <w:r>
          <w:t>=</w:t>
        </w:r>
        <w:r w:rsidRPr="005D1522">
          <w:rPr>
            <w:lang w:val="en-US"/>
          </w:rPr>
          <w:t xml:space="preserve"> </w:t>
        </w:r>
        <w:r>
          <w:rPr>
            <w:lang w:val="el-GR"/>
          </w:rPr>
          <w:t>θ</w:t>
        </w:r>
        <w:r>
          <w:t xml:space="preserve"> </w:t>
        </w:r>
        <w:proofErr w:type="spellStart"/>
        <w:r>
          <w:t>Pol</w:t>
        </w:r>
        <w:r w:rsidRPr="006D64BA">
          <w:rPr>
            <w:vertAlign w:val="subscript"/>
          </w:rPr>
          <w:t>Link</w:t>
        </w:r>
        <w:proofErr w:type="spellEnd"/>
        <w:r>
          <w:t>=</w:t>
        </w:r>
        <w:r w:rsidRPr="005D1522">
          <w:rPr>
            <w:lang w:val="en-US"/>
          </w:rPr>
          <w:t xml:space="preserve"> </w:t>
        </w:r>
        <w:r>
          <w:rPr>
            <w:lang w:val="el-GR"/>
          </w:rPr>
          <w:t>θ</w:t>
        </w:r>
        <w:r>
          <w:rPr>
            <w:lang w:val="en-US"/>
          </w:rPr>
          <w:t>)</w:t>
        </w:r>
        <w:r>
          <w:t xml:space="preserve"> +1/EIS(</w:t>
        </w:r>
        <w:proofErr w:type="spellStart"/>
        <w:r>
          <w:t>Pol</w:t>
        </w:r>
        <w:r w:rsidRPr="005D1522">
          <w:rPr>
            <w:vertAlign w:val="subscript"/>
          </w:rPr>
          <w:t>Meas</w:t>
        </w:r>
        <w:proofErr w:type="spellEnd"/>
        <w:r>
          <w:t>=</w:t>
        </w:r>
        <w:r w:rsidRPr="005D1522">
          <w:rPr>
            <w:lang w:val="en-US"/>
          </w:rPr>
          <w:t xml:space="preserve"> </w:t>
        </w:r>
        <w:r w:rsidRPr="008D65BE">
          <w:rPr>
            <w:rFonts w:ascii="Arial" w:hAnsi="Arial" w:cs="Arial"/>
            <w:lang w:val="el-GR"/>
          </w:rPr>
          <w:t>ϕ</w:t>
        </w:r>
        <w:r>
          <w:t xml:space="preserve"> </w:t>
        </w:r>
        <w:proofErr w:type="spellStart"/>
        <w:r>
          <w:t>Pol</w:t>
        </w:r>
        <w:r w:rsidRPr="005D1522">
          <w:rPr>
            <w:vertAlign w:val="subscript"/>
          </w:rPr>
          <w:t>Link</w:t>
        </w:r>
        <w:proofErr w:type="spellEnd"/>
        <w:r>
          <w:t>=</w:t>
        </w:r>
        <w:r w:rsidRPr="005D1522">
          <w:rPr>
            <w:lang w:val="en-US"/>
          </w:rPr>
          <w:t xml:space="preserve"> </w:t>
        </w:r>
        <w:r w:rsidRPr="008D65BE">
          <w:rPr>
            <w:rFonts w:ascii="Arial" w:hAnsi="Arial" w:cs="Arial"/>
            <w:lang w:val="el-GR"/>
          </w:rPr>
          <w:t>ϕ</w:t>
        </w:r>
        <w:r>
          <w:rPr>
            <w:lang w:val="en-US"/>
          </w:rPr>
          <w:t>)</w:t>
        </w:r>
        <w:r>
          <w:t>]</w:t>
        </w:r>
        <w:r w:rsidRPr="00ED5CBE">
          <w:rPr>
            <w:vertAlign w:val="superscript"/>
          </w:rPr>
          <w:t>-1</w:t>
        </w:r>
        <w:r>
          <w:t xml:space="preserve">. If the EIS value is below the EIS spherical coverage limit increase </w:t>
        </w:r>
        <w:proofErr w:type="spellStart"/>
        <w:r>
          <w:t>N</w:t>
        </w:r>
        <w:r w:rsidRPr="00D7407E">
          <w:rPr>
            <w:vertAlign w:val="subscript"/>
          </w:rPr>
          <w:t>grid</w:t>
        </w:r>
        <w:proofErr w:type="spellEnd"/>
        <w:r w:rsidRPr="00D7407E">
          <w:rPr>
            <w:vertAlign w:val="subscript"/>
          </w:rPr>
          <w:t xml:space="preserve">, </w:t>
        </w:r>
        <w:proofErr w:type="spellStart"/>
        <w:r w:rsidRPr="00D7407E">
          <w:rPr>
            <w:vertAlign w:val="subscript"/>
          </w:rPr>
          <w:t>meas</w:t>
        </w:r>
        <w:proofErr w:type="spellEnd"/>
        <w:r w:rsidRPr="00D7407E">
          <w:rPr>
            <w:vertAlign w:val="subscript"/>
          </w:rPr>
          <w:t>, PASS</w:t>
        </w:r>
        <w:r>
          <w:t xml:space="preserve"> by 1.</w:t>
        </w:r>
      </w:ins>
    </w:p>
    <w:p w14:paraId="6C43A2D0" w14:textId="77777777" w:rsidR="006B7572" w:rsidRDefault="006B7572" w:rsidP="006B7572">
      <w:pPr>
        <w:pStyle w:val="B1"/>
        <w:rPr>
          <w:ins w:id="90" w:author="AM" w:date="2022-04-25T14:13:00Z"/>
        </w:rPr>
      </w:pPr>
      <w:ins w:id="91" w:author="AM" w:date="2022-04-25T14:13:00Z">
        <w:r>
          <w:t xml:space="preserve">8) Calculate the percentage of total grid points measured so far below the EIS spherical coverage requirement limit </w:t>
        </w:r>
        <w:proofErr w:type="spellStart"/>
        <w:r>
          <w:t>N</w:t>
        </w:r>
        <w:r w:rsidRPr="00713293">
          <w:rPr>
            <w:vertAlign w:val="subscript"/>
          </w:rPr>
          <w:t>grid</w:t>
        </w:r>
        <w:proofErr w:type="spellEnd"/>
        <w:r w:rsidRPr="00713293">
          <w:rPr>
            <w:vertAlign w:val="subscript"/>
          </w:rPr>
          <w:t xml:space="preserve">, </w:t>
        </w:r>
        <w:proofErr w:type="spellStart"/>
        <w:r w:rsidRPr="00713293">
          <w:rPr>
            <w:vertAlign w:val="subscript"/>
          </w:rPr>
          <w:t>meas</w:t>
        </w:r>
        <w:proofErr w:type="spellEnd"/>
        <w:r w:rsidRPr="00713293">
          <w:rPr>
            <w:vertAlign w:val="subscript"/>
          </w:rPr>
          <w:t>, PASS</w:t>
        </w:r>
        <w:r>
          <w:t xml:space="preserve"> compared to the total number of grid points on the measurement grid </w:t>
        </w:r>
        <w:proofErr w:type="spellStart"/>
        <w:proofErr w:type="gramStart"/>
        <w:r>
          <w:t>N</w:t>
        </w:r>
        <w:r w:rsidRPr="006D64BA">
          <w:rPr>
            <w:vertAlign w:val="subscript"/>
          </w:rPr>
          <w:t>grid,total</w:t>
        </w:r>
        <w:proofErr w:type="spellEnd"/>
        <w:proofErr w:type="gramEnd"/>
        <w:r>
          <w:t>.</w:t>
        </w:r>
      </w:ins>
    </w:p>
    <w:p w14:paraId="79C9F7E6" w14:textId="77777777" w:rsidR="006B7572" w:rsidRDefault="006B7572" w:rsidP="006B7572">
      <w:pPr>
        <w:pStyle w:val="B1"/>
        <w:rPr>
          <w:ins w:id="92" w:author="AM" w:date="2022-04-25T14:13:00Z"/>
        </w:rPr>
      </w:pPr>
      <w:ins w:id="93" w:author="AM" w:date="2022-04-25T14:13:00Z">
        <w:r>
          <w:t>9) If the percentage calculated in step 8 is equal to or higher than (100 - n</w:t>
        </w:r>
        <w:r w:rsidRPr="00D7407E">
          <w:rPr>
            <w:vertAlign w:val="superscript"/>
          </w:rPr>
          <w:t>th</w:t>
        </w:r>
        <w:r>
          <w:t xml:space="preserve"> percentile for EIS spherical </w:t>
        </w:r>
        <w:proofErr w:type="gramStart"/>
        <w:r>
          <w:t>coverage)%</w:t>
        </w:r>
        <w:proofErr w:type="gramEnd"/>
        <w:r>
          <w:t>, pass the device, otherwise continue to step 10. If all grid points have been measured, calculate the CCDF for all grid points and pass the UE if the derived %-tile EIS in measurement distribution is lower than the requirement. Otherwise fail the UE.</w:t>
        </w:r>
      </w:ins>
    </w:p>
    <w:p w14:paraId="543839F3" w14:textId="77777777" w:rsidR="006B7572" w:rsidRDefault="006B7572" w:rsidP="006B7572">
      <w:pPr>
        <w:pStyle w:val="B1"/>
        <w:rPr>
          <w:ins w:id="94" w:author="AM" w:date="2022-04-25T14:13:00Z"/>
        </w:rPr>
      </w:pPr>
      <w:ins w:id="95" w:author="AM" w:date="2022-04-25T14:13:00Z">
        <w:r>
          <w:t>10) Advance to the next grid point and repeat steps 3 through 16 until measurements within zenith range 0º≤</w:t>
        </w:r>
        <w:r w:rsidRPr="00625873">
          <w:rPr>
            <w:lang w:val="en-US"/>
          </w:rPr>
          <w:t xml:space="preserve"> </w:t>
        </w:r>
        <w:r>
          <w:rPr>
            <w:lang w:val="el-GR"/>
          </w:rPr>
          <w:t>θ</w:t>
        </w:r>
        <w:r>
          <w:t xml:space="preserve"> </w:t>
        </w:r>
        <w:proofErr w:type="gramStart"/>
        <w:r>
          <w:t>≤[</w:t>
        </w:r>
        <w:proofErr w:type="gramEnd"/>
        <w:r>
          <w:t>90]º  have been completed</w:t>
        </w:r>
      </w:ins>
    </w:p>
    <w:p w14:paraId="0C1401D0" w14:textId="77777777" w:rsidR="006B7572" w:rsidRDefault="006B7572" w:rsidP="006B7572">
      <w:pPr>
        <w:pStyle w:val="B1"/>
        <w:rPr>
          <w:ins w:id="96" w:author="AM" w:date="2022-04-25T14:13:00Z"/>
        </w:rPr>
      </w:pPr>
      <w:ins w:id="97" w:author="AM" w:date="2022-04-25T14:13:00Z">
        <w:r>
          <w:t>11)</w:t>
        </w:r>
        <w:r>
          <w:tab/>
          <w:t>After the measurements within zenith range 0º≤</w:t>
        </w:r>
        <w:r w:rsidRPr="00625873">
          <w:rPr>
            <w:lang w:val="en-US"/>
          </w:rPr>
          <w:t xml:space="preserve"> </w:t>
        </w:r>
        <w:r>
          <w:rPr>
            <w:lang w:val="el-GR"/>
          </w:rPr>
          <w:t>θ</w:t>
        </w:r>
        <w:r>
          <w:t xml:space="preserve"> </w:t>
        </w:r>
        <w:proofErr w:type="gramStart"/>
        <w:r>
          <w:t>≤[</w:t>
        </w:r>
        <w:proofErr w:type="gramEnd"/>
        <w:r>
          <w:t xml:space="preserve">90]º have been completed and </w:t>
        </w:r>
      </w:ins>
    </w:p>
    <w:p w14:paraId="76963691" w14:textId="77777777" w:rsidR="006B7572" w:rsidRDefault="006B7572" w:rsidP="006B7572">
      <w:pPr>
        <w:pStyle w:val="B2"/>
        <w:rPr>
          <w:ins w:id="98" w:author="AM" w:date="2022-04-25T14:13:00Z"/>
        </w:rPr>
      </w:pPr>
      <w:ins w:id="99" w:author="AM" w:date="2022-04-25T14:13:00Z">
        <w:r>
          <w:t xml:space="preserve">a) if the re-positioning concept is applied to the TX test cases, position the device in the corresponding second DUT Orientation from Tables N.2-1 through N.2-3 [6] for the Alignment Option selected in Step 1 and DUT </w:t>
        </w:r>
        <w:r>
          <w:lastRenderedPageBreak/>
          <w:t>Orientation selected in Step 2. For the RX spherical coverage measurement in the second hemisphere, perform steps 3 through 9 for the range of zenith angles [90]º&lt;</w:t>
        </w:r>
        <w:r w:rsidRPr="00625873">
          <w:rPr>
            <w:lang w:val="en-US"/>
          </w:rPr>
          <w:t xml:space="preserve"> </w:t>
        </w:r>
        <w:r>
          <w:rPr>
            <w:lang w:val="el-GR"/>
          </w:rPr>
          <w:t>θ</w:t>
        </w:r>
        <w:r>
          <w:t xml:space="preserve"> ≤0º. </w:t>
        </w:r>
      </w:ins>
    </w:p>
    <w:p w14:paraId="7BB846BE" w14:textId="77777777" w:rsidR="006B7572" w:rsidRDefault="006B7572" w:rsidP="006B7572">
      <w:pPr>
        <w:pStyle w:val="B2"/>
        <w:rPr>
          <w:ins w:id="100" w:author="AM" w:date="2022-04-25T14:13:00Z"/>
        </w:rPr>
      </w:pPr>
      <w:ins w:id="101" w:author="AM" w:date="2022-04-25T14:13:00Z">
        <w:r>
          <w:t>b) if the re-positioning concept is not applied to the RX test cases, continue steps 3 through 9 for the range of zenith angles [90]º&lt;</w:t>
        </w:r>
        <w:r w:rsidRPr="00625873">
          <w:rPr>
            <w:lang w:val="en-US"/>
          </w:rPr>
          <w:t xml:space="preserve"> </w:t>
        </w:r>
        <w:r>
          <w:rPr>
            <w:lang w:val="el-GR"/>
          </w:rPr>
          <w:t>θ</w:t>
        </w:r>
        <w:r>
          <w:t xml:space="preserve"> ≤180º.</w:t>
        </w:r>
      </w:ins>
    </w:p>
    <w:p w14:paraId="40210E9F" w14:textId="38AD7F85" w:rsidR="006B7572" w:rsidRDefault="006B7572" w:rsidP="008F39FD">
      <w:pPr>
        <w:jc w:val="center"/>
        <w:rPr>
          <w:noProof/>
        </w:rPr>
      </w:pPr>
    </w:p>
    <w:p w14:paraId="3F105E4A" w14:textId="3E685436" w:rsidR="008F39FD" w:rsidRPr="008F39FD" w:rsidRDefault="008F39FD" w:rsidP="008F39FD">
      <w:pPr>
        <w:rPr>
          <w:b/>
          <w:bCs/>
          <w:noProof/>
          <w:sz w:val="24"/>
          <w:szCs w:val="24"/>
        </w:rPr>
      </w:pPr>
      <w:r w:rsidRPr="008F39FD">
        <w:rPr>
          <w:b/>
          <w:bCs/>
          <w:noProof/>
          <w:sz w:val="24"/>
          <w:szCs w:val="24"/>
          <w:highlight w:val="green"/>
        </w:rPr>
        <w:t>&lt;</w:t>
      </w:r>
      <w:r>
        <w:rPr>
          <w:b/>
          <w:bCs/>
          <w:noProof/>
          <w:sz w:val="24"/>
          <w:szCs w:val="24"/>
          <w:highlight w:val="green"/>
        </w:rPr>
        <w:t>End</w:t>
      </w:r>
      <w:r w:rsidRPr="008F39FD">
        <w:rPr>
          <w:b/>
          <w:bCs/>
          <w:noProof/>
          <w:sz w:val="24"/>
          <w:szCs w:val="24"/>
          <w:highlight w:val="green"/>
        </w:rPr>
        <w:t xml:space="preserve"> of Changes&gt;</w:t>
      </w:r>
    </w:p>
    <w:p w14:paraId="7301F62B" w14:textId="77777777" w:rsidR="008F39FD" w:rsidRDefault="008F39FD" w:rsidP="006B7572">
      <w:pPr>
        <w:jc w:val="center"/>
        <w:rPr>
          <w:noProof/>
        </w:rPr>
        <w:pPrChange w:id="102" w:author="AM" w:date="2022-04-25T14:13:00Z">
          <w:pPr/>
        </w:pPrChange>
      </w:pPr>
    </w:p>
    <w:sectPr w:rsidR="008F39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8BF22" w14:textId="77777777" w:rsidR="00EB59BE" w:rsidRDefault="00EB59BE">
      <w:r>
        <w:separator/>
      </w:r>
    </w:p>
  </w:endnote>
  <w:endnote w:type="continuationSeparator" w:id="0">
    <w:p w14:paraId="130568BD" w14:textId="77777777" w:rsidR="00EB59BE" w:rsidRDefault="00EB5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0D2FA" w14:textId="77777777" w:rsidR="00EB59BE" w:rsidRDefault="00EB59BE">
      <w:r>
        <w:separator/>
      </w:r>
    </w:p>
  </w:footnote>
  <w:footnote w:type="continuationSeparator" w:id="0">
    <w:p w14:paraId="5D3BF1B5" w14:textId="77777777" w:rsidR="00EB59BE" w:rsidRDefault="00EB5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926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7B88"/>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B7572"/>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39FD"/>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59B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B7572"/>
    <w:rPr>
      <w:rFonts w:ascii="Times New Roman" w:hAnsi="Times New Roman"/>
      <w:lang w:val="en-GB" w:eastAsia="en-US"/>
    </w:rPr>
  </w:style>
  <w:style w:type="character" w:customStyle="1" w:styleId="B1Char">
    <w:name w:val="B1 Char"/>
    <w:link w:val="B1"/>
    <w:rsid w:val="006B7572"/>
    <w:rPr>
      <w:rFonts w:ascii="Times New Roman" w:hAnsi="Times New Roman"/>
      <w:lang w:val="en-GB" w:eastAsia="en-US"/>
    </w:rPr>
  </w:style>
  <w:style w:type="character" w:customStyle="1" w:styleId="B2Char">
    <w:name w:val="B2 Char"/>
    <w:link w:val="B2"/>
    <w:qFormat/>
    <w:rsid w:val="006B7572"/>
    <w:rPr>
      <w:rFonts w:ascii="Times New Roman" w:hAnsi="Times New Roman"/>
      <w:lang w:val="en-GB" w:eastAsia="en-US"/>
    </w:rPr>
  </w:style>
  <w:style w:type="character" w:customStyle="1" w:styleId="EditorsNoteChar">
    <w:name w:val="Editor's Note Char"/>
    <w:link w:val="EditorsNote"/>
    <w:qFormat/>
    <w:rsid w:val="006B757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TotalTime>
  <Pages>4</Pages>
  <Words>1521</Words>
  <Characters>8670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7</cp:revision>
  <cp:lastPrinted>1900-01-01T08:00:00Z</cp:lastPrinted>
  <dcterms:created xsi:type="dcterms:W3CDTF">2020-02-03T08:32:00Z</dcterms:created>
  <dcterms:modified xsi:type="dcterms:W3CDTF">2022-04-25T21:16:00Z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R5-223041</vt:lpwstr>
  </property>
  <property fmtid="{D5CDD505-2E9C-101B-9397-08002B2CF9AE}" pid="10" name="Spec#">
    <vt:lpwstr>38.521-2</vt:lpwstr>
  </property>
  <property fmtid="{D5CDD505-2E9C-101B-9397-08002B2CF9AE}" pid="11" name="Cr#">
    <vt:lpwstr>0744</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fast spherical coverage test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