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70A8" w14:textId="6EBE36DA" w:rsidR="000A38A0" w:rsidRDefault="000A38A0" w:rsidP="000A38A0">
      <w:pPr>
        <w:pStyle w:val="CRCoverPage"/>
        <w:tabs>
          <w:tab w:val="right" w:pos="9639"/>
        </w:tabs>
        <w:spacing w:after="0"/>
        <w:rPr>
          <w:b/>
          <w:i/>
          <w:noProof/>
          <w:sz w:val="28"/>
        </w:rPr>
      </w:pPr>
      <w:bookmarkStart w:id="0" w:name="_Toc21103173"/>
      <w:bookmarkStart w:id="1" w:name="_Toc29233513"/>
      <w:bookmarkStart w:id="2" w:name="_Toc29462118"/>
      <w:bookmarkStart w:id="3" w:name="_Toc3615809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95</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w:t>
        </w:r>
        <w:r w:rsidR="00AD3907">
          <w:rPr>
            <w:b/>
            <w:i/>
            <w:noProof/>
            <w:sz w:val="28"/>
          </w:rPr>
          <w:t>3422</w:t>
        </w:r>
      </w:fldSimple>
    </w:p>
    <w:p w14:paraId="3E04C089" w14:textId="77777777" w:rsidR="000A38A0" w:rsidRDefault="005261FA" w:rsidP="000A38A0">
      <w:pPr>
        <w:pStyle w:val="CRCoverPage"/>
        <w:outlineLvl w:val="0"/>
        <w:rPr>
          <w:b/>
          <w:noProof/>
          <w:sz w:val="24"/>
        </w:rPr>
      </w:pPr>
      <w:fldSimple w:instr=" DOCPROPERTY  Location  \* MERGEFORMAT ">
        <w:r w:rsidR="000A38A0" w:rsidRPr="00BA51D9">
          <w:rPr>
            <w:b/>
            <w:noProof/>
            <w:sz w:val="24"/>
          </w:rPr>
          <w:t>Online</w:t>
        </w:r>
      </w:fldSimple>
      <w:r w:rsidR="000A38A0">
        <w:rPr>
          <w:b/>
          <w:noProof/>
          <w:sz w:val="24"/>
        </w:rPr>
        <w:t xml:space="preserve">, </w:t>
      </w:r>
      <w:r w:rsidR="000A38A0">
        <w:fldChar w:fldCharType="begin"/>
      </w:r>
      <w:r w:rsidR="000A38A0">
        <w:instrText xml:space="preserve"> DOCPROPERTY  Country  \* MERGEFORMAT </w:instrText>
      </w:r>
      <w:r w:rsidR="000A38A0">
        <w:fldChar w:fldCharType="end"/>
      </w:r>
      <w:r w:rsidR="000A38A0">
        <w:rPr>
          <w:b/>
          <w:noProof/>
          <w:sz w:val="24"/>
        </w:rPr>
        <w:t xml:space="preserve">, </w:t>
      </w:r>
      <w:fldSimple w:instr=" DOCPROPERTY  StartDate  \* MERGEFORMAT ">
        <w:r w:rsidR="000A38A0" w:rsidRPr="00BA51D9">
          <w:rPr>
            <w:b/>
            <w:noProof/>
            <w:sz w:val="24"/>
          </w:rPr>
          <w:t>9th May 2022</w:t>
        </w:r>
      </w:fldSimple>
      <w:r w:rsidR="000A38A0">
        <w:rPr>
          <w:b/>
          <w:noProof/>
          <w:sz w:val="24"/>
        </w:rPr>
        <w:t xml:space="preserve"> - </w:t>
      </w:r>
      <w:fldSimple w:instr=" DOCPROPERTY  EndDate  \* MERGEFORMAT ">
        <w:r w:rsidR="000A38A0"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38A0" w14:paraId="5F6720DC" w14:textId="77777777" w:rsidTr="00535150">
        <w:tc>
          <w:tcPr>
            <w:tcW w:w="9641" w:type="dxa"/>
            <w:gridSpan w:val="9"/>
            <w:tcBorders>
              <w:top w:val="single" w:sz="4" w:space="0" w:color="auto"/>
              <w:left w:val="single" w:sz="4" w:space="0" w:color="auto"/>
              <w:right w:val="single" w:sz="4" w:space="0" w:color="auto"/>
            </w:tcBorders>
          </w:tcPr>
          <w:p w14:paraId="575B2A00" w14:textId="77777777" w:rsidR="000A38A0" w:rsidRDefault="000A38A0" w:rsidP="00535150">
            <w:pPr>
              <w:pStyle w:val="CRCoverPage"/>
              <w:spacing w:after="0"/>
              <w:jc w:val="right"/>
              <w:rPr>
                <w:i/>
                <w:noProof/>
              </w:rPr>
            </w:pPr>
            <w:r>
              <w:rPr>
                <w:i/>
                <w:noProof/>
                <w:sz w:val="14"/>
              </w:rPr>
              <w:t>CR-Form-v12.2</w:t>
            </w:r>
          </w:p>
        </w:tc>
      </w:tr>
      <w:tr w:rsidR="000A38A0" w14:paraId="322DDA5C" w14:textId="77777777" w:rsidTr="00535150">
        <w:tc>
          <w:tcPr>
            <w:tcW w:w="9641" w:type="dxa"/>
            <w:gridSpan w:val="9"/>
            <w:tcBorders>
              <w:left w:val="single" w:sz="4" w:space="0" w:color="auto"/>
              <w:right w:val="single" w:sz="4" w:space="0" w:color="auto"/>
            </w:tcBorders>
          </w:tcPr>
          <w:p w14:paraId="1264701E" w14:textId="77777777" w:rsidR="000A38A0" w:rsidRDefault="000A38A0" w:rsidP="00535150">
            <w:pPr>
              <w:pStyle w:val="CRCoverPage"/>
              <w:spacing w:after="0"/>
              <w:jc w:val="center"/>
              <w:rPr>
                <w:noProof/>
              </w:rPr>
            </w:pPr>
            <w:r>
              <w:rPr>
                <w:b/>
                <w:noProof/>
                <w:sz w:val="32"/>
              </w:rPr>
              <w:t>CHANGE REQUEST</w:t>
            </w:r>
          </w:p>
        </w:tc>
      </w:tr>
      <w:tr w:rsidR="000A38A0" w14:paraId="4A2DE7F3" w14:textId="77777777" w:rsidTr="00535150">
        <w:tc>
          <w:tcPr>
            <w:tcW w:w="9641" w:type="dxa"/>
            <w:gridSpan w:val="9"/>
            <w:tcBorders>
              <w:left w:val="single" w:sz="4" w:space="0" w:color="auto"/>
              <w:right w:val="single" w:sz="4" w:space="0" w:color="auto"/>
            </w:tcBorders>
          </w:tcPr>
          <w:p w14:paraId="241EBC63" w14:textId="77777777" w:rsidR="000A38A0" w:rsidRDefault="000A38A0" w:rsidP="00535150">
            <w:pPr>
              <w:pStyle w:val="CRCoverPage"/>
              <w:spacing w:after="0"/>
              <w:rPr>
                <w:noProof/>
                <w:sz w:val="8"/>
                <w:szCs w:val="8"/>
              </w:rPr>
            </w:pPr>
          </w:p>
        </w:tc>
      </w:tr>
      <w:tr w:rsidR="000A38A0" w14:paraId="30797F84" w14:textId="77777777" w:rsidTr="00535150">
        <w:tc>
          <w:tcPr>
            <w:tcW w:w="142" w:type="dxa"/>
            <w:tcBorders>
              <w:left w:val="single" w:sz="4" w:space="0" w:color="auto"/>
            </w:tcBorders>
          </w:tcPr>
          <w:p w14:paraId="5E2821C7" w14:textId="77777777" w:rsidR="000A38A0" w:rsidRDefault="000A38A0" w:rsidP="00535150">
            <w:pPr>
              <w:pStyle w:val="CRCoverPage"/>
              <w:spacing w:after="0"/>
              <w:jc w:val="right"/>
              <w:rPr>
                <w:noProof/>
              </w:rPr>
            </w:pPr>
          </w:p>
        </w:tc>
        <w:tc>
          <w:tcPr>
            <w:tcW w:w="1559" w:type="dxa"/>
            <w:shd w:val="pct30" w:color="FFFF00" w:fill="auto"/>
          </w:tcPr>
          <w:p w14:paraId="44A4BA97" w14:textId="77777777" w:rsidR="000A38A0" w:rsidRPr="00410371" w:rsidRDefault="005261FA" w:rsidP="00535150">
            <w:pPr>
              <w:pStyle w:val="CRCoverPage"/>
              <w:spacing w:after="0"/>
              <w:jc w:val="right"/>
              <w:rPr>
                <w:b/>
                <w:noProof/>
                <w:sz w:val="28"/>
              </w:rPr>
            </w:pPr>
            <w:fldSimple w:instr=" DOCPROPERTY  Spec#  \* MERGEFORMAT ">
              <w:r w:rsidR="000A38A0" w:rsidRPr="00410371">
                <w:rPr>
                  <w:b/>
                  <w:noProof/>
                  <w:sz w:val="28"/>
                </w:rPr>
                <w:t>38.523-1</w:t>
              </w:r>
            </w:fldSimple>
          </w:p>
        </w:tc>
        <w:tc>
          <w:tcPr>
            <w:tcW w:w="709" w:type="dxa"/>
          </w:tcPr>
          <w:p w14:paraId="7E9710E3" w14:textId="77777777" w:rsidR="000A38A0" w:rsidRDefault="000A38A0" w:rsidP="00535150">
            <w:pPr>
              <w:pStyle w:val="CRCoverPage"/>
              <w:spacing w:after="0"/>
              <w:jc w:val="center"/>
              <w:rPr>
                <w:noProof/>
              </w:rPr>
            </w:pPr>
            <w:r>
              <w:rPr>
                <w:b/>
                <w:noProof/>
                <w:sz w:val="28"/>
              </w:rPr>
              <w:t>CR</w:t>
            </w:r>
          </w:p>
        </w:tc>
        <w:tc>
          <w:tcPr>
            <w:tcW w:w="1276" w:type="dxa"/>
            <w:shd w:val="pct30" w:color="FFFF00" w:fill="auto"/>
          </w:tcPr>
          <w:p w14:paraId="046FD319" w14:textId="77777777" w:rsidR="000A38A0" w:rsidRPr="00410371" w:rsidRDefault="005261FA" w:rsidP="00535150">
            <w:pPr>
              <w:pStyle w:val="CRCoverPage"/>
              <w:spacing w:after="0"/>
              <w:rPr>
                <w:noProof/>
              </w:rPr>
            </w:pPr>
            <w:fldSimple w:instr=" DOCPROPERTY  Cr#  \* MERGEFORMAT ">
              <w:r w:rsidR="000A38A0" w:rsidRPr="00410371">
                <w:rPr>
                  <w:b/>
                  <w:noProof/>
                  <w:sz w:val="28"/>
                </w:rPr>
                <w:t>2916</w:t>
              </w:r>
            </w:fldSimple>
          </w:p>
        </w:tc>
        <w:tc>
          <w:tcPr>
            <w:tcW w:w="709" w:type="dxa"/>
          </w:tcPr>
          <w:p w14:paraId="510218A8" w14:textId="77777777" w:rsidR="000A38A0" w:rsidRDefault="000A38A0" w:rsidP="00535150">
            <w:pPr>
              <w:pStyle w:val="CRCoverPage"/>
              <w:tabs>
                <w:tab w:val="right" w:pos="625"/>
              </w:tabs>
              <w:spacing w:after="0"/>
              <w:jc w:val="center"/>
              <w:rPr>
                <w:noProof/>
              </w:rPr>
            </w:pPr>
            <w:r>
              <w:rPr>
                <w:b/>
                <w:bCs/>
                <w:noProof/>
                <w:sz w:val="28"/>
              </w:rPr>
              <w:t>rev</w:t>
            </w:r>
          </w:p>
        </w:tc>
        <w:tc>
          <w:tcPr>
            <w:tcW w:w="992" w:type="dxa"/>
            <w:shd w:val="pct30" w:color="FFFF00" w:fill="auto"/>
          </w:tcPr>
          <w:p w14:paraId="5878D62C" w14:textId="23BBD2DB" w:rsidR="000A38A0" w:rsidRPr="008125A4" w:rsidRDefault="008125A4" w:rsidP="00535150">
            <w:pPr>
              <w:pStyle w:val="CRCoverPage"/>
              <w:spacing w:after="0"/>
              <w:jc w:val="center"/>
              <w:rPr>
                <w:b/>
                <w:noProof/>
              </w:rPr>
            </w:pPr>
            <w:bookmarkStart w:id="4" w:name="_GoBack"/>
            <w:r w:rsidRPr="008125A4">
              <w:rPr>
                <w:b/>
              </w:rPr>
              <w:t>1</w:t>
            </w:r>
            <w:bookmarkEnd w:id="4"/>
          </w:p>
        </w:tc>
        <w:tc>
          <w:tcPr>
            <w:tcW w:w="2410" w:type="dxa"/>
          </w:tcPr>
          <w:p w14:paraId="2EBD3A77" w14:textId="77777777" w:rsidR="000A38A0" w:rsidRDefault="000A38A0" w:rsidP="005351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78B0F6" w14:textId="77777777" w:rsidR="000A38A0" w:rsidRPr="00410371" w:rsidRDefault="005261FA" w:rsidP="00535150">
            <w:pPr>
              <w:pStyle w:val="CRCoverPage"/>
              <w:spacing w:after="0"/>
              <w:jc w:val="center"/>
              <w:rPr>
                <w:noProof/>
                <w:sz w:val="28"/>
              </w:rPr>
            </w:pPr>
            <w:fldSimple w:instr=" DOCPROPERTY  Version  \* MERGEFORMAT ">
              <w:r w:rsidR="000A38A0" w:rsidRPr="00410371">
                <w:rPr>
                  <w:b/>
                  <w:noProof/>
                  <w:sz w:val="28"/>
                </w:rPr>
                <w:t>16.11.1</w:t>
              </w:r>
            </w:fldSimple>
          </w:p>
        </w:tc>
        <w:tc>
          <w:tcPr>
            <w:tcW w:w="143" w:type="dxa"/>
            <w:tcBorders>
              <w:right w:val="single" w:sz="4" w:space="0" w:color="auto"/>
            </w:tcBorders>
          </w:tcPr>
          <w:p w14:paraId="2D299D04" w14:textId="77777777" w:rsidR="000A38A0" w:rsidRDefault="000A38A0" w:rsidP="00535150">
            <w:pPr>
              <w:pStyle w:val="CRCoverPage"/>
              <w:spacing w:after="0"/>
              <w:rPr>
                <w:noProof/>
              </w:rPr>
            </w:pPr>
          </w:p>
        </w:tc>
      </w:tr>
      <w:tr w:rsidR="000A38A0" w14:paraId="4EC34C0F" w14:textId="77777777" w:rsidTr="00535150">
        <w:tc>
          <w:tcPr>
            <w:tcW w:w="9641" w:type="dxa"/>
            <w:gridSpan w:val="9"/>
            <w:tcBorders>
              <w:left w:val="single" w:sz="4" w:space="0" w:color="auto"/>
              <w:right w:val="single" w:sz="4" w:space="0" w:color="auto"/>
            </w:tcBorders>
          </w:tcPr>
          <w:p w14:paraId="401DB55B" w14:textId="77777777" w:rsidR="000A38A0" w:rsidRDefault="000A38A0" w:rsidP="00535150">
            <w:pPr>
              <w:pStyle w:val="CRCoverPage"/>
              <w:spacing w:after="0"/>
              <w:rPr>
                <w:noProof/>
              </w:rPr>
            </w:pPr>
          </w:p>
        </w:tc>
      </w:tr>
      <w:tr w:rsidR="000A38A0" w14:paraId="686921CB" w14:textId="77777777" w:rsidTr="00535150">
        <w:tc>
          <w:tcPr>
            <w:tcW w:w="9641" w:type="dxa"/>
            <w:gridSpan w:val="9"/>
            <w:tcBorders>
              <w:top w:val="single" w:sz="4" w:space="0" w:color="auto"/>
            </w:tcBorders>
          </w:tcPr>
          <w:p w14:paraId="3549B9C9" w14:textId="77777777" w:rsidR="000A38A0" w:rsidRPr="00F25D98" w:rsidRDefault="000A38A0" w:rsidP="0053515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38A0" w14:paraId="20206237" w14:textId="77777777" w:rsidTr="00535150">
        <w:tc>
          <w:tcPr>
            <w:tcW w:w="9641" w:type="dxa"/>
            <w:gridSpan w:val="9"/>
          </w:tcPr>
          <w:p w14:paraId="2442576B" w14:textId="77777777" w:rsidR="000A38A0" w:rsidRDefault="000A38A0" w:rsidP="00535150">
            <w:pPr>
              <w:pStyle w:val="CRCoverPage"/>
              <w:spacing w:after="0"/>
              <w:rPr>
                <w:noProof/>
                <w:sz w:val="8"/>
                <w:szCs w:val="8"/>
              </w:rPr>
            </w:pPr>
          </w:p>
        </w:tc>
      </w:tr>
    </w:tbl>
    <w:p w14:paraId="15649041" w14:textId="77777777" w:rsidR="000A38A0" w:rsidRDefault="000A38A0" w:rsidP="000A38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38A0" w14:paraId="508ECD5E" w14:textId="77777777" w:rsidTr="00535150">
        <w:tc>
          <w:tcPr>
            <w:tcW w:w="2835" w:type="dxa"/>
          </w:tcPr>
          <w:p w14:paraId="4DFED0E6" w14:textId="77777777" w:rsidR="000A38A0" w:rsidRDefault="000A38A0" w:rsidP="00535150">
            <w:pPr>
              <w:pStyle w:val="CRCoverPage"/>
              <w:tabs>
                <w:tab w:val="right" w:pos="2751"/>
              </w:tabs>
              <w:spacing w:after="0"/>
              <w:rPr>
                <w:b/>
                <w:i/>
                <w:noProof/>
              </w:rPr>
            </w:pPr>
            <w:r>
              <w:rPr>
                <w:b/>
                <w:i/>
                <w:noProof/>
              </w:rPr>
              <w:t>Proposed change affects:</w:t>
            </w:r>
          </w:p>
        </w:tc>
        <w:tc>
          <w:tcPr>
            <w:tcW w:w="1418" w:type="dxa"/>
          </w:tcPr>
          <w:p w14:paraId="43A0E5BD" w14:textId="77777777" w:rsidR="000A38A0" w:rsidRDefault="000A38A0" w:rsidP="005351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9A69DE" w14:textId="77777777" w:rsidR="000A38A0" w:rsidRDefault="000A38A0" w:rsidP="00535150">
            <w:pPr>
              <w:pStyle w:val="CRCoverPage"/>
              <w:spacing w:after="0"/>
              <w:jc w:val="center"/>
              <w:rPr>
                <w:b/>
                <w:caps/>
                <w:noProof/>
              </w:rPr>
            </w:pPr>
          </w:p>
        </w:tc>
        <w:tc>
          <w:tcPr>
            <w:tcW w:w="709" w:type="dxa"/>
            <w:tcBorders>
              <w:left w:val="single" w:sz="4" w:space="0" w:color="auto"/>
            </w:tcBorders>
          </w:tcPr>
          <w:p w14:paraId="54DC13D5" w14:textId="77777777" w:rsidR="000A38A0" w:rsidRDefault="000A38A0" w:rsidP="005351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F1B656" w14:textId="77777777" w:rsidR="000A38A0" w:rsidRDefault="000A38A0" w:rsidP="00535150">
            <w:pPr>
              <w:pStyle w:val="CRCoverPage"/>
              <w:spacing w:after="0"/>
              <w:jc w:val="center"/>
              <w:rPr>
                <w:b/>
                <w:caps/>
                <w:noProof/>
              </w:rPr>
            </w:pPr>
          </w:p>
        </w:tc>
        <w:tc>
          <w:tcPr>
            <w:tcW w:w="2126" w:type="dxa"/>
          </w:tcPr>
          <w:p w14:paraId="68ECC08E" w14:textId="77777777" w:rsidR="000A38A0" w:rsidRDefault="000A38A0" w:rsidP="005351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3F415" w14:textId="77777777" w:rsidR="000A38A0" w:rsidRDefault="000A38A0" w:rsidP="00535150">
            <w:pPr>
              <w:pStyle w:val="CRCoverPage"/>
              <w:spacing w:after="0"/>
              <w:jc w:val="center"/>
              <w:rPr>
                <w:b/>
                <w:caps/>
                <w:noProof/>
              </w:rPr>
            </w:pPr>
          </w:p>
        </w:tc>
        <w:tc>
          <w:tcPr>
            <w:tcW w:w="1418" w:type="dxa"/>
            <w:tcBorders>
              <w:left w:val="nil"/>
            </w:tcBorders>
          </w:tcPr>
          <w:p w14:paraId="75D7A410" w14:textId="77777777" w:rsidR="000A38A0" w:rsidRDefault="000A38A0" w:rsidP="005351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BE033B" w14:textId="77777777" w:rsidR="000A38A0" w:rsidRDefault="000A38A0" w:rsidP="00535150">
            <w:pPr>
              <w:pStyle w:val="CRCoverPage"/>
              <w:spacing w:after="0"/>
              <w:jc w:val="center"/>
              <w:rPr>
                <w:b/>
                <w:bCs/>
                <w:caps/>
                <w:noProof/>
              </w:rPr>
            </w:pPr>
          </w:p>
        </w:tc>
      </w:tr>
    </w:tbl>
    <w:p w14:paraId="11696E63" w14:textId="77777777" w:rsidR="000A38A0" w:rsidRDefault="000A38A0" w:rsidP="000A38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38A0" w14:paraId="1DAB8CA6" w14:textId="77777777" w:rsidTr="00535150">
        <w:tc>
          <w:tcPr>
            <w:tcW w:w="9640" w:type="dxa"/>
            <w:gridSpan w:val="11"/>
          </w:tcPr>
          <w:p w14:paraId="14BC7A46" w14:textId="77777777" w:rsidR="000A38A0" w:rsidRDefault="000A38A0" w:rsidP="00535150">
            <w:pPr>
              <w:pStyle w:val="CRCoverPage"/>
              <w:spacing w:after="0"/>
              <w:rPr>
                <w:noProof/>
                <w:sz w:val="8"/>
                <w:szCs w:val="8"/>
              </w:rPr>
            </w:pPr>
          </w:p>
        </w:tc>
      </w:tr>
      <w:tr w:rsidR="000A38A0" w14:paraId="5AC4C47D" w14:textId="77777777" w:rsidTr="00535150">
        <w:tc>
          <w:tcPr>
            <w:tcW w:w="1843" w:type="dxa"/>
            <w:tcBorders>
              <w:top w:val="single" w:sz="4" w:space="0" w:color="auto"/>
              <w:left w:val="single" w:sz="4" w:space="0" w:color="auto"/>
            </w:tcBorders>
          </w:tcPr>
          <w:p w14:paraId="593F7F24" w14:textId="77777777" w:rsidR="000A38A0" w:rsidRDefault="000A38A0" w:rsidP="005351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FD62D0" w14:textId="77777777" w:rsidR="000A38A0" w:rsidRDefault="005261FA" w:rsidP="00535150">
            <w:pPr>
              <w:pStyle w:val="CRCoverPage"/>
              <w:spacing w:after="0"/>
              <w:ind w:left="100"/>
              <w:rPr>
                <w:noProof/>
              </w:rPr>
            </w:pPr>
            <w:fldSimple w:instr=" DOCPROPERTY  CrTitle  \* MERGEFORMAT ">
              <w:r w:rsidR="000A38A0">
                <w:t>Correction to NR5GC testcase 7.1.3.4.1</w:t>
              </w:r>
            </w:fldSimple>
          </w:p>
        </w:tc>
      </w:tr>
      <w:tr w:rsidR="000A38A0" w14:paraId="2B8DB8C4" w14:textId="77777777" w:rsidTr="00535150">
        <w:tc>
          <w:tcPr>
            <w:tcW w:w="1843" w:type="dxa"/>
            <w:tcBorders>
              <w:left w:val="single" w:sz="4" w:space="0" w:color="auto"/>
            </w:tcBorders>
          </w:tcPr>
          <w:p w14:paraId="49B2E439" w14:textId="77777777" w:rsidR="000A38A0" w:rsidRDefault="000A38A0" w:rsidP="00535150">
            <w:pPr>
              <w:pStyle w:val="CRCoverPage"/>
              <w:spacing w:after="0"/>
              <w:rPr>
                <w:b/>
                <w:i/>
                <w:noProof/>
                <w:sz w:val="8"/>
                <w:szCs w:val="8"/>
              </w:rPr>
            </w:pPr>
          </w:p>
        </w:tc>
        <w:tc>
          <w:tcPr>
            <w:tcW w:w="7797" w:type="dxa"/>
            <w:gridSpan w:val="10"/>
            <w:tcBorders>
              <w:right w:val="single" w:sz="4" w:space="0" w:color="auto"/>
            </w:tcBorders>
          </w:tcPr>
          <w:p w14:paraId="6EEA3F5D" w14:textId="77777777" w:rsidR="000A38A0" w:rsidRDefault="000A38A0" w:rsidP="00535150">
            <w:pPr>
              <w:pStyle w:val="CRCoverPage"/>
              <w:spacing w:after="0"/>
              <w:rPr>
                <w:noProof/>
                <w:sz w:val="8"/>
                <w:szCs w:val="8"/>
              </w:rPr>
            </w:pPr>
          </w:p>
        </w:tc>
      </w:tr>
      <w:tr w:rsidR="000A38A0" w14:paraId="2B3FC577" w14:textId="77777777" w:rsidTr="00535150">
        <w:tc>
          <w:tcPr>
            <w:tcW w:w="1843" w:type="dxa"/>
            <w:tcBorders>
              <w:left w:val="single" w:sz="4" w:space="0" w:color="auto"/>
            </w:tcBorders>
          </w:tcPr>
          <w:p w14:paraId="76F5F2EB" w14:textId="77777777" w:rsidR="000A38A0" w:rsidRDefault="000A38A0" w:rsidP="005351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7518A8" w14:textId="77777777" w:rsidR="000A38A0" w:rsidRDefault="005261FA" w:rsidP="00535150">
            <w:pPr>
              <w:pStyle w:val="CRCoverPage"/>
              <w:spacing w:after="0"/>
              <w:ind w:left="100"/>
              <w:rPr>
                <w:noProof/>
              </w:rPr>
            </w:pPr>
            <w:fldSimple w:instr=" DOCPROPERTY  SourceIfWg  \* MERGEFORMAT ">
              <w:r w:rsidR="000A38A0">
                <w:rPr>
                  <w:noProof/>
                </w:rPr>
                <w:t>ROHDE &amp; SCHWARZ</w:t>
              </w:r>
            </w:fldSimple>
          </w:p>
        </w:tc>
      </w:tr>
      <w:tr w:rsidR="000A38A0" w14:paraId="6392BFCC" w14:textId="77777777" w:rsidTr="00535150">
        <w:tc>
          <w:tcPr>
            <w:tcW w:w="1843" w:type="dxa"/>
            <w:tcBorders>
              <w:left w:val="single" w:sz="4" w:space="0" w:color="auto"/>
            </w:tcBorders>
          </w:tcPr>
          <w:p w14:paraId="4887374D" w14:textId="77777777" w:rsidR="000A38A0" w:rsidRDefault="000A38A0" w:rsidP="005351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617359" w14:textId="237D8675" w:rsidR="000A38A0" w:rsidRDefault="000A38A0" w:rsidP="00535150">
            <w:pPr>
              <w:pStyle w:val="CRCoverPage"/>
              <w:spacing w:after="0"/>
              <w:ind w:left="100"/>
              <w:rPr>
                <w:noProof/>
              </w:rPr>
            </w:pPr>
            <w:r>
              <w:t>R5</w:t>
            </w:r>
            <w:r>
              <w:fldChar w:fldCharType="begin"/>
            </w:r>
            <w:r>
              <w:instrText xml:space="preserve"> DOCPROPERTY  SourceIfTsg  \* MERGEFORMAT </w:instrText>
            </w:r>
            <w:r>
              <w:fldChar w:fldCharType="end"/>
            </w:r>
          </w:p>
        </w:tc>
      </w:tr>
      <w:tr w:rsidR="000A38A0" w14:paraId="5D1EE99D" w14:textId="77777777" w:rsidTr="00535150">
        <w:tc>
          <w:tcPr>
            <w:tcW w:w="1843" w:type="dxa"/>
            <w:tcBorders>
              <w:left w:val="single" w:sz="4" w:space="0" w:color="auto"/>
            </w:tcBorders>
          </w:tcPr>
          <w:p w14:paraId="0FD4E43B" w14:textId="77777777" w:rsidR="000A38A0" w:rsidRDefault="000A38A0" w:rsidP="00535150">
            <w:pPr>
              <w:pStyle w:val="CRCoverPage"/>
              <w:spacing w:after="0"/>
              <w:rPr>
                <w:b/>
                <w:i/>
                <w:noProof/>
                <w:sz w:val="8"/>
                <w:szCs w:val="8"/>
              </w:rPr>
            </w:pPr>
          </w:p>
        </w:tc>
        <w:tc>
          <w:tcPr>
            <w:tcW w:w="7797" w:type="dxa"/>
            <w:gridSpan w:val="10"/>
            <w:tcBorders>
              <w:right w:val="single" w:sz="4" w:space="0" w:color="auto"/>
            </w:tcBorders>
          </w:tcPr>
          <w:p w14:paraId="75446D38" w14:textId="77777777" w:rsidR="000A38A0" w:rsidRDefault="000A38A0" w:rsidP="00535150">
            <w:pPr>
              <w:pStyle w:val="CRCoverPage"/>
              <w:spacing w:after="0"/>
              <w:rPr>
                <w:noProof/>
                <w:sz w:val="8"/>
                <w:szCs w:val="8"/>
              </w:rPr>
            </w:pPr>
          </w:p>
        </w:tc>
      </w:tr>
      <w:tr w:rsidR="000A38A0" w14:paraId="206E24BE" w14:textId="77777777" w:rsidTr="00535150">
        <w:tc>
          <w:tcPr>
            <w:tcW w:w="1843" w:type="dxa"/>
            <w:tcBorders>
              <w:left w:val="single" w:sz="4" w:space="0" w:color="auto"/>
            </w:tcBorders>
          </w:tcPr>
          <w:p w14:paraId="05F51803" w14:textId="77777777" w:rsidR="000A38A0" w:rsidRDefault="000A38A0" w:rsidP="00535150">
            <w:pPr>
              <w:pStyle w:val="CRCoverPage"/>
              <w:tabs>
                <w:tab w:val="right" w:pos="1759"/>
              </w:tabs>
              <w:spacing w:after="0"/>
              <w:rPr>
                <w:b/>
                <w:i/>
                <w:noProof/>
              </w:rPr>
            </w:pPr>
            <w:r>
              <w:rPr>
                <w:b/>
                <w:i/>
                <w:noProof/>
              </w:rPr>
              <w:t>Work item code:</w:t>
            </w:r>
          </w:p>
        </w:tc>
        <w:tc>
          <w:tcPr>
            <w:tcW w:w="3686" w:type="dxa"/>
            <w:gridSpan w:val="5"/>
            <w:shd w:val="pct30" w:color="FFFF00" w:fill="auto"/>
          </w:tcPr>
          <w:p w14:paraId="26A6D4C0" w14:textId="77777777" w:rsidR="000A38A0" w:rsidRDefault="005261FA" w:rsidP="00535150">
            <w:pPr>
              <w:pStyle w:val="CRCoverPage"/>
              <w:spacing w:after="0"/>
              <w:ind w:left="100"/>
              <w:rPr>
                <w:noProof/>
              </w:rPr>
            </w:pPr>
            <w:fldSimple w:instr=" DOCPROPERTY  RelatedWis  \* MERGEFORMAT ">
              <w:r w:rsidR="000A38A0">
                <w:rPr>
                  <w:noProof/>
                </w:rPr>
                <w:t>TEI15_Test, 5GS_NR_LTE-UEConTest</w:t>
              </w:r>
            </w:fldSimple>
          </w:p>
        </w:tc>
        <w:tc>
          <w:tcPr>
            <w:tcW w:w="567" w:type="dxa"/>
            <w:tcBorders>
              <w:left w:val="nil"/>
            </w:tcBorders>
          </w:tcPr>
          <w:p w14:paraId="693CA34A" w14:textId="77777777" w:rsidR="000A38A0" w:rsidRDefault="000A38A0" w:rsidP="00535150">
            <w:pPr>
              <w:pStyle w:val="CRCoverPage"/>
              <w:spacing w:after="0"/>
              <w:ind w:right="100"/>
              <w:rPr>
                <w:noProof/>
              </w:rPr>
            </w:pPr>
          </w:p>
        </w:tc>
        <w:tc>
          <w:tcPr>
            <w:tcW w:w="1417" w:type="dxa"/>
            <w:gridSpan w:val="3"/>
            <w:tcBorders>
              <w:left w:val="nil"/>
            </w:tcBorders>
          </w:tcPr>
          <w:p w14:paraId="56512A0B" w14:textId="77777777" w:rsidR="000A38A0" w:rsidRDefault="000A38A0" w:rsidP="005351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C6D1E0" w14:textId="77777777" w:rsidR="000A38A0" w:rsidRDefault="005261FA" w:rsidP="00535150">
            <w:pPr>
              <w:pStyle w:val="CRCoverPage"/>
              <w:spacing w:after="0"/>
              <w:ind w:left="100"/>
              <w:rPr>
                <w:noProof/>
              </w:rPr>
            </w:pPr>
            <w:fldSimple w:instr=" DOCPROPERTY  ResDate  \* MERGEFORMAT ">
              <w:r w:rsidR="000A38A0">
                <w:rPr>
                  <w:noProof/>
                </w:rPr>
                <w:t>2022-04-22</w:t>
              </w:r>
            </w:fldSimple>
          </w:p>
        </w:tc>
      </w:tr>
      <w:tr w:rsidR="000A38A0" w14:paraId="4D0BF1C9" w14:textId="77777777" w:rsidTr="00535150">
        <w:tc>
          <w:tcPr>
            <w:tcW w:w="1843" w:type="dxa"/>
            <w:tcBorders>
              <w:left w:val="single" w:sz="4" w:space="0" w:color="auto"/>
            </w:tcBorders>
          </w:tcPr>
          <w:p w14:paraId="3C844081" w14:textId="77777777" w:rsidR="000A38A0" w:rsidRDefault="000A38A0" w:rsidP="00535150">
            <w:pPr>
              <w:pStyle w:val="CRCoverPage"/>
              <w:spacing w:after="0"/>
              <w:rPr>
                <w:b/>
                <w:i/>
                <w:noProof/>
                <w:sz w:val="8"/>
                <w:szCs w:val="8"/>
              </w:rPr>
            </w:pPr>
          </w:p>
        </w:tc>
        <w:tc>
          <w:tcPr>
            <w:tcW w:w="1986" w:type="dxa"/>
            <w:gridSpan w:val="4"/>
          </w:tcPr>
          <w:p w14:paraId="38AB572D" w14:textId="77777777" w:rsidR="000A38A0" w:rsidRDefault="000A38A0" w:rsidP="00535150">
            <w:pPr>
              <w:pStyle w:val="CRCoverPage"/>
              <w:spacing w:after="0"/>
              <w:rPr>
                <w:noProof/>
                <w:sz w:val="8"/>
                <w:szCs w:val="8"/>
              </w:rPr>
            </w:pPr>
          </w:p>
        </w:tc>
        <w:tc>
          <w:tcPr>
            <w:tcW w:w="2267" w:type="dxa"/>
            <w:gridSpan w:val="2"/>
          </w:tcPr>
          <w:p w14:paraId="203C29AC" w14:textId="77777777" w:rsidR="000A38A0" w:rsidRDefault="000A38A0" w:rsidP="00535150">
            <w:pPr>
              <w:pStyle w:val="CRCoverPage"/>
              <w:spacing w:after="0"/>
              <w:rPr>
                <w:noProof/>
                <w:sz w:val="8"/>
                <w:szCs w:val="8"/>
              </w:rPr>
            </w:pPr>
          </w:p>
        </w:tc>
        <w:tc>
          <w:tcPr>
            <w:tcW w:w="1417" w:type="dxa"/>
            <w:gridSpan w:val="3"/>
          </w:tcPr>
          <w:p w14:paraId="3F177A89" w14:textId="77777777" w:rsidR="000A38A0" w:rsidRDefault="000A38A0" w:rsidP="00535150">
            <w:pPr>
              <w:pStyle w:val="CRCoverPage"/>
              <w:spacing w:after="0"/>
              <w:rPr>
                <w:noProof/>
                <w:sz w:val="8"/>
                <w:szCs w:val="8"/>
              </w:rPr>
            </w:pPr>
          </w:p>
        </w:tc>
        <w:tc>
          <w:tcPr>
            <w:tcW w:w="2127" w:type="dxa"/>
            <w:tcBorders>
              <w:right w:val="single" w:sz="4" w:space="0" w:color="auto"/>
            </w:tcBorders>
          </w:tcPr>
          <w:p w14:paraId="02C4A573" w14:textId="77777777" w:rsidR="000A38A0" w:rsidRDefault="000A38A0" w:rsidP="00535150">
            <w:pPr>
              <w:pStyle w:val="CRCoverPage"/>
              <w:spacing w:after="0"/>
              <w:rPr>
                <w:noProof/>
                <w:sz w:val="8"/>
                <w:szCs w:val="8"/>
              </w:rPr>
            </w:pPr>
          </w:p>
        </w:tc>
      </w:tr>
      <w:tr w:rsidR="000A38A0" w14:paraId="081612EA" w14:textId="77777777" w:rsidTr="00535150">
        <w:trPr>
          <w:cantSplit/>
        </w:trPr>
        <w:tc>
          <w:tcPr>
            <w:tcW w:w="1843" w:type="dxa"/>
            <w:tcBorders>
              <w:left w:val="single" w:sz="4" w:space="0" w:color="auto"/>
            </w:tcBorders>
          </w:tcPr>
          <w:p w14:paraId="5E479106" w14:textId="77777777" w:rsidR="000A38A0" w:rsidRDefault="000A38A0" w:rsidP="00535150">
            <w:pPr>
              <w:pStyle w:val="CRCoverPage"/>
              <w:tabs>
                <w:tab w:val="right" w:pos="1759"/>
              </w:tabs>
              <w:spacing w:after="0"/>
              <w:rPr>
                <w:b/>
                <w:i/>
                <w:noProof/>
              </w:rPr>
            </w:pPr>
            <w:r>
              <w:rPr>
                <w:b/>
                <w:i/>
                <w:noProof/>
              </w:rPr>
              <w:t>Category:</w:t>
            </w:r>
          </w:p>
        </w:tc>
        <w:tc>
          <w:tcPr>
            <w:tcW w:w="851" w:type="dxa"/>
            <w:shd w:val="pct30" w:color="FFFF00" w:fill="auto"/>
          </w:tcPr>
          <w:p w14:paraId="7A937E53" w14:textId="77777777" w:rsidR="000A38A0" w:rsidRDefault="005261FA" w:rsidP="00535150">
            <w:pPr>
              <w:pStyle w:val="CRCoverPage"/>
              <w:spacing w:after="0"/>
              <w:ind w:left="100" w:right="-609"/>
              <w:rPr>
                <w:b/>
                <w:noProof/>
              </w:rPr>
            </w:pPr>
            <w:fldSimple w:instr=" DOCPROPERTY  Cat  \* MERGEFORMAT ">
              <w:r w:rsidR="000A38A0">
                <w:rPr>
                  <w:b/>
                  <w:noProof/>
                </w:rPr>
                <w:t>F</w:t>
              </w:r>
            </w:fldSimple>
          </w:p>
        </w:tc>
        <w:tc>
          <w:tcPr>
            <w:tcW w:w="3402" w:type="dxa"/>
            <w:gridSpan w:val="5"/>
            <w:tcBorders>
              <w:left w:val="nil"/>
            </w:tcBorders>
          </w:tcPr>
          <w:p w14:paraId="07622C9E" w14:textId="77777777" w:rsidR="000A38A0" w:rsidRDefault="000A38A0" w:rsidP="00535150">
            <w:pPr>
              <w:pStyle w:val="CRCoverPage"/>
              <w:spacing w:after="0"/>
              <w:rPr>
                <w:noProof/>
              </w:rPr>
            </w:pPr>
          </w:p>
        </w:tc>
        <w:tc>
          <w:tcPr>
            <w:tcW w:w="1417" w:type="dxa"/>
            <w:gridSpan w:val="3"/>
            <w:tcBorders>
              <w:left w:val="nil"/>
            </w:tcBorders>
          </w:tcPr>
          <w:p w14:paraId="5C56639E" w14:textId="77777777" w:rsidR="000A38A0" w:rsidRDefault="000A38A0" w:rsidP="005351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388368" w14:textId="77777777" w:rsidR="000A38A0" w:rsidRDefault="005261FA" w:rsidP="00535150">
            <w:pPr>
              <w:pStyle w:val="CRCoverPage"/>
              <w:spacing w:after="0"/>
              <w:ind w:left="100"/>
              <w:rPr>
                <w:noProof/>
              </w:rPr>
            </w:pPr>
            <w:fldSimple w:instr=" DOCPROPERTY  Release  \* MERGEFORMAT ">
              <w:r w:rsidR="000A38A0">
                <w:rPr>
                  <w:noProof/>
                </w:rPr>
                <w:t>Rel-16</w:t>
              </w:r>
            </w:fldSimple>
          </w:p>
        </w:tc>
      </w:tr>
      <w:tr w:rsidR="000A38A0" w14:paraId="4DD28E3B" w14:textId="77777777" w:rsidTr="00535150">
        <w:tc>
          <w:tcPr>
            <w:tcW w:w="1843" w:type="dxa"/>
            <w:tcBorders>
              <w:left w:val="single" w:sz="4" w:space="0" w:color="auto"/>
              <w:bottom w:val="single" w:sz="4" w:space="0" w:color="auto"/>
            </w:tcBorders>
          </w:tcPr>
          <w:p w14:paraId="51E03E4C" w14:textId="77777777" w:rsidR="000A38A0" w:rsidRDefault="000A38A0" w:rsidP="00535150">
            <w:pPr>
              <w:pStyle w:val="CRCoverPage"/>
              <w:spacing w:after="0"/>
              <w:rPr>
                <w:b/>
                <w:i/>
                <w:noProof/>
              </w:rPr>
            </w:pPr>
          </w:p>
        </w:tc>
        <w:tc>
          <w:tcPr>
            <w:tcW w:w="4677" w:type="dxa"/>
            <w:gridSpan w:val="8"/>
            <w:tcBorders>
              <w:bottom w:val="single" w:sz="4" w:space="0" w:color="auto"/>
            </w:tcBorders>
          </w:tcPr>
          <w:p w14:paraId="22C2D8A8" w14:textId="77777777" w:rsidR="000A38A0" w:rsidRDefault="000A38A0" w:rsidP="005351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FE5FDA" w14:textId="77777777" w:rsidR="000A38A0" w:rsidRDefault="000A38A0" w:rsidP="0053515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AFF839" w14:textId="77777777" w:rsidR="000A38A0" w:rsidRPr="007C2097" w:rsidRDefault="000A38A0" w:rsidP="005351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38A0" w14:paraId="0E54FA31" w14:textId="77777777" w:rsidTr="00535150">
        <w:tc>
          <w:tcPr>
            <w:tcW w:w="1843" w:type="dxa"/>
          </w:tcPr>
          <w:p w14:paraId="21A73A03" w14:textId="77777777" w:rsidR="000A38A0" w:rsidRDefault="000A38A0" w:rsidP="00535150">
            <w:pPr>
              <w:pStyle w:val="CRCoverPage"/>
              <w:spacing w:after="0"/>
              <w:rPr>
                <w:b/>
                <w:i/>
                <w:noProof/>
                <w:sz w:val="8"/>
                <w:szCs w:val="8"/>
              </w:rPr>
            </w:pPr>
          </w:p>
        </w:tc>
        <w:tc>
          <w:tcPr>
            <w:tcW w:w="7797" w:type="dxa"/>
            <w:gridSpan w:val="10"/>
          </w:tcPr>
          <w:p w14:paraId="276950FE" w14:textId="77777777" w:rsidR="000A38A0" w:rsidRDefault="000A38A0" w:rsidP="00535150">
            <w:pPr>
              <w:pStyle w:val="CRCoverPage"/>
              <w:spacing w:after="0"/>
              <w:rPr>
                <w:noProof/>
                <w:sz w:val="8"/>
                <w:szCs w:val="8"/>
              </w:rPr>
            </w:pPr>
          </w:p>
        </w:tc>
      </w:tr>
      <w:tr w:rsidR="000A38A0" w14:paraId="06701686" w14:textId="77777777" w:rsidTr="00535150">
        <w:tc>
          <w:tcPr>
            <w:tcW w:w="2694" w:type="dxa"/>
            <w:gridSpan w:val="2"/>
            <w:tcBorders>
              <w:top w:val="single" w:sz="4" w:space="0" w:color="auto"/>
              <w:left w:val="single" w:sz="4" w:space="0" w:color="auto"/>
            </w:tcBorders>
          </w:tcPr>
          <w:p w14:paraId="6D0EDC13" w14:textId="77777777" w:rsidR="000A38A0" w:rsidRDefault="000A38A0" w:rsidP="000A38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1DC088" w14:textId="3A965FDA" w:rsidR="000A38A0" w:rsidRPr="000A38A0" w:rsidRDefault="000A38A0" w:rsidP="000A38A0">
            <w:pPr>
              <w:pStyle w:val="CRCoverPage"/>
              <w:spacing w:after="0"/>
              <w:ind w:left="100"/>
              <w:rPr>
                <w:noProof/>
              </w:rPr>
            </w:pPr>
            <w:r w:rsidRPr="000A38A0">
              <w:rPr>
                <w:noProof/>
              </w:rPr>
              <w:t xml:space="preserve">There is no specific requirement for the </w:t>
            </w:r>
            <w:proofErr w:type="spellStart"/>
            <w:r w:rsidRPr="000A38A0">
              <w:t>retxBSR</w:t>
            </w:r>
            <w:proofErr w:type="spellEnd"/>
            <w:r w:rsidRPr="000A38A0">
              <w:t xml:space="preserve">-Timer to be configured as sf10240 for this test case as configuring such a large value would lead to un-necessary delay for a UE to trigger an SR based on expiry of the </w:t>
            </w:r>
            <w:proofErr w:type="spellStart"/>
            <w:r w:rsidRPr="000A38A0">
              <w:t>retxBSR</w:t>
            </w:r>
            <w:proofErr w:type="spellEnd"/>
            <w:r w:rsidRPr="000A38A0">
              <w:t>-Timer.</w:t>
            </w:r>
          </w:p>
        </w:tc>
      </w:tr>
      <w:tr w:rsidR="000A38A0" w14:paraId="1A5BCF88" w14:textId="77777777" w:rsidTr="00535150">
        <w:tc>
          <w:tcPr>
            <w:tcW w:w="2694" w:type="dxa"/>
            <w:gridSpan w:val="2"/>
            <w:tcBorders>
              <w:left w:val="single" w:sz="4" w:space="0" w:color="auto"/>
            </w:tcBorders>
          </w:tcPr>
          <w:p w14:paraId="151CC290" w14:textId="77777777" w:rsidR="000A38A0" w:rsidRDefault="000A38A0" w:rsidP="000A38A0">
            <w:pPr>
              <w:pStyle w:val="CRCoverPage"/>
              <w:spacing w:after="0"/>
              <w:rPr>
                <w:b/>
                <w:i/>
                <w:noProof/>
                <w:sz w:val="8"/>
                <w:szCs w:val="8"/>
              </w:rPr>
            </w:pPr>
          </w:p>
        </w:tc>
        <w:tc>
          <w:tcPr>
            <w:tcW w:w="6946" w:type="dxa"/>
            <w:gridSpan w:val="9"/>
            <w:tcBorders>
              <w:right w:val="single" w:sz="4" w:space="0" w:color="auto"/>
            </w:tcBorders>
          </w:tcPr>
          <w:p w14:paraId="0B60C46A" w14:textId="77777777" w:rsidR="000A38A0" w:rsidRPr="000A38A0" w:rsidRDefault="000A38A0" w:rsidP="000A38A0">
            <w:pPr>
              <w:pStyle w:val="CRCoverPage"/>
              <w:spacing w:after="0"/>
              <w:rPr>
                <w:noProof/>
              </w:rPr>
            </w:pPr>
          </w:p>
        </w:tc>
      </w:tr>
      <w:tr w:rsidR="000A38A0" w14:paraId="4E883C87" w14:textId="77777777" w:rsidTr="00535150">
        <w:tc>
          <w:tcPr>
            <w:tcW w:w="2694" w:type="dxa"/>
            <w:gridSpan w:val="2"/>
            <w:tcBorders>
              <w:left w:val="single" w:sz="4" w:space="0" w:color="auto"/>
            </w:tcBorders>
          </w:tcPr>
          <w:p w14:paraId="4F3550A6" w14:textId="77777777" w:rsidR="000A38A0" w:rsidRDefault="000A38A0" w:rsidP="000A38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63CBA4" w14:textId="35E7FAD9" w:rsidR="000A38A0" w:rsidRPr="000A38A0" w:rsidRDefault="000A38A0" w:rsidP="000A38A0">
            <w:pPr>
              <w:pStyle w:val="CRCoverPage"/>
              <w:spacing w:after="0"/>
              <w:ind w:left="100"/>
              <w:rPr>
                <w:noProof/>
              </w:rPr>
            </w:pPr>
            <w:r w:rsidRPr="000A38A0">
              <w:rPr>
                <w:noProof/>
              </w:rPr>
              <w:t xml:space="preserve">Set the </w:t>
            </w:r>
            <w:proofErr w:type="spellStart"/>
            <w:r w:rsidRPr="000A38A0">
              <w:t>retxBSR</w:t>
            </w:r>
            <w:proofErr w:type="spellEnd"/>
            <w:r w:rsidRPr="000A38A0">
              <w:t>-Timer as per TS 38.508-1 Table 4.6.3-7</w:t>
            </w:r>
          </w:p>
        </w:tc>
      </w:tr>
      <w:tr w:rsidR="000A38A0" w14:paraId="26D20D49" w14:textId="77777777" w:rsidTr="00535150">
        <w:tc>
          <w:tcPr>
            <w:tcW w:w="2694" w:type="dxa"/>
            <w:gridSpan w:val="2"/>
            <w:tcBorders>
              <w:left w:val="single" w:sz="4" w:space="0" w:color="auto"/>
            </w:tcBorders>
          </w:tcPr>
          <w:p w14:paraId="5B86DABD" w14:textId="77777777" w:rsidR="000A38A0" w:rsidRDefault="000A38A0" w:rsidP="000A38A0">
            <w:pPr>
              <w:pStyle w:val="CRCoverPage"/>
              <w:spacing w:after="0"/>
              <w:rPr>
                <w:b/>
                <w:i/>
                <w:noProof/>
                <w:sz w:val="8"/>
                <w:szCs w:val="8"/>
              </w:rPr>
            </w:pPr>
          </w:p>
        </w:tc>
        <w:tc>
          <w:tcPr>
            <w:tcW w:w="6946" w:type="dxa"/>
            <w:gridSpan w:val="9"/>
            <w:tcBorders>
              <w:right w:val="single" w:sz="4" w:space="0" w:color="auto"/>
            </w:tcBorders>
          </w:tcPr>
          <w:p w14:paraId="5F825A60" w14:textId="77777777" w:rsidR="000A38A0" w:rsidRPr="000A38A0" w:rsidRDefault="000A38A0" w:rsidP="000A38A0">
            <w:pPr>
              <w:pStyle w:val="CRCoverPage"/>
              <w:spacing w:after="0"/>
              <w:rPr>
                <w:noProof/>
              </w:rPr>
            </w:pPr>
          </w:p>
        </w:tc>
      </w:tr>
      <w:tr w:rsidR="000A38A0" w14:paraId="313AAFE7" w14:textId="77777777" w:rsidTr="00535150">
        <w:tc>
          <w:tcPr>
            <w:tcW w:w="2694" w:type="dxa"/>
            <w:gridSpan w:val="2"/>
            <w:tcBorders>
              <w:left w:val="single" w:sz="4" w:space="0" w:color="auto"/>
              <w:bottom w:val="single" w:sz="4" w:space="0" w:color="auto"/>
            </w:tcBorders>
          </w:tcPr>
          <w:p w14:paraId="63547F63" w14:textId="77777777" w:rsidR="000A38A0" w:rsidRDefault="000A38A0" w:rsidP="000A38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A7D8F3" w14:textId="7D0683AA" w:rsidR="000A38A0" w:rsidRPr="000A38A0" w:rsidRDefault="00D15AD3" w:rsidP="000A38A0">
            <w:pPr>
              <w:pStyle w:val="CRCoverPage"/>
              <w:spacing w:after="0"/>
              <w:ind w:left="100"/>
              <w:rPr>
                <w:noProof/>
              </w:rPr>
            </w:pPr>
            <w:r w:rsidRPr="00AD3907">
              <w:rPr>
                <w:rFonts w:cs="Arial"/>
                <w:lang w:val="en-US"/>
              </w:rPr>
              <w:t>Prose is not optimized and results in longer execution time</w:t>
            </w:r>
          </w:p>
        </w:tc>
      </w:tr>
      <w:tr w:rsidR="000A38A0" w14:paraId="0A6D4724" w14:textId="77777777" w:rsidTr="00535150">
        <w:tc>
          <w:tcPr>
            <w:tcW w:w="2694" w:type="dxa"/>
            <w:gridSpan w:val="2"/>
          </w:tcPr>
          <w:p w14:paraId="337B11A7" w14:textId="77777777" w:rsidR="000A38A0" w:rsidRDefault="000A38A0" w:rsidP="000A38A0">
            <w:pPr>
              <w:pStyle w:val="CRCoverPage"/>
              <w:spacing w:after="0"/>
              <w:rPr>
                <w:b/>
                <w:i/>
                <w:noProof/>
                <w:sz w:val="8"/>
                <w:szCs w:val="8"/>
              </w:rPr>
            </w:pPr>
          </w:p>
        </w:tc>
        <w:tc>
          <w:tcPr>
            <w:tcW w:w="6946" w:type="dxa"/>
            <w:gridSpan w:val="9"/>
          </w:tcPr>
          <w:p w14:paraId="1360FA41" w14:textId="77777777" w:rsidR="000A38A0" w:rsidRDefault="000A38A0" w:rsidP="000A38A0">
            <w:pPr>
              <w:pStyle w:val="CRCoverPage"/>
              <w:spacing w:after="0"/>
              <w:rPr>
                <w:noProof/>
                <w:sz w:val="8"/>
                <w:szCs w:val="8"/>
              </w:rPr>
            </w:pPr>
          </w:p>
        </w:tc>
      </w:tr>
      <w:tr w:rsidR="000A38A0" w14:paraId="78C76DFF" w14:textId="77777777" w:rsidTr="00535150">
        <w:tc>
          <w:tcPr>
            <w:tcW w:w="2694" w:type="dxa"/>
            <w:gridSpan w:val="2"/>
            <w:tcBorders>
              <w:top w:val="single" w:sz="4" w:space="0" w:color="auto"/>
              <w:left w:val="single" w:sz="4" w:space="0" w:color="auto"/>
            </w:tcBorders>
          </w:tcPr>
          <w:p w14:paraId="1D4ED40C" w14:textId="77777777" w:rsidR="000A38A0" w:rsidRDefault="000A38A0" w:rsidP="000A38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298B06" w14:textId="523FB42F" w:rsidR="000A38A0" w:rsidRDefault="000A38A0" w:rsidP="000A38A0">
            <w:pPr>
              <w:pStyle w:val="CRCoverPage"/>
              <w:spacing w:after="0"/>
              <w:ind w:left="100"/>
              <w:rPr>
                <w:noProof/>
              </w:rPr>
            </w:pPr>
            <w:r>
              <w:rPr>
                <w:rFonts w:cs="Arial"/>
                <w:noProof/>
              </w:rPr>
              <w:t>7.1.3.4.1</w:t>
            </w:r>
          </w:p>
        </w:tc>
      </w:tr>
      <w:tr w:rsidR="000A38A0" w14:paraId="78E4817B" w14:textId="77777777" w:rsidTr="00535150">
        <w:tc>
          <w:tcPr>
            <w:tcW w:w="2694" w:type="dxa"/>
            <w:gridSpan w:val="2"/>
            <w:tcBorders>
              <w:left w:val="single" w:sz="4" w:space="0" w:color="auto"/>
            </w:tcBorders>
          </w:tcPr>
          <w:p w14:paraId="15D3C38E" w14:textId="77777777" w:rsidR="000A38A0" w:rsidRDefault="000A38A0" w:rsidP="000A38A0">
            <w:pPr>
              <w:pStyle w:val="CRCoverPage"/>
              <w:spacing w:after="0"/>
              <w:rPr>
                <w:b/>
                <w:i/>
                <w:noProof/>
                <w:sz w:val="8"/>
                <w:szCs w:val="8"/>
              </w:rPr>
            </w:pPr>
          </w:p>
        </w:tc>
        <w:tc>
          <w:tcPr>
            <w:tcW w:w="6946" w:type="dxa"/>
            <w:gridSpan w:val="9"/>
            <w:tcBorders>
              <w:right w:val="single" w:sz="4" w:space="0" w:color="auto"/>
            </w:tcBorders>
          </w:tcPr>
          <w:p w14:paraId="7801D20F" w14:textId="77777777" w:rsidR="000A38A0" w:rsidRDefault="000A38A0" w:rsidP="000A38A0">
            <w:pPr>
              <w:pStyle w:val="CRCoverPage"/>
              <w:spacing w:after="0"/>
              <w:rPr>
                <w:noProof/>
                <w:sz w:val="8"/>
                <w:szCs w:val="8"/>
              </w:rPr>
            </w:pPr>
          </w:p>
        </w:tc>
      </w:tr>
      <w:tr w:rsidR="000A38A0" w14:paraId="62EC4FDD" w14:textId="77777777" w:rsidTr="00535150">
        <w:tc>
          <w:tcPr>
            <w:tcW w:w="2694" w:type="dxa"/>
            <w:gridSpan w:val="2"/>
            <w:tcBorders>
              <w:left w:val="single" w:sz="4" w:space="0" w:color="auto"/>
            </w:tcBorders>
          </w:tcPr>
          <w:p w14:paraId="71484B95" w14:textId="77777777" w:rsidR="000A38A0" w:rsidRDefault="000A38A0" w:rsidP="000A38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95BA" w14:textId="77777777" w:rsidR="000A38A0" w:rsidRDefault="000A38A0" w:rsidP="000A38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E4F17C" w14:textId="77777777" w:rsidR="000A38A0" w:rsidRDefault="000A38A0" w:rsidP="000A38A0">
            <w:pPr>
              <w:pStyle w:val="CRCoverPage"/>
              <w:spacing w:after="0"/>
              <w:jc w:val="center"/>
              <w:rPr>
                <w:b/>
                <w:caps/>
                <w:noProof/>
              </w:rPr>
            </w:pPr>
            <w:r>
              <w:rPr>
                <w:b/>
                <w:caps/>
                <w:noProof/>
              </w:rPr>
              <w:t>N</w:t>
            </w:r>
          </w:p>
        </w:tc>
        <w:tc>
          <w:tcPr>
            <w:tcW w:w="2977" w:type="dxa"/>
            <w:gridSpan w:val="4"/>
          </w:tcPr>
          <w:p w14:paraId="19111810" w14:textId="77777777" w:rsidR="000A38A0" w:rsidRDefault="000A38A0" w:rsidP="000A38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D4D496" w14:textId="77777777" w:rsidR="000A38A0" w:rsidRDefault="000A38A0" w:rsidP="000A38A0">
            <w:pPr>
              <w:pStyle w:val="CRCoverPage"/>
              <w:spacing w:after="0"/>
              <w:ind w:left="99"/>
              <w:rPr>
                <w:noProof/>
              </w:rPr>
            </w:pPr>
          </w:p>
        </w:tc>
      </w:tr>
      <w:tr w:rsidR="000A38A0" w14:paraId="28ACE718" w14:textId="77777777" w:rsidTr="00535150">
        <w:tc>
          <w:tcPr>
            <w:tcW w:w="2694" w:type="dxa"/>
            <w:gridSpan w:val="2"/>
            <w:tcBorders>
              <w:left w:val="single" w:sz="4" w:space="0" w:color="auto"/>
            </w:tcBorders>
          </w:tcPr>
          <w:p w14:paraId="1EC0B52B" w14:textId="77777777" w:rsidR="000A38A0" w:rsidRDefault="000A38A0" w:rsidP="000A38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F2EAF7" w14:textId="77777777" w:rsidR="000A38A0" w:rsidRDefault="000A38A0" w:rsidP="000A3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CF659" w14:textId="1CFED087" w:rsidR="000A38A0" w:rsidRDefault="000A38A0" w:rsidP="000A38A0">
            <w:pPr>
              <w:pStyle w:val="CRCoverPage"/>
              <w:spacing w:after="0"/>
              <w:jc w:val="center"/>
              <w:rPr>
                <w:b/>
                <w:caps/>
                <w:noProof/>
              </w:rPr>
            </w:pPr>
            <w:r>
              <w:rPr>
                <w:b/>
                <w:caps/>
                <w:noProof/>
              </w:rPr>
              <w:t>x</w:t>
            </w:r>
          </w:p>
        </w:tc>
        <w:tc>
          <w:tcPr>
            <w:tcW w:w="2977" w:type="dxa"/>
            <w:gridSpan w:val="4"/>
          </w:tcPr>
          <w:p w14:paraId="3AF38E65" w14:textId="77777777" w:rsidR="000A38A0" w:rsidRDefault="000A38A0" w:rsidP="000A38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AA9F45" w14:textId="219BEE07" w:rsidR="000A38A0" w:rsidRDefault="000A38A0" w:rsidP="000A38A0">
            <w:pPr>
              <w:pStyle w:val="CRCoverPage"/>
              <w:spacing w:after="0"/>
              <w:ind w:left="99"/>
              <w:rPr>
                <w:noProof/>
              </w:rPr>
            </w:pPr>
          </w:p>
        </w:tc>
      </w:tr>
      <w:tr w:rsidR="000A38A0" w14:paraId="0B8EFF7E" w14:textId="77777777" w:rsidTr="00535150">
        <w:tc>
          <w:tcPr>
            <w:tcW w:w="2694" w:type="dxa"/>
            <w:gridSpan w:val="2"/>
            <w:tcBorders>
              <w:left w:val="single" w:sz="4" w:space="0" w:color="auto"/>
            </w:tcBorders>
          </w:tcPr>
          <w:p w14:paraId="0C2A5312" w14:textId="77777777" w:rsidR="000A38A0" w:rsidRDefault="000A38A0" w:rsidP="000A38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C19ABA" w14:textId="77777777" w:rsidR="000A38A0" w:rsidRDefault="000A38A0" w:rsidP="000A3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59AC75" w14:textId="76929F69" w:rsidR="000A38A0" w:rsidRDefault="000A38A0" w:rsidP="000A38A0">
            <w:pPr>
              <w:pStyle w:val="CRCoverPage"/>
              <w:spacing w:after="0"/>
              <w:jc w:val="center"/>
              <w:rPr>
                <w:b/>
                <w:caps/>
                <w:noProof/>
              </w:rPr>
            </w:pPr>
            <w:r>
              <w:rPr>
                <w:b/>
                <w:caps/>
                <w:noProof/>
              </w:rPr>
              <w:t>x</w:t>
            </w:r>
          </w:p>
        </w:tc>
        <w:tc>
          <w:tcPr>
            <w:tcW w:w="2977" w:type="dxa"/>
            <w:gridSpan w:val="4"/>
          </w:tcPr>
          <w:p w14:paraId="2F39EB02" w14:textId="77777777" w:rsidR="000A38A0" w:rsidRDefault="000A38A0" w:rsidP="000A38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971C8" w14:textId="76074CDE" w:rsidR="000A38A0" w:rsidRDefault="000A38A0" w:rsidP="000A38A0">
            <w:pPr>
              <w:pStyle w:val="CRCoverPage"/>
              <w:spacing w:after="0"/>
              <w:ind w:left="99"/>
              <w:rPr>
                <w:noProof/>
              </w:rPr>
            </w:pPr>
          </w:p>
        </w:tc>
      </w:tr>
      <w:tr w:rsidR="000A38A0" w14:paraId="7EF58D99" w14:textId="77777777" w:rsidTr="00535150">
        <w:tc>
          <w:tcPr>
            <w:tcW w:w="2694" w:type="dxa"/>
            <w:gridSpan w:val="2"/>
            <w:tcBorders>
              <w:left w:val="single" w:sz="4" w:space="0" w:color="auto"/>
            </w:tcBorders>
          </w:tcPr>
          <w:p w14:paraId="07EC4597" w14:textId="77777777" w:rsidR="000A38A0" w:rsidRDefault="000A38A0" w:rsidP="000A38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3669E8" w14:textId="77777777" w:rsidR="000A38A0" w:rsidRDefault="000A38A0" w:rsidP="000A3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8997A9" w14:textId="71FA6D36" w:rsidR="000A38A0" w:rsidRDefault="000A38A0" w:rsidP="000A38A0">
            <w:pPr>
              <w:pStyle w:val="CRCoverPage"/>
              <w:spacing w:after="0"/>
              <w:jc w:val="center"/>
              <w:rPr>
                <w:b/>
                <w:caps/>
                <w:noProof/>
              </w:rPr>
            </w:pPr>
            <w:r>
              <w:rPr>
                <w:b/>
                <w:caps/>
                <w:noProof/>
              </w:rPr>
              <w:t>x</w:t>
            </w:r>
          </w:p>
        </w:tc>
        <w:tc>
          <w:tcPr>
            <w:tcW w:w="2977" w:type="dxa"/>
            <w:gridSpan w:val="4"/>
          </w:tcPr>
          <w:p w14:paraId="318C18F2" w14:textId="77777777" w:rsidR="000A38A0" w:rsidRDefault="000A38A0" w:rsidP="000A38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A5BAA1" w14:textId="111CE80C" w:rsidR="000A38A0" w:rsidRDefault="000A38A0" w:rsidP="000A38A0">
            <w:pPr>
              <w:pStyle w:val="CRCoverPage"/>
              <w:spacing w:after="0"/>
              <w:ind w:left="99"/>
              <w:rPr>
                <w:noProof/>
              </w:rPr>
            </w:pPr>
          </w:p>
        </w:tc>
      </w:tr>
      <w:tr w:rsidR="000A38A0" w14:paraId="77EACC8E" w14:textId="77777777" w:rsidTr="00535150">
        <w:tc>
          <w:tcPr>
            <w:tcW w:w="2694" w:type="dxa"/>
            <w:gridSpan w:val="2"/>
            <w:tcBorders>
              <w:left w:val="single" w:sz="4" w:space="0" w:color="auto"/>
            </w:tcBorders>
          </w:tcPr>
          <w:p w14:paraId="2D4621FE" w14:textId="77777777" w:rsidR="000A38A0" w:rsidRDefault="000A38A0" w:rsidP="000A38A0">
            <w:pPr>
              <w:pStyle w:val="CRCoverPage"/>
              <w:spacing w:after="0"/>
              <w:rPr>
                <w:b/>
                <w:i/>
                <w:noProof/>
              </w:rPr>
            </w:pPr>
          </w:p>
        </w:tc>
        <w:tc>
          <w:tcPr>
            <w:tcW w:w="6946" w:type="dxa"/>
            <w:gridSpan w:val="9"/>
            <w:tcBorders>
              <w:right w:val="single" w:sz="4" w:space="0" w:color="auto"/>
            </w:tcBorders>
          </w:tcPr>
          <w:p w14:paraId="7692C70A" w14:textId="77777777" w:rsidR="000A38A0" w:rsidRDefault="000A38A0" w:rsidP="000A38A0">
            <w:pPr>
              <w:pStyle w:val="CRCoverPage"/>
              <w:spacing w:after="0"/>
              <w:rPr>
                <w:noProof/>
              </w:rPr>
            </w:pPr>
          </w:p>
        </w:tc>
      </w:tr>
      <w:tr w:rsidR="000A38A0" w14:paraId="7B074A18" w14:textId="77777777" w:rsidTr="00535150">
        <w:tc>
          <w:tcPr>
            <w:tcW w:w="2694" w:type="dxa"/>
            <w:gridSpan w:val="2"/>
            <w:tcBorders>
              <w:left w:val="single" w:sz="4" w:space="0" w:color="auto"/>
              <w:bottom w:val="single" w:sz="4" w:space="0" w:color="auto"/>
            </w:tcBorders>
          </w:tcPr>
          <w:p w14:paraId="05B66298" w14:textId="77777777" w:rsidR="000A38A0" w:rsidRDefault="000A38A0" w:rsidP="000A38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F11033" w14:textId="77777777" w:rsidR="000A38A0" w:rsidRDefault="000A38A0" w:rsidP="000A38A0">
            <w:pPr>
              <w:pStyle w:val="CRCoverPage"/>
              <w:spacing w:after="0"/>
              <w:ind w:left="100"/>
              <w:rPr>
                <w:noProof/>
              </w:rPr>
            </w:pPr>
          </w:p>
        </w:tc>
      </w:tr>
      <w:tr w:rsidR="000A38A0" w:rsidRPr="008863B9" w14:paraId="360A37C0" w14:textId="77777777" w:rsidTr="00535150">
        <w:tc>
          <w:tcPr>
            <w:tcW w:w="2694" w:type="dxa"/>
            <w:gridSpan w:val="2"/>
            <w:tcBorders>
              <w:top w:val="single" w:sz="4" w:space="0" w:color="auto"/>
              <w:bottom w:val="single" w:sz="4" w:space="0" w:color="auto"/>
            </w:tcBorders>
          </w:tcPr>
          <w:p w14:paraId="61B26531" w14:textId="77777777" w:rsidR="000A38A0" w:rsidRPr="008863B9" w:rsidRDefault="000A38A0" w:rsidP="000A38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E0E6FD" w14:textId="77777777" w:rsidR="000A38A0" w:rsidRPr="008863B9" w:rsidRDefault="000A38A0" w:rsidP="000A38A0">
            <w:pPr>
              <w:pStyle w:val="CRCoverPage"/>
              <w:spacing w:after="0"/>
              <w:ind w:left="100"/>
              <w:rPr>
                <w:noProof/>
                <w:sz w:val="8"/>
                <w:szCs w:val="8"/>
              </w:rPr>
            </w:pPr>
          </w:p>
        </w:tc>
      </w:tr>
      <w:tr w:rsidR="000A38A0" w14:paraId="5D0E1DFD" w14:textId="77777777" w:rsidTr="00535150">
        <w:tc>
          <w:tcPr>
            <w:tcW w:w="2694" w:type="dxa"/>
            <w:gridSpan w:val="2"/>
            <w:tcBorders>
              <w:top w:val="single" w:sz="4" w:space="0" w:color="auto"/>
              <w:left w:val="single" w:sz="4" w:space="0" w:color="auto"/>
              <w:bottom w:val="single" w:sz="4" w:space="0" w:color="auto"/>
            </w:tcBorders>
          </w:tcPr>
          <w:p w14:paraId="4109914C" w14:textId="77777777" w:rsidR="000A38A0" w:rsidRDefault="000A38A0" w:rsidP="000A38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7F491" w14:textId="48707788" w:rsidR="000A38A0" w:rsidRDefault="00AD3907" w:rsidP="000A38A0">
            <w:pPr>
              <w:pStyle w:val="CRCoverPage"/>
              <w:spacing w:after="0"/>
              <w:ind w:left="100"/>
              <w:rPr>
                <w:noProof/>
              </w:rPr>
            </w:pPr>
            <w:r w:rsidRPr="00AD3907">
              <w:rPr>
                <w:noProof/>
              </w:rPr>
              <w:t xml:space="preserve">This CR is the final revision of </w:t>
            </w:r>
            <w:r w:rsidR="00D15AD3" w:rsidRPr="00AD3907">
              <w:rPr>
                <w:noProof/>
              </w:rPr>
              <w:t>R5-222447</w:t>
            </w:r>
          </w:p>
        </w:tc>
      </w:tr>
    </w:tbl>
    <w:p w14:paraId="01A15F69" w14:textId="77777777" w:rsidR="000A38A0" w:rsidRDefault="000A38A0" w:rsidP="000A38A0">
      <w:pPr>
        <w:pStyle w:val="CRCoverPage"/>
        <w:spacing w:after="0"/>
        <w:rPr>
          <w:noProof/>
          <w:sz w:val="8"/>
          <w:szCs w:val="8"/>
        </w:rPr>
      </w:pPr>
    </w:p>
    <w:p w14:paraId="26D5F339" w14:textId="77777777" w:rsidR="000A38A0" w:rsidRDefault="000A38A0" w:rsidP="000A38A0">
      <w:pPr>
        <w:rPr>
          <w:noProof/>
        </w:rPr>
        <w:sectPr w:rsidR="000A38A0">
          <w:headerReference w:type="even" r:id="rId12"/>
          <w:footnotePr>
            <w:numRestart w:val="eachSect"/>
          </w:footnotePr>
          <w:pgSz w:w="11907" w:h="16840" w:code="9"/>
          <w:pgMar w:top="1418" w:right="1134" w:bottom="1134" w:left="1134" w:header="680" w:footer="567" w:gutter="0"/>
          <w:cols w:space="720"/>
        </w:sectPr>
      </w:pPr>
    </w:p>
    <w:p w14:paraId="1D3A4BCB" w14:textId="77777777" w:rsidR="00B71AD3" w:rsidRDefault="00B71AD3">
      <w:pPr>
        <w:overflowPunct/>
        <w:autoSpaceDE/>
        <w:autoSpaceDN/>
        <w:adjustRightInd/>
        <w:spacing w:after="0"/>
        <w:textAlignment w:val="auto"/>
        <w:rPr>
          <w:rFonts w:ascii="Arial" w:hAnsi="Arial"/>
          <w:color w:val="auto"/>
          <w:sz w:val="22"/>
        </w:rPr>
      </w:pPr>
      <w:r>
        <w:lastRenderedPageBreak/>
        <w:br w:type="page"/>
      </w:r>
    </w:p>
    <w:p w14:paraId="65EA44DD" w14:textId="68EE68E0" w:rsidR="001E2D31" w:rsidRPr="00D252AE" w:rsidRDefault="001E2D31" w:rsidP="00282E75">
      <w:pPr>
        <w:pStyle w:val="Heading5"/>
      </w:pPr>
      <w:r w:rsidRPr="00D252AE">
        <w:lastRenderedPageBreak/>
        <w:t>7.</w:t>
      </w:r>
      <w:r w:rsidR="00994DB2" w:rsidRPr="00D252AE">
        <w:t>1.</w:t>
      </w:r>
      <w:r w:rsidRPr="00D252AE">
        <w:t>3.4.1</w:t>
      </w:r>
      <w:r w:rsidRPr="00D252AE">
        <w:tab/>
      </w:r>
      <w:r w:rsidR="00EF164D" w:rsidRPr="00D252AE">
        <w:t>PDCP handover / Lossless handover / PDCP sequence number maintenance</w:t>
      </w:r>
      <w:r w:rsidR="00F07FD3" w:rsidRPr="00D252AE">
        <w:t xml:space="preserve"> </w:t>
      </w:r>
      <w:r w:rsidR="00EF164D" w:rsidRPr="00D252AE">
        <w:t>/</w:t>
      </w:r>
      <w:r w:rsidR="00F07FD3" w:rsidRPr="00D252AE">
        <w:t xml:space="preserve"> </w:t>
      </w:r>
      <w:r w:rsidR="00EF164D" w:rsidRPr="00D252AE">
        <w:t>PDCP status report to convey the information on missing or acknowledged PDCP SDUs at handover</w:t>
      </w:r>
      <w:r w:rsidR="005270F4" w:rsidRPr="00D252AE">
        <w:t xml:space="preserve"> </w:t>
      </w:r>
      <w:r w:rsidR="00EF164D" w:rsidRPr="00D252AE">
        <w:t>/ In-order delivery and duplicate elimination in the downlink</w:t>
      </w:r>
      <w:bookmarkEnd w:id="0"/>
      <w:bookmarkEnd w:id="1"/>
      <w:bookmarkEnd w:id="2"/>
      <w:bookmarkEnd w:id="3"/>
    </w:p>
    <w:p w14:paraId="6760C765" w14:textId="77777777" w:rsidR="007E66AD" w:rsidRPr="00D252AE" w:rsidRDefault="007E66AD" w:rsidP="00EE6CF8">
      <w:pPr>
        <w:pStyle w:val="H6"/>
      </w:pPr>
      <w:r w:rsidRPr="00D252AE">
        <w:t>7.</w:t>
      </w:r>
      <w:r w:rsidR="00994DB2" w:rsidRPr="00D252AE">
        <w:t>1.</w:t>
      </w:r>
      <w:r w:rsidRPr="00D252AE">
        <w:t>3.4.1.1</w:t>
      </w:r>
      <w:r w:rsidRPr="00D252AE">
        <w:tab/>
        <w:t>Test Purpose (TP)</w:t>
      </w:r>
    </w:p>
    <w:p w14:paraId="06CE6A3A" w14:textId="77777777" w:rsidR="007E66AD" w:rsidRPr="00D252AE" w:rsidRDefault="007E66AD" w:rsidP="00282E75">
      <w:pPr>
        <w:pStyle w:val="H6"/>
      </w:pPr>
      <w:r w:rsidRPr="00D252AE">
        <w:t>(1)</w:t>
      </w:r>
    </w:p>
    <w:p w14:paraId="37CDE233" w14:textId="77777777" w:rsidR="007E66AD" w:rsidRPr="00D252AE" w:rsidRDefault="007E66AD" w:rsidP="00282E75">
      <w:pPr>
        <w:pStyle w:val="PL"/>
        <w:rPr>
          <w:noProof w:val="0"/>
        </w:rPr>
      </w:pPr>
      <w:r w:rsidRPr="00D252AE">
        <w:rPr>
          <w:b/>
          <w:bCs/>
          <w:noProof w:val="0"/>
        </w:rPr>
        <w:t>with</w:t>
      </w:r>
      <w:r w:rsidRPr="00D252AE">
        <w:rPr>
          <w:noProof w:val="0"/>
        </w:rPr>
        <w:t xml:space="preserve"> { UE in RRC_CONNECTED state with default RB us</w:t>
      </w:r>
      <w:r w:rsidR="00D46FFE" w:rsidRPr="00D252AE">
        <w:rPr>
          <w:noProof w:val="0"/>
        </w:rPr>
        <w:t>ing</w:t>
      </w:r>
      <w:r w:rsidRPr="00D252AE">
        <w:rPr>
          <w:noProof w:val="0"/>
        </w:rPr>
        <w:t xml:space="preserve"> RLC-AM }</w:t>
      </w:r>
    </w:p>
    <w:p w14:paraId="706BA208" w14:textId="77777777" w:rsidR="007E66AD" w:rsidRPr="00D252AE" w:rsidRDefault="007E66AD" w:rsidP="00282E75">
      <w:pPr>
        <w:pStyle w:val="PL"/>
        <w:rPr>
          <w:noProof w:val="0"/>
        </w:rPr>
      </w:pPr>
      <w:r w:rsidRPr="00D252AE">
        <w:rPr>
          <w:b/>
          <w:bCs/>
          <w:noProof w:val="0"/>
        </w:rPr>
        <w:t>ensure that</w:t>
      </w:r>
      <w:r w:rsidRPr="00D252AE">
        <w:rPr>
          <w:noProof w:val="0"/>
        </w:rPr>
        <w:t xml:space="preserve"> {</w:t>
      </w:r>
    </w:p>
    <w:p w14:paraId="6C33EF23" w14:textId="77777777" w:rsidR="007E66AD" w:rsidRPr="00D252AE" w:rsidRDefault="007E66AD" w:rsidP="00282E75">
      <w:pPr>
        <w:pStyle w:val="PL"/>
        <w:rPr>
          <w:noProof w:val="0"/>
        </w:rPr>
      </w:pPr>
      <w:r w:rsidRPr="00D252AE">
        <w:rPr>
          <w:b/>
          <w:bCs/>
          <w:noProof w:val="0"/>
        </w:rPr>
        <w:t xml:space="preserve">  when</w:t>
      </w:r>
      <w:r w:rsidRPr="00D252AE">
        <w:rPr>
          <w:noProof w:val="0"/>
        </w:rPr>
        <w:t xml:space="preserve"> { UE is requested to make a lossless handover by SS }</w:t>
      </w:r>
    </w:p>
    <w:p w14:paraId="1F69F0A7" w14:textId="77777777" w:rsidR="007E66AD" w:rsidRPr="00D252AE" w:rsidRDefault="007E66AD" w:rsidP="00282E75">
      <w:pPr>
        <w:pStyle w:val="PL"/>
        <w:rPr>
          <w:noProof w:val="0"/>
        </w:rPr>
      </w:pPr>
      <w:r w:rsidRPr="00D252AE">
        <w:rPr>
          <w:b/>
          <w:bCs/>
          <w:noProof w:val="0"/>
        </w:rPr>
        <w:t xml:space="preserve">    then</w:t>
      </w:r>
      <w:r w:rsidRPr="00D252AE">
        <w:rPr>
          <w:noProof w:val="0"/>
        </w:rPr>
        <w:t xml:space="preserve"> { UE creates a PDCP status report to SS }</w:t>
      </w:r>
    </w:p>
    <w:p w14:paraId="3E41EF8A" w14:textId="77777777" w:rsidR="007E66AD" w:rsidRPr="00D252AE" w:rsidRDefault="007E66AD" w:rsidP="00282E75">
      <w:pPr>
        <w:pStyle w:val="PL"/>
        <w:rPr>
          <w:noProof w:val="0"/>
        </w:rPr>
      </w:pPr>
      <w:r w:rsidRPr="00D252AE">
        <w:rPr>
          <w:noProof w:val="0"/>
        </w:rPr>
        <w:t xml:space="preserve">            }</w:t>
      </w:r>
    </w:p>
    <w:p w14:paraId="028F55CE" w14:textId="77777777" w:rsidR="007E66AD" w:rsidRPr="00D252AE" w:rsidRDefault="007E66AD" w:rsidP="00282E75">
      <w:pPr>
        <w:pStyle w:val="PL"/>
        <w:rPr>
          <w:noProof w:val="0"/>
        </w:rPr>
      </w:pPr>
    </w:p>
    <w:p w14:paraId="4FDB7D0D" w14:textId="77777777" w:rsidR="007E66AD" w:rsidRPr="00D252AE" w:rsidRDefault="007E66AD" w:rsidP="00282E75">
      <w:pPr>
        <w:pStyle w:val="H6"/>
      </w:pPr>
      <w:r w:rsidRPr="00D252AE">
        <w:t>(</w:t>
      </w:r>
      <w:r w:rsidR="005126F8" w:rsidRPr="00D252AE">
        <w:t>2</w:t>
      </w:r>
      <w:r w:rsidRPr="00D252AE">
        <w:t>)</w:t>
      </w:r>
    </w:p>
    <w:p w14:paraId="325944ED" w14:textId="77777777" w:rsidR="007E66AD" w:rsidRPr="00D252AE" w:rsidRDefault="007E66AD" w:rsidP="00282E75">
      <w:pPr>
        <w:pStyle w:val="PL"/>
        <w:rPr>
          <w:noProof w:val="0"/>
        </w:rPr>
      </w:pPr>
      <w:r w:rsidRPr="00D252AE">
        <w:rPr>
          <w:b/>
          <w:bCs/>
          <w:noProof w:val="0"/>
        </w:rPr>
        <w:t xml:space="preserve">with </w:t>
      </w:r>
      <w:r w:rsidRPr="00D252AE">
        <w:rPr>
          <w:noProof w:val="0"/>
        </w:rPr>
        <w:t>{ UE in RRC_CONNECTED state with default RB using RLC-AM }</w:t>
      </w:r>
    </w:p>
    <w:p w14:paraId="25B6037A" w14:textId="77777777" w:rsidR="007E66AD" w:rsidRPr="00D252AE" w:rsidRDefault="007E66AD" w:rsidP="00282E75">
      <w:pPr>
        <w:pStyle w:val="PL"/>
        <w:rPr>
          <w:noProof w:val="0"/>
        </w:rPr>
      </w:pPr>
      <w:r w:rsidRPr="00D252AE">
        <w:rPr>
          <w:b/>
          <w:bCs/>
          <w:noProof w:val="0"/>
        </w:rPr>
        <w:t>ensure that</w:t>
      </w:r>
      <w:r w:rsidRPr="00D252AE">
        <w:rPr>
          <w:noProof w:val="0"/>
        </w:rPr>
        <w:t xml:space="preserve"> {</w:t>
      </w:r>
    </w:p>
    <w:p w14:paraId="52B02ED2" w14:textId="77777777" w:rsidR="007E66AD" w:rsidRPr="00D252AE" w:rsidRDefault="007E66AD" w:rsidP="00282E75">
      <w:pPr>
        <w:pStyle w:val="PL"/>
        <w:rPr>
          <w:noProof w:val="0"/>
        </w:rPr>
      </w:pPr>
      <w:r w:rsidRPr="00D252AE">
        <w:rPr>
          <w:b/>
          <w:bCs/>
          <w:noProof w:val="0"/>
        </w:rPr>
        <w:t xml:space="preserve">  when </w:t>
      </w:r>
      <w:r w:rsidRPr="00D252AE">
        <w:rPr>
          <w:noProof w:val="0"/>
        </w:rPr>
        <w:t>{ UE is requested to make a lossless handover by SS }</w:t>
      </w:r>
    </w:p>
    <w:p w14:paraId="4C00FD6A" w14:textId="77777777" w:rsidR="007E66AD" w:rsidRPr="00D252AE" w:rsidRDefault="007E66AD" w:rsidP="00282E75">
      <w:pPr>
        <w:pStyle w:val="PL"/>
        <w:rPr>
          <w:noProof w:val="0"/>
        </w:rPr>
      </w:pPr>
      <w:r w:rsidRPr="00D252AE">
        <w:rPr>
          <w:b/>
          <w:bCs/>
          <w:noProof w:val="0"/>
        </w:rPr>
        <w:t xml:space="preserve">    then</w:t>
      </w:r>
      <w:r w:rsidRPr="00D252AE">
        <w:rPr>
          <w:noProof w:val="0"/>
        </w:rPr>
        <w:t xml:space="preserve"> { UE retransmits the unacknowledged data }</w:t>
      </w:r>
    </w:p>
    <w:p w14:paraId="5D069E27" w14:textId="77777777" w:rsidR="007E66AD" w:rsidRPr="00D252AE" w:rsidRDefault="007E66AD" w:rsidP="00282E75">
      <w:pPr>
        <w:pStyle w:val="PL"/>
        <w:rPr>
          <w:noProof w:val="0"/>
        </w:rPr>
      </w:pPr>
      <w:r w:rsidRPr="00D252AE">
        <w:rPr>
          <w:noProof w:val="0"/>
        </w:rPr>
        <w:t xml:space="preserve">            }</w:t>
      </w:r>
    </w:p>
    <w:p w14:paraId="61EE256B" w14:textId="77777777" w:rsidR="007E66AD" w:rsidRPr="00D252AE" w:rsidRDefault="007E66AD" w:rsidP="00282E75">
      <w:pPr>
        <w:pStyle w:val="PL"/>
        <w:rPr>
          <w:noProof w:val="0"/>
        </w:rPr>
      </w:pPr>
    </w:p>
    <w:p w14:paraId="081E5F41" w14:textId="77777777" w:rsidR="007E66AD" w:rsidRPr="00D252AE" w:rsidRDefault="007E66AD" w:rsidP="00282E75">
      <w:pPr>
        <w:pStyle w:val="H6"/>
      </w:pPr>
      <w:r w:rsidRPr="00D252AE">
        <w:t>(</w:t>
      </w:r>
      <w:r w:rsidR="005126F8" w:rsidRPr="00D252AE">
        <w:t>3</w:t>
      </w:r>
      <w:r w:rsidRPr="00D252AE">
        <w:t>)</w:t>
      </w:r>
    </w:p>
    <w:p w14:paraId="1038EAE0" w14:textId="77777777" w:rsidR="007E66AD" w:rsidRPr="00D252AE" w:rsidRDefault="007E66AD" w:rsidP="00282E75">
      <w:pPr>
        <w:pStyle w:val="PL"/>
        <w:rPr>
          <w:noProof w:val="0"/>
        </w:rPr>
      </w:pPr>
      <w:r w:rsidRPr="00D252AE">
        <w:rPr>
          <w:b/>
          <w:bCs/>
          <w:noProof w:val="0"/>
        </w:rPr>
        <w:t xml:space="preserve">with </w:t>
      </w:r>
      <w:r w:rsidRPr="00D252AE">
        <w:rPr>
          <w:noProof w:val="0"/>
        </w:rPr>
        <w:t>{ UE in RRC_CONNECTED state with default RB using RLC-AM }</w:t>
      </w:r>
    </w:p>
    <w:p w14:paraId="729757EE" w14:textId="77777777" w:rsidR="007E66AD" w:rsidRPr="00D252AE" w:rsidRDefault="007E66AD" w:rsidP="00282E75">
      <w:pPr>
        <w:pStyle w:val="PL"/>
        <w:rPr>
          <w:noProof w:val="0"/>
        </w:rPr>
      </w:pPr>
      <w:r w:rsidRPr="00D252AE">
        <w:rPr>
          <w:b/>
          <w:bCs/>
          <w:noProof w:val="0"/>
        </w:rPr>
        <w:t>ensure that</w:t>
      </w:r>
      <w:r w:rsidRPr="00D252AE">
        <w:rPr>
          <w:noProof w:val="0"/>
        </w:rPr>
        <w:t xml:space="preserve"> {</w:t>
      </w:r>
    </w:p>
    <w:p w14:paraId="33154D62" w14:textId="77777777" w:rsidR="007E66AD" w:rsidRPr="00D252AE" w:rsidRDefault="007E66AD" w:rsidP="00282E75">
      <w:pPr>
        <w:pStyle w:val="PL"/>
        <w:rPr>
          <w:noProof w:val="0"/>
        </w:rPr>
      </w:pPr>
      <w:r w:rsidRPr="00D252AE">
        <w:rPr>
          <w:b/>
          <w:bCs/>
          <w:noProof w:val="0"/>
        </w:rPr>
        <w:t xml:space="preserve">  when </w:t>
      </w:r>
      <w:r w:rsidRPr="00D252AE">
        <w:rPr>
          <w:noProof w:val="0"/>
        </w:rPr>
        <w:t>{ UE is requested to make a lossless handover by SS }</w:t>
      </w:r>
    </w:p>
    <w:p w14:paraId="53466F42" w14:textId="77777777" w:rsidR="007E66AD" w:rsidRPr="00D252AE" w:rsidRDefault="007E66AD" w:rsidP="00282E75">
      <w:pPr>
        <w:pStyle w:val="PL"/>
        <w:rPr>
          <w:noProof w:val="0"/>
        </w:rPr>
      </w:pPr>
      <w:r w:rsidRPr="00D252AE">
        <w:rPr>
          <w:b/>
          <w:bCs/>
          <w:noProof w:val="0"/>
        </w:rPr>
        <w:t xml:space="preserve">    then</w:t>
      </w:r>
      <w:r w:rsidRPr="00D252AE">
        <w:rPr>
          <w:noProof w:val="0"/>
        </w:rPr>
        <w:t xml:space="preserve"> { UE achieves in-order delivery and </w:t>
      </w:r>
      <w:r w:rsidR="007C757C" w:rsidRPr="00D252AE">
        <w:rPr>
          <w:noProof w:val="0"/>
        </w:rPr>
        <w:t xml:space="preserve"> discards a PDCP PDU already received</w:t>
      </w:r>
      <w:r w:rsidRPr="00D252AE">
        <w:rPr>
          <w:noProof w:val="0"/>
        </w:rPr>
        <w:t xml:space="preserve"> in the downlink }</w:t>
      </w:r>
    </w:p>
    <w:p w14:paraId="50271BD4" w14:textId="77777777" w:rsidR="007E66AD" w:rsidRPr="00D252AE" w:rsidRDefault="007E66AD" w:rsidP="00282E75">
      <w:pPr>
        <w:pStyle w:val="PL"/>
        <w:rPr>
          <w:noProof w:val="0"/>
        </w:rPr>
      </w:pPr>
      <w:r w:rsidRPr="00D252AE">
        <w:rPr>
          <w:noProof w:val="0"/>
        </w:rPr>
        <w:t xml:space="preserve">            }</w:t>
      </w:r>
    </w:p>
    <w:p w14:paraId="07638097" w14:textId="77777777" w:rsidR="007E66AD" w:rsidRPr="00D252AE" w:rsidRDefault="007E66AD" w:rsidP="00282E75">
      <w:pPr>
        <w:pStyle w:val="PL"/>
        <w:rPr>
          <w:noProof w:val="0"/>
        </w:rPr>
      </w:pPr>
    </w:p>
    <w:p w14:paraId="0F48DBE7" w14:textId="77777777" w:rsidR="007E66AD" w:rsidRPr="00D252AE" w:rsidRDefault="007E66AD" w:rsidP="00EE6CF8">
      <w:pPr>
        <w:pStyle w:val="H6"/>
      </w:pPr>
      <w:r w:rsidRPr="00D252AE">
        <w:t>7.</w:t>
      </w:r>
      <w:r w:rsidR="00994DB2" w:rsidRPr="00D252AE">
        <w:t>1.</w:t>
      </w:r>
      <w:r w:rsidRPr="00D252AE">
        <w:t>3.4.1.2</w:t>
      </w:r>
      <w:r w:rsidRPr="00D252AE">
        <w:tab/>
        <w:t>Conformance requirements</w:t>
      </w:r>
    </w:p>
    <w:p w14:paraId="7928E57C" w14:textId="77777777" w:rsidR="007E66AD" w:rsidRPr="00D252AE" w:rsidRDefault="007E66AD" w:rsidP="007E66AD">
      <w:pPr>
        <w:overflowPunct/>
        <w:autoSpaceDE/>
        <w:autoSpaceDN/>
        <w:adjustRightInd/>
      </w:pPr>
      <w:r w:rsidRPr="00D252AE">
        <w:t>References: The conformance requirements covered in the present test case are specified in: TS 38.323, clauses 5.1.2,</w:t>
      </w:r>
      <w:r w:rsidR="003E5F90" w:rsidRPr="00D252AE">
        <w:t xml:space="preserve"> 5.2.2.1, 5.3,</w:t>
      </w:r>
      <w:r w:rsidRPr="00D252AE">
        <w:t xml:space="preserve"> 5.4.1, 5.4.2 and 7.1. Unless otherwise stated these are Rel-15 requirements.</w:t>
      </w:r>
    </w:p>
    <w:p w14:paraId="30F8CB92" w14:textId="77777777" w:rsidR="007E66AD" w:rsidRPr="00D252AE" w:rsidRDefault="007E66AD" w:rsidP="007E66AD">
      <w:pPr>
        <w:overflowPunct/>
        <w:autoSpaceDE/>
        <w:autoSpaceDN/>
        <w:adjustRightInd/>
      </w:pPr>
      <w:r w:rsidRPr="00D252AE">
        <w:t>[TS 38.323, clause 5.1.2]</w:t>
      </w:r>
    </w:p>
    <w:p w14:paraId="53A66DE4" w14:textId="77777777" w:rsidR="00406386" w:rsidRPr="00D252AE" w:rsidRDefault="00406386" w:rsidP="00406386">
      <w:pPr>
        <w:rPr>
          <w:rFonts w:eastAsia="Malgun Gothic"/>
        </w:rPr>
      </w:pPr>
      <w:r w:rsidRPr="00D252AE">
        <w:rPr>
          <w:rFonts w:eastAsia="Malgun Gothic"/>
        </w:rPr>
        <w:t>When upper layers request a PDCP entity re-establishment, the UE shall additionally perform once the procedures described in this section. After performing the procedures in this section, the UE shall follow the procedures in subclause 5.2.</w:t>
      </w:r>
    </w:p>
    <w:p w14:paraId="32D2931A" w14:textId="77777777" w:rsidR="00406386" w:rsidRPr="00D252AE" w:rsidRDefault="00406386" w:rsidP="00406386">
      <w:pPr>
        <w:rPr>
          <w:rFonts w:eastAsia="Malgun Gothic"/>
        </w:rPr>
      </w:pPr>
      <w:r w:rsidRPr="00D252AE">
        <w:rPr>
          <w:rFonts w:eastAsia="Malgun Gothic"/>
        </w:rPr>
        <w:t>When upper layers request a PDCP entity re-establishment, the transmitting PDCP entity shall:</w:t>
      </w:r>
    </w:p>
    <w:p w14:paraId="53622D07"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 xml:space="preserve">for UM DRBs and AM DRBs, reset the header compression protocol for uplink and start with an IR state in U-mode (as defined in RFC 3095 [8] and RFC 4815 [9]) if </w:t>
      </w:r>
      <w:proofErr w:type="spellStart"/>
      <w:r w:rsidRPr="00D252AE">
        <w:rPr>
          <w:rFonts w:eastAsia="Malgun Gothic"/>
          <w:i/>
        </w:rPr>
        <w:t>drb-ContinueROHC</w:t>
      </w:r>
      <w:proofErr w:type="spellEnd"/>
      <w:r w:rsidRPr="00D252AE">
        <w:rPr>
          <w:rFonts w:eastAsia="Malgun Gothic"/>
        </w:rPr>
        <w:t xml:space="preserve"> is not configured in TS 38.331 [3];</w:t>
      </w:r>
    </w:p>
    <w:p w14:paraId="7866448D"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for UM DRBs and SRBs, set TX_NEXT to the initial value;</w:t>
      </w:r>
    </w:p>
    <w:p w14:paraId="0660BB5B"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for SRBs, discard all stored PDCP SDUs and PDCP PDUs;</w:t>
      </w:r>
    </w:p>
    <w:p w14:paraId="4800355A"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apply the ciphering algorithm and key provided by upper layers during the PDCP entity re-establishment procedure;</w:t>
      </w:r>
    </w:p>
    <w:p w14:paraId="4B0B8660"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apply the integrity protection algorithm and key provided by upper layers during the PDCP entity re-establishment procedure;</w:t>
      </w:r>
    </w:p>
    <w:p w14:paraId="142EF20F"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for UM DRBs, for each PDCP SDU already associated with a PDCP SN but for which a corresponding PDU has not previously been submitted to lower layers:</w:t>
      </w:r>
    </w:p>
    <w:p w14:paraId="6808F37A" w14:textId="77777777" w:rsidR="00406386" w:rsidRPr="00D252AE" w:rsidRDefault="00406386" w:rsidP="001B6AC9">
      <w:pPr>
        <w:pStyle w:val="B2"/>
        <w:rPr>
          <w:rFonts w:eastAsia="Malgun Gothic"/>
        </w:rPr>
      </w:pPr>
      <w:r w:rsidRPr="00D252AE">
        <w:rPr>
          <w:rFonts w:eastAsia="Malgun Gothic"/>
        </w:rPr>
        <w:t>-</w:t>
      </w:r>
      <w:r w:rsidRPr="00D252AE">
        <w:rPr>
          <w:rFonts w:eastAsia="Malgun Gothic"/>
        </w:rPr>
        <w:tab/>
        <w:t>consider the PDCP SDUs as received from upper layer;</w:t>
      </w:r>
    </w:p>
    <w:p w14:paraId="3A717AD8" w14:textId="77777777" w:rsidR="00406386" w:rsidRPr="00D252AE" w:rsidRDefault="00406386" w:rsidP="001B6AC9">
      <w:pPr>
        <w:pStyle w:val="B2"/>
        <w:rPr>
          <w:rFonts w:eastAsia="Malgun Gothic"/>
        </w:rPr>
      </w:pPr>
      <w:r w:rsidRPr="00D252AE">
        <w:rPr>
          <w:rFonts w:eastAsia="Malgun Gothic"/>
        </w:rPr>
        <w:t>-</w:t>
      </w:r>
      <w:r w:rsidRPr="00D252AE">
        <w:rPr>
          <w:rFonts w:eastAsia="Malgun Gothic"/>
        </w:rPr>
        <w:tab/>
        <w:t xml:space="preserve">perform transmission of the PDCP SDUs in ascending order of the COUNT value associated to the PDCP SDU prior to the PDCP re-establishment without restarting the </w:t>
      </w:r>
      <w:proofErr w:type="spellStart"/>
      <w:r w:rsidRPr="00D252AE">
        <w:rPr>
          <w:rFonts w:eastAsia="Malgun Gothic"/>
          <w:i/>
        </w:rPr>
        <w:t>discardTimer</w:t>
      </w:r>
      <w:proofErr w:type="spellEnd"/>
      <w:r w:rsidR="00BF7949" w:rsidRPr="00D252AE">
        <w:t>, as specified in subclause 5.2.1;</w:t>
      </w:r>
    </w:p>
    <w:p w14:paraId="2E827D0C"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 xml:space="preserve">for AM DRBs, from the first PDCP SDU for which the successful delivery of the corresponding PDCP Data PDU has not been confirmed by lower layers, perform retransmission or transmission of all the PDCP SDUs </w:t>
      </w:r>
      <w:r w:rsidRPr="00D252AE">
        <w:rPr>
          <w:rFonts w:eastAsia="Malgun Gothic"/>
        </w:rPr>
        <w:lastRenderedPageBreak/>
        <w:t>already associated with PDCP SNs in ascending order of the COUNT values associated to the PDCP SDU prior to the PDCP entity re-establishment as specified below:</w:t>
      </w:r>
    </w:p>
    <w:p w14:paraId="5F040143" w14:textId="77777777" w:rsidR="00406386" w:rsidRPr="00D252AE" w:rsidRDefault="00406386" w:rsidP="001B6AC9">
      <w:pPr>
        <w:pStyle w:val="B2"/>
        <w:rPr>
          <w:rFonts w:eastAsia="Malgun Gothic"/>
        </w:rPr>
      </w:pPr>
      <w:r w:rsidRPr="00D252AE">
        <w:rPr>
          <w:rFonts w:eastAsia="Malgun Gothic"/>
        </w:rPr>
        <w:t>-</w:t>
      </w:r>
      <w:r w:rsidRPr="00D252AE">
        <w:rPr>
          <w:rFonts w:eastAsia="Malgun Gothic"/>
        </w:rPr>
        <w:tab/>
        <w:t>perform header compression of the PDCP SDU as specified in the subclause 5.7.4;</w:t>
      </w:r>
    </w:p>
    <w:p w14:paraId="37B14141" w14:textId="77777777" w:rsidR="00406386" w:rsidRPr="00D252AE" w:rsidRDefault="00406386" w:rsidP="001B6AC9">
      <w:pPr>
        <w:pStyle w:val="B2"/>
        <w:rPr>
          <w:rFonts w:eastAsia="Malgun Gothic"/>
        </w:rPr>
      </w:pPr>
      <w:r w:rsidRPr="00D252AE">
        <w:rPr>
          <w:rFonts w:eastAsia="Malgun Gothic"/>
        </w:rPr>
        <w:t>-</w:t>
      </w:r>
      <w:r w:rsidRPr="00D252AE">
        <w:rPr>
          <w:rFonts w:eastAsia="Malgun Gothic"/>
        </w:rPr>
        <w:tab/>
        <w:t>perform integrity protection and ciphering of the PDCP SDU using the COUNT value associated with this PDCP SDU as specified in the subclause 5.9 and 5.8;</w:t>
      </w:r>
    </w:p>
    <w:p w14:paraId="26213341" w14:textId="77777777" w:rsidR="00406386" w:rsidRPr="00D252AE" w:rsidRDefault="00406386" w:rsidP="001B6AC9">
      <w:pPr>
        <w:pStyle w:val="B2"/>
        <w:rPr>
          <w:rFonts w:eastAsia="Malgun Gothic"/>
        </w:rPr>
      </w:pPr>
      <w:r w:rsidRPr="00D252AE">
        <w:rPr>
          <w:rFonts w:eastAsia="Malgun Gothic"/>
        </w:rPr>
        <w:t>-</w:t>
      </w:r>
      <w:r w:rsidRPr="00D252AE">
        <w:rPr>
          <w:rFonts w:eastAsia="Malgun Gothic"/>
        </w:rPr>
        <w:tab/>
        <w:t>submit the resulting PDCP Data PDU to lower layer</w:t>
      </w:r>
      <w:r w:rsidR="00BF7949" w:rsidRPr="00D252AE">
        <w:t>, as specified in subclause 5.2.1</w:t>
      </w:r>
      <w:r w:rsidRPr="00D252AE">
        <w:rPr>
          <w:rFonts w:eastAsia="Malgun Gothic"/>
        </w:rPr>
        <w:t>.</w:t>
      </w:r>
    </w:p>
    <w:p w14:paraId="62B819E1" w14:textId="77777777" w:rsidR="00406386" w:rsidRPr="00D252AE" w:rsidRDefault="00406386" w:rsidP="00406386">
      <w:pPr>
        <w:rPr>
          <w:rFonts w:eastAsia="Malgun Gothic"/>
        </w:rPr>
      </w:pPr>
      <w:r w:rsidRPr="00D252AE">
        <w:rPr>
          <w:rFonts w:eastAsia="Malgun Gothic"/>
        </w:rPr>
        <w:t>When upper layers request a PDCP entity re-establishment, the receiving PDCP entity shall:</w:t>
      </w:r>
    </w:p>
    <w:p w14:paraId="4BC5C1B3" w14:textId="77777777" w:rsidR="00406386" w:rsidRPr="00D252AE" w:rsidRDefault="00406386" w:rsidP="001B6AC9">
      <w:pPr>
        <w:pStyle w:val="B1"/>
        <w:rPr>
          <w:rFonts w:eastAsia="Malgun Gothic"/>
        </w:rPr>
      </w:pPr>
      <w:r w:rsidRPr="00D252AE">
        <w:rPr>
          <w:rFonts w:eastAsia="Malgun Gothic"/>
          <w:lang w:eastAsia="zh-CN"/>
        </w:rPr>
        <w:t>-</w:t>
      </w:r>
      <w:r w:rsidRPr="00D252AE">
        <w:rPr>
          <w:rFonts w:eastAsia="Malgun Gothic"/>
          <w:lang w:eastAsia="zh-CN"/>
        </w:rPr>
        <w:tab/>
      </w:r>
      <w:r w:rsidRPr="00D252AE">
        <w:rPr>
          <w:rFonts w:eastAsia="Malgun Gothic"/>
        </w:rPr>
        <w:t>process the PDCP Data PDUs that are received from lower layers due to the re-establishment of the lower layers, as specified in the subclause 5.2.2.1;</w:t>
      </w:r>
    </w:p>
    <w:p w14:paraId="7CA4DE9E" w14:textId="77777777" w:rsidR="00406386" w:rsidRPr="00D252AE" w:rsidRDefault="00406386" w:rsidP="001B6AC9">
      <w:pPr>
        <w:pStyle w:val="B1"/>
        <w:rPr>
          <w:rFonts w:eastAsia="Malgun Gothic"/>
          <w:lang w:eastAsia="zh-CN"/>
        </w:rPr>
      </w:pPr>
      <w:r w:rsidRPr="00D252AE">
        <w:rPr>
          <w:rFonts w:eastAsia="Malgun Gothic"/>
          <w:lang w:eastAsia="zh-CN"/>
        </w:rPr>
        <w:t>-</w:t>
      </w:r>
      <w:r w:rsidRPr="00D252AE">
        <w:rPr>
          <w:rFonts w:eastAsia="Malgun Gothic"/>
          <w:lang w:eastAsia="zh-CN"/>
        </w:rPr>
        <w:tab/>
        <w:t>for SRBs, discard</w:t>
      </w:r>
      <w:r w:rsidRPr="00D252AE">
        <w:rPr>
          <w:rFonts w:eastAsia="Malgun Gothic"/>
        </w:rPr>
        <w:t xml:space="preserve"> all stored PDCP SDUs and PDCP PDUs;</w:t>
      </w:r>
    </w:p>
    <w:p w14:paraId="5BFD577F"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 xml:space="preserve">for SRBs and UM DRBs, if </w:t>
      </w:r>
      <w:r w:rsidRPr="00D252AE">
        <w:rPr>
          <w:rFonts w:eastAsia="Malgun Gothic"/>
          <w:i/>
        </w:rPr>
        <w:t>t-Reordering</w:t>
      </w:r>
      <w:r w:rsidRPr="00D252AE">
        <w:rPr>
          <w:rFonts w:eastAsia="Malgun Gothic"/>
        </w:rPr>
        <w:t xml:space="preserve"> is running:</w:t>
      </w:r>
    </w:p>
    <w:p w14:paraId="211285F8" w14:textId="77777777" w:rsidR="00406386" w:rsidRPr="00D252AE" w:rsidRDefault="00406386" w:rsidP="001B6AC9">
      <w:pPr>
        <w:pStyle w:val="B2"/>
        <w:rPr>
          <w:rFonts w:eastAsia="Malgun Gothic"/>
        </w:rPr>
      </w:pPr>
      <w:r w:rsidRPr="00D252AE">
        <w:rPr>
          <w:rFonts w:eastAsia="Malgun Gothic"/>
        </w:rPr>
        <w:t>-</w:t>
      </w:r>
      <w:r w:rsidRPr="00D252AE">
        <w:rPr>
          <w:rFonts w:eastAsia="Malgun Gothic"/>
        </w:rPr>
        <w:tab/>
        <w:t xml:space="preserve">stop and reset </w:t>
      </w:r>
      <w:r w:rsidRPr="00D252AE">
        <w:rPr>
          <w:rFonts w:eastAsia="Malgun Gothic"/>
          <w:i/>
        </w:rPr>
        <w:t>t-Reordering</w:t>
      </w:r>
      <w:r w:rsidRPr="00D252AE">
        <w:rPr>
          <w:rFonts w:eastAsia="Malgun Gothic"/>
        </w:rPr>
        <w:t>;</w:t>
      </w:r>
    </w:p>
    <w:p w14:paraId="5EAA44F9" w14:textId="77777777" w:rsidR="00406386" w:rsidRPr="00D252AE" w:rsidRDefault="00406386" w:rsidP="001B6AC9">
      <w:pPr>
        <w:pStyle w:val="B2"/>
        <w:rPr>
          <w:rFonts w:eastAsia="Malgun Gothic"/>
        </w:rPr>
      </w:pPr>
      <w:r w:rsidRPr="00D252AE">
        <w:rPr>
          <w:rFonts w:eastAsia="Malgun Gothic"/>
        </w:rPr>
        <w:t>-</w:t>
      </w:r>
      <w:r w:rsidRPr="00D252AE">
        <w:rPr>
          <w:rFonts w:eastAsia="Malgun Gothic"/>
        </w:rPr>
        <w:tab/>
        <w:t>for UM DRBs, deliver all stored PDCP SDUs to the upper layers in ascending order of associated COUNT values after performing header decompression;</w:t>
      </w:r>
    </w:p>
    <w:p w14:paraId="4524E20B"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 xml:space="preserve">for AM DRBs, perform header decompression for all stored PDCP SDUs if </w:t>
      </w:r>
      <w:proofErr w:type="spellStart"/>
      <w:r w:rsidRPr="00D252AE">
        <w:rPr>
          <w:rFonts w:eastAsia="Malgun Gothic"/>
          <w:i/>
        </w:rPr>
        <w:t>drb-ContinueROHC</w:t>
      </w:r>
      <w:proofErr w:type="spellEnd"/>
      <w:r w:rsidRPr="00D252AE">
        <w:rPr>
          <w:rFonts w:eastAsia="Malgun Gothic"/>
        </w:rPr>
        <w:t xml:space="preserve"> is not configured in TS 38.331 [3];</w:t>
      </w:r>
    </w:p>
    <w:p w14:paraId="330094D1"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 xml:space="preserve">for UM DRBs and AM DRBs, reset the header compression protocol for downlink and start with NC state in U-mode (as defined in RFC 3095 [8] and RFC 4815 [9]) if </w:t>
      </w:r>
      <w:proofErr w:type="spellStart"/>
      <w:r w:rsidRPr="00D252AE">
        <w:rPr>
          <w:rFonts w:eastAsia="Malgun Gothic"/>
          <w:i/>
          <w:iCs/>
        </w:rPr>
        <w:t>drb-ContinueROHC</w:t>
      </w:r>
      <w:proofErr w:type="spellEnd"/>
      <w:r w:rsidRPr="00D252AE">
        <w:rPr>
          <w:rFonts w:eastAsia="Malgun Gothic"/>
        </w:rPr>
        <w:t xml:space="preserve"> is not configured in TS 38.331 [3];</w:t>
      </w:r>
    </w:p>
    <w:p w14:paraId="3859E114"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for UM DRBs and SRBs, set RX_NEXT and RX_DELIV to the initial value;</w:t>
      </w:r>
    </w:p>
    <w:p w14:paraId="6B1C9D38"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apply the ciphering algorithm and key provided by upper layers during the PDCP entity re-establishment procedure;</w:t>
      </w:r>
    </w:p>
    <w:p w14:paraId="43C86F32"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apply the integrity protection algorithm and key provided by upper layers during the PDCP entity re-establishment procedure.</w:t>
      </w:r>
    </w:p>
    <w:p w14:paraId="7B5EA2C2" w14:textId="77777777" w:rsidR="003E5F90" w:rsidRPr="00D252AE" w:rsidRDefault="003E5F90" w:rsidP="003E5F90">
      <w:r w:rsidRPr="00D252AE">
        <w:t>[TS 38.323, clause 5.2.2.1]</w:t>
      </w:r>
    </w:p>
    <w:p w14:paraId="7896E542" w14:textId="77777777" w:rsidR="003E5F90" w:rsidRPr="00D252AE" w:rsidRDefault="003E5F90" w:rsidP="003E5F90">
      <w:r w:rsidRPr="00D252AE">
        <w:t>In this section, following definitions are used:</w:t>
      </w:r>
    </w:p>
    <w:p w14:paraId="4FE60DAF" w14:textId="77777777" w:rsidR="003E5F90" w:rsidRPr="00D252AE" w:rsidRDefault="003E5F90" w:rsidP="003E5F90">
      <w:pPr>
        <w:pStyle w:val="B1"/>
      </w:pPr>
      <w:r w:rsidRPr="00D252AE">
        <w:t>-</w:t>
      </w:r>
      <w:r w:rsidRPr="00D252AE">
        <w:tab/>
        <w:t>HFN(State Variable): the HFN part (i.e. the number of most significant bits equal to HFN length) of the State Variable;</w:t>
      </w:r>
    </w:p>
    <w:p w14:paraId="47A7E464" w14:textId="77777777" w:rsidR="003E5F90" w:rsidRPr="00D252AE" w:rsidRDefault="003E5F90" w:rsidP="003E5F90">
      <w:pPr>
        <w:pStyle w:val="B1"/>
      </w:pPr>
      <w:r w:rsidRPr="00D252AE">
        <w:t>-</w:t>
      </w:r>
      <w:r w:rsidRPr="00D252AE">
        <w:tab/>
        <w:t>SN(State Variable): the SN part (i.e. the number of least significant bits equal to PDCP SN length) of the State Variable;</w:t>
      </w:r>
    </w:p>
    <w:p w14:paraId="0EF1A6CC" w14:textId="77777777" w:rsidR="003E5F90" w:rsidRPr="00D252AE" w:rsidRDefault="003E5F90" w:rsidP="003E5F90">
      <w:pPr>
        <w:pStyle w:val="B1"/>
      </w:pPr>
      <w:r w:rsidRPr="00D252AE">
        <w:t>-</w:t>
      </w:r>
      <w:r w:rsidRPr="00D252AE">
        <w:tab/>
        <w:t>RCVD_SN: the PDCP SN of the received PDCP Data PDU, included in the PDU header;</w:t>
      </w:r>
    </w:p>
    <w:p w14:paraId="6798AB1C" w14:textId="77777777" w:rsidR="003E5F90" w:rsidRPr="00D252AE" w:rsidRDefault="003E5F90" w:rsidP="003E5F90">
      <w:pPr>
        <w:pStyle w:val="B1"/>
      </w:pPr>
      <w:r w:rsidRPr="00D252AE">
        <w:t>-</w:t>
      </w:r>
      <w:r w:rsidRPr="00D252AE">
        <w:tab/>
        <w:t>RCVD_HFN: the HFN of the received PDCP Data PDU, calculated by the receiving PDCP entity;</w:t>
      </w:r>
    </w:p>
    <w:p w14:paraId="66E94A8E" w14:textId="77777777" w:rsidR="003E5F90" w:rsidRPr="00D252AE" w:rsidRDefault="003E5F90" w:rsidP="003E5F90">
      <w:pPr>
        <w:pStyle w:val="B1"/>
      </w:pPr>
      <w:r w:rsidRPr="00D252AE">
        <w:t>-</w:t>
      </w:r>
      <w:r w:rsidRPr="00D252AE">
        <w:tab/>
        <w:t>RCVD_COUNT: the COUNT of the received PDCP Data PDU = [RCVD_HFN, RCVD_SN].</w:t>
      </w:r>
    </w:p>
    <w:p w14:paraId="1EDE0D51" w14:textId="77777777" w:rsidR="003E5F90" w:rsidRPr="00D252AE" w:rsidRDefault="003E5F90" w:rsidP="003E5F90">
      <w:r w:rsidRPr="00D252AE">
        <w:t>At reception of a PDCP Data PDU from lower layers, the receiving PDCP entity shall determine the COUNT value of the received PDCP Data PDU, i.e. RCVD_COUNT, as follows:</w:t>
      </w:r>
    </w:p>
    <w:p w14:paraId="47B1AD33" w14:textId="77777777" w:rsidR="003E5F90" w:rsidRPr="00D252AE" w:rsidRDefault="003E5F90" w:rsidP="003E5F90">
      <w:pPr>
        <w:pStyle w:val="B1"/>
        <w:rPr>
          <w:rFonts w:ascii="MS Mincho" w:hAnsi="MS Mincho"/>
          <w:iCs/>
        </w:rPr>
      </w:pPr>
      <w:r w:rsidRPr="00D252AE">
        <w:rPr>
          <w:iCs/>
        </w:rPr>
        <w:t>-</w:t>
      </w:r>
      <w:r w:rsidRPr="00D252AE">
        <w:rPr>
          <w:iCs/>
        </w:rPr>
        <w:tab/>
        <w:t xml:space="preserve">if RCVD_SN &lt; SN(RX_DELIV) </w:t>
      </w:r>
      <w:r w:rsidRPr="00D252AE">
        <w:t>–</w:t>
      </w:r>
      <w:r w:rsidRPr="00D252AE">
        <w:rPr>
          <w:iCs/>
        </w:rPr>
        <w:t xml:space="preserve"> </w:t>
      </w:r>
      <w:proofErr w:type="spellStart"/>
      <w:r w:rsidRPr="00D252AE">
        <w:t>Window_Size</w:t>
      </w:r>
      <w:proofErr w:type="spellEnd"/>
      <w:r w:rsidRPr="00D252AE">
        <w:rPr>
          <w:iCs/>
        </w:rPr>
        <w:t>:</w:t>
      </w:r>
    </w:p>
    <w:p w14:paraId="064E5007" w14:textId="77777777" w:rsidR="003E5F90" w:rsidRPr="00D252AE" w:rsidRDefault="003E5F90" w:rsidP="003E5F90">
      <w:pPr>
        <w:pStyle w:val="B2"/>
        <w:rPr>
          <w:iCs/>
        </w:rPr>
      </w:pPr>
      <w:r w:rsidRPr="00D252AE">
        <w:rPr>
          <w:iCs/>
        </w:rPr>
        <w:t>-</w:t>
      </w:r>
      <w:r w:rsidRPr="00D252AE">
        <w:rPr>
          <w:iCs/>
        </w:rPr>
        <w:tab/>
        <w:t>RCVD_HFN = HFN(RX_DELIV) + 1.</w:t>
      </w:r>
    </w:p>
    <w:p w14:paraId="0560CF80" w14:textId="77777777" w:rsidR="003E5F90" w:rsidRPr="00D252AE" w:rsidRDefault="003E5F90" w:rsidP="003E5F90">
      <w:pPr>
        <w:pStyle w:val="B1"/>
        <w:rPr>
          <w:iCs/>
        </w:rPr>
      </w:pPr>
      <w:r w:rsidRPr="00D252AE">
        <w:rPr>
          <w:iCs/>
        </w:rPr>
        <w:t>-</w:t>
      </w:r>
      <w:r w:rsidRPr="00D252AE">
        <w:rPr>
          <w:iCs/>
        </w:rPr>
        <w:tab/>
        <w:t xml:space="preserve">else if RCVD_SN &gt;= SN(RX_DELIV) + </w:t>
      </w:r>
      <w:proofErr w:type="spellStart"/>
      <w:r w:rsidRPr="00D252AE">
        <w:t>Window_Size</w:t>
      </w:r>
      <w:proofErr w:type="spellEnd"/>
      <w:r w:rsidRPr="00D252AE">
        <w:rPr>
          <w:iCs/>
        </w:rPr>
        <w:t>:</w:t>
      </w:r>
    </w:p>
    <w:p w14:paraId="6E050264" w14:textId="77777777" w:rsidR="003E5F90" w:rsidRPr="00D252AE" w:rsidRDefault="003E5F90" w:rsidP="003E5F90">
      <w:pPr>
        <w:pStyle w:val="B2"/>
        <w:rPr>
          <w:iCs/>
        </w:rPr>
      </w:pPr>
      <w:r w:rsidRPr="00D252AE">
        <w:rPr>
          <w:iCs/>
        </w:rPr>
        <w:t>-</w:t>
      </w:r>
      <w:r w:rsidRPr="00D252AE">
        <w:rPr>
          <w:iCs/>
        </w:rPr>
        <w:tab/>
        <w:t>RCVD_HFN = HFN(RX_DELIV) – 1.</w:t>
      </w:r>
    </w:p>
    <w:p w14:paraId="5139AC90" w14:textId="77777777" w:rsidR="003E5F90" w:rsidRPr="00D252AE" w:rsidRDefault="003E5F90" w:rsidP="003E5F90">
      <w:pPr>
        <w:pStyle w:val="B1"/>
      </w:pPr>
      <w:r w:rsidRPr="00D252AE">
        <w:t>-</w:t>
      </w:r>
      <w:r w:rsidRPr="00D252AE">
        <w:tab/>
        <w:t>else:</w:t>
      </w:r>
    </w:p>
    <w:p w14:paraId="2C9E026E" w14:textId="77777777" w:rsidR="003E5F90" w:rsidRPr="00D252AE" w:rsidRDefault="003E5F90" w:rsidP="003E5F90">
      <w:pPr>
        <w:pStyle w:val="B2"/>
        <w:rPr>
          <w:iCs/>
        </w:rPr>
      </w:pPr>
      <w:r w:rsidRPr="00D252AE">
        <w:t>-</w:t>
      </w:r>
      <w:r w:rsidRPr="00D252AE">
        <w:tab/>
        <w:t>RCVD_HFN = HFN(RX_DELIV);</w:t>
      </w:r>
    </w:p>
    <w:p w14:paraId="44D001F0" w14:textId="77777777" w:rsidR="003E5F90" w:rsidRPr="00D252AE" w:rsidRDefault="003E5F90" w:rsidP="003E5F90">
      <w:pPr>
        <w:pStyle w:val="B1"/>
      </w:pPr>
      <w:r w:rsidRPr="00D252AE">
        <w:lastRenderedPageBreak/>
        <w:t>-</w:t>
      </w:r>
      <w:r w:rsidRPr="00D252AE">
        <w:tab/>
        <w:t>RCVD_COUNT = [RCVD_HFN, RCVD_SN].</w:t>
      </w:r>
    </w:p>
    <w:p w14:paraId="7AE73511" w14:textId="77777777" w:rsidR="003E5F90" w:rsidRPr="00D252AE" w:rsidRDefault="003E5F90" w:rsidP="003E5F90">
      <w:r w:rsidRPr="00D252AE">
        <w:t>After determining the COUNT value of the received PDCP Data PDU = RCVD_COUNT, the receiving PDCP entity shall:</w:t>
      </w:r>
    </w:p>
    <w:p w14:paraId="12EBC810" w14:textId="77777777" w:rsidR="003E5F90" w:rsidRPr="00D252AE" w:rsidRDefault="003E5F90" w:rsidP="003E5F90">
      <w:pPr>
        <w:pStyle w:val="B1"/>
      </w:pPr>
      <w:r w:rsidRPr="00D252AE">
        <w:t>-</w:t>
      </w:r>
      <w:r w:rsidRPr="00D252AE">
        <w:tab/>
        <w:t>perform deciphering and integrity verification of the PDCP Data PDU using COUNT = RCVD_COUNT;</w:t>
      </w:r>
    </w:p>
    <w:p w14:paraId="7A66BD17" w14:textId="77777777" w:rsidR="003E5F90" w:rsidRPr="00D252AE" w:rsidRDefault="003E5F90" w:rsidP="003E5F90">
      <w:pPr>
        <w:pStyle w:val="B2"/>
      </w:pPr>
      <w:r w:rsidRPr="00D252AE">
        <w:t>-</w:t>
      </w:r>
      <w:r w:rsidRPr="00D252AE">
        <w:tab/>
        <w:t>if integrity verification fails:</w:t>
      </w:r>
    </w:p>
    <w:p w14:paraId="52710CCC" w14:textId="77777777" w:rsidR="003E5F90" w:rsidRPr="00D252AE" w:rsidRDefault="003E5F90" w:rsidP="003E5F90">
      <w:pPr>
        <w:pStyle w:val="B3"/>
      </w:pPr>
      <w:r w:rsidRPr="00D252AE">
        <w:t>-</w:t>
      </w:r>
      <w:r w:rsidRPr="00D252AE">
        <w:tab/>
        <w:t>indicate the integrity verification failure to upper layer;</w:t>
      </w:r>
    </w:p>
    <w:p w14:paraId="5604C83F" w14:textId="77777777" w:rsidR="003E5F90" w:rsidRPr="00D252AE" w:rsidRDefault="003E5F90" w:rsidP="003E5F90">
      <w:pPr>
        <w:pStyle w:val="B3"/>
      </w:pPr>
      <w:r w:rsidRPr="00D252AE">
        <w:t>-</w:t>
      </w:r>
      <w:r w:rsidRPr="00D252AE">
        <w:tab/>
        <w:t>discard the PDCP Data PDU;</w:t>
      </w:r>
    </w:p>
    <w:p w14:paraId="1083066F" w14:textId="77777777" w:rsidR="003E5F90" w:rsidRPr="00D252AE" w:rsidRDefault="003E5F90" w:rsidP="003E5F90">
      <w:pPr>
        <w:pStyle w:val="B1"/>
      </w:pPr>
      <w:r w:rsidRPr="00D252AE">
        <w:t>-</w:t>
      </w:r>
      <w:r w:rsidRPr="00D252AE">
        <w:tab/>
        <w:t>if RCVD_COUNT &lt; RX_DELIV; or</w:t>
      </w:r>
    </w:p>
    <w:p w14:paraId="0D9A993C" w14:textId="77777777" w:rsidR="003E5F90" w:rsidRPr="00D252AE" w:rsidRDefault="003E5F90" w:rsidP="003E5F90">
      <w:pPr>
        <w:pStyle w:val="B1"/>
      </w:pPr>
      <w:r w:rsidRPr="00D252AE">
        <w:t>-</w:t>
      </w:r>
      <w:r w:rsidRPr="00D252AE">
        <w:tab/>
        <w:t>if the PDCP Data PDU with COUNT = RCVD_COUNT has been received before:</w:t>
      </w:r>
    </w:p>
    <w:p w14:paraId="7EF53C27" w14:textId="77777777" w:rsidR="003E5F90" w:rsidRPr="00D252AE" w:rsidRDefault="003E5F90" w:rsidP="003E5F90">
      <w:pPr>
        <w:pStyle w:val="B2"/>
      </w:pPr>
      <w:r w:rsidRPr="00D252AE">
        <w:t>-</w:t>
      </w:r>
      <w:r w:rsidRPr="00D252AE">
        <w:tab/>
        <w:t>discard the PDCP Data PDU;</w:t>
      </w:r>
    </w:p>
    <w:p w14:paraId="2111AE90" w14:textId="77777777" w:rsidR="003E5F90" w:rsidRPr="00D252AE" w:rsidRDefault="003E5F90" w:rsidP="003E5F90">
      <w:r w:rsidRPr="00D252AE">
        <w:t>If the received PDCP Data PDU with COUNT value = RCVD_COUNT is not discarded above, the receiving PDCP entity shall:</w:t>
      </w:r>
    </w:p>
    <w:p w14:paraId="3E6290AC" w14:textId="77777777" w:rsidR="003E5F90" w:rsidRPr="00D252AE" w:rsidRDefault="003E5F90" w:rsidP="003E5F90">
      <w:pPr>
        <w:pStyle w:val="B1"/>
      </w:pPr>
      <w:r w:rsidRPr="00D252AE">
        <w:t>-</w:t>
      </w:r>
      <w:r w:rsidRPr="00D252AE">
        <w:tab/>
        <w:t>store the resulting PDCP SDU in the reception buffer;</w:t>
      </w:r>
    </w:p>
    <w:p w14:paraId="6654DF76" w14:textId="77777777" w:rsidR="003E5F90" w:rsidRPr="00D252AE" w:rsidRDefault="003E5F90" w:rsidP="003E5F90">
      <w:pPr>
        <w:pStyle w:val="B1"/>
      </w:pPr>
      <w:r w:rsidRPr="00D252AE">
        <w:t>-</w:t>
      </w:r>
      <w:r w:rsidRPr="00D252AE">
        <w:tab/>
        <w:t>if RCVD_COUNT &gt;= RX_NEXT:</w:t>
      </w:r>
    </w:p>
    <w:p w14:paraId="610DAEEC" w14:textId="77777777" w:rsidR="003E5F90" w:rsidRPr="00D252AE" w:rsidRDefault="003E5F90" w:rsidP="003E5F90">
      <w:pPr>
        <w:pStyle w:val="B2"/>
      </w:pPr>
      <w:r w:rsidRPr="00D252AE">
        <w:t>-</w:t>
      </w:r>
      <w:r w:rsidRPr="00D252AE">
        <w:tab/>
        <w:t>update RX_NEXT to RCVD_COUNT + 1.</w:t>
      </w:r>
    </w:p>
    <w:p w14:paraId="64FC73A4" w14:textId="77777777" w:rsidR="003E5F90" w:rsidRPr="00D252AE" w:rsidRDefault="003E5F90" w:rsidP="003E5F90">
      <w:pPr>
        <w:pStyle w:val="B1"/>
      </w:pPr>
      <w:r w:rsidRPr="00D252AE">
        <w:t>-</w:t>
      </w:r>
      <w:r w:rsidRPr="00D252AE">
        <w:tab/>
        <w:t xml:space="preserve">if </w:t>
      </w:r>
      <w:proofErr w:type="spellStart"/>
      <w:r w:rsidRPr="00D252AE">
        <w:rPr>
          <w:i/>
        </w:rPr>
        <w:t>outOfOrderDelivery</w:t>
      </w:r>
      <w:proofErr w:type="spellEnd"/>
      <w:r w:rsidRPr="00D252AE">
        <w:t xml:space="preserve"> is configured:</w:t>
      </w:r>
    </w:p>
    <w:p w14:paraId="43ED4799" w14:textId="77777777" w:rsidR="003E5F90" w:rsidRPr="00D252AE" w:rsidRDefault="003E5F90" w:rsidP="003E5F90">
      <w:pPr>
        <w:pStyle w:val="B2"/>
      </w:pPr>
      <w:r w:rsidRPr="00D252AE">
        <w:t>-</w:t>
      </w:r>
      <w:r w:rsidRPr="00D252AE">
        <w:tab/>
        <w:t>deliver the resulting PDCP SDU to upper layers.</w:t>
      </w:r>
    </w:p>
    <w:p w14:paraId="00E09D71" w14:textId="77777777" w:rsidR="003E5F90" w:rsidRPr="00D252AE" w:rsidRDefault="003E5F90" w:rsidP="003E5F90">
      <w:pPr>
        <w:pStyle w:val="B1"/>
      </w:pPr>
      <w:r w:rsidRPr="00D252AE">
        <w:t>-</w:t>
      </w:r>
      <w:r w:rsidRPr="00D252AE">
        <w:tab/>
        <w:t>if RCVD_COUNT = RX_DELIV:</w:t>
      </w:r>
    </w:p>
    <w:p w14:paraId="440497E5" w14:textId="77777777" w:rsidR="003E5F90" w:rsidRPr="00D252AE" w:rsidRDefault="003E5F90" w:rsidP="003E5F90">
      <w:pPr>
        <w:pStyle w:val="B2"/>
      </w:pPr>
      <w:r w:rsidRPr="00D252AE">
        <w:t>-</w:t>
      </w:r>
      <w:r w:rsidRPr="00D252AE">
        <w:tab/>
        <w:t>deliver to upper layers in ascending order of the associated COUNT value after performing header decompression, if not decompressed before;</w:t>
      </w:r>
    </w:p>
    <w:p w14:paraId="7F440D99" w14:textId="77777777" w:rsidR="003E5F90" w:rsidRPr="00D252AE" w:rsidRDefault="003E5F90" w:rsidP="003E5F90">
      <w:pPr>
        <w:pStyle w:val="B3"/>
      </w:pPr>
      <w:r w:rsidRPr="00D252AE">
        <w:t>-</w:t>
      </w:r>
      <w:r w:rsidRPr="00D252AE">
        <w:tab/>
        <w:t>all stored PDCP SDU(s) with consecutively associated COUNT value(s) starting from COUNT = RX_DELIV;</w:t>
      </w:r>
    </w:p>
    <w:p w14:paraId="70CA90FA" w14:textId="77777777" w:rsidR="003E5F90" w:rsidRPr="00D252AE" w:rsidRDefault="003E5F90" w:rsidP="003E5F90">
      <w:pPr>
        <w:pStyle w:val="B2"/>
      </w:pPr>
      <w:r w:rsidRPr="00D252AE">
        <w:t>-</w:t>
      </w:r>
      <w:r w:rsidRPr="00D252AE">
        <w:tab/>
        <w:t>update RX_DELIV to the COUNT value of the first PDCP SDU which has not been delivered to upper layers, with COUNT value &gt; RX_DELIV;</w:t>
      </w:r>
    </w:p>
    <w:p w14:paraId="2628C454" w14:textId="77777777" w:rsidR="003E5F90" w:rsidRPr="00D252AE" w:rsidRDefault="003E5F90" w:rsidP="003E5F90">
      <w:pPr>
        <w:pStyle w:val="B1"/>
      </w:pPr>
      <w:r w:rsidRPr="00D252AE">
        <w:t>-</w:t>
      </w:r>
      <w:r w:rsidRPr="00D252AE">
        <w:tab/>
        <w:t xml:space="preserve">if </w:t>
      </w:r>
      <w:r w:rsidRPr="00D252AE">
        <w:rPr>
          <w:i/>
          <w:lang w:eastAsia="zh-TW"/>
        </w:rPr>
        <w:t>t-R</w:t>
      </w:r>
      <w:r w:rsidRPr="00D252AE">
        <w:rPr>
          <w:i/>
        </w:rPr>
        <w:t>eordering</w:t>
      </w:r>
      <w:r w:rsidRPr="00D252AE">
        <w:t xml:space="preserve"> is running, and if RX_DELIV &gt;= RX_REORD:</w:t>
      </w:r>
    </w:p>
    <w:p w14:paraId="05008796" w14:textId="77777777" w:rsidR="003E5F90" w:rsidRPr="00D252AE" w:rsidRDefault="003E5F90" w:rsidP="003E5F90">
      <w:pPr>
        <w:pStyle w:val="B2"/>
      </w:pPr>
      <w:r w:rsidRPr="00D252AE">
        <w:t>-</w:t>
      </w:r>
      <w:r w:rsidRPr="00D252AE">
        <w:tab/>
        <w:t xml:space="preserve">stop and reset </w:t>
      </w:r>
      <w:r w:rsidRPr="00D252AE">
        <w:rPr>
          <w:i/>
          <w:lang w:eastAsia="zh-TW"/>
        </w:rPr>
        <w:t>t-R</w:t>
      </w:r>
      <w:r w:rsidRPr="00D252AE">
        <w:rPr>
          <w:i/>
        </w:rPr>
        <w:t>eordering</w:t>
      </w:r>
      <w:r w:rsidRPr="00D252AE">
        <w:t>.</w:t>
      </w:r>
    </w:p>
    <w:p w14:paraId="005E3A65" w14:textId="77777777" w:rsidR="003E5F90" w:rsidRPr="00D252AE" w:rsidRDefault="003E5F90" w:rsidP="003E5F90">
      <w:pPr>
        <w:pStyle w:val="B1"/>
      </w:pPr>
      <w:r w:rsidRPr="00D252AE">
        <w:t>-</w:t>
      </w:r>
      <w:r w:rsidRPr="00D252AE">
        <w:tab/>
        <w:t xml:space="preserve">if </w:t>
      </w:r>
      <w:r w:rsidRPr="00D252AE">
        <w:rPr>
          <w:i/>
          <w:lang w:eastAsia="zh-TW"/>
        </w:rPr>
        <w:t>t-R</w:t>
      </w:r>
      <w:r w:rsidRPr="00D252AE">
        <w:rPr>
          <w:i/>
        </w:rPr>
        <w:t>eordering</w:t>
      </w:r>
      <w:r w:rsidRPr="00D252AE">
        <w:t xml:space="preserve"> is not running (includes the case when </w:t>
      </w:r>
      <w:r w:rsidRPr="00D252AE">
        <w:rPr>
          <w:i/>
          <w:lang w:eastAsia="zh-TW"/>
        </w:rPr>
        <w:t>t-R</w:t>
      </w:r>
      <w:r w:rsidRPr="00D252AE">
        <w:rPr>
          <w:i/>
        </w:rPr>
        <w:t>eordering</w:t>
      </w:r>
      <w:r w:rsidRPr="00D252AE">
        <w:t xml:space="preserve"> is stopped due to actions above), and RX_DELIV &lt; RX_NEXT:</w:t>
      </w:r>
    </w:p>
    <w:p w14:paraId="39F2F14F" w14:textId="77777777" w:rsidR="003E5F90" w:rsidRPr="00D252AE" w:rsidRDefault="003E5F90" w:rsidP="003E5F90">
      <w:pPr>
        <w:pStyle w:val="B2"/>
      </w:pPr>
      <w:r w:rsidRPr="00D252AE">
        <w:t>-</w:t>
      </w:r>
      <w:r w:rsidRPr="00D252AE">
        <w:tab/>
        <w:t>update RX_REORD to RX_NEXT;</w:t>
      </w:r>
    </w:p>
    <w:p w14:paraId="38203B84" w14:textId="77777777" w:rsidR="003E5F90" w:rsidRPr="00D252AE" w:rsidRDefault="003E5F90" w:rsidP="003E5F90">
      <w:r w:rsidRPr="00D252AE">
        <w:t>-</w:t>
      </w:r>
      <w:r w:rsidRPr="00D252AE">
        <w:tab/>
        <w:t xml:space="preserve">start </w:t>
      </w:r>
      <w:r w:rsidRPr="00D252AE">
        <w:rPr>
          <w:i/>
          <w:lang w:eastAsia="zh-TW"/>
        </w:rPr>
        <w:t>t-R</w:t>
      </w:r>
      <w:r w:rsidRPr="00D252AE">
        <w:rPr>
          <w:i/>
        </w:rPr>
        <w:t>eordering</w:t>
      </w:r>
      <w:r w:rsidRPr="00D252AE">
        <w:t>.</w:t>
      </w:r>
    </w:p>
    <w:p w14:paraId="47981AAF" w14:textId="77777777" w:rsidR="003E5F90" w:rsidRPr="00D252AE" w:rsidRDefault="003E5F90" w:rsidP="003E5F90">
      <w:r w:rsidRPr="00D252AE">
        <w:t>[TS 38.323, clause 5.3]</w:t>
      </w:r>
    </w:p>
    <w:p w14:paraId="31447C59" w14:textId="77777777" w:rsidR="003E5F90" w:rsidRPr="00D252AE" w:rsidRDefault="003E5F90" w:rsidP="003E5F90">
      <w:r w:rsidRPr="00D252AE">
        <w:t xml:space="preserve">When the </w:t>
      </w:r>
      <w:proofErr w:type="spellStart"/>
      <w:r w:rsidRPr="00D252AE">
        <w:rPr>
          <w:i/>
        </w:rPr>
        <w:t>discardTimer</w:t>
      </w:r>
      <w:proofErr w:type="spellEnd"/>
      <w:r w:rsidRPr="00D252AE">
        <w:t xml:space="preserve"> expires for a PDCP SDU, or the successful delivery of a PDCP SDU is confirmed by PDCP status report, the transmitting PDCP entity shall discard the PDCP SDU along with the corresponding PDCP Data PDU. If the corresponding PDCP Data PDU has already been submitted to lower layers, the discard is indicated to lower layers.</w:t>
      </w:r>
    </w:p>
    <w:p w14:paraId="2B6334D4" w14:textId="77777777" w:rsidR="003E5F90" w:rsidRPr="00D252AE" w:rsidRDefault="003E5F90" w:rsidP="003E5F90">
      <w:r w:rsidRPr="00D252AE">
        <w:t>For SRBs, when upper layers request a PDCP SDU discard, the PDCP entity shall discard all stored PDCP SDUs and PDCP PDUs.</w:t>
      </w:r>
    </w:p>
    <w:p w14:paraId="17EE8255" w14:textId="77777777" w:rsidR="003E5F90" w:rsidRPr="00D252AE" w:rsidRDefault="003E5F90" w:rsidP="003E5F90">
      <w:pPr>
        <w:pStyle w:val="NO"/>
      </w:pPr>
      <w:r w:rsidRPr="00D252AE">
        <w:t>NOTE:</w:t>
      </w:r>
      <w:r w:rsidRPr="00D252AE">
        <w:tab/>
        <w:t>Discarding a PDCP SDU already associated with a PDCP SN causes a SN gap in the transmitted PDCP Data PDUs, which increases PDCP reordering delay in the receiving PDCP entity. It is up to UE implementation how to minimize SN gap after SDU discard.</w:t>
      </w:r>
    </w:p>
    <w:p w14:paraId="340ABE23" w14:textId="77777777" w:rsidR="007E66AD" w:rsidRPr="00D252AE" w:rsidRDefault="007E66AD" w:rsidP="00406386">
      <w:pPr>
        <w:overflowPunct/>
        <w:autoSpaceDE/>
        <w:autoSpaceDN/>
        <w:adjustRightInd/>
      </w:pPr>
      <w:r w:rsidRPr="00D252AE">
        <w:lastRenderedPageBreak/>
        <w:t>[TS 38.323, clause 5.4.1]</w:t>
      </w:r>
    </w:p>
    <w:p w14:paraId="1B2D1497" w14:textId="77777777" w:rsidR="00406386" w:rsidRPr="00D252AE" w:rsidRDefault="00406386" w:rsidP="00406386">
      <w:pPr>
        <w:rPr>
          <w:rFonts w:eastAsia="Malgun Gothic"/>
        </w:rPr>
      </w:pPr>
      <w:r w:rsidRPr="00D252AE">
        <w:rPr>
          <w:rFonts w:eastAsia="Malgun Gothic"/>
        </w:rPr>
        <w:t>For AM DRBs configured by upper layers to send a PDCP status report in the uplink (</w:t>
      </w:r>
      <w:proofErr w:type="spellStart"/>
      <w:r w:rsidRPr="00D252AE">
        <w:rPr>
          <w:rFonts w:eastAsia="Malgun Gothic"/>
          <w:i/>
        </w:rPr>
        <w:t>statusReportRequired</w:t>
      </w:r>
      <w:proofErr w:type="spellEnd"/>
      <w:r w:rsidRPr="00D252AE">
        <w:rPr>
          <w:rFonts w:eastAsia="Malgun Gothic"/>
          <w:i/>
        </w:rPr>
        <w:t xml:space="preserve"> </w:t>
      </w:r>
      <w:r w:rsidRPr="00D252AE">
        <w:rPr>
          <w:rFonts w:eastAsia="Malgun Gothic"/>
        </w:rPr>
        <w:t>in TS 38.331 [3]), the receiving PDCP entity shall trigger a PDCP status report when:</w:t>
      </w:r>
    </w:p>
    <w:p w14:paraId="2B7BB076"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upper layer requests a PDCP entity re-establishment;</w:t>
      </w:r>
    </w:p>
    <w:p w14:paraId="432D5CE8"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upper layer requests a PDCP data recovery.</w:t>
      </w:r>
    </w:p>
    <w:p w14:paraId="3E521968" w14:textId="77777777" w:rsidR="00406386" w:rsidRPr="00D252AE" w:rsidRDefault="00406386" w:rsidP="00406386">
      <w:pPr>
        <w:rPr>
          <w:rFonts w:eastAsia="Malgun Gothic"/>
        </w:rPr>
      </w:pPr>
      <w:r w:rsidRPr="00D252AE">
        <w:rPr>
          <w:rFonts w:eastAsia="Malgun Gothic"/>
        </w:rPr>
        <w:t>If a PDCP status report is triggered, the receiving PDCP entity shall:</w:t>
      </w:r>
    </w:p>
    <w:p w14:paraId="6EA57E8C"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compile a PDCP status report as indicated below by:</w:t>
      </w:r>
    </w:p>
    <w:p w14:paraId="5DF4C3E8" w14:textId="77777777" w:rsidR="00406386" w:rsidRPr="00D252AE" w:rsidRDefault="00406386" w:rsidP="001B6AC9">
      <w:pPr>
        <w:pStyle w:val="B2"/>
        <w:rPr>
          <w:rFonts w:eastAsia="Malgun Gothic"/>
        </w:rPr>
      </w:pPr>
      <w:r w:rsidRPr="00D252AE">
        <w:rPr>
          <w:rFonts w:eastAsia="Malgun Gothic"/>
        </w:rPr>
        <w:t>-</w:t>
      </w:r>
      <w:r w:rsidRPr="00D252AE">
        <w:rPr>
          <w:rFonts w:eastAsia="Malgun Gothic"/>
        </w:rPr>
        <w:tab/>
        <w:t>setting the FMC field to RX_DELIV;</w:t>
      </w:r>
    </w:p>
    <w:p w14:paraId="120C8FA6" w14:textId="77777777" w:rsidR="00406386" w:rsidRPr="00D252AE" w:rsidRDefault="00406386" w:rsidP="001B6AC9">
      <w:pPr>
        <w:pStyle w:val="B2"/>
        <w:rPr>
          <w:rFonts w:eastAsia="Malgun Gothic"/>
        </w:rPr>
      </w:pPr>
      <w:r w:rsidRPr="00D252AE">
        <w:rPr>
          <w:rFonts w:eastAsia="Malgun Gothic"/>
        </w:rPr>
        <w:t>-</w:t>
      </w:r>
      <w:r w:rsidRPr="00D252AE">
        <w:rPr>
          <w:rFonts w:eastAsia="Malgun Gothic"/>
        </w:rPr>
        <w:tab/>
        <w:t>if RX_DELIV &lt; RX_NEXT:</w:t>
      </w:r>
    </w:p>
    <w:p w14:paraId="06EF8A28" w14:textId="77777777" w:rsidR="00406386" w:rsidRPr="00D252AE" w:rsidRDefault="00406386" w:rsidP="001B6AC9">
      <w:pPr>
        <w:pStyle w:val="B3"/>
        <w:rPr>
          <w:rFonts w:eastAsia="Malgun Gothic"/>
        </w:rPr>
      </w:pPr>
      <w:r w:rsidRPr="00D252AE">
        <w:rPr>
          <w:rFonts w:eastAsia="Malgun Gothic"/>
        </w:rPr>
        <w:t>-</w:t>
      </w:r>
      <w:r w:rsidRPr="00D252AE">
        <w:rPr>
          <w:rFonts w:eastAsia="Malgun Gothic"/>
        </w:rPr>
        <w:tab/>
        <w:t>allocating a Bitmap field of length in bits equal to the number of COUNTs from and not including the first missing PDCP SDU up to and including the last out-of-sequence PDCP SDUs, rounded up to the next multiple of 8, or up to and including a PDCP SDU for which the resulting PDCP Control PDU size is equal to 9000 bytes, whichever comes first;</w:t>
      </w:r>
    </w:p>
    <w:p w14:paraId="2E93D283" w14:textId="77777777" w:rsidR="00406386" w:rsidRPr="00D252AE" w:rsidRDefault="00406386" w:rsidP="001B6AC9">
      <w:pPr>
        <w:pStyle w:val="B3"/>
        <w:rPr>
          <w:rFonts w:eastAsia="Malgun Gothic"/>
        </w:rPr>
      </w:pPr>
      <w:r w:rsidRPr="00D252AE">
        <w:rPr>
          <w:rFonts w:eastAsia="Malgun Gothic"/>
        </w:rPr>
        <w:t>-</w:t>
      </w:r>
      <w:r w:rsidRPr="00D252AE">
        <w:rPr>
          <w:rFonts w:eastAsia="Malgun Gothic"/>
        </w:rPr>
        <w:tab/>
        <w:t>setting in the bitmap field as '0' for all PDCP SDUs that have not been received, and optionally PDCP SDUs for which decompression have failed;</w:t>
      </w:r>
    </w:p>
    <w:p w14:paraId="77FFA4FB" w14:textId="77777777" w:rsidR="00406386" w:rsidRPr="00D252AE" w:rsidRDefault="00406386" w:rsidP="001B6AC9">
      <w:pPr>
        <w:pStyle w:val="B3"/>
        <w:rPr>
          <w:rFonts w:eastAsia="Malgun Gothic"/>
        </w:rPr>
      </w:pPr>
      <w:r w:rsidRPr="00D252AE">
        <w:rPr>
          <w:rFonts w:eastAsia="Malgun Gothic"/>
        </w:rPr>
        <w:t>-</w:t>
      </w:r>
      <w:r w:rsidRPr="00D252AE">
        <w:rPr>
          <w:rFonts w:eastAsia="Malgun Gothic"/>
        </w:rPr>
        <w:tab/>
        <w:t>setting in the bitmap field as '1' for all PDCP SDUs that have been received;</w:t>
      </w:r>
    </w:p>
    <w:p w14:paraId="256936A2"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submit the PDCP status report to lower layers as the first PDCP PDU for transmission</w:t>
      </w:r>
      <w:r w:rsidR="00BF7949" w:rsidRPr="00D252AE">
        <w:t xml:space="preserve"> via the transmitting PDCP entity as specified in subclause 5.2.1.</w:t>
      </w:r>
      <w:r w:rsidRPr="00D252AE">
        <w:rPr>
          <w:rFonts w:eastAsia="Malgun Gothic"/>
        </w:rPr>
        <w:t>.</w:t>
      </w:r>
    </w:p>
    <w:p w14:paraId="5061ABA8" w14:textId="77777777" w:rsidR="007E66AD" w:rsidRPr="00D252AE" w:rsidRDefault="007E66AD" w:rsidP="00406386">
      <w:pPr>
        <w:overflowPunct/>
        <w:autoSpaceDE/>
        <w:autoSpaceDN/>
        <w:adjustRightInd/>
      </w:pPr>
      <w:r w:rsidRPr="00D252AE">
        <w:t>[TS 38.323, clause 5.4.2]</w:t>
      </w:r>
    </w:p>
    <w:p w14:paraId="4E033ED2" w14:textId="77777777" w:rsidR="00406386" w:rsidRPr="00D252AE" w:rsidRDefault="00406386" w:rsidP="00406386">
      <w:pPr>
        <w:rPr>
          <w:rFonts w:eastAsia="Malgun Gothic"/>
        </w:rPr>
      </w:pPr>
      <w:r w:rsidRPr="00D252AE">
        <w:rPr>
          <w:rFonts w:eastAsia="Malgun Gothic"/>
        </w:rPr>
        <w:t>For AM DRBs, when a PDCP status report is received in the downlink, the transmitting PDCP entity shall:</w:t>
      </w:r>
    </w:p>
    <w:p w14:paraId="6D8DE29E" w14:textId="77777777" w:rsidR="00406386" w:rsidRPr="00D252AE" w:rsidRDefault="00406386" w:rsidP="001B6AC9">
      <w:pPr>
        <w:pStyle w:val="B1"/>
        <w:rPr>
          <w:rFonts w:eastAsia="Malgun Gothic"/>
        </w:rPr>
      </w:pPr>
      <w:r w:rsidRPr="00D252AE">
        <w:rPr>
          <w:rFonts w:eastAsia="Malgun Gothic"/>
        </w:rPr>
        <w:t>-</w:t>
      </w:r>
      <w:r w:rsidRPr="00D252AE">
        <w:rPr>
          <w:rFonts w:eastAsia="Malgun Gothic"/>
        </w:rPr>
        <w:tab/>
        <w:t>consider for each PDCP SDU, if any, with the bit in the bitmap set to '1', or with the associated COUNT value less than the value of FMC field as successfully delivered, and discard the PDCP SDU as specified in the subclause 5.3.</w:t>
      </w:r>
    </w:p>
    <w:p w14:paraId="773BA98D" w14:textId="77777777" w:rsidR="007E66AD" w:rsidRPr="00D252AE" w:rsidRDefault="007E66AD" w:rsidP="007E66AD">
      <w:pPr>
        <w:overflowPunct/>
        <w:autoSpaceDE/>
        <w:autoSpaceDN/>
        <w:adjustRightInd/>
      </w:pPr>
      <w:r w:rsidRPr="00D252AE">
        <w:t>[TS 38.323, clause 7.1]</w:t>
      </w:r>
    </w:p>
    <w:p w14:paraId="46E484A0" w14:textId="77777777" w:rsidR="00406386" w:rsidRPr="00D252AE" w:rsidRDefault="00406386" w:rsidP="00406386">
      <w:pPr>
        <w:rPr>
          <w:rFonts w:eastAsia="MS Mincho"/>
        </w:rPr>
      </w:pPr>
      <w:r w:rsidRPr="00D252AE">
        <w:rPr>
          <w:rFonts w:eastAsia="Malgun Gothic"/>
        </w:rPr>
        <w:t>This sub</w:t>
      </w:r>
      <w:r w:rsidRPr="00D252AE">
        <w:rPr>
          <w:rFonts w:eastAsia="MS Mincho"/>
        </w:rPr>
        <w:t xml:space="preserve"> </w:t>
      </w:r>
      <w:r w:rsidRPr="00D252AE">
        <w:rPr>
          <w:rFonts w:eastAsia="Malgun Gothic"/>
        </w:rPr>
        <w:t xml:space="preserve">clause describes the state variables used in PDCP </w:t>
      </w:r>
      <w:r w:rsidRPr="00D252AE">
        <w:rPr>
          <w:rFonts w:eastAsia="MS Mincho"/>
        </w:rPr>
        <w:t xml:space="preserve">entities </w:t>
      </w:r>
      <w:r w:rsidRPr="00D252AE">
        <w:rPr>
          <w:rFonts w:eastAsia="Malgun Gothic"/>
        </w:rPr>
        <w:t xml:space="preserve">in order to specify the </w:t>
      </w:r>
      <w:r w:rsidRPr="00D252AE">
        <w:rPr>
          <w:rFonts w:eastAsia="MS Mincho"/>
        </w:rPr>
        <w:t xml:space="preserve">PDCP </w:t>
      </w:r>
      <w:r w:rsidRPr="00D252AE">
        <w:rPr>
          <w:rFonts w:eastAsia="Malgun Gothic"/>
        </w:rPr>
        <w:t>protocol. The state variables defined in this subclause are normative.</w:t>
      </w:r>
    </w:p>
    <w:p w14:paraId="47C0D873" w14:textId="77777777" w:rsidR="00406386" w:rsidRPr="00D252AE" w:rsidRDefault="00406386" w:rsidP="00406386">
      <w:pPr>
        <w:rPr>
          <w:rFonts w:eastAsia="MS Mincho"/>
        </w:rPr>
      </w:pPr>
      <w:r w:rsidRPr="00D252AE">
        <w:rPr>
          <w:rFonts w:eastAsia="Malgun Gothic"/>
        </w:rPr>
        <w:t>All state variables are non-negative integers</w:t>
      </w:r>
      <w:r w:rsidRPr="00D252AE">
        <w:rPr>
          <w:rFonts w:eastAsia="MS Mincho"/>
        </w:rPr>
        <w:t xml:space="preserve">, and </w:t>
      </w:r>
      <w:r w:rsidRPr="00D252AE">
        <w:rPr>
          <w:rFonts w:eastAsia="Malgun Gothic"/>
        </w:rPr>
        <w:t>take values from 0 to [2</w:t>
      </w:r>
      <w:r w:rsidRPr="00D252AE">
        <w:rPr>
          <w:rFonts w:eastAsia="MS Mincho"/>
          <w:vertAlign w:val="superscript"/>
        </w:rPr>
        <w:t>32</w:t>
      </w:r>
      <w:r w:rsidRPr="00D252AE">
        <w:rPr>
          <w:rFonts w:eastAsia="Malgun Gothic"/>
        </w:rPr>
        <w:t xml:space="preserve"> – 1].</w:t>
      </w:r>
    </w:p>
    <w:p w14:paraId="4C3C83F3" w14:textId="77777777" w:rsidR="00406386" w:rsidRPr="00D252AE" w:rsidRDefault="00406386" w:rsidP="00406386">
      <w:pPr>
        <w:rPr>
          <w:rFonts w:eastAsia="MS Mincho"/>
        </w:rPr>
      </w:pPr>
      <w:r w:rsidRPr="00D252AE">
        <w:rPr>
          <w:rFonts w:eastAsia="MS Mincho"/>
        </w:rPr>
        <w:t>PDCP Data PDUs</w:t>
      </w:r>
      <w:r w:rsidRPr="00D252AE">
        <w:rPr>
          <w:rFonts w:eastAsia="Malgun Gothic"/>
        </w:rPr>
        <w:t xml:space="preserve"> are numbered integer sequence numbers (SN) cycling through the field: 0 to </w:t>
      </w:r>
      <w:r w:rsidRPr="00D252AE">
        <w:rPr>
          <w:rFonts w:eastAsia="MS Mincho"/>
        </w:rPr>
        <w:t>[</w:t>
      </w:r>
      <w:r w:rsidRPr="00D252AE">
        <w:rPr>
          <w:rFonts w:eastAsia="Malgun Gothic"/>
        </w:rPr>
        <w:t>2</w:t>
      </w:r>
      <w:r w:rsidRPr="00D252AE">
        <w:rPr>
          <w:rFonts w:eastAsia="MS Mincho"/>
          <w:vertAlign w:val="superscript"/>
        </w:rPr>
        <w:t>[</w:t>
      </w:r>
      <w:proofErr w:type="spellStart"/>
      <w:r w:rsidRPr="00D252AE">
        <w:rPr>
          <w:rFonts w:eastAsia="MS Mincho"/>
          <w:i/>
          <w:vertAlign w:val="superscript"/>
        </w:rPr>
        <w:t>pdcp</w:t>
      </w:r>
      <w:proofErr w:type="spellEnd"/>
      <w:r w:rsidRPr="00D252AE">
        <w:rPr>
          <w:rFonts w:eastAsia="MS Mincho"/>
          <w:i/>
          <w:vertAlign w:val="superscript"/>
        </w:rPr>
        <w:t>-SN-Size</w:t>
      </w:r>
      <w:r w:rsidRPr="00D252AE">
        <w:rPr>
          <w:rFonts w:eastAsia="MS Mincho"/>
          <w:vertAlign w:val="superscript"/>
        </w:rPr>
        <w:t>]</w:t>
      </w:r>
      <w:r w:rsidRPr="00D252AE">
        <w:rPr>
          <w:rFonts w:eastAsia="Malgun Gothic"/>
        </w:rPr>
        <w:t xml:space="preserve"> – 1</w:t>
      </w:r>
      <w:r w:rsidRPr="00D252AE">
        <w:rPr>
          <w:rFonts w:eastAsia="MS Mincho"/>
        </w:rPr>
        <w:t>]</w:t>
      </w:r>
      <w:r w:rsidRPr="00D252AE">
        <w:rPr>
          <w:rFonts w:eastAsia="Malgun Gothic"/>
        </w:rPr>
        <w:t>.</w:t>
      </w:r>
    </w:p>
    <w:p w14:paraId="489EE8C1" w14:textId="77777777" w:rsidR="00406386" w:rsidRPr="00D252AE" w:rsidRDefault="00406386" w:rsidP="00406386">
      <w:pPr>
        <w:rPr>
          <w:rFonts w:eastAsia="MS Mincho"/>
        </w:rPr>
      </w:pPr>
      <w:r w:rsidRPr="00D252AE">
        <w:rPr>
          <w:rFonts w:eastAsia="MS Mincho"/>
        </w:rPr>
        <w:t>The transmitting PDCP entity shall maintain the following state variables:</w:t>
      </w:r>
    </w:p>
    <w:p w14:paraId="13540809" w14:textId="77777777" w:rsidR="00406386" w:rsidRPr="00D252AE" w:rsidRDefault="00406386" w:rsidP="008C2CC8">
      <w:pPr>
        <w:rPr>
          <w:rFonts w:eastAsia="Malgun Gothic"/>
        </w:rPr>
      </w:pPr>
      <w:r w:rsidRPr="00D252AE">
        <w:rPr>
          <w:rFonts w:eastAsia="Malgun Gothic"/>
        </w:rPr>
        <w:t>a)</w:t>
      </w:r>
      <w:r w:rsidRPr="00D252AE">
        <w:rPr>
          <w:rFonts w:eastAsia="Malgun Gothic"/>
        </w:rPr>
        <w:tab/>
        <w:t>TX_NEXT</w:t>
      </w:r>
    </w:p>
    <w:p w14:paraId="19C50588" w14:textId="77777777" w:rsidR="00406386" w:rsidRPr="00D252AE" w:rsidRDefault="00406386" w:rsidP="008C2CC8">
      <w:pPr>
        <w:rPr>
          <w:rFonts w:eastAsia="MS Mincho"/>
        </w:rPr>
      </w:pPr>
      <w:r w:rsidRPr="00D252AE">
        <w:rPr>
          <w:rFonts w:eastAsia="Malgun Gothic"/>
        </w:rPr>
        <w:t>This state variable indicates the COUNT value of the next PDCP SDU to be transmitted. The initial value is 0.</w:t>
      </w:r>
    </w:p>
    <w:p w14:paraId="3671F817" w14:textId="77777777" w:rsidR="00406386" w:rsidRPr="00D252AE" w:rsidRDefault="00406386" w:rsidP="008C2CC8">
      <w:pPr>
        <w:rPr>
          <w:rFonts w:eastAsia="MS Mincho"/>
        </w:rPr>
      </w:pPr>
      <w:r w:rsidRPr="00D252AE">
        <w:rPr>
          <w:rFonts w:eastAsia="MS Mincho"/>
        </w:rPr>
        <w:t>The receiving PDCP entity shall maintain the following state variables:</w:t>
      </w:r>
    </w:p>
    <w:p w14:paraId="4D476159" w14:textId="77777777" w:rsidR="00406386" w:rsidRPr="00D252AE" w:rsidRDefault="00406386" w:rsidP="008C2CC8">
      <w:pPr>
        <w:rPr>
          <w:rFonts w:eastAsia="Malgun Gothic"/>
        </w:rPr>
      </w:pPr>
      <w:r w:rsidRPr="00D252AE">
        <w:rPr>
          <w:rFonts w:eastAsia="Malgun Gothic"/>
        </w:rPr>
        <w:t>a)</w:t>
      </w:r>
      <w:r w:rsidRPr="00D252AE">
        <w:rPr>
          <w:rFonts w:eastAsia="Malgun Gothic"/>
        </w:rPr>
        <w:tab/>
        <w:t>RX_NEXT</w:t>
      </w:r>
    </w:p>
    <w:p w14:paraId="466E68C0" w14:textId="77777777" w:rsidR="00406386" w:rsidRPr="00D252AE" w:rsidRDefault="00406386" w:rsidP="008C2CC8">
      <w:pPr>
        <w:rPr>
          <w:rFonts w:eastAsia="Malgun Gothic"/>
        </w:rPr>
      </w:pPr>
      <w:r w:rsidRPr="00D252AE">
        <w:rPr>
          <w:rFonts w:eastAsia="Malgun Gothic"/>
        </w:rPr>
        <w:t>This state variable indicates the COUNT value of the next PDCP SDU expected to be received. The initial value is 0.</w:t>
      </w:r>
    </w:p>
    <w:p w14:paraId="14B56A4A" w14:textId="77777777" w:rsidR="00406386" w:rsidRPr="00D252AE" w:rsidRDefault="00406386" w:rsidP="008C2CC8">
      <w:pPr>
        <w:rPr>
          <w:rFonts w:eastAsia="Malgun Gothic"/>
        </w:rPr>
      </w:pPr>
      <w:r w:rsidRPr="00D252AE">
        <w:rPr>
          <w:rFonts w:eastAsia="Malgun Gothic"/>
        </w:rPr>
        <w:t>b)</w:t>
      </w:r>
      <w:r w:rsidRPr="00D252AE">
        <w:rPr>
          <w:rFonts w:eastAsia="Malgun Gothic"/>
        </w:rPr>
        <w:tab/>
        <w:t>RX_DELIV</w:t>
      </w:r>
    </w:p>
    <w:p w14:paraId="0EBB58E0" w14:textId="77777777" w:rsidR="00406386" w:rsidRPr="00D252AE" w:rsidRDefault="00406386" w:rsidP="008C2CC8">
      <w:pPr>
        <w:rPr>
          <w:rFonts w:eastAsia="Malgun Gothic"/>
        </w:rPr>
      </w:pPr>
      <w:r w:rsidRPr="00D252AE">
        <w:rPr>
          <w:rFonts w:eastAsia="Malgun Gothic"/>
        </w:rPr>
        <w:t>This state variable indicates the COUNT value of the first PDCP SDU not delivered to the upper layers, but still waited for. The initial value is 0.</w:t>
      </w:r>
    </w:p>
    <w:p w14:paraId="444D417F" w14:textId="77777777" w:rsidR="00406386" w:rsidRPr="00D252AE" w:rsidRDefault="00406386" w:rsidP="008C2CC8">
      <w:pPr>
        <w:rPr>
          <w:rFonts w:eastAsia="MS Mincho"/>
        </w:rPr>
      </w:pPr>
      <w:r w:rsidRPr="00D252AE">
        <w:rPr>
          <w:rFonts w:eastAsia="MS Mincho"/>
        </w:rPr>
        <w:t>c)</w:t>
      </w:r>
      <w:r w:rsidRPr="00D252AE">
        <w:rPr>
          <w:rFonts w:eastAsia="MS Mincho"/>
        </w:rPr>
        <w:tab/>
        <w:t>RX_REORD</w:t>
      </w:r>
    </w:p>
    <w:p w14:paraId="62D680D9" w14:textId="77777777" w:rsidR="00406386" w:rsidRPr="00D252AE" w:rsidRDefault="00406386" w:rsidP="008C2CC8">
      <w:pPr>
        <w:rPr>
          <w:rFonts w:eastAsia="Malgun Gothic"/>
        </w:rPr>
      </w:pPr>
      <w:r w:rsidRPr="00D252AE">
        <w:rPr>
          <w:rFonts w:eastAsia="Malgun Gothic"/>
        </w:rPr>
        <w:t xml:space="preserve">This state variable indicates </w:t>
      </w:r>
      <w:r w:rsidRPr="00D252AE">
        <w:rPr>
          <w:rFonts w:eastAsia="MS Mincho"/>
        </w:rPr>
        <w:t xml:space="preserve">the </w:t>
      </w:r>
      <w:r w:rsidRPr="00D252AE">
        <w:rPr>
          <w:rFonts w:eastAsia="Malgun Gothic"/>
        </w:rPr>
        <w:t>COUNT</w:t>
      </w:r>
      <w:r w:rsidRPr="00D252AE">
        <w:rPr>
          <w:rFonts w:eastAsia="MS Mincho"/>
        </w:rPr>
        <w:t xml:space="preserve"> value following the </w:t>
      </w:r>
      <w:r w:rsidRPr="00D252AE">
        <w:rPr>
          <w:rFonts w:eastAsia="Malgun Gothic"/>
        </w:rPr>
        <w:t xml:space="preserve">COUNT value associated with </w:t>
      </w:r>
      <w:r w:rsidRPr="00D252AE">
        <w:rPr>
          <w:rFonts w:eastAsia="MS Mincho"/>
        </w:rPr>
        <w:t xml:space="preserve">the </w:t>
      </w:r>
      <w:r w:rsidRPr="00D252AE">
        <w:rPr>
          <w:rFonts w:eastAsia="Malgun Gothic"/>
        </w:rPr>
        <w:t>PDCP Data</w:t>
      </w:r>
      <w:r w:rsidRPr="00D252AE">
        <w:rPr>
          <w:rFonts w:eastAsia="MS Mincho"/>
        </w:rPr>
        <w:t xml:space="preserve"> PDU which triggered </w:t>
      </w:r>
      <w:r w:rsidRPr="00D252AE">
        <w:rPr>
          <w:rFonts w:eastAsia="Malgun Gothic"/>
          <w:i/>
          <w:lang w:eastAsia="zh-TW"/>
        </w:rPr>
        <w:t>t-R</w:t>
      </w:r>
      <w:r w:rsidRPr="00D252AE">
        <w:rPr>
          <w:rFonts w:eastAsia="Malgun Gothic"/>
          <w:i/>
        </w:rPr>
        <w:t>eordering</w:t>
      </w:r>
      <w:r w:rsidRPr="00D252AE">
        <w:rPr>
          <w:rFonts w:eastAsia="MS Mincho"/>
        </w:rPr>
        <w:t>.</w:t>
      </w:r>
    </w:p>
    <w:p w14:paraId="5A19EB42" w14:textId="77777777" w:rsidR="007E66AD" w:rsidRPr="00D252AE" w:rsidRDefault="007E66AD" w:rsidP="00EE6CF8">
      <w:pPr>
        <w:pStyle w:val="H6"/>
      </w:pPr>
      <w:r w:rsidRPr="00D252AE">
        <w:lastRenderedPageBreak/>
        <w:t>7.</w:t>
      </w:r>
      <w:r w:rsidR="00994DB2" w:rsidRPr="00D252AE">
        <w:t>1.</w:t>
      </w:r>
      <w:r w:rsidRPr="00D252AE">
        <w:t>3.4.1.3</w:t>
      </w:r>
      <w:r w:rsidRPr="00D252AE">
        <w:tab/>
        <w:t>Test description</w:t>
      </w:r>
    </w:p>
    <w:p w14:paraId="2F63286E" w14:textId="77777777" w:rsidR="007E66AD" w:rsidRPr="00D252AE" w:rsidRDefault="007E66AD" w:rsidP="00EE6CF8">
      <w:pPr>
        <w:pStyle w:val="H6"/>
      </w:pPr>
      <w:r w:rsidRPr="00D252AE">
        <w:t>7.</w:t>
      </w:r>
      <w:r w:rsidR="00994DB2" w:rsidRPr="00D252AE">
        <w:t>1.</w:t>
      </w:r>
      <w:r w:rsidRPr="00D252AE">
        <w:t>3.4.1.3.1</w:t>
      </w:r>
      <w:r w:rsidRPr="00D252AE">
        <w:tab/>
        <w:t>Pre-test conditions</w:t>
      </w:r>
    </w:p>
    <w:p w14:paraId="0A12DB8E" w14:textId="77777777" w:rsidR="007E66AD" w:rsidRPr="00D252AE" w:rsidRDefault="007E66AD" w:rsidP="00282E75">
      <w:r w:rsidRPr="00D252AE">
        <w:t>Same Pre-test conditions as in claus</w:t>
      </w:r>
      <w:r w:rsidR="00406386" w:rsidRPr="00D252AE">
        <w:t>e 7.</w:t>
      </w:r>
      <w:r w:rsidR="00994DB2" w:rsidRPr="00D252AE">
        <w:t>1.</w:t>
      </w:r>
      <w:r w:rsidR="00406386" w:rsidRPr="00D252AE">
        <w:t>3.0 except the following:</w:t>
      </w:r>
    </w:p>
    <w:p w14:paraId="107D9707" w14:textId="77777777" w:rsidR="007E66AD" w:rsidRPr="00D252AE" w:rsidRDefault="00406386" w:rsidP="00282E75">
      <w:pPr>
        <w:pStyle w:val="B1"/>
      </w:pPr>
      <w:r w:rsidRPr="00D252AE">
        <w:t>-</w:t>
      </w:r>
      <w:r w:rsidRPr="00D252AE">
        <w:tab/>
        <w:t>2 NR cells (NR C</w:t>
      </w:r>
      <w:r w:rsidR="007E66AD" w:rsidRPr="00D252AE">
        <w:t xml:space="preserve">ell 1 </w:t>
      </w:r>
      <w:r w:rsidRPr="00D252AE">
        <w:t>and</w:t>
      </w:r>
      <w:r w:rsidR="007E66AD" w:rsidRPr="00D252AE">
        <w:t xml:space="preserve"> NR </w:t>
      </w:r>
      <w:r w:rsidRPr="00D252AE">
        <w:t>C</w:t>
      </w:r>
      <w:r w:rsidR="007E66AD" w:rsidRPr="00D252AE">
        <w:t xml:space="preserve">ell 2) are configured with </w:t>
      </w:r>
      <w:r w:rsidR="00D46FFE" w:rsidRPr="00D252AE">
        <w:t>DRBs</w:t>
      </w:r>
      <w:r w:rsidR="007E66AD" w:rsidRPr="00D252AE">
        <w:t xml:space="preserve"> in RLC AM mode.</w:t>
      </w:r>
    </w:p>
    <w:p w14:paraId="3D17A31D" w14:textId="77777777" w:rsidR="00D46FFE" w:rsidRPr="00D252AE" w:rsidRDefault="00406386" w:rsidP="00D46FFE">
      <w:pPr>
        <w:pStyle w:val="B1"/>
      </w:pPr>
      <w:r w:rsidRPr="00D252AE">
        <w:t>-</w:t>
      </w:r>
      <w:r w:rsidRPr="00D252AE">
        <w:tab/>
      </w:r>
      <w:r w:rsidR="007E66AD" w:rsidRPr="00D252AE">
        <w:t xml:space="preserve">The </w:t>
      </w:r>
      <w:r w:rsidR="00B005F6" w:rsidRPr="00D252AE">
        <w:t>c</w:t>
      </w:r>
      <w:r w:rsidR="007E66AD" w:rsidRPr="00D252AE">
        <w:t xml:space="preserve">ell power levels are configured as per the </w:t>
      </w:r>
      <w:r w:rsidRPr="00D252AE">
        <w:t>Table 7.</w:t>
      </w:r>
      <w:r w:rsidR="00994DB2" w:rsidRPr="00D252AE">
        <w:t>1.</w:t>
      </w:r>
      <w:r w:rsidRPr="00D252AE">
        <w:t>3.4.1.3.1-1.</w:t>
      </w:r>
    </w:p>
    <w:p w14:paraId="4ED95285" w14:textId="77777777" w:rsidR="008A7E14" w:rsidRPr="00D252AE" w:rsidRDefault="00D46FFE" w:rsidP="00D46FFE">
      <w:pPr>
        <w:pStyle w:val="B1"/>
      </w:pPr>
      <w:r w:rsidRPr="00D252AE">
        <w:t>-</w:t>
      </w:r>
      <w:r w:rsidRPr="00D252AE">
        <w:tab/>
        <w:t>DRB of NR Cell 1 is configured according to Table 7.1.3.4.1.3.1-3.</w:t>
      </w:r>
    </w:p>
    <w:p w14:paraId="023FA0FF" w14:textId="77777777" w:rsidR="007C757C" w:rsidRPr="00D252AE" w:rsidRDefault="007C757C" w:rsidP="007C757C">
      <w:pPr>
        <w:pStyle w:val="TH"/>
      </w:pPr>
      <w:r w:rsidRPr="00D252AE">
        <w:rPr>
          <w:lang w:eastAsia="zh-CN"/>
        </w:rPr>
        <w:t>Table 7.1.3.4.1.3.1-1: Time instances of cell power level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874"/>
        <w:gridCol w:w="1085"/>
        <w:gridCol w:w="957"/>
        <w:gridCol w:w="3420"/>
      </w:tblGrid>
      <w:tr w:rsidR="007C757C" w:rsidRPr="00D252AE" w14:paraId="4DBB67D4" w14:textId="77777777" w:rsidTr="00BB3F3A">
        <w:tc>
          <w:tcPr>
            <w:tcW w:w="427" w:type="dxa"/>
            <w:tcMar>
              <w:top w:w="0" w:type="dxa"/>
              <w:left w:w="108" w:type="dxa"/>
              <w:bottom w:w="0" w:type="dxa"/>
              <w:right w:w="108" w:type="dxa"/>
            </w:tcMar>
          </w:tcPr>
          <w:p w14:paraId="5E100098" w14:textId="77777777" w:rsidR="007C757C" w:rsidRPr="00D252AE" w:rsidRDefault="007C757C" w:rsidP="00BB3F3A">
            <w:pPr>
              <w:pStyle w:val="TAL"/>
            </w:pPr>
          </w:p>
        </w:tc>
        <w:tc>
          <w:tcPr>
            <w:tcW w:w="1270" w:type="dxa"/>
            <w:tcMar>
              <w:top w:w="0" w:type="dxa"/>
              <w:left w:w="108" w:type="dxa"/>
              <w:bottom w:w="0" w:type="dxa"/>
              <w:right w:w="108" w:type="dxa"/>
            </w:tcMar>
            <w:hideMark/>
          </w:tcPr>
          <w:p w14:paraId="26F3BCA3" w14:textId="77777777" w:rsidR="007C757C" w:rsidRPr="00D252AE" w:rsidRDefault="007C757C" w:rsidP="00BB3F3A">
            <w:pPr>
              <w:pStyle w:val="TAL"/>
              <w:rPr>
                <w:b/>
              </w:rPr>
            </w:pPr>
            <w:r w:rsidRPr="00D252AE">
              <w:rPr>
                <w:b/>
              </w:rPr>
              <w:t>Parameter</w:t>
            </w:r>
          </w:p>
        </w:tc>
        <w:tc>
          <w:tcPr>
            <w:tcW w:w="1147" w:type="dxa"/>
            <w:tcMar>
              <w:top w:w="0" w:type="dxa"/>
              <w:left w:w="108" w:type="dxa"/>
              <w:bottom w:w="0" w:type="dxa"/>
              <w:right w:w="108" w:type="dxa"/>
            </w:tcMar>
            <w:hideMark/>
          </w:tcPr>
          <w:p w14:paraId="6F987588" w14:textId="77777777" w:rsidR="007C757C" w:rsidRPr="00D252AE" w:rsidRDefault="007C757C" w:rsidP="00BB3F3A">
            <w:pPr>
              <w:pStyle w:val="TAL"/>
              <w:rPr>
                <w:b/>
              </w:rPr>
            </w:pPr>
            <w:r w:rsidRPr="00D252AE">
              <w:rPr>
                <w:b/>
              </w:rPr>
              <w:t>Unit</w:t>
            </w:r>
          </w:p>
        </w:tc>
        <w:tc>
          <w:tcPr>
            <w:tcW w:w="874" w:type="dxa"/>
            <w:tcMar>
              <w:top w:w="0" w:type="dxa"/>
              <w:left w:w="108" w:type="dxa"/>
              <w:bottom w:w="0" w:type="dxa"/>
              <w:right w:w="108" w:type="dxa"/>
            </w:tcMar>
            <w:hideMark/>
          </w:tcPr>
          <w:p w14:paraId="46E1C4B6" w14:textId="77777777" w:rsidR="007C757C" w:rsidRPr="00D252AE" w:rsidRDefault="007C757C" w:rsidP="00BB3F3A">
            <w:pPr>
              <w:pStyle w:val="TAL"/>
              <w:rPr>
                <w:b/>
              </w:rPr>
            </w:pPr>
            <w:r w:rsidRPr="00D252AE">
              <w:rPr>
                <w:b/>
              </w:rPr>
              <w:t>EUTRA Cell 1</w:t>
            </w:r>
          </w:p>
        </w:tc>
        <w:tc>
          <w:tcPr>
            <w:tcW w:w="1085" w:type="dxa"/>
            <w:tcMar>
              <w:top w:w="0" w:type="dxa"/>
              <w:left w:w="108" w:type="dxa"/>
              <w:bottom w:w="0" w:type="dxa"/>
              <w:right w:w="108" w:type="dxa"/>
            </w:tcMar>
            <w:hideMark/>
          </w:tcPr>
          <w:p w14:paraId="5E445FF1" w14:textId="77777777" w:rsidR="007C757C" w:rsidRPr="00D252AE" w:rsidRDefault="007C757C" w:rsidP="00BB3F3A">
            <w:pPr>
              <w:pStyle w:val="TAL"/>
              <w:rPr>
                <w:b/>
              </w:rPr>
            </w:pPr>
            <w:r w:rsidRPr="00D252AE">
              <w:rPr>
                <w:b/>
              </w:rPr>
              <w:t>NR Cell 1</w:t>
            </w:r>
          </w:p>
        </w:tc>
        <w:tc>
          <w:tcPr>
            <w:tcW w:w="957" w:type="dxa"/>
          </w:tcPr>
          <w:p w14:paraId="00219AFD" w14:textId="77777777" w:rsidR="007C757C" w:rsidRPr="00D252AE" w:rsidRDefault="007C757C" w:rsidP="00BB3F3A">
            <w:pPr>
              <w:pStyle w:val="TAL"/>
              <w:jc w:val="center"/>
              <w:rPr>
                <w:b/>
              </w:rPr>
            </w:pPr>
            <w:r w:rsidRPr="00D252AE">
              <w:rPr>
                <w:b/>
              </w:rPr>
              <w:t>NR Cell 2</w:t>
            </w:r>
          </w:p>
        </w:tc>
        <w:tc>
          <w:tcPr>
            <w:tcW w:w="3420" w:type="dxa"/>
            <w:tcMar>
              <w:top w:w="0" w:type="dxa"/>
              <w:left w:w="108" w:type="dxa"/>
              <w:bottom w:w="0" w:type="dxa"/>
              <w:right w:w="108" w:type="dxa"/>
            </w:tcMar>
            <w:hideMark/>
          </w:tcPr>
          <w:p w14:paraId="244387BF" w14:textId="77777777" w:rsidR="007C757C" w:rsidRPr="00D252AE" w:rsidRDefault="007C757C" w:rsidP="00BB3F3A">
            <w:pPr>
              <w:pStyle w:val="TAL"/>
              <w:rPr>
                <w:b/>
              </w:rPr>
            </w:pPr>
            <w:r w:rsidRPr="00D252AE">
              <w:rPr>
                <w:b/>
              </w:rPr>
              <w:t>Remark</w:t>
            </w:r>
          </w:p>
        </w:tc>
      </w:tr>
      <w:tr w:rsidR="00035754" w:rsidRPr="00D252AE" w14:paraId="40F31880" w14:textId="77777777" w:rsidTr="00BB3F3A">
        <w:tc>
          <w:tcPr>
            <w:tcW w:w="427" w:type="dxa"/>
            <w:vMerge w:val="restart"/>
            <w:tcMar>
              <w:top w:w="0" w:type="dxa"/>
              <w:left w:w="108" w:type="dxa"/>
              <w:bottom w:w="0" w:type="dxa"/>
              <w:right w:w="108" w:type="dxa"/>
            </w:tcMar>
            <w:hideMark/>
          </w:tcPr>
          <w:p w14:paraId="298B1625" w14:textId="77777777" w:rsidR="00035754" w:rsidRPr="00D252AE" w:rsidRDefault="00035754" w:rsidP="00035754">
            <w:pPr>
              <w:pStyle w:val="TAL"/>
            </w:pPr>
            <w:r w:rsidRPr="00D252AE">
              <w:t>T0</w:t>
            </w:r>
          </w:p>
        </w:tc>
        <w:tc>
          <w:tcPr>
            <w:tcW w:w="1270" w:type="dxa"/>
            <w:tcMar>
              <w:top w:w="0" w:type="dxa"/>
              <w:left w:w="108" w:type="dxa"/>
              <w:bottom w:w="0" w:type="dxa"/>
              <w:right w:w="108" w:type="dxa"/>
            </w:tcMar>
            <w:hideMark/>
          </w:tcPr>
          <w:p w14:paraId="57DD5305" w14:textId="77777777" w:rsidR="00035754" w:rsidRPr="00D252AE" w:rsidRDefault="00035754" w:rsidP="00035754">
            <w:pPr>
              <w:pStyle w:val="TAL"/>
            </w:pPr>
            <w:r w:rsidRPr="00D252AE">
              <w:t>Cell-specific RS EPRE</w:t>
            </w:r>
          </w:p>
        </w:tc>
        <w:tc>
          <w:tcPr>
            <w:tcW w:w="1147" w:type="dxa"/>
            <w:tcMar>
              <w:top w:w="0" w:type="dxa"/>
              <w:left w:w="108" w:type="dxa"/>
              <w:bottom w:w="0" w:type="dxa"/>
              <w:right w:w="108" w:type="dxa"/>
            </w:tcMar>
            <w:hideMark/>
          </w:tcPr>
          <w:p w14:paraId="60C6CEE4" w14:textId="77777777" w:rsidR="00035754" w:rsidRPr="00D252AE" w:rsidRDefault="00035754" w:rsidP="00035754">
            <w:pPr>
              <w:pStyle w:val="TAC"/>
            </w:pPr>
            <w:r w:rsidRPr="00D252AE">
              <w:t>dBm/SCS</w:t>
            </w:r>
          </w:p>
        </w:tc>
        <w:tc>
          <w:tcPr>
            <w:tcW w:w="874" w:type="dxa"/>
            <w:tcMar>
              <w:top w:w="0" w:type="dxa"/>
              <w:left w:w="108" w:type="dxa"/>
              <w:bottom w:w="0" w:type="dxa"/>
              <w:right w:w="108" w:type="dxa"/>
            </w:tcMar>
            <w:hideMark/>
          </w:tcPr>
          <w:p w14:paraId="45FBE622" w14:textId="77777777" w:rsidR="00035754" w:rsidRPr="00D252AE" w:rsidRDefault="00035754" w:rsidP="00035754">
            <w:pPr>
              <w:pStyle w:val="TAC"/>
            </w:pPr>
            <w:r w:rsidRPr="00D252AE">
              <w:rPr>
                <w:lang w:eastAsia="zh-CN"/>
              </w:rPr>
              <w:t>-85</w:t>
            </w:r>
          </w:p>
        </w:tc>
        <w:tc>
          <w:tcPr>
            <w:tcW w:w="1085" w:type="dxa"/>
            <w:tcMar>
              <w:top w:w="0" w:type="dxa"/>
              <w:left w:w="108" w:type="dxa"/>
              <w:bottom w:w="0" w:type="dxa"/>
              <w:right w:w="108" w:type="dxa"/>
            </w:tcMar>
            <w:hideMark/>
          </w:tcPr>
          <w:p w14:paraId="6BB87001" w14:textId="77777777" w:rsidR="00035754" w:rsidRPr="00D252AE" w:rsidRDefault="00035754" w:rsidP="00035754">
            <w:pPr>
              <w:pStyle w:val="TAC"/>
            </w:pPr>
            <w:r w:rsidRPr="00D252AE">
              <w:rPr>
                <w:lang w:eastAsia="zh-CN"/>
              </w:rPr>
              <w:t>-</w:t>
            </w:r>
          </w:p>
        </w:tc>
        <w:tc>
          <w:tcPr>
            <w:tcW w:w="957" w:type="dxa"/>
          </w:tcPr>
          <w:p w14:paraId="1DADC569" w14:textId="77777777" w:rsidR="00035754" w:rsidRPr="00D252AE" w:rsidRDefault="00035754" w:rsidP="00035754">
            <w:pPr>
              <w:pStyle w:val="TAC"/>
            </w:pPr>
            <w:r w:rsidRPr="00D252AE">
              <w:t>-</w:t>
            </w:r>
          </w:p>
        </w:tc>
        <w:tc>
          <w:tcPr>
            <w:tcW w:w="3420" w:type="dxa"/>
            <w:tcMar>
              <w:top w:w="0" w:type="dxa"/>
              <w:left w:w="108" w:type="dxa"/>
              <w:bottom w:w="0" w:type="dxa"/>
              <w:right w:w="108" w:type="dxa"/>
            </w:tcMar>
            <w:hideMark/>
          </w:tcPr>
          <w:p w14:paraId="2E7B081D" w14:textId="77777777" w:rsidR="00035754" w:rsidRPr="00D252AE" w:rsidRDefault="00035754" w:rsidP="00035754">
            <w:pPr>
              <w:pStyle w:val="TAL"/>
            </w:pPr>
          </w:p>
        </w:tc>
      </w:tr>
      <w:tr w:rsidR="00035754" w:rsidRPr="00D252AE" w14:paraId="1365EC68" w14:textId="77777777" w:rsidTr="00BB3F3A">
        <w:tc>
          <w:tcPr>
            <w:tcW w:w="427" w:type="dxa"/>
            <w:vMerge/>
            <w:vAlign w:val="center"/>
            <w:hideMark/>
          </w:tcPr>
          <w:p w14:paraId="48FFC9C8" w14:textId="77777777" w:rsidR="00035754" w:rsidRPr="00D252AE" w:rsidRDefault="00035754" w:rsidP="00035754">
            <w:pPr>
              <w:pStyle w:val="EX"/>
              <w:rPr>
                <w:rFonts w:cs="Arial"/>
              </w:rPr>
            </w:pPr>
          </w:p>
        </w:tc>
        <w:tc>
          <w:tcPr>
            <w:tcW w:w="1270" w:type="dxa"/>
            <w:tcMar>
              <w:top w:w="0" w:type="dxa"/>
              <w:left w:w="108" w:type="dxa"/>
              <w:bottom w:w="0" w:type="dxa"/>
              <w:right w:w="108" w:type="dxa"/>
            </w:tcMar>
            <w:vAlign w:val="center"/>
            <w:hideMark/>
          </w:tcPr>
          <w:p w14:paraId="17ECCAFC" w14:textId="77777777" w:rsidR="00035754" w:rsidRPr="00D252AE" w:rsidRDefault="00035754" w:rsidP="00035754">
            <w:pPr>
              <w:pStyle w:val="TAL"/>
              <w:rPr>
                <w:rFonts w:eastAsia="Calibri"/>
              </w:rPr>
            </w:pPr>
            <w:r w:rsidRPr="00D252AE">
              <w:t>SS/PBCH</w:t>
            </w:r>
          </w:p>
          <w:p w14:paraId="7233EA67" w14:textId="77777777" w:rsidR="00035754" w:rsidRPr="00D252AE" w:rsidRDefault="00035754" w:rsidP="00035754">
            <w:pPr>
              <w:pStyle w:val="TAL"/>
            </w:pPr>
            <w:r w:rsidRPr="00D252AE">
              <w:t>SSS EPRE</w:t>
            </w:r>
          </w:p>
        </w:tc>
        <w:tc>
          <w:tcPr>
            <w:tcW w:w="1147" w:type="dxa"/>
            <w:tcMar>
              <w:top w:w="0" w:type="dxa"/>
              <w:left w:w="108" w:type="dxa"/>
              <w:bottom w:w="0" w:type="dxa"/>
              <w:right w:w="108" w:type="dxa"/>
            </w:tcMar>
            <w:vAlign w:val="center"/>
            <w:hideMark/>
          </w:tcPr>
          <w:p w14:paraId="4CB46ED9" w14:textId="77777777" w:rsidR="00035754" w:rsidRPr="00D252AE" w:rsidRDefault="00035754" w:rsidP="00035754">
            <w:pPr>
              <w:pStyle w:val="TAC"/>
            </w:pPr>
            <w:r w:rsidRPr="00D252AE">
              <w:t>dBm/SCS</w:t>
            </w:r>
          </w:p>
        </w:tc>
        <w:tc>
          <w:tcPr>
            <w:tcW w:w="874" w:type="dxa"/>
            <w:tcMar>
              <w:top w:w="0" w:type="dxa"/>
              <w:left w:w="108" w:type="dxa"/>
              <w:bottom w:w="0" w:type="dxa"/>
              <w:right w:w="108" w:type="dxa"/>
            </w:tcMar>
            <w:hideMark/>
          </w:tcPr>
          <w:p w14:paraId="410D575E" w14:textId="77777777" w:rsidR="00035754" w:rsidRPr="00D252AE" w:rsidRDefault="00035754" w:rsidP="00035754">
            <w:pPr>
              <w:pStyle w:val="TAC"/>
              <w:rPr>
                <w:lang w:eastAsia="zh-CN"/>
              </w:rPr>
            </w:pPr>
            <w:r w:rsidRPr="00D252AE">
              <w:rPr>
                <w:lang w:eastAsia="zh-CN"/>
              </w:rPr>
              <w:t>-</w:t>
            </w:r>
          </w:p>
        </w:tc>
        <w:tc>
          <w:tcPr>
            <w:tcW w:w="1085" w:type="dxa"/>
            <w:tcMar>
              <w:top w:w="0" w:type="dxa"/>
              <w:left w:w="108" w:type="dxa"/>
              <w:bottom w:w="0" w:type="dxa"/>
              <w:right w:w="108" w:type="dxa"/>
            </w:tcMar>
            <w:hideMark/>
          </w:tcPr>
          <w:p w14:paraId="37DD9780" w14:textId="77777777" w:rsidR="00035754" w:rsidRPr="00D252AE" w:rsidRDefault="00035754" w:rsidP="00035754">
            <w:pPr>
              <w:pStyle w:val="TAC"/>
              <w:rPr>
                <w:lang w:eastAsia="zh-CN"/>
              </w:rPr>
            </w:pPr>
            <w:r w:rsidRPr="00D252AE">
              <w:rPr>
                <w:lang w:eastAsia="zh-CN"/>
              </w:rPr>
              <w:t>-88</w:t>
            </w:r>
          </w:p>
        </w:tc>
        <w:tc>
          <w:tcPr>
            <w:tcW w:w="957" w:type="dxa"/>
          </w:tcPr>
          <w:p w14:paraId="4B09E7FC" w14:textId="77777777" w:rsidR="00035754" w:rsidRPr="00D252AE" w:rsidRDefault="00035754" w:rsidP="00035754">
            <w:pPr>
              <w:pStyle w:val="TAC"/>
            </w:pPr>
            <w:r w:rsidRPr="00D252AE">
              <w:t>Off</w:t>
            </w:r>
          </w:p>
        </w:tc>
        <w:tc>
          <w:tcPr>
            <w:tcW w:w="3420" w:type="dxa"/>
            <w:tcMar>
              <w:top w:w="0" w:type="dxa"/>
              <w:left w:w="108" w:type="dxa"/>
              <w:bottom w:w="0" w:type="dxa"/>
              <w:right w:w="108" w:type="dxa"/>
            </w:tcMar>
          </w:tcPr>
          <w:p w14:paraId="56158A42" w14:textId="77777777" w:rsidR="00035754" w:rsidRPr="00D252AE" w:rsidRDefault="00035754" w:rsidP="00035754">
            <w:pPr>
              <w:pStyle w:val="TAL"/>
            </w:pPr>
          </w:p>
        </w:tc>
      </w:tr>
      <w:tr w:rsidR="00035754" w:rsidRPr="00D252AE" w14:paraId="3194ACE7" w14:textId="77777777" w:rsidTr="00BB3F3A">
        <w:tc>
          <w:tcPr>
            <w:tcW w:w="427" w:type="dxa"/>
            <w:vMerge w:val="restart"/>
            <w:tcMar>
              <w:top w:w="0" w:type="dxa"/>
              <w:left w:w="108" w:type="dxa"/>
              <w:bottom w:w="0" w:type="dxa"/>
              <w:right w:w="108" w:type="dxa"/>
            </w:tcMar>
            <w:hideMark/>
          </w:tcPr>
          <w:p w14:paraId="482B10DF" w14:textId="77777777" w:rsidR="00035754" w:rsidRPr="00D252AE" w:rsidRDefault="00035754" w:rsidP="00035754">
            <w:pPr>
              <w:pStyle w:val="TAL"/>
            </w:pPr>
            <w:r w:rsidRPr="00D252AE">
              <w:t>T1</w:t>
            </w:r>
          </w:p>
        </w:tc>
        <w:tc>
          <w:tcPr>
            <w:tcW w:w="1270" w:type="dxa"/>
            <w:tcMar>
              <w:top w:w="0" w:type="dxa"/>
              <w:left w:w="108" w:type="dxa"/>
              <w:bottom w:w="0" w:type="dxa"/>
              <w:right w:w="108" w:type="dxa"/>
            </w:tcMar>
            <w:hideMark/>
          </w:tcPr>
          <w:p w14:paraId="3733129B" w14:textId="77777777" w:rsidR="00035754" w:rsidRPr="00D252AE" w:rsidRDefault="00035754" w:rsidP="00035754">
            <w:pPr>
              <w:pStyle w:val="TAL"/>
            </w:pPr>
            <w:r w:rsidRPr="00D252AE">
              <w:t>Cell-specific RS EPRE</w:t>
            </w:r>
          </w:p>
        </w:tc>
        <w:tc>
          <w:tcPr>
            <w:tcW w:w="1147" w:type="dxa"/>
            <w:tcMar>
              <w:top w:w="0" w:type="dxa"/>
              <w:left w:w="108" w:type="dxa"/>
              <w:bottom w:w="0" w:type="dxa"/>
              <w:right w:w="108" w:type="dxa"/>
            </w:tcMar>
            <w:hideMark/>
          </w:tcPr>
          <w:p w14:paraId="3D5D84BF" w14:textId="77777777" w:rsidR="00035754" w:rsidRPr="00D252AE" w:rsidRDefault="00035754" w:rsidP="00035754">
            <w:pPr>
              <w:pStyle w:val="TAC"/>
            </w:pPr>
            <w:r w:rsidRPr="00D252AE">
              <w:t>dBm/SCS</w:t>
            </w:r>
          </w:p>
        </w:tc>
        <w:tc>
          <w:tcPr>
            <w:tcW w:w="874" w:type="dxa"/>
            <w:tcMar>
              <w:top w:w="0" w:type="dxa"/>
              <w:left w:w="108" w:type="dxa"/>
              <w:bottom w:w="0" w:type="dxa"/>
              <w:right w:w="108" w:type="dxa"/>
            </w:tcMar>
            <w:hideMark/>
          </w:tcPr>
          <w:p w14:paraId="47BA7551" w14:textId="77777777" w:rsidR="00035754" w:rsidRPr="00D252AE" w:rsidRDefault="00035754" w:rsidP="00035754">
            <w:pPr>
              <w:pStyle w:val="TAC"/>
            </w:pPr>
            <w:r w:rsidRPr="00D252AE">
              <w:rPr>
                <w:lang w:eastAsia="zh-CN"/>
              </w:rPr>
              <w:t>-85</w:t>
            </w:r>
          </w:p>
        </w:tc>
        <w:tc>
          <w:tcPr>
            <w:tcW w:w="1085" w:type="dxa"/>
            <w:tcMar>
              <w:top w:w="0" w:type="dxa"/>
              <w:left w:w="108" w:type="dxa"/>
              <w:bottom w:w="0" w:type="dxa"/>
              <w:right w:w="108" w:type="dxa"/>
            </w:tcMar>
            <w:hideMark/>
          </w:tcPr>
          <w:p w14:paraId="57338DC6" w14:textId="77777777" w:rsidR="00035754" w:rsidRPr="00D252AE" w:rsidRDefault="00035754" w:rsidP="00035754">
            <w:pPr>
              <w:pStyle w:val="TAC"/>
            </w:pPr>
            <w:r w:rsidRPr="00D252AE">
              <w:rPr>
                <w:lang w:eastAsia="zh-CN"/>
              </w:rPr>
              <w:t>-</w:t>
            </w:r>
          </w:p>
        </w:tc>
        <w:tc>
          <w:tcPr>
            <w:tcW w:w="957" w:type="dxa"/>
          </w:tcPr>
          <w:p w14:paraId="6FD2CD9A" w14:textId="77777777" w:rsidR="00035754" w:rsidRPr="00D252AE" w:rsidRDefault="00035754" w:rsidP="00035754">
            <w:pPr>
              <w:pStyle w:val="TAC"/>
            </w:pPr>
            <w:r w:rsidRPr="00D252AE">
              <w:t>-</w:t>
            </w:r>
          </w:p>
        </w:tc>
        <w:tc>
          <w:tcPr>
            <w:tcW w:w="3420" w:type="dxa"/>
            <w:tcMar>
              <w:top w:w="0" w:type="dxa"/>
              <w:left w:w="108" w:type="dxa"/>
              <w:bottom w:w="0" w:type="dxa"/>
              <w:right w:w="108" w:type="dxa"/>
            </w:tcMar>
          </w:tcPr>
          <w:p w14:paraId="052683A3" w14:textId="77777777" w:rsidR="00035754" w:rsidRPr="00D252AE" w:rsidRDefault="00035754" w:rsidP="00035754">
            <w:pPr>
              <w:pStyle w:val="TAL"/>
            </w:pPr>
          </w:p>
        </w:tc>
      </w:tr>
      <w:tr w:rsidR="00035754" w:rsidRPr="00D252AE" w14:paraId="178519A5" w14:textId="77777777" w:rsidTr="00BB3F3A">
        <w:tc>
          <w:tcPr>
            <w:tcW w:w="427" w:type="dxa"/>
            <w:vMerge/>
            <w:vAlign w:val="center"/>
            <w:hideMark/>
          </w:tcPr>
          <w:p w14:paraId="2FB9E599" w14:textId="77777777" w:rsidR="00035754" w:rsidRPr="00D252AE" w:rsidRDefault="00035754" w:rsidP="00035754">
            <w:pPr>
              <w:pStyle w:val="EX"/>
              <w:rPr>
                <w:rFonts w:cs="Arial"/>
              </w:rPr>
            </w:pPr>
          </w:p>
        </w:tc>
        <w:tc>
          <w:tcPr>
            <w:tcW w:w="1270" w:type="dxa"/>
            <w:tcMar>
              <w:top w:w="0" w:type="dxa"/>
              <w:left w:w="108" w:type="dxa"/>
              <w:bottom w:w="0" w:type="dxa"/>
              <w:right w:w="108" w:type="dxa"/>
            </w:tcMar>
            <w:vAlign w:val="center"/>
            <w:hideMark/>
          </w:tcPr>
          <w:p w14:paraId="09A9E398" w14:textId="77777777" w:rsidR="00035754" w:rsidRPr="00D252AE" w:rsidRDefault="00035754" w:rsidP="00035754">
            <w:pPr>
              <w:pStyle w:val="TAL"/>
              <w:rPr>
                <w:rFonts w:eastAsia="Calibri"/>
              </w:rPr>
            </w:pPr>
            <w:r w:rsidRPr="00D252AE">
              <w:t>SS/PBCH</w:t>
            </w:r>
          </w:p>
          <w:p w14:paraId="558CFCDC" w14:textId="77777777" w:rsidR="00035754" w:rsidRPr="00D252AE" w:rsidRDefault="00035754" w:rsidP="00035754">
            <w:pPr>
              <w:pStyle w:val="TAL"/>
            </w:pPr>
            <w:r w:rsidRPr="00D252AE">
              <w:t>SSS EPRE</w:t>
            </w:r>
          </w:p>
        </w:tc>
        <w:tc>
          <w:tcPr>
            <w:tcW w:w="1147" w:type="dxa"/>
            <w:tcMar>
              <w:top w:w="0" w:type="dxa"/>
              <w:left w:w="108" w:type="dxa"/>
              <w:bottom w:w="0" w:type="dxa"/>
              <w:right w:w="108" w:type="dxa"/>
            </w:tcMar>
            <w:vAlign w:val="center"/>
            <w:hideMark/>
          </w:tcPr>
          <w:p w14:paraId="1CCD5812" w14:textId="77777777" w:rsidR="00035754" w:rsidRPr="00D252AE" w:rsidRDefault="00035754" w:rsidP="00035754">
            <w:pPr>
              <w:pStyle w:val="TAC"/>
            </w:pPr>
            <w:r w:rsidRPr="00D252AE">
              <w:t>dBm/SCS</w:t>
            </w:r>
          </w:p>
        </w:tc>
        <w:tc>
          <w:tcPr>
            <w:tcW w:w="874" w:type="dxa"/>
            <w:tcMar>
              <w:top w:w="0" w:type="dxa"/>
              <w:left w:w="108" w:type="dxa"/>
              <w:bottom w:w="0" w:type="dxa"/>
              <w:right w:w="108" w:type="dxa"/>
            </w:tcMar>
            <w:hideMark/>
          </w:tcPr>
          <w:p w14:paraId="0CB85D58" w14:textId="77777777" w:rsidR="00035754" w:rsidRPr="00D252AE" w:rsidRDefault="00035754" w:rsidP="00035754">
            <w:pPr>
              <w:pStyle w:val="TAC"/>
              <w:rPr>
                <w:lang w:eastAsia="zh-CN"/>
              </w:rPr>
            </w:pPr>
            <w:r w:rsidRPr="00D252AE">
              <w:rPr>
                <w:lang w:eastAsia="zh-CN"/>
              </w:rPr>
              <w:t>-</w:t>
            </w:r>
          </w:p>
        </w:tc>
        <w:tc>
          <w:tcPr>
            <w:tcW w:w="1085" w:type="dxa"/>
            <w:tcMar>
              <w:top w:w="0" w:type="dxa"/>
              <w:left w:w="108" w:type="dxa"/>
              <w:bottom w:w="0" w:type="dxa"/>
              <w:right w:w="108" w:type="dxa"/>
            </w:tcMar>
            <w:hideMark/>
          </w:tcPr>
          <w:p w14:paraId="17E1B24B" w14:textId="77777777" w:rsidR="00035754" w:rsidRPr="00D252AE" w:rsidRDefault="00035754" w:rsidP="00035754">
            <w:pPr>
              <w:pStyle w:val="TAC"/>
              <w:rPr>
                <w:lang w:eastAsia="zh-CN"/>
              </w:rPr>
            </w:pPr>
            <w:r w:rsidRPr="00D252AE">
              <w:rPr>
                <w:lang w:eastAsia="zh-CN"/>
              </w:rPr>
              <w:t>-88</w:t>
            </w:r>
          </w:p>
        </w:tc>
        <w:tc>
          <w:tcPr>
            <w:tcW w:w="957" w:type="dxa"/>
          </w:tcPr>
          <w:p w14:paraId="48819900" w14:textId="77777777" w:rsidR="00035754" w:rsidRPr="00D252AE" w:rsidRDefault="00035754" w:rsidP="00035754">
            <w:pPr>
              <w:pStyle w:val="TAC"/>
            </w:pPr>
            <w:r w:rsidRPr="00D252AE">
              <w:t>-82</w:t>
            </w:r>
          </w:p>
        </w:tc>
        <w:tc>
          <w:tcPr>
            <w:tcW w:w="3420" w:type="dxa"/>
            <w:tcMar>
              <w:top w:w="0" w:type="dxa"/>
              <w:left w:w="108" w:type="dxa"/>
              <w:bottom w:w="0" w:type="dxa"/>
              <w:right w:w="108" w:type="dxa"/>
            </w:tcMar>
          </w:tcPr>
          <w:p w14:paraId="2ED75FDB" w14:textId="77777777" w:rsidR="00035754" w:rsidRPr="00D252AE" w:rsidRDefault="00035754" w:rsidP="00035754">
            <w:pPr>
              <w:pStyle w:val="TAL"/>
            </w:pPr>
          </w:p>
        </w:tc>
      </w:tr>
      <w:tr w:rsidR="00035754" w:rsidRPr="00D252AE" w14:paraId="36E45C93" w14:textId="77777777" w:rsidTr="00BB3F3A">
        <w:tc>
          <w:tcPr>
            <w:tcW w:w="427" w:type="dxa"/>
            <w:vMerge w:val="restart"/>
            <w:tcMar>
              <w:top w:w="0" w:type="dxa"/>
              <w:left w:w="108" w:type="dxa"/>
              <w:bottom w:w="0" w:type="dxa"/>
              <w:right w:w="108" w:type="dxa"/>
            </w:tcMar>
            <w:hideMark/>
          </w:tcPr>
          <w:p w14:paraId="6835948C" w14:textId="77777777" w:rsidR="00035754" w:rsidRPr="00D252AE" w:rsidRDefault="00035754" w:rsidP="00035754">
            <w:pPr>
              <w:pStyle w:val="TAL"/>
            </w:pPr>
            <w:r w:rsidRPr="00D252AE">
              <w:t>T2</w:t>
            </w:r>
          </w:p>
        </w:tc>
        <w:tc>
          <w:tcPr>
            <w:tcW w:w="1270" w:type="dxa"/>
            <w:tcMar>
              <w:top w:w="0" w:type="dxa"/>
              <w:left w:w="108" w:type="dxa"/>
              <w:bottom w:w="0" w:type="dxa"/>
              <w:right w:w="108" w:type="dxa"/>
            </w:tcMar>
            <w:hideMark/>
          </w:tcPr>
          <w:p w14:paraId="6A90B53E" w14:textId="77777777" w:rsidR="00035754" w:rsidRPr="00D252AE" w:rsidRDefault="00035754" w:rsidP="00035754">
            <w:pPr>
              <w:pStyle w:val="TAL"/>
            </w:pPr>
            <w:r w:rsidRPr="00D252AE">
              <w:t>Cell-specific RS EPRE</w:t>
            </w:r>
          </w:p>
        </w:tc>
        <w:tc>
          <w:tcPr>
            <w:tcW w:w="1147" w:type="dxa"/>
            <w:tcMar>
              <w:top w:w="0" w:type="dxa"/>
              <w:left w:w="108" w:type="dxa"/>
              <w:bottom w:w="0" w:type="dxa"/>
              <w:right w:w="108" w:type="dxa"/>
            </w:tcMar>
            <w:hideMark/>
          </w:tcPr>
          <w:p w14:paraId="4C860B6D" w14:textId="77777777" w:rsidR="00035754" w:rsidRPr="00D252AE" w:rsidRDefault="00035754" w:rsidP="00035754">
            <w:pPr>
              <w:pStyle w:val="TAC"/>
            </w:pPr>
            <w:r w:rsidRPr="00D252AE">
              <w:t>dBm/SCS</w:t>
            </w:r>
          </w:p>
        </w:tc>
        <w:tc>
          <w:tcPr>
            <w:tcW w:w="874" w:type="dxa"/>
            <w:tcMar>
              <w:top w:w="0" w:type="dxa"/>
              <w:left w:w="108" w:type="dxa"/>
              <w:bottom w:w="0" w:type="dxa"/>
              <w:right w:w="108" w:type="dxa"/>
            </w:tcMar>
            <w:hideMark/>
          </w:tcPr>
          <w:p w14:paraId="4D7130C2" w14:textId="77777777" w:rsidR="00035754" w:rsidRPr="00D252AE" w:rsidRDefault="00035754" w:rsidP="00035754">
            <w:pPr>
              <w:pStyle w:val="TAC"/>
            </w:pPr>
            <w:r w:rsidRPr="00D252AE">
              <w:rPr>
                <w:lang w:eastAsia="zh-CN"/>
              </w:rPr>
              <w:t>-85</w:t>
            </w:r>
          </w:p>
        </w:tc>
        <w:tc>
          <w:tcPr>
            <w:tcW w:w="1085" w:type="dxa"/>
            <w:tcMar>
              <w:top w:w="0" w:type="dxa"/>
              <w:left w:w="108" w:type="dxa"/>
              <w:bottom w:w="0" w:type="dxa"/>
              <w:right w:w="108" w:type="dxa"/>
            </w:tcMar>
            <w:hideMark/>
          </w:tcPr>
          <w:p w14:paraId="0A686C5B" w14:textId="77777777" w:rsidR="00035754" w:rsidRPr="00D252AE" w:rsidRDefault="00035754" w:rsidP="00035754">
            <w:pPr>
              <w:pStyle w:val="TAC"/>
            </w:pPr>
            <w:r w:rsidRPr="00D252AE">
              <w:rPr>
                <w:lang w:eastAsia="zh-CN"/>
              </w:rPr>
              <w:t>-</w:t>
            </w:r>
          </w:p>
        </w:tc>
        <w:tc>
          <w:tcPr>
            <w:tcW w:w="957" w:type="dxa"/>
          </w:tcPr>
          <w:p w14:paraId="6311856C" w14:textId="77777777" w:rsidR="00035754" w:rsidRPr="00D252AE" w:rsidRDefault="00035754" w:rsidP="00035754">
            <w:pPr>
              <w:pStyle w:val="TAC"/>
            </w:pPr>
          </w:p>
        </w:tc>
        <w:tc>
          <w:tcPr>
            <w:tcW w:w="3420" w:type="dxa"/>
            <w:tcMar>
              <w:top w:w="0" w:type="dxa"/>
              <w:left w:w="108" w:type="dxa"/>
              <w:bottom w:w="0" w:type="dxa"/>
              <w:right w:w="108" w:type="dxa"/>
            </w:tcMar>
          </w:tcPr>
          <w:p w14:paraId="32385A13" w14:textId="77777777" w:rsidR="00035754" w:rsidRPr="00D252AE" w:rsidRDefault="00035754" w:rsidP="00035754">
            <w:pPr>
              <w:pStyle w:val="TAL"/>
            </w:pPr>
          </w:p>
        </w:tc>
      </w:tr>
      <w:tr w:rsidR="00035754" w:rsidRPr="00D252AE" w14:paraId="4BEE8889" w14:textId="77777777" w:rsidTr="00BB3F3A">
        <w:tc>
          <w:tcPr>
            <w:tcW w:w="427" w:type="dxa"/>
            <w:vMerge/>
            <w:vAlign w:val="center"/>
            <w:hideMark/>
          </w:tcPr>
          <w:p w14:paraId="71C04CCA" w14:textId="77777777" w:rsidR="00035754" w:rsidRPr="00D252AE" w:rsidRDefault="00035754" w:rsidP="00035754">
            <w:pPr>
              <w:pStyle w:val="EX"/>
              <w:rPr>
                <w:rFonts w:cs="Arial"/>
              </w:rPr>
            </w:pPr>
          </w:p>
        </w:tc>
        <w:tc>
          <w:tcPr>
            <w:tcW w:w="1270" w:type="dxa"/>
            <w:tcMar>
              <w:top w:w="0" w:type="dxa"/>
              <w:left w:w="108" w:type="dxa"/>
              <w:bottom w:w="0" w:type="dxa"/>
              <w:right w:w="108" w:type="dxa"/>
            </w:tcMar>
            <w:vAlign w:val="center"/>
            <w:hideMark/>
          </w:tcPr>
          <w:p w14:paraId="794ED5F8" w14:textId="77777777" w:rsidR="00035754" w:rsidRPr="00D252AE" w:rsidRDefault="00035754" w:rsidP="00035754">
            <w:pPr>
              <w:pStyle w:val="TAL"/>
              <w:rPr>
                <w:rFonts w:eastAsia="Calibri"/>
              </w:rPr>
            </w:pPr>
            <w:r w:rsidRPr="00D252AE">
              <w:t>SS/PBCH</w:t>
            </w:r>
          </w:p>
          <w:p w14:paraId="60737D35" w14:textId="77777777" w:rsidR="00035754" w:rsidRPr="00D252AE" w:rsidRDefault="00035754" w:rsidP="00035754">
            <w:pPr>
              <w:pStyle w:val="TAL"/>
            </w:pPr>
            <w:r w:rsidRPr="00D252AE">
              <w:t>SSS EPRE</w:t>
            </w:r>
          </w:p>
        </w:tc>
        <w:tc>
          <w:tcPr>
            <w:tcW w:w="1147" w:type="dxa"/>
            <w:tcMar>
              <w:top w:w="0" w:type="dxa"/>
              <w:left w:w="108" w:type="dxa"/>
              <w:bottom w:w="0" w:type="dxa"/>
              <w:right w:w="108" w:type="dxa"/>
            </w:tcMar>
            <w:vAlign w:val="center"/>
            <w:hideMark/>
          </w:tcPr>
          <w:p w14:paraId="49974CAB" w14:textId="77777777" w:rsidR="00035754" w:rsidRPr="00D252AE" w:rsidRDefault="00035754" w:rsidP="00035754">
            <w:pPr>
              <w:pStyle w:val="TAC"/>
            </w:pPr>
            <w:r w:rsidRPr="00D252AE">
              <w:t>dBm/SCS</w:t>
            </w:r>
          </w:p>
        </w:tc>
        <w:tc>
          <w:tcPr>
            <w:tcW w:w="874" w:type="dxa"/>
            <w:tcMar>
              <w:top w:w="0" w:type="dxa"/>
              <w:left w:w="108" w:type="dxa"/>
              <w:bottom w:w="0" w:type="dxa"/>
              <w:right w:w="108" w:type="dxa"/>
            </w:tcMar>
            <w:hideMark/>
          </w:tcPr>
          <w:p w14:paraId="4C6523F9" w14:textId="77777777" w:rsidR="00035754" w:rsidRPr="00D252AE" w:rsidRDefault="00035754" w:rsidP="00035754">
            <w:pPr>
              <w:pStyle w:val="TAC"/>
              <w:rPr>
                <w:lang w:eastAsia="zh-CN"/>
              </w:rPr>
            </w:pPr>
            <w:r w:rsidRPr="00D252AE">
              <w:rPr>
                <w:lang w:eastAsia="zh-CN"/>
              </w:rPr>
              <w:t>-</w:t>
            </w:r>
          </w:p>
        </w:tc>
        <w:tc>
          <w:tcPr>
            <w:tcW w:w="1085" w:type="dxa"/>
            <w:tcMar>
              <w:top w:w="0" w:type="dxa"/>
              <w:left w:w="108" w:type="dxa"/>
              <w:bottom w:w="0" w:type="dxa"/>
              <w:right w:w="108" w:type="dxa"/>
            </w:tcMar>
            <w:hideMark/>
          </w:tcPr>
          <w:p w14:paraId="5F21D7DA" w14:textId="77777777" w:rsidR="00035754" w:rsidRPr="00D252AE" w:rsidRDefault="00035754" w:rsidP="00035754">
            <w:pPr>
              <w:pStyle w:val="TAC"/>
              <w:rPr>
                <w:lang w:eastAsia="zh-CN"/>
              </w:rPr>
            </w:pPr>
            <w:r w:rsidRPr="00D252AE">
              <w:rPr>
                <w:lang w:eastAsia="zh-CN"/>
              </w:rPr>
              <w:t>-82</w:t>
            </w:r>
          </w:p>
        </w:tc>
        <w:tc>
          <w:tcPr>
            <w:tcW w:w="957" w:type="dxa"/>
          </w:tcPr>
          <w:p w14:paraId="3062C294" w14:textId="77777777" w:rsidR="00035754" w:rsidRPr="00D252AE" w:rsidRDefault="00035754" w:rsidP="00035754">
            <w:pPr>
              <w:pStyle w:val="TAC"/>
            </w:pPr>
            <w:r w:rsidRPr="00D252AE">
              <w:t>-88</w:t>
            </w:r>
          </w:p>
        </w:tc>
        <w:tc>
          <w:tcPr>
            <w:tcW w:w="3420" w:type="dxa"/>
            <w:tcMar>
              <w:top w:w="0" w:type="dxa"/>
              <w:left w:w="108" w:type="dxa"/>
              <w:bottom w:w="0" w:type="dxa"/>
              <w:right w:w="108" w:type="dxa"/>
            </w:tcMar>
          </w:tcPr>
          <w:p w14:paraId="57CF6F52" w14:textId="77777777" w:rsidR="00035754" w:rsidRPr="00D252AE" w:rsidRDefault="00035754" w:rsidP="00035754">
            <w:pPr>
              <w:pStyle w:val="TAL"/>
            </w:pPr>
          </w:p>
        </w:tc>
      </w:tr>
    </w:tbl>
    <w:p w14:paraId="18F8D141" w14:textId="77777777" w:rsidR="007C757C" w:rsidRPr="00D252AE" w:rsidRDefault="007C757C" w:rsidP="00595E65">
      <w:pPr>
        <w:rPr>
          <w:lang w:eastAsia="zh-CN"/>
        </w:rPr>
      </w:pPr>
    </w:p>
    <w:p w14:paraId="1C806A28" w14:textId="77777777" w:rsidR="007C757C" w:rsidRPr="00D252AE" w:rsidRDefault="007C757C" w:rsidP="007C757C">
      <w:pPr>
        <w:pStyle w:val="TH"/>
      </w:pPr>
      <w:r w:rsidRPr="00D252AE">
        <w:rPr>
          <w:lang w:eastAsia="zh-CN"/>
        </w:rPr>
        <w:t>Table 7.1.3.4.1.3.1-2: Time instances of cell power level in FR2</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874"/>
        <w:gridCol w:w="1085"/>
        <w:gridCol w:w="957"/>
        <w:gridCol w:w="3420"/>
      </w:tblGrid>
      <w:tr w:rsidR="007C757C" w:rsidRPr="00D252AE" w14:paraId="0235B5B6" w14:textId="77777777" w:rsidTr="00BB3F3A">
        <w:tc>
          <w:tcPr>
            <w:tcW w:w="427" w:type="dxa"/>
            <w:tcMar>
              <w:top w:w="0" w:type="dxa"/>
              <w:left w:w="108" w:type="dxa"/>
              <w:bottom w:w="0" w:type="dxa"/>
              <w:right w:w="108" w:type="dxa"/>
            </w:tcMar>
          </w:tcPr>
          <w:p w14:paraId="05753536" w14:textId="77777777" w:rsidR="007C757C" w:rsidRPr="00D252AE" w:rsidRDefault="007C757C" w:rsidP="00BB3F3A">
            <w:pPr>
              <w:pStyle w:val="TAL"/>
            </w:pPr>
          </w:p>
        </w:tc>
        <w:tc>
          <w:tcPr>
            <w:tcW w:w="1270" w:type="dxa"/>
            <w:tcMar>
              <w:top w:w="0" w:type="dxa"/>
              <w:left w:w="108" w:type="dxa"/>
              <w:bottom w:w="0" w:type="dxa"/>
              <w:right w:w="108" w:type="dxa"/>
            </w:tcMar>
            <w:hideMark/>
          </w:tcPr>
          <w:p w14:paraId="7C870053" w14:textId="77777777" w:rsidR="007C757C" w:rsidRPr="00D252AE" w:rsidRDefault="007C757C" w:rsidP="00BB3F3A">
            <w:pPr>
              <w:pStyle w:val="TAL"/>
              <w:rPr>
                <w:b/>
              </w:rPr>
            </w:pPr>
            <w:r w:rsidRPr="00D252AE">
              <w:rPr>
                <w:b/>
              </w:rPr>
              <w:t>Parameter</w:t>
            </w:r>
          </w:p>
        </w:tc>
        <w:tc>
          <w:tcPr>
            <w:tcW w:w="1147" w:type="dxa"/>
            <w:tcMar>
              <w:top w:w="0" w:type="dxa"/>
              <w:left w:w="108" w:type="dxa"/>
              <w:bottom w:w="0" w:type="dxa"/>
              <w:right w:w="108" w:type="dxa"/>
            </w:tcMar>
            <w:hideMark/>
          </w:tcPr>
          <w:p w14:paraId="62247AB1" w14:textId="77777777" w:rsidR="007C757C" w:rsidRPr="00D252AE" w:rsidRDefault="007C757C" w:rsidP="00BB3F3A">
            <w:pPr>
              <w:pStyle w:val="TAL"/>
              <w:rPr>
                <w:b/>
              </w:rPr>
            </w:pPr>
            <w:r w:rsidRPr="00D252AE">
              <w:rPr>
                <w:b/>
              </w:rPr>
              <w:t>Unit</w:t>
            </w:r>
          </w:p>
        </w:tc>
        <w:tc>
          <w:tcPr>
            <w:tcW w:w="874" w:type="dxa"/>
            <w:tcMar>
              <w:top w:w="0" w:type="dxa"/>
              <w:left w:w="108" w:type="dxa"/>
              <w:bottom w:w="0" w:type="dxa"/>
              <w:right w:w="108" w:type="dxa"/>
            </w:tcMar>
            <w:hideMark/>
          </w:tcPr>
          <w:p w14:paraId="2C83D2F6" w14:textId="77777777" w:rsidR="007C757C" w:rsidRPr="00D252AE" w:rsidRDefault="007C757C" w:rsidP="00BB3F3A">
            <w:pPr>
              <w:pStyle w:val="TAL"/>
              <w:rPr>
                <w:b/>
              </w:rPr>
            </w:pPr>
            <w:r w:rsidRPr="00D252AE">
              <w:rPr>
                <w:b/>
              </w:rPr>
              <w:t>EUTRA Cell 1</w:t>
            </w:r>
          </w:p>
        </w:tc>
        <w:tc>
          <w:tcPr>
            <w:tcW w:w="1085" w:type="dxa"/>
            <w:tcMar>
              <w:top w:w="0" w:type="dxa"/>
              <w:left w:w="108" w:type="dxa"/>
              <w:bottom w:w="0" w:type="dxa"/>
              <w:right w:w="108" w:type="dxa"/>
            </w:tcMar>
            <w:hideMark/>
          </w:tcPr>
          <w:p w14:paraId="5840E81B" w14:textId="77777777" w:rsidR="007C757C" w:rsidRPr="00D252AE" w:rsidRDefault="007C757C" w:rsidP="00BB3F3A">
            <w:pPr>
              <w:pStyle w:val="TAL"/>
              <w:rPr>
                <w:b/>
              </w:rPr>
            </w:pPr>
            <w:r w:rsidRPr="00D252AE">
              <w:rPr>
                <w:b/>
              </w:rPr>
              <w:t>NR Cell 1</w:t>
            </w:r>
          </w:p>
        </w:tc>
        <w:tc>
          <w:tcPr>
            <w:tcW w:w="957" w:type="dxa"/>
          </w:tcPr>
          <w:p w14:paraId="4D152B40" w14:textId="77777777" w:rsidR="007C757C" w:rsidRPr="00D252AE" w:rsidRDefault="007C757C" w:rsidP="00BB3F3A">
            <w:pPr>
              <w:pStyle w:val="TAL"/>
              <w:jc w:val="center"/>
              <w:rPr>
                <w:b/>
              </w:rPr>
            </w:pPr>
            <w:r w:rsidRPr="00D252AE">
              <w:rPr>
                <w:b/>
              </w:rPr>
              <w:t>NR Cell 2</w:t>
            </w:r>
          </w:p>
        </w:tc>
        <w:tc>
          <w:tcPr>
            <w:tcW w:w="3420" w:type="dxa"/>
            <w:tcMar>
              <w:top w:w="0" w:type="dxa"/>
              <w:left w:w="108" w:type="dxa"/>
              <w:bottom w:w="0" w:type="dxa"/>
              <w:right w:w="108" w:type="dxa"/>
            </w:tcMar>
            <w:hideMark/>
          </w:tcPr>
          <w:p w14:paraId="40290F1E" w14:textId="77777777" w:rsidR="007C757C" w:rsidRPr="00D252AE" w:rsidRDefault="007C757C" w:rsidP="00BB3F3A">
            <w:pPr>
              <w:pStyle w:val="TAL"/>
              <w:rPr>
                <w:b/>
              </w:rPr>
            </w:pPr>
            <w:r w:rsidRPr="00D252AE">
              <w:rPr>
                <w:b/>
              </w:rPr>
              <w:t>Remark</w:t>
            </w:r>
          </w:p>
        </w:tc>
      </w:tr>
      <w:tr w:rsidR="00035754" w:rsidRPr="00D252AE" w14:paraId="457471BF" w14:textId="77777777" w:rsidTr="00BB3F3A">
        <w:tc>
          <w:tcPr>
            <w:tcW w:w="427" w:type="dxa"/>
            <w:vMerge w:val="restart"/>
            <w:tcMar>
              <w:top w:w="0" w:type="dxa"/>
              <w:left w:w="108" w:type="dxa"/>
              <w:bottom w:w="0" w:type="dxa"/>
              <w:right w:w="108" w:type="dxa"/>
            </w:tcMar>
            <w:hideMark/>
          </w:tcPr>
          <w:p w14:paraId="6188C95A" w14:textId="77777777" w:rsidR="00035754" w:rsidRPr="00D252AE" w:rsidRDefault="00035754" w:rsidP="00035754">
            <w:pPr>
              <w:pStyle w:val="TAL"/>
            </w:pPr>
            <w:r w:rsidRPr="00D252AE">
              <w:t>T0</w:t>
            </w:r>
          </w:p>
        </w:tc>
        <w:tc>
          <w:tcPr>
            <w:tcW w:w="1270" w:type="dxa"/>
            <w:tcMar>
              <w:top w:w="0" w:type="dxa"/>
              <w:left w:w="108" w:type="dxa"/>
              <w:bottom w:w="0" w:type="dxa"/>
              <w:right w:w="108" w:type="dxa"/>
            </w:tcMar>
            <w:hideMark/>
          </w:tcPr>
          <w:p w14:paraId="57A1716A" w14:textId="77777777" w:rsidR="00035754" w:rsidRPr="00D252AE" w:rsidRDefault="00035754" w:rsidP="00035754">
            <w:pPr>
              <w:pStyle w:val="TAL"/>
            </w:pPr>
            <w:r w:rsidRPr="00D252AE">
              <w:t>Cell-specific RS EPRE</w:t>
            </w:r>
          </w:p>
        </w:tc>
        <w:tc>
          <w:tcPr>
            <w:tcW w:w="1147" w:type="dxa"/>
            <w:tcMar>
              <w:top w:w="0" w:type="dxa"/>
              <w:left w:w="108" w:type="dxa"/>
              <w:bottom w:w="0" w:type="dxa"/>
              <w:right w:w="108" w:type="dxa"/>
            </w:tcMar>
            <w:hideMark/>
          </w:tcPr>
          <w:p w14:paraId="6788D9AE" w14:textId="77777777" w:rsidR="00035754" w:rsidRPr="00D252AE" w:rsidRDefault="00035754" w:rsidP="00035754">
            <w:pPr>
              <w:pStyle w:val="TAC"/>
            </w:pPr>
            <w:r w:rsidRPr="00D252AE">
              <w:t>dBm/SCS</w:t>
            </w:r>
          </w:p>
        </w:tc>
        <w:tc>
          <w:tcPr>
            <w:tcW w:w="874" w:type="dxa"/>
            <w:tcMar>
              <w:top w:w="0" w:type="dxa"/>
              <w:left w:w="108" w:type="dxa"/>
              <w:bottom w:w="0" w:type="dxa"/>
              <w:right w:w="108" w:type="dxa"/>
            </w:tcMar>
            <w:hideMark/>
          </w:tcPr>
          <w:p w14:paraId="0813D0D1" w14:textId="77777777" w:rsidR="00035754" w:rsidRPr="00D252AE" w:rsidRDefault="00D46FFE" w:rsidP="00035754">
            <w:pPr>
              <w:pStyle w:val="TAC"/>
            </w:pPr>
            <w:r w:rsidRPr="00D252AE">
              <w:rPr>
                <w:lang w:eastAsia="zh-CN"/>
              </w:rPr>
              <w:t>-96</w:t>
            </w:r>
          </w:p>
        </w:tc>
        <w:tc>
          <w:tcPr>
            <w:tcW w:w="1085" w:type="dxa"/>
            <w:tcMar>
              <w:top w:w="0" w:type="dxa"/>
              <w:left w:w="108" w:type="dxa"/>
              <w:bottom w:w="0" w:type="dxa"/>
              <w:right w:w="108" w:type="dxa"/>
            </w:tcMar>
            <w:hideMark/>
          </w:tcPr>
          <w:p w14:paraId="7B3E84EA" w14:textId="77777777" w:rsidR="00035754" w:rsidRPr="00D252AE" w:rsidRDefault="00035754" w:rsidP="00035754">
            <w:pPr>
              <w:pStyle w:val="TAC"/>
            </w:pPr>
            <w:r w:rsidRPr="00D252AE">
              <w:rPr>
                <w:lang w:eastAsia="zh-CN"/>
              </w:rPr>
              <w:t>-</w:t>
            </w:r>
          </w:p>
        </w:tc>
        <w:tc>
          <w:tcPr>
            <w:tcW w:w="957" w:type="dxa"/>
          </w:tcPr>
          <w:p w14:paraId="287DFE8B" w14:textId="77777777" w:rsidR="00035754" w:rsidRPr="00D252AE" w:rsidRDefault="00035754" w:rsidP="00035754">
            <w:pPr>
              <w:pStyle w:val="TAC"/>
            </w:pPr>
            <w:r w:rsidRPr="00D252AE">
              <w:t>-</w:t>
            </w:r>
          </w:p>
        </w:tc>
        <w:tc>
          <w:tcPr>
            <w:tcW w:w="3420" w:type="dxa"/>
            <w:tcMar>
              <w:top w:w="0" w:type="dxa"/>
              <w:left w:w="108" w:type="dxa"/>
              <w:bottom w:w="0" w:type="dxa"/>
              <w:right w:w="108" w:type="dxa"/>
            </w:tcMar>
            <w:hideMark/>
          </w:tcPr>
          <w:p w14:paraId="049AE5F4" w14:textId="77777777" w:rsidR="00035754" w:rsidRPr="00D252AE" w:rsidRDefault="00035754" w:rsidP="00035754">
            <w:pPr>
              <w:pStyle w:val="TAL"/>
            </w:pPr>
          </w:p>
        </w:tc>
      </w:tr>
      <w:tr w:rsidR="00035754" w:rsidRPr="00D252AE" w14:paraId="4512A5D6" w14:textId="77777777" w:rsidTr="00BB3F3A">
        <w:tc>
          <w:tcPr>
            <w:tcW w:w="427" w:type="dxa"/>
            <w:vMerge/>
            <w:vAlign w:val="center"/>
            <w:hideMark/>
          </w:tcPr>
          <w:p w14:paraId="1F3C7764" w14:textId="77777777" w:rsidR="00035754" w:rsidRPr="00D252AE" w:rsidRDefault="00035754" w:rsidP="00035754">
            <w:pPr>
              <w:pStyle w:val="EX"/>
              <w:rPr>
                <w:rFonts w:cs="Arial"/>
              </w:rPr>
            </w:pPr>
          </w:p>
        </w:tc>
        <w:tc>
          <w:tcPr>
            <w:tcW w:w="1270" w:type="dxa"/>
            <w:tcMar>
              <w:top w:w="0" w:type="dxa"/>
              <w:left w:w="108" w:type="dxa"/>
              <w:bottom w:w="0" w:type="dxa"/>
              <w:right w:w="108" w:type="dxa"/>
            </w:tcMar>
            <w:vAlign w:val="center"/>
            <w:hideMark/>
          </w:tcPr>
          <w:p w14:paraId="6DBD0A59" w14:textId="77777777" w:rsidR="00035754" w:rsidRPr="00D252AE" w:rsidRDefault="00035754" w:rsidP="00035754">
            <w:pPr>
              <w:pStyle w:val="TAL"/>
              <w:rPr>
                <w:rFonts w:eastAsia="Calibri"/>
              </w:rPr>
            </w:pPr>
            <w:r w:rsidRPr="00D252AE">
              <w:t>SS/PBCH</w:t>
            </w:r>
          </w:p>
          <w:p w14:paraId="0842DC11" w14:textId="77777777" w:rsidR="00035754" w:rsidRPr="00D252AE" w:rsidRDefault="00035754" w:rsidP="00035754">
            <w:pPr>
              <w:pStyle w:val="TAL"/>
            </w:pPr>
            <w:r w:rsidRPr="00D252AE">
              <w:t>SSS EPRE</w:t>
            </w:r>
          </w:p>
        </w:tc>
        <w:tc>
          <w:tcPr>
            <w:tcW w:w="1147" w:type="dxa"/>
            <w:tcMar>
              <w:top w:w="0" w:type="dxa"/>
              <w:left w:w="108" w:type="dxa"/>
              <w:bottom w:w="0" w:type="dxa"/>
              <w:right w:w="108" w:type="dxa"/>
            </w:tcMar>
            <w:vAlign w:val="center"/>
            <w:hideMark/>
          </w:tcPr>
          <w:p w14:paraId="080122AA" w14:textId="77777777" w:rsidR="00035754" w:rsidRPr="00D252AE" w:rsidRDefault="00035754" w:rsidP="00035754">
            <w:pPr>
              <w:pStyle w:val="TAC"/>
            </w:pPr>
            <w:r w:rsidRPr="00D252AE">
              <w:t>dBm/SCS</w:t>
            </w:r>
          </w:p>
        </w:tc>
        <w:tc>
          <w:tcPr>
            <w:tcW w:w="874" w:type="dxa"/>
            <w:tcMar>
              <w:top w:w="0" w:type="dxa"/>
              <w:left w:w="108" w:type="dxa"/>
              <w:bottom w:w="0" w:type="dxa"/>
              <w:right w:w="108" w:type="dxa"/>
            </w:tcMar>
            <w:hideMark/>
          </w:tcPr>
          <w:p w14:paraId="2E9B86DC" w14:textId="77777777" w:rsidR="00035754" w:rsidRPr="00D252AE" w:rsidRDefault="00035754" w:rsidP="00035754">
            <w:pPr>
              <w:pStyle w:val="TAC"/>
              <w:rPr>
                <w:lang w:eastAsia="zh-CN"/>
              </w:rPr>
            </w:pPr>
            <w:r w:rsidRPr="00D252AE">
              <w:rPr>
                <w:lang w:eastAsia="zh-CN"/>
              </w:rPr>
              <w:t>-</w:t>
            </w:r>
          </w:p>
        </w:tc>
        <w:tc>
          <w:tcPr>
            <w:tcW w:w="1085" w:type="dxa"/>
            <w:tcMar>
              <w:top w:w="0" w:type="dxa"/>
              <w:left w:w="108" w:type="dxa"/>
              <w:bottom w:w="0" w:type="dxa"/>
              <w:right w:w="108" w:type="dxa"/>
            </w:tcMar>
            <w:hideMark/>
          </w:tcPr>
          <w:p w14:paraId="1F917B1E" w14:textId="77777777" w:rsidR="00035754" w:rsidRPr="00D252AE" w:rsidRDefault="0057634F" w:rsidP="00035754">
            <w:pPr>
              <w:pStyle w:val="TAC"/>
              <w:rPr>
                <w:lang w:eastAsia="zh-CN"/>
              </w:rPr>
            </w:pPr>
            <w:r w:rsidRPr="00D252AE">
              <w:rPr>
                <w:lang w:eastAsia="zh-CN"/>
              </w:rPr>
              <w:t>-91</w:t>
            </w:r>
          </w:p>
        </w:tc>
        <w:tc>
          <w:tcPr>
            <w:tcW w:w="957" w:type="dxa"/>
          </w:tcPr>
          <w:p w14:paraId="2B2CF588" w14:textId="77777777" w:rsidR="00035754" w:rsidRPr="00D252AE" w:rsidRDefault="00035754" w:rsidP="00035754">
            <w:pPr>
              <w:pStyle w:val="TAC"/>
            </w:pPr>
            <w:r w:rsidRPr="00D252AE">
              <w:t>Off</w:t>
            </w:r>
          </w:p>
        </w:tc>
        <w:tc>
          <w:tcPr>
            <w:tcW w:w="3420" w:type="dxa"/>
            <w:tcMar>
              <w:top w:w="0" w:type="dxa"/>
              <w:left w:w="108" w:type="dxa"/>
              <w:bottom w:w="0" w:type="dxa"/>
              <w:right w:w="108" w:type="dxa"/>
            </w:tcMar>
          </w:tcPr>
          <w:p w14:paraId="76D42EC1" w14:textId="77777777" w:rsidR="00035754" w:rsidRPr="00D252AE" w:rsidRDefault="00035754" w:rsidP="00035754">
            <w:pPr>
              <w:pStyle w:val="TAL"/>
            </w:pPr>
          </w:p>
        </w:tc>
      </w:tr>
      <w:tr w:rsidR="00035754" w:rsidRPr="00D252AE" w14:paraId="74DA4185" w14:textId="77777777" w:rsidTr="00BB3F3A">
        <w:tc>
          <w:tcPr>
            <w:tcW w:w="427" w:type="dxa"/>
            <w:vMerge w:val="restart"/>
            <w:tcMar>
              <w:top w:w="0" w:type="dxa"/>
              <w:left w:w="108" w:type="dxa"/>
              <w:bottom w:w="0" w:type="dxa"/>
              <w:right w:w="108" w:type="dxa"/>
            </w:tcMar>
            <w:hideMark/>
          </w:tcPr>
          <w:p w14:paraId="7770E92B" w14:textId="77777777" w:rsidR="00035754" w:rsidRPr="00D252AE" w:rsidRDefault="00035754" w:rsidP="00035754">
            <w:pPr>
              <w:pStyle w:val="TAL"/>
            </w:pPr>
            <w:r w:rsidRPr="00D252AE">
              <w:t>T1</w:t>
            </w:r>
          </w:p>
        </w:tc>
        <w:tc>
          <w:tcPr>
            <w:tcW w:w="1270" w:type="dxa"/>
            <w:tcMar>
              <w:top w:w="0" w:type="dxa"/>
              <w:left w:w="108" w:type="dxa"/>
              <w:bottom w:w="0" w:type="dxa"/>
              <w:right w:w="108" w:type="dxa"/>
            </w:tcMar>
            <w:hideMark/>
          </w:tcPr>
          <w:p w14:paraId="41ADFC13" w14:textId="77777777" w:rsidR="00035754" w:rsidRPr="00D252AE" w:rsidRDefault="00035754" w:rsidP="00035754">
            <w:pPr>
              <w:pStyle w:val="TAL"/>
            </w:pPr>
            <w:r w:rsidRPr="00D252AE">
              <w:t>Cell-specific RS EPRE</w:t>
            </w:r>
          </w:p>
        </w:tc>
        <w:tc>
          <w:tcPr>
            <w:tcW w:w="1147" w:type="dxa"/>
            <w:tcMar>
              <w:top w:w="0" w:type="dxa"/>
              <w:left w:w="108" w:type="dxa"/>
              <w:bottom w:w="0" w:type="dxa"/>
              <w:right w:w="108" w:type="dxa"/>
            </w:tcMar>
            <w:hideMark/>
          </w:tcPr>
          <w:p w14:paraId="4AAC3CA5" w14:textId="77777777" w:rsidR="00035754" w:rsidRPr="00D252AE" w:rsidRDefault="00035754" w:rsidP="00035754">
            <w:pPr>
              <w:pStyle w:val="TAC"/>
            </w:pPr>
            <w:r w:rsidRPr="00D252AE">
              <w:t>dBm/SCS</w:t>
            </w:r>
          </w:p>
        </w:tc>
        <w:tc>
          <w:tcPr>
            <w:tcW w:w="874" w:type="dxa"/>
            <w:tcMar>
              <w:top w:w="0" w:type="dxa"/>
              <w:left w:w="108" w:type="dxa"/>
              <w:bottom w:w="0" w:type="dxa"/>
              <w:right w:w="108" w:type="dxa"/>
            </w:tcMar>
            <w:hideMark/>
          </w:tcPr>
          <w:p w14:paraId="4C9F5451" w14:textId="77777777" w:rsidR="00035754" w:rsidRPr="00D252AE" w:rsidRDefault="00035754" w:rsidP="00035754">
            <w:pPr>
              <w:pStyle w:val="TAC"/>
            </w:pPr>
            <w:r w:rsidRPr="00D252AE">
              <w:rPr>
                <w:lang w:eastAsia="zh-CN"/>
              </w:rPr>
              <w:t>-</w:t>
            </w:r>
            <w:r w:rsidR="00D46FFE" w:rsidRPr="00D252AE">
              <w:rPr>
                <w:lang w:eastAsia="zh-CN"/>
              </w:rPr>
              <w:t>96</w:t>
            </w:r>
          </w:p>
        </w:tc>
        <w:tc>
          <w:tcPr>
            <w:tcW w:w="1085" w:type="dxa"/>
            <w:tcMar>
              <w:top w:w="0" w:type="dxa"/>
              <w:left w:w="108" w:type="dxa"/>
              <w:bottom w:w="0" w:type="dxa"/>
              <w:right w:w="108" w:type="dxa"/>
            </w:tcMar>
            <w:hideMark/>
          </w:tcPr>
          <w:p w14:paraId="1772811E" w14:textId="77777777" w:rsidR="00035754" w:rsidRPr="00D252AE" w:rsidRDefault="00035754" w:rsidP="00035754">
            <w:pPr>
              <w:pStyle w:val="TAC"/>
            </w:pPr>
            <w:r w:rsidRPr="00D252AE">
              <w:rPr>
                <w:lang w:eastAsia="zh-CN"/>
              </w:rPr>
              <w:t>-</w:t>
            </w:r>
          </w:p>
        </w:tc>
        <w:tc>
          <w:tcPr>
            <w:tcW w:w="957" w:type="dxa"/>
          </w:tcPr>
          <w:p w14:paraId="1ED01FA3" w14:textId="77777777" w:rsidR="00035754" w:rsidRPr="00D252AE" w:rsidRDefault="00035754" w:rsidP="00035754">
            <w:pPr>
              <w:pStyle w:val="TAC"/>
            </w:pPr>
            <w:r w:rsidRPr="00D252AE">
              <w:t>-</w:t>
            </w:r>
          </w:p>
        </w:tc>
        <w:tc>
          <w:tcPr>
            <w:tcW w:w="3420" w:type="dxa"/>
            <w:tcMar>
              <w:top w:w="0" w:type="dxa"/>
              <w:left w:w="108" w:type="dxa"/>
              <w:bottom w:w="0" w:type="dxa"/>
              <w:right w:w="108" w:type="dxa"/>
            </w:tcMar>
          </w:tcPr>
          <w:p w14:paraId="315A6B7C" w14:textId="77777777" w:rsidR="00035754" w:rsidRPr="00D252AE" w:rsidRDefault="00035754" w:rsidP="00035754">
            <w:pPr>
              <w:pStyle w:val="TAL"/>
            </w:pPr>
          </w:p>
        </w:tc>
      </w:tr>
      <w:tr w:rsidR="00035754" w:rsidRPr="00D252AE" w14:paraId="55BC175A" w14:textId="77777777" w:rsidTr="00BB3F3A">
        <w:tc>
          <w:tcPr>
            <w:tcW w:w="427" w:type="dxa"/>
            <w:vMerge/>
            <w:vAlign w:val="center"/>
            <w:hideMark/>
          </w:tcPr>
          <w:p w14:paraId="74108479" w14:textId="77777777" w:rsidR="00035754" w:rsidRPr="00D252AE" w:rsidRDefault="00035754" w:rsidP="00035754">
            <w:pPr>
              <w:pStyle w:val="EX"/>
              <w:rPr>
                <w:rFonts w:cs="Arial"/>
              </w:rPr>
            </w:pPr>
          </w:p>
        </w:tc>
        <w:tc>
          <w:tcPr>
            <w:tcW w:w="1270" w:type="dxa"/>
            <w:tcMar>
              <w:top w:w="0" w:type="dxa"/>
              <w:left w:w="108" w:type="dxa"/>
              <w:bottom w:w="0" w:type="dxa"/>
              <w:right w:w="108" w:type="dxa"/>
            </w:tcMar>
            <w:vAlign w:val="center"/>
            <w:hideMark/>
          </w:tcPr>
          <w:p w14:paraId="38B70B38" w14:textId="77777777" w:rsidR="00035754" w:rsidRPr="00D252AE" w:rsidRDefault="00035754" w:rsidP="00035754">
            <w:pPr>
              <w:pStyle w:val="TAL"/>
              <w:rPr>
                <w:rFonts w:eastAsia="Calibri"/>
              </w:rPr>
            </w:pPr>
            <w:r w:rsidRPr="00D252AE">
              <w:t>SS/PBCH</w:t>
            </w:r>
          </w:p>
          <w:p w14:paraId="61364785" w14:textId="77777777" w:rsidR="00035754" w:rsidRPr="00D252AE" w:rsidRDefault="00035754" w:rsidP="00035754">
            <w:pPr>
              <w:pStyle w:val="TAL"/>
            </w:pPr>
            <w:r w:rsidRPr="00D252AE">
              <w:t>SSS EPRE</w:t>
            </w:r>
          </w:p>
        </w:tc>
        <w:tc>
          <w:tcPr>
            <w:tcW w:w="1147" w:type="dxa"/>
            <w:tcMar>
              <w:top w:w="0" w:type="dxa"/>
              <w:left w:w="108" w:type="dxa"/>
              <w:bottom w:w="0" w:type="dxa"/>
              <w:right w:w="108" w:type="dxa"/>
            </w:tcMar>
            <w:vAlign w:val="center"/>
            <w:hideMark/>
          </w:tcPr>
          <w:p w14:paraId="7A62B3E5" w14:textId="77777777" w:rsidR="00035754" w:rsidRPr="00D252AE" w:rsidRDefault="00035754" w:rsidP="00035754">
            <w:pPr>
              <w:pStyle w:val="TAC"/>
            </w:pPr>
            <w:r w:rsidRPr="00D252AE">
              <w:t>dBm/SCS</w:t>
            </w:r>
          </w:p>
        </w:tc>
        <w:tc>
          <w:tcPr>
            <w:tcW w:w="874" w:type="dxa"/>
            <w:tcMar>
              <w:top w:w="0" w:type="dxa"/>
              <w:left w:w="108" w:type="dxa"/>
              <w:bottom w:w="0" w:type="dxa"/>
              <w:right w:w="108" w:type="dxa"/>
            </w:tcMar>
            <w:hideMark/>
          </w:tcPr>
          <w:p w14:paraId="379C5EB0" w14:textId="77777777" w:rsidR="00035754" w:rsidRPr="00D252AE" w:rsidRDefault="00035754" w:rsidP="00035754">
            <w:pPr>
              <w:pStyle w:val="TAC"/>
              <w:rPr>
                <w:lang w:eastAsia="zh-CN"/>
              </w:rPr>
            </w:pPr>
            <w:r w:rsidRPr="00D252AE">
              <w:rPr>
                <w:lang w:eastAsia="zh-CN"/>
              </w:rPr>
              <w:t>-</w:t>
            </w:r>
          </w:p>
        </w:tc>
        <w:tc>
          <w:tcPr>
            <w:tcW w:w="1085" w:type="dxa"/>
            <w:tcMar>
              <w:top w:w="0" w:type="dxa"/>
              <w:left w:w="108" w:type="dxa"/>
              <w:bottom w:w="0" w:type="dxa"/>
              <w:right w:w="108" w:type="dxa"/>
            </w:tcMar>
            <w:hideMark/>
          </w:tcPr>
          <w:p w14:paraId="04E96194" w14:textId="77777777" w:rsidR="00035754" w:rsidRPr="00D252AE" w:rsidRDefault="0057634F" w:rsidP="00035754">
            <w:pPr>
              <w:pStyle w:val="TAC"/>
              <w:rPr>
                <w:lang w:eastAsia="zh-CN"/>
              </w:rPr>
            </w:pPr>
            <w:r w:rsidRPr="00D252AE">
              <w:rPr>
                <w:lang w:eastAsia="zh-CN"/>
              </w:rPr>
              <w:t>-91</w:t>
            </w:r>
          </w:p>
        </w:tc>
        <w:tc>
          <w:tcPr>
            <w:tcW w:w="957" w:type="dxa"/>
          </w:tcPr>
          <w:p w14:paraId="085123DD" w14:textId="77777777" w:rsidR="00035754" w:rsidRPr="00D252AE" w:rsidRDefault="0057634F" w:rsidP="00035754">
            <w:pPr>
              <w:pStyle w:val="TAC"/>
            </w:pPr>
            <w:r w:rsidRPr="00D252AE">
              <w:t>-82</w:t>
            </w:r>
          </w:p>
        </w:tc>
        <w:tc>
          <w:tcPr>
            <w:tcW w:w="3420" w:type="dxa"/>
            <w:tcMar>
              <w:top w:w="0" w:type="dxa"/>
              <w:left w:w="108" w:type="dxa"/>
              <w:bottom w:w="0" w:type="dxa"/>
              <w:right w:w="108" w:type="dxa"/>
            </w:tcMar>
          </w:tcPr>
          <w:p w14:paraId="2BD9987F" w14:textId="77777777" w:rsidR="00035754" w:rsidRPr="00D252AE" w:rsidRDefault="00035754" w:rsidP="00035754">
            <w:pPr>
              <w:pStyle w:val="TAL"/>
            </w:pPr>
          </w:p>
        </w:tc>
      </w:tr>
      <w:tr w:rsidR="00035754" w:rsidRPr="00D252AE" w14:paraId="08789FBB" w14:textId="77777777" w:rsidTr="00BB3F3A">
        <w:tc>
          <w:tcPr>
            <w:tcW w:w="427" w:type="dxa"/>
            <w:vMerge w:val="restart"/>
            <w:tcMar>
              <w:top w:w="0" w:type="dxa"/>
              <w:left w:w="108" w:type="dxa"/>
              <w:bottom w:w="0" w:type="dxa"/>
              <w:right w:w="108" w:type="dxa"/>
            </w:tcMar>
            <w:hideMark/>
          </w:tcPr>
          <w:p w14:paraId="2BD8C205" w14:textId="77777777" w:rsidR="00035754" w:rsidRPr="00D252AE" w:rsidRDefault="00035754" w:rsidP="00035754">
            <w:pPr>
              <w:pStyle w:val="TAL"/>
            </w:pPr>
            <w:r w:rsidRPr="00D252AE">
              <w:t>T2</w:t>
            </w:r>
          </w:p>
        </w:tc>
        <w:tc>
          <w:tcPr>
            <w:tcW w:w="1270" w:type="dxa"/>
            <w:tcMar>
              <w:top w:w="0" w:type="dxa"/>
              <w:left w:w="108" w:type="dxa"/>
              <w:bottom w:w="0" w:type="dxa"/>
              <w:right w:w="108" w:type="dxa"/>
            </w:tcMar>
            <w:hideMark/>
          </w:tcPr>
          <w:p w14:paraId="359809FE" w14:textId="77777777" w:rsidR="00035754" w:rsidRPr="00D252AE" w:rsidRDefault="00035754" w:rsidP="00035754">
            <w:pPr>
              <w:pStyle w:val="TAL"/>
            </w:pPr>
            <w:r w:rsidRPr="00D252AE">
              <w:t>Cell-specific RS EPRE</w:t>
            </w:r>
          </w:p>
        </w:tc>
        <w:tc>
          <w:tcPr>
            <w:tcW w:w="1147" w:type="dxa"/>
            <w:tcMar>
              <w:top w:w="0" w:type="dxa"/>
              <w:left w:w="108" w:type="dxa"/>
              <w:bottom w:w="0" w:type="dxa"/>
              <w:right w:w="108" w:type="dxa"/>
            </w:tcMar>
            <w:hideMark/>
          </w:tcPr>
          <w:p w14:paraId="24C41663" w14:textId="77777777" w:rsidR="00035754" w:rsidRPr="00D252AE" w:rsidRDefault="00035754" w:rsidP="00035754">
            <w:pPr>
              <w:pStyle w:val="TAC"/>
            </w:pPr>
            <w:r w:rsidRPr="00D252AE">
              <w:t>dBm/SCS</w:t>
            </w:r>
          </w:p>
        </w:tc>
        <w:tc>
          <w:tcPr>
            <w:tcW w:w="874" w:type="dxa"/>
            <w:tcMar>
              <w:top w:w="0" w:type="dxa"/>
              <w:left w:w="108" w:type="dxa"/>
              <w:bottom w:w="0" w:type="dxa"/>
              <w:right w:w="108" w:type="dxa"/>
            </w:tcMar>
            <w:hideMark/>
          </w:tcPr>
          <w:p w14:paraId="119BA7E3" w14:textId="77777777" w:rsidR="00035754" w:rsidRPr="00D252AE" w:rsidRDefault="00035754" w:rsidP="00035754">
            <w:pPr>
              <w:pStyle w:val="TAC"/>
            </w:pPr>
            <w:r w:rsidRPr="00D252AE">
              <w:rPr>
                <w:lang w:eastAsia="zh-CN"/>
              </w:rPr>
              <w:t>-</w:t>
            </w:r>
            <w:r w:rsidR="00D46FFE" w:rsidRPr="00D252AE">
              <w:rPr>
                <w:lang w:eastAsia="zh-CN"/>
              </w:rPr>
              <w:t>96</w:t>
            </w:r>
          </w:p>
        </w:tc>
        <w:tc>
          <w:tcPr>
            <w:tcW w:w="1085" w:type="dxa"/>
            <w:tcMar>
              <w:top w:w="0" w:type="dxa"/>
              <w:left w:w="108" w:type="dxa"/>
              <w:bottom w:w="0" w:type="dxa"/>
              <w:right w:w="108" w:type="dxa"/>
            </w:tcMar>
            <w:hideMark/>
          </w:tcPr>
          <w:p w14:paraId="1B8473BA" w14:textId="77777777" w:rsidR="00035754" w:rsidRPr="00D252AE" w:rsidRDefault="00035754" w:rsidP="00035754">
            <w:pPr>
              <w:pStyle w:val="TAC"/>
            </w:pPr>
            <w:r w:rsidRPr="00D252AE">
              <w:rPr>
                <w:lang w:eastAsia="zh-CN"/>
              </w:rPr>
              <w:t>-</w:t>
            </w:r>
          </w:p>
        </w:tc>
        <w:tc>
          <w:tcPr>
            <w:tcW w:w="957" w:type="dxa"/>
          </w:tcPr>
          <w:p w14:paraId="43586C41" w14:textId="77777777" w:rsidR="00035754" w:rsidRPr="00D252AE" w:rsidRDefault="00035754" w:rsidP="00035754">
            <w:pPr>
              <w:pStyle w:val="TAC"/>
            </w:pPr>
          </w:p>
        </w:tc>
        <w:tc>
          <w:tcPr>
            <w:tcW w:w="3420" w:type="dxa"/>
            <w:tcMar>
              <w:top w:w="0" w:type="dxa"/>
              <w:left w:w="108" w:type="dxa"/>
              <w:bottom w:w="0" w:type="dxa"/>
              <w:right w:w="108" w:type="dxa"/>
            </w:tcMar>
          </w:tcPr>
          <w:p w14:paraId="323DD09B" w14:textId="77777777" w:rsidR="00035754" w:rsidRPr="00D252AE" w:rsidRDefault="00035754" w:rsidP="00035754">
            <w:pPr>
              <w:pStyle w:val="TAL"/>
            </w:pPr>
          </w:p>
        </w:tc>
      </w:tr>
      <w:tr w:rsidR="00035754" w:rsidRPr="00D252AE" w14:paraId="4EF6EB2E" w14:textId="77777777" w:rsidTr="00BB3F3A">
        <w:tc>
          <w:tcPr>
            <w:tcW w:w="427" w:type="dxa"/>
            <w:vMerge/>
            <w:vAlign w:val="center"/>
            <w:hideMark/>
          </w:tcPr>
          <w:p w14:paraId="16947F1C" w14:textId="77777777" w:rsidR="00035754" w:rsidRPr="00D252AE" w:rsidRDefault="00035754" w:rsidP="00035754">
            <w:pPr>
              <w:pStyle w:val="EX"/>
              <w:rPr>
                <w:rFonts w:cs="Arial"/>
              </w:rPr>
            </w:pPr>
          </w:p>
        </w:tc>
        <w:tc>
          <w:tcPr>
            <w:tcW w:w="1270" w:type="dxa"/>
            <w:tcMar>
              <w:top w:w="0" w:type="dxa"/>
              <w:left w:w="108" w:type="dxa"/>
              <w:bottom w:w="0" w:type="dxa"/>
              <w:right w:w="108" w:type="dxa"/>
            </w:tcMar>
            <w:vAlign w:val="center"/>
            <w:hideMark/>
          </w:tcPr>
          <w:p w14:paraId="59DD1529" w14:textId="77777777" w:rsidR="00035754" w:rsidRPr="00D252AE" w:rsidRDefault="00035754" w:rsidP="00035754">
            <w:pPr>
              <w:pStyle w:val="TAL"/>
              <w:rPr>
                <w:rFonts w:eastAsia="Calibri"/>
              </w:rPr>
            </w:pPr>
            <w:r w:rsidRPr="00D252AE">
              <w:t>SS/PBCH</w:t>
            </w:r>
          </w:p>
          <w:p w14:paraId="1181A462" w14:textId="77777777" w:rsidR="00035754" w:rsidRPr="00D252AE" w:rsidRDefault="00035754" w:rsidP="00035754">
            <w:pPr>
              <w:pStyle w:val="TAL"/>
            </w:pPr>
            <w:r w:rsidRPr="00D252AE">
              <w:t>SSS EPRE</w:t>
            </w:r>
          </w:p>
        </w:tc>
        <w:tc>
          <w:tcPr>
            <w:tcW w:w="1147" w:type="dxa"/>
            <w:tcMar>
              <w:top w:w="0" w:type="dxa"/>
              <w:left w:w="108" w:type="dxa"/>
              <w:bottom w:w="0" w:type="dxa"/>
              <w:right w:w="108" w:type="dxa"/>
            </w:tcMar>
            <w:vAlign w:val="center"/>
            <w:hideMark/>
          </w:tcPr>
          <w:p w14:paraId="358BF8F4" w14:textId="77777777" w:rsidR="00035754" w:rsidRPr="00D252AE" w:rsidRDefault="00035754" w:rsidP="00035754">
            <w:pPr>
              <w:pStyle w:val="TAC"/>
            </w:pPr>
            <w:r w:rsidRPr="00D252AE">
              <w:t>dBm/SCS</w:t>
            </w:r>
          </w:p>
        </w:tc>
        <w:tc>
          <w:tcPr>
            <w:tcW w:w="874" w:type="dxa"/>
            <w:tcMar>
              <w:top w:w="0" w:type="dxa"/>
              <w:left w:w="108" w:type="dxa"/>
              <w:bottom w:w="0" w:type="dxa"/>
              <w:right w:w="108" w:type="dxa"/>
            </w:tcMar>
            <w:hideMark/>
          </w:tcPr>
          <w:p w14:paraId="55DA68B4" w14:textId="77777777" w:rsidR="00035754" w:rsidRPr="00D252AE" w:rsidRDefault="00035754" w:rsidP="00035754">
            <w:pPr>
              <w:pStyle w:val="TAC"/>
              <w:rPr>
                <w:lang w:eastAsia="zh-CN"/>
              </w:rPr>
            </w:pPr>
            <w:r w:rsidRPr="00D252AE">
              <w:rPr>
                <w:lang w:eastAsia="zh-CN"/>
              </w:rPr>
              <w:t>-</w:t>
            </w:r>
          </w:p>
        </w:tc>
        <w:tc>
          <w:tcPr>
            <w:tcW w:w="1085" w:type="dxa"/>
            <w:tcMar>
              <w:top w:w="0" w:type="dxa"/>
              <w:left w:w="108" w:type="dxa"/>
              <w:bottom w:w="0" w:type="dxa"/>
              <w:right w:w="108" w:type="dxa"/>
            </w:tcMar>
            <w:hideMark/>
          </w:tcPr>
          <w:p w14:paraId="36EFA6D8" w14:textId="77777777" w:rsidR="00035754" w:rsidRPr="00D252AE" w:rsidRDefault="0057634F" w:rsidP="00035754">
            <w:pPr>
              <w:pStyle w:val="TAC"/>
              <w:rPr>
                <w:lang w:eastAsia="zh-CN"/>
              </w:rPr>
            </w:pPr>
            <w:r w:rsidRPr="00D252AE">
              <w:rPr>
                <w:lang w:eastAsia="zh-CN"/>
              </w:rPr>
              <w:t>-82</w:t>
            </w:r>
          </w:p>
        </w:tc>
        <w:tc>
          <w:tcPr>
            <w:tcW w:w="957" w:type="dxa"/>
          </w:tcPr>
          <w:p w14:paraId="22E08410" w14:textId="77777777" w:rsidR="00035754" w:rsidRPr="00D252AE" w:rsidRDefault="0057634F" w:rsidP="00035754">
            <w:pPr>
              <w:pStyle w:val="TAC"/>
            </w:pPr>
            <w:r w:rsidRPr="00D252AE">
              <w:t>-91</w:t>
            </w:r>
          </w:p>
        </w:tc>
        <w:tc>
          <w:tcPr>
            <w:tcW w:w="3420" w:type="dxa"/>
            <w:tcMar>
              <w:top w:w="0" w:type="dxa"/>
              <w:left w:w="108" w:type="dxa"/>
              <w:bottom w:w="0" w:type="dxa"/>
              <w:right w:w="108" w:type="dxa"/>
            </w:tcMar>
          </w:tcPr>
          <w:p w14:paraId="1A371A41" w14:textId="77777777" w:rsidR="00035754" w:rsidRPr="00D252AE" w:rsidRDefault="00035754" w:rsidP="00035754">
            <w:pPr>
              <w:pStyle w:val="TAL"/>
            </w:pPr>
          </w:p>
        </w:tc>
      </w:tr>
    </w:tbl>
    <w:p w14:paraId="71A92D0F" w14:textId="77777777" w:rsidR="00D46FFE" w:rsidRPr="00D252AE" w:rsidRDefault="00D46FFE" w:rsidP="00D46FFE">
      <w:pPr>
        <w:rPr>
          <w:snapToGrid w:val="0"/>
          <w:lang w:eastAsia="zh-CN"/>
        </w:rPr>
      </w:pPr>
    </w:p>
    <w:p w14:paraId="02328121" w14:textId="77777777" w:rsidR="00D46FFE" w:rsidRPr="00D252AE" w:rsidRDefault="00D46FFE" w:rsidP="00A73FF6">
      <w:pPr>
        <w:pStyle w:val="TH"/>
        <w:rPr>
          <w:lang w:eastAsia="en-US"/>
        </w:rPr>
      </w:pPr>
      <w:r w:rsidRPr="00D252AE">
        <w:rPr>
          <w:lang w:eastAsia="en-US"/>
        </w:rPr>
        <w:t>Table 7.1.3.4.1.3.1-3: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D46FFE" w:rsidRPr="00D252AE" w14:paraId="70BDD016" w14:textId="77777777" w:rsidTr="001529B7">
        <w:tc>
          <w:tcPr>
            <w:tcW w:w="4560" w:type="dxa"/>
            <w:tcBorders>
              <w:top w:val="single" w:sz="4" w:space="0" w:color="auto"/>
              <w:left w:val="single" w:sz="4" w:space="0" w:color="auto"/>
              <w:bottom w:val="single" w:sz="4" w:space="0" w:color="auto"/>
              <w:right w:val="single" w:sz="4" w:space="0" w:color="auto"/>
            </w:tcBorders>
            <w:hideMark/>
          </w:tcPr>
          <w:p w14:paraId="66907905" w14:textId="77777777" w:rsidR="00D46FFE" w:rsidRPr="00D252AE" w:rsidRDefault="00D46FFE" w:rsidP="00A73FF6">
            <w:pPr>
              <w:pStyle w:val="TAL"/>
              <w:rPr>
                <w:i/>
                <w:iCs/>
              </w:rPr>
            </w:pPr>
            <w:r w:rsidRPr="00D252AE">
              <w:rPr>
                <w:i/>
                <w:iCs/>
              </w:rPr>
              <w:t>t-</w:t>
            </w:r>
            <w:proofErr w:type="spellStart"/>
            <w:r w:rsidRPr="00D252AE">
              <w:rPr>
                <w:i/>
                <w:iCs/>
              </w:rPr>
              <w:t>PollRetransmit</w:t>
            </w:r>
            <w:proofErr w:type="spellEnd"/>
          </w:p>
        </w:tc>
        <w:tc>
          <w:tcPr>
            <w:tcW w:w="1960" w:type="dxa"/>
            <w:tcBorders>
              <w:top w:val="single" w:sz="4" w:space="0" w:color="auto"/>
              <w:left w:val="single" w:sz="4" w:space="0" w:color="auto"/>
              <w:bottom w:val="single" w:sz="4" w:space="0" w:color="auto"/>
              <w:right w:val="single" w:sz="4" w:space="0" w:color="auto"/>
            </w:tcBorders>
            <w:hideMark/>
          </w:tcPr>
          <w:p w14:paraId="4F7FB133" w14:textId="77777777" w:rsidR="00D46FFE" w:rsidRPr="00D252AE" w:rsidRDefault="00D46FFE" w:rsidP="00A73FF6">
            <w:pPr>
              <w:pStyle w:val="TAL"/>
            </w:pPr>
            <w:r w:rsidRPr="00D252AE">
              <w:t>ms150</w:t>
            </w:r>
          </w:p>
        </w:tc>
      </w:tr>
    </w:tbl>
    <w:p w14:paraId="3CE4BEAC" w14:textId="15885BAB" w:rsidR="007C757C" w:rsidRDefault="007C757C" w:rsidP="007C757C">
      <w:pPr>
        <w:rPr>
          <w:ins w:id="6" w:author="Rohde &amp; Schwarz" w:date="2022-04-21T10:39:00Z"/>
          <w:snapToGrid w:val="0"/>
          <w:lang w:eastAsia="zh-CN"/>
        </w:rPr>
      </w:pPr>
    </w:p>
    <w:p w14:paraId="23D0B487" w14:textId="77777777" w:rsidR="00AC6D04" w:rsidRPr="00807C3E" w:rsidRDefault="00AC6D04" w:rsidP="00AC6D04">
      <w:pPr>
        <w:pStyle w:val="TH"/>
        <w:rPr>
          <w:ins w:id="7" w:author="Rohde &amp; Schwarz" w:date="2022-04-21T10:39:00Z"/>
        </w:rPr>
      </w:pPr>
      <w:ins w:id="8" w:author="Rohde &amp; Schwarz" w:date="2022-04-21T10:39:00Z">
        <w:r w:rsidRPr="00807C3E">
          <w:t>Table 7.1.</w:t>
        </w:r>
        <w:r>
          <w:t>3.4.1.3.1</w:t>
        </w:r>
        <w:r w:rsidRPr="00807C3E">
          <w:t>-</w:t>
        </w:r>
        <w:r>
          <w:t>4</w:t>
        </w:r>
        <w:r w:rsidRPr="00807C3E">
          <w:t>: MAC-</w:t>
        </w:r>
        <w:proofErr w:type="spellStart"/>
        <w:r w:rsidRPr="00807C3E">
          <w:t>CellGroupConfig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6D04" w:rsidRPr="00807C3E" w14:paraId="5BEFAA2C" w14:textId="77777777" w:rsidTr="00A2599A">
        <w:trPr>
          <w:ins w:id="9" w:author="Rohde &amp; Schwarz" w:date="2022-04-21T10:39:00Z"/>
        </w:trPr>
        <w:tc>
          <w:tcPr>
            <w:tcW w:w="9747" w:type="dxa"/>
            <w:gridSpan w:val="4"/>
          </w:tcPr>
          <w:p w14:paraId="18AA64F4" w14:textId="77777777" w:rsidR="00AC6D04" w:rsidRPr="00807C3E" w:rsidRDefault="00AC6D04" w:rsidP="00A2599A">
            <w:pPr>
              <w:pStyle w:val="TAH"/>
              <w:jc w:val="left"/>
              <w:rPr>
                <w:ins w:id="10" w:author="Rohde &amp; Schwarz" w:date="2022-04-21T10:39:00Z"/>
                <w:b w:val="0"/>
                <w:lang w:eastAsia="en-US"/>
              </w:rPr>
            </w:pPr>
            <w:ins w:id="11" w:author="Rohde &amp; Schwarz" w:date="2022-04-21T10:39:00Z">
              <w:r w:rsidRPr="00807C3E">
                <w:rPr>
                  <w:b w:val="0"/>
                  <w:lang w:eastAsia="en-US"/>
                </w:rPr>
                <w:t>Derivation Path: TS 38.</w:t>
              </w:r>
              <w:r>
                <w:rPr>
                  <w:b w:val="0"/>
                  <w:lang w:eastAsia="en-US"/>
                </w:rPr>
                <w:t>5</w:t>
              </w:r>
              <w:r w:rsidRPr="00807C3E">
                <w:rPr>
                  <w:b w:val="0"/>
                  <w:lang w:eastAsia="en-US"/>
                </w:rPr>
                <w:t>08, clause Table 4.6.3-</w:t>
              </w:r>
              <w:r>
                <w:rPr>
                  <w:b w:val="0"/>
                  <w:lang w:eastAsia="en-US"/>
                </w:rPr>
                <w:t>68</w:t>
              </w:r>
            </w:ins>
          </w:p>
        </w:tc>
      </w:tr>
      <w:tr w:rsidR="00AC6D04" w:rsidRPr="00807C3E" w14:paraId="188ACD3C" w14:textId="77777777" w:rsidTr="00A2599A">
        <w:trPr>
          <w:ins w:id="12" w:author="Rohde &amp; Schwarz" w:date="2022-04-21T10:39:00Z"/>
        </w:trPr>
        <w:tc>
          <w:tcPr>
            <w:tcW w:w="4535" w:type="dxa"/>
          </w:tcPr>
          <w:p w14:paraId="14604968" w14:textId="77777777" w:rsidR="00AC6D04" w:rsidRPr="00807C3E" w:rsidRDefault="00AC6D04" w:rsidP="00A2599A">
            <w:pPr>
              <w:pStyle w:val="TAH"/>
              <w:rPr>
                <w:ins w:id="13" w:author="Rohde &amp; Schwarz" w:date="2022-04-21T10:39:00Z"/>
                <w:lang w:eastAsia="en-US"/>
              </w:rPr>
            </w:pPr>
            <w:ins w:id="14" w:author="Rohde &amp; Schwarz" w:date="2022-04-21T10:39:00Z">
              <w:r w:rsidRPr="00807C3E">
                <w:rPr>
                  <w:lang w:eastAsia="en-US"/>
                </w:rPr>
                <w:t>Information Element</w:t>
              </w:r>
            </w:ins>
          </w:p>
        </w:tc>
        <w:tc>
          <w:tcPr>
            <w:tcW w:w="2267" w:type="dxa"/>
          </w:tcPr>
          <w:p w14:paraId="4CECD214" w14:textId="77777777" w:rsidR="00AC6D04" w:rsidRPr="00807C3E" w:rsidRDefault="00AC6D04" w:rsidP="00A2599A">
            <w:pPr>
              <w:pStyle w:val="TAH"/>
              <w:rPr>
                <w:ins w:id="15" w:author="Rohde &amp; Schwarz" w:date="2022-04-21T10:39:00Z"/>
                <w:lang w:eastAsia="en-US"/>
              </w:rPr>
            </w:pPr>
            <w:ins w:id="16" w:author="Rohde &amp; Schwarz" w:date="2022-04-21T10:39:00Z">
              <w:r w:rsidRPr="00807C3E">
                <w:rPr>
                  <w:lang w:eastAsia="en-US"/>
                </w:rPr>
                <w:t>Value/remark</w:t>
              </w:r>
            </w:ins>
          </w:p>
        </w:tc>
        <w:tc>
          <w:tcPr>
            <w:tcW w:w="1700" w:type="dxa"/>
          </w:tcPr>
          <w:p w14:paraId="3444250E" w14:textId="77777777" w:rsidR="00AC6D04" w:rsidRPr="00807C3E" w:rsidRDefault="00AC6D04" w:rsidP="00A2599A">
            <w:pPr>
              <w:pStyle w:val="TAH"/>
              <w:rPr>
                <w:ins w:id="17" w:author="Rohde &amp; Schwarz" w:date="2022-04-21T10:39:00Z"/>
                <w:lang w:eastAsia="en-US"/>
              </w:rPr>
            </w:pPr>
            <w:ins w:id="18" w:author="Rohde &amp; Schwarz" w:date="2022-04-21T10:39:00Z">
              <w:r w:rsidRPr="00807C3E">
                <w:rPr>
                  <w:lang w:eastAsia="en-US"/>
                </w:rPr>
                <w:t>Comment</w:t>
              </w:r>
            </w:ins>
          </w:p>
        </w:tc>
        <w:tc>
          <w:tcPr>
            <w:tcW w:w="1245" w:type="dxa"/>
          </w:tcPr>
          <w:p w14:paraId="354E511E" w14:textId="77777777" w:rsidR="00AC6D04" w:rsidRPr="00807C3E" w:rsidRDefault="00AC6D04" w:rsidP="00A2599A">
            <w:pPr>
              <w:pStyle w:val="TAH"/>
              <w:rPr>
                <w:ins w:id="19" w:author="Rohde &amp; Schwarz" w:date="2022-04-21T10:39:00Z"/>
                <w:lang w:eastAsia="en-US"/>
              </w:rPr>
            </w:pPr>
            <w:ins w:id="20" w:author="Rohde &amp; Schwarz" w:date="2022-04-21T10:39:00Z">
              <w:r w:rsidRPr="00807C3E">
                <w:rPr>
                  <w:lang w:eastAsia="en-US"/>
                </w:rPr>
                <w:t>Condition</w:t>
              </w:r>
            </w:ins>
          </w:p>
        </w:tc>
      </w:tr>
      <w:tr w:rsidR="00AC6D04" w:rsidRPr="00807C3E" w14:paraId="2A73F39F" w14:textId="77777777" w:rsidTr="00A2599A">
        <w:trPr>
          <w:ins w:id="21" w:author="Rohde &amp; Schwarz" w:date="2022-04-21T10:39:00Z"/>
        </w:trPr>
        <w:tc>
          <w:tcPr>
            <w:tcW w:w="4535" w:type="dxa"/>
          </w:tcPr>
          <w:p w14:paraId="1FF02867" w14:textId="77777777" w:rsidR="00AC6D04" w:rsidRPr="00807C3E" w:rsidRDefault="00AC6D04" w:rsidP="00A2599A">
            <w:pPr>
              <w:pStyle w:val="TAL"/>
              <w:rPr>
                <w:ins w:id="22" w:author="Rohde &amp; Schwarz" w:date="2022-04-21T10:39:00Z"/>
                <w:lang w:eastAsia="en-US"/>
              </w:rPr>
            </w:pPr>
            <w:ins w:id="23" w:author="Rohde &amp; Schwarz" w:date="2022-04-21T10:39:00Z">
              <w:r w:rsidRPr="00807C3E">
                <w:rPr>
                  <w:lang w:eastAsia="en-US"/>
                </w:rPr>
                <w:t>MAC-</w:t>
              </w:r>
              <w:proofErr w:type="spellStart"/>
              <w:proofErr w:type="gramStart"/>
              <w:r w:rsidRPr="00807C3E">
                <w:rPr>
                  <w:lang w:eastAsia="en-US"/>
                </w:rPr>
                <w:t>CellGroupConfig</w:t>
              </w:r>
              <w:proofErr w:type="spellEnd"/>
              <w:r w:rsidRPr="00807C3E">
                <w:rPr>
                  <w:lang w:eastAsia="en-US"/>
                </w:rPr>
                <w:t xml:space="preserve"> ::=</w:t>
              </w:r>
              <w:proofErr w:type="gramEnd"/>
              <w:r w:rsidRPr="00807C3E">
                <w:rPr>
                  <w:lang w:eastAsia="en-US"/>
                </w:rPr>
                <w:t xml:space="preserve"> </w:t>
              </w:r>
              <w:r w:rsidRPr="00807C3E">
                <w:rPr>
                  <w:snapToGrid w:val="0"/>
                  <w:lang w:eastAsia="en-US"/>
                </w:rPr>
                <w:t xml:space="preserve">SEQUENCE </w:t>
              </w:r>
              <w:r w:rsidRPr="00807C3E">
                <w:rPr>
                  <w:lang w:eastAsia="en-US"/>
                </w:rPr>
                <w:t>{</w:t>
              </w:r>
            </w:ins>
          </w:p>
        </w:tc>
        <w:tc>
          <w:tcPr>
            <w:tcW w:w="2267" w:type="dxa"/>
          </w:tcPr>
          <w:p w14:paraId="5B4AB455" w14:textId="77777777" w:rsidR="00AC6D04" w:rsidRPr="00807C3E" w:rsidRDefault="00AC6D04" w:rsidP="00A2599A">
            <w:pPr>
              <w:pStyle w:val="TAL"/>
              <w:rPr>
                <w:ins w:id="24" w:author="Rohde &amp; Schwarz" w:date="2022-04-21T10:39:00Z"/>
                <w:lang w:eastAsia="en-US"/>
              </w:rPr>
            </w:pPr>
          </w:p>
        </w:tc>
        <w:tc>
          <w:tcPr>
            <w:tcW w:w="1700" w:type="dxa"/>
          </w:tcPr>
          <w:p w14:paraId="5BF51491" w14:textId="77777777" w:rsidR="00AC6D04" w:rsidRPr="00807C3E" w:rsidRDefault="00AC6D04" w:rsidP="00A2599A">
            <w:pPr>
              <w:pStyle w:val="TAL"/>
              <w:rPr>
                <w:ins w:id="25" w:author="Rohde &amp; Schwarz" w:date="2022-04-21T10:39:00Z"/>
                <w:lang w:eastAsia="en-US"/>
              </w:rPr>
            </w:pPr>
          </w:p>
        </w:tc>
        <w:tc>
          <w:tcPr>
            <w:tcW w:w="1245" w:type="dxa"/>
          </w:tcPr>
          <w:p w14:paraId="6422E9E5" w14:textId="77777777" w:rsidR="00AC6D04" w:rsidRPr="00807C3E" w:rsidRDefault="00AC6D04" w:rsidP="00A2599A">
            <w:pPr>
              <w:pStyle w:val="TAL"/>
              <w:rPr>
                <w:ins w:id="26" w:author="Rohde &amp; Schwarz" w:date="2022-04-21T10:39:00Z"/>
                <w:lang w:eastAsia="en-US"/>
              </w:rPr>
            </w:pPr>
          </w:p>
        </w:tc>
      </w:tr>
      <w:tr w:rsidR="00AC6D04" w:rsidRPr="00807C3E" w14:paraId="7A8790F8" w14:textId="77777777" w:rsidTr="00A2599A">
        <w:trPr>
          <w:ins w:id="27" w:author="Rohde &amp; Schwarz" w:date="2022-04-21T10:39:00Z"/>
        </w:trPr>
        <w:tc>
          <w:tcPr>
            <w:tcW w:w="4535" w:type="dxa"/>
          </w:tcPr>
          <w:p w14:paraId="3D55F726" w14:textId="77777777" w:rsidR="00AC6D04" w:rsidRPr="00807C3E" w:rsidRDefault="00AC6D04" w:rsidP="00A2599A">
            <w:pPr>
              <w:pStyle w:val="TAL"/>
              <w:rPr>
                <w:ins w:id="28" w:author="Rohde &amp; Schwarz" w:date="2022-04-21T10:39:00Z"/>
                <w:lang w:eastAsia="en-US"/>
              </w:rPr>
            </w:pPr>
            <w:ins w:id="29" w:author="Rohde &amp; Schwarz" w:date="2022-04-21T10:39:00Z">
              <w:r w:rsidRPr="00807C3E">
                <w:rPr>
                  <w:lang w:eastAsia="en-US"/>
                </w:rPr>
                <w:t xml:space="preserve">  </w:t>
              </w:r>
              <w:proofErr w:type="spellStart"/>
              <w:r w:rsidRPr="00807C3E">
                <w:rPr>
                  <w:lang w:eastAsia="en-US"/>
                </w:rPr>
                <w:t>bsr</w:t>
              </w:r>
              <w:proofErr w:type="spellEnd"/>
              <w:r w:rsidRPr="00807C3E">
                <w:rPr>
                  <w:lang w:eastAsia="en-US"/>
                </w:rPr>
                <w:t>-Config SEQUENCE {</w:t>
              </w:r>
            </w:ins>
          </w:p>
        </w:tc>
        <w:tc>
          <w:tcPr>
            <w:tcW w:w="2267" w:type="dxa"/>
          </w:tcPr>
          <w:p w14:paraId="25F74539" w14:textId="77777777" w:rsidR="00AC6D04" w:rsidRPr="00807C3E" w:rsidRDefault="00AC6D04" w:rsidP="00A2599A">
            <w:pPr>
              <w:pStyle w:val="TAL"/>
              <w:rPr>
                <w:ins w:id="30" w:author="Rohde &amp; Schwarz" w:date="2022-04-21T10:39:00Z"/>
                <w:lang w:eastAsia="en-US"/>
              </w:rPr>
            </w:pPr>
          </w:p>
        </w:tc>
        <w:tc>
          <w:tcPr>
            <w:tcW w:w="1700" w:type="dxa"/>
          </w:tcPr>
          <w:p w14:paraId="1A275C13" w14:textId="77777777" w:rsidR="00AC6D04" w:rsidRPr="00807C3E" w:rsidRDefault="00AC6D04" w:rsidP="00A2599A">
            <w:pPr>
              <w:pStyle w:val="TAL"/>
              <w:rPr>
                <w:ins w:id="31" w:author="Rohde &amp; Schwarz" w:date="2022-04-21T10:39:00Z"/>
                <w:lang w:eastAsia="en-US"/>
              </w:rPr>
            </w:pPr>
          </w:p>
        </w:tc>
        <w:tc>
          <w:tcPr>
            <w:tcW w:w="1245" w:type="dxa"/>
          </w:tcPr>
          <w:p w14:paraId="7303F980" w14:textId="77777777" w:rsidR="00AC6D04" w:rsidRPr="00807C3E" w:rsidRDefault="00AC6D04" w:rsidP="00A2599A">
            <w:pPr>
              <w:pStyle w:val="TAL"/>
              <w:rPr>
                <w:ins w:id="32" w:author="Rohde &amp; Schwarz" w:date="2022-04-21T10:39:00Z"/>
                <w:lang w:eastAsia="en-US"/>
              </w:rPr>
            </w:pPr>
          </w:p>
        </w:tc>
      </w:tr>
      <w:tr w:rsidR="00AC6D04" w:rsidRPr="00807C3E" w14:paraId="378E839C" w14:textId="77777777" w:rsidTr="00A2599A">
        <w:trPr>
          <w:ins w:id="33" w:author="Rohde &amp; Schwarz" w:date="2022-04-21T10:39:00Z"/>
        </w:trPr>
        <w:tc>
          <w:tcPr>
            <w:tcW w:w="4535" w:type="dxa"/>
          </w:tcPr>
          <w:p w14:paraId="3DD16278" w14:textId="77777777" w:rsidR="00AC6D04" w:rsidRPr="00807C3E" w:rsidRDefault="00AC6D04" w:rsidP="00A2599A">
            <w:pPr>
              <w:pStyle w:val="TAL"/>
              <w:rPr>
                <w:ins w:id="34" w:author="Rohde &amp; Schwarz" w:date="2022-04-21T10:39:00Z"/>
                <w:lang w:eastAsia="en-US"/>
              </w:rPr>
            </w:pPr>
            <w:ins w:id="35" w:author="Rohde &amp; Schwarz" w:date="2022-04-21T10:39:00Z">
              <w:r w:rsidRPr="00807C3E">
                <w:rPr>
                  <w:lang w:eastAsia="en-US"/>
                </w:rPr>
                <w:t xml:space="preserve">    </w:t>
              </w:r>
              <w:proofErr w:type="spellStart"/>
              <w:r w:rsidRPr="00807C3E">
                <w:rPr>
                  <w:lang w:eastAsia="en-US"/>
                </w:rPr>
                <w:t>retxBSR</w:t>
              </w:r>
              <w:proofErr w:type="spellEnd"/>
              <w:r w:rsidRPr="00807C3E">
                <w:rPr>
                  <w:lang w:eastAsia="en-US"/>
                </w:rPr>
                <w:t>-Timer</w:t>
              </w:r>
            </w:ins>
          </w:p>
        </w:tc>
        <w:tc>
          <w:tcPr>
            <w:tcW w:w="2267" w:type="dxa"/>
          </w:tcPr>
          <w:p w14:paraId="24BB707C" w14:textId="77777777" w:rsidR="00AC6D04" w:rsidRPr="00807C3E" w:rsidRDefault="00AC6D04" w:rsidP="00A2599A">
            <w:pPr>
              <w:pStyle w:val="TAL"/>
              <w:rPr>
                <w:ins w:id="36" w:author="Rohde &amp; Schwarz" w:date="2022-04-21T10:39:00Z"/>
                <w:lang w:eastAsia="en-US"/>
              </w:rPr>
            </w:pPr>
            <w:ins w:id="37" w:author="Rohde &amp; Schwarz" w:date="2022-04-21T10:39:00Z">
              <w:r>
                <w:rPr>
                  <w:lang w:eastAsia="en-US"/>
                </w:rPr>
                <w:t>s</w:t>
              </w:r>
              <w:r w:rsidRPr="00807C3E">
                <w:rPr>
                  <w:lang w:eastAsia="en-US"/>
                </w:rPr>
                <w:t>f</w:t>
              </w:r>
              <w:r>
                <w:rPr>
                  <w:lang w:eastAsia="en-US"/>
                </w:rPr>
                <w:t>80</w:t>
              </w:r>
            </w:ins>
          </w:p>
        </w:tc>
        <w:tc>
          <w:tcPr>
            <w:tcW w:w="1700" w:type="dxa"/>
          </w:tcPr>
          <w:p w14:paraId="45D7052F" w14:textId="77777777" w:rsidR="00AC6D04" w:rsidRPr="00807C3E" w:rsidRDefault="00AC6D04" w:rsidP="00A2599A">
            <w:pPr>
              <w:pStyle w:val="TAL"/>
              <w:rPr>
                <w:ins w:id="38" w:author="Rohde &amp; Schwarz" w:date="2022-04-21T10:39:00Z"/>
                <w:lang w:eastAsia="en-US"/>
              </w:rPr>
            </w:pPr>
          </w:p>
        </w:tc>
        <w:tc>
          <w:tcPr>
            <w:tcW w:w="1245" w:type="dxa"/>
          </w:tcPr>
          <w:p w14:paraId="64EEC87E" w14:textId="77777777" w:rsidR="00AC6D04" w:rsidRPr="00807C3E" w:rsidRDefault="00AC6D04" w:rsidP="00A2599A">
            <w:pPr>
              <w:pStyle w:val="TAL"/>
              <w:rPr>
                <w:ins w:id="39" w:author="Rohde &amp; Schwarz" w:date="2022-04-21T10:39:00Z"/>
                <w:lang w:eastAsia="en-US"/>
              </w:rPr>
            </w:pPr>
          </w:p>
        </w:tc>
      </w:tr>
      <w:tr w:rsidR="00AC6D04" w:rsidRPr="00807C3E" w14:paraId="319D1267" w14:textId="77777777" w:rsidTr="00A2599A">
        <w:trPr>
          <w:ins w:id="40" w:author="Rohde &amp; Schwarz" w:date="2022-04-21T10:39:00Z"/>
        </w:trPr>
        <w:tc>
          <w:tcPr>
            <w:tcW w:w="4535" w:type="dxa"/>
          </w:tcPr>
          <w:p w14:paraId="715BB87B" w14:textId="77777777" w:rsidR="00AC6D04" w:rsidRPr="00807C3E" w:rsidRDefault="00AC6D04" w:rsidP="00A2599A">
            <w:pPr>
              <w:pStyle w:val="TAL"/>
              <w:rPr>
                <w:ins w:id="41" w:author="Rohde &amp; Schwarz" w:date="2022-04-21T10:39:00Z"/>
                <w:lang w:eastAsia="en-US"/>
              </w:rPr>
            </w:pPr>
            <w:ins w:id="42" w:author="Rohde &amp; Schwarz" w:date="2022-04-21T10:39:00Z">
              <w:r w:rsidRPr="00807C3E">
                <w:rPr>
                  <w:lang w:eastAsia="en-US"/>
                </w:rPr>
                <w:t xml:space="preserve">  }</w:t>
              </w:r>
            </w:ins>
          </w:p>
        </w:tc>
        <w:tc>
          <w:tcPr>
            <w:tcW w:w="2267" w:type="dxa"/>
          </w:tcPr>
          <w:p w14:paraId="66C14B74" w14:textId="77777777" w:rsidR="00AC6D04" w:rsidRPr="00807C3E" w:rsidRDefault="00AC6D04" w:rsidP="00A2599A">
            <w:pPr>
              <w:pStyle w:val="TAL"/>
              <w:rPr>
                <w:ins w:id="43" w:author="Rohde &amp; Schwarz" w:date="2022-04-21T10:39:00Z"/>
                <w:lang w:eastAsia="en-US"/>
              </w:rPr>
            </w:pPr>
          </w:p>
        </w:tc>
        <w:tc>
          <w:tcPr>
            <w:tcW w:w="1700" w:type="dxa"/>
          </w:tcPr>
          <w:p w14:paraId="20789C40" w14:textId="77777777" w:rsidR="00AC6D04" w:rsidRPr="00807C3E" w:rsidRDefault="00AC6D04" w:rsidP="00A2599A">
            <w:pPr>
              <w:pStyle w:val="TAL"/>
              <w:rPr>
                <w:ins w:id="44" w:author="Rohde &amp; Schwarz" w:date="2022-04-21T10:39:00Z"/>
                <w:lang w:eastAsia="en-US"/>
              </w:rPr>
            </w:pPr>
          </w:p>
        </w:tc>
        <w:tc>
          <w:tcPr>
            <w:tcW w:w="1245" w:type="dxa"/>
          </w:tcPr>
          <w:p w14:paraId="4E0F076F" w14:textId="77777777" w:rsidR="00AC6D04" w:rsidRPr="00807C3E" w:rsidRDefault="00AC6D04" w:rsidP="00A2599A">
            <w:pPr>
              <w:pStyle w:val="TAL"/>
              <w:rPr>
                <w:ins w:id="45" w:author="Rohde &amp; Schwarz" w:date="2022-04-21T10:39:00Z"/>
                <w:lang w:eastAsia="en-US"/>
              </w:rPr>
            </w:pPr>
          </w:p>
        </w:tc>
      </w:tr>
    </w:tbl>
    <w:p w14:paraId="2B3177E1" w14:textId="77777777" w:rsidR="00AC6D04" w:rsidRPr="00D252AE" w:rsidRDefault="00AC6D04" w:rsidP="007C757C">
      <w:pPr>
        <w:rPr>
          <w:snapToGrid w:val="0"/>
          <w:lang w:eastAsia="zh-CN"/>
        </w:rPr>
      </w:pPr>
    </w:p>
    <w:p w14:paraId="2E73AEDE" w14:textId="77777777" w:rsidR="007E66AD" w:rsidRPr="00D252AE" w:rsidRDefault="007E66AD" w:rsidP="00EE6CF8">
      <w:pPr>
        <w:pStyle w:val="H6"/>
      </w:pPr>
      <w:r w:rsidRPr="00D252AE">
        <w:lastRenderedPageBreak/>
        <w:t>7.</w:t>
      </w:r>
      <w:r w:rsidR="00994DB2" w:rsidRPr="00D252AE">
        <w:t>1.</w:t>
      </w:r>
      <w:r w:rsidRPr="00D252AE">
        <w:t>3.4.1.3.2</w:t>
      </w:r>
      <w:r w:rsidRPr="00D252AE">
        <w:tab/>
        <w:t>Test procedure sequence</w:t>
      </w:r>
    </w:p>
    <w:p w14:paraId="27084115" w14:textId="77777777" w:rsidR="007E66AD" w:rsidRPr="00D252AE" w:rsidRDefault="007E66AD" w:rsidP="00F31BD6">
      <w:pPr>
        <w:pStyle w:val="TH"/>
      </w:pPr>
      <w:r w:rsidRPr="00D252AE">
        <w:t>Table 7.</w:t>
      </w:r>
      <w:r w:rsidR="00994DB2" w:rsidRPr="00D252AE">
        <w:t>1.</w:t>
      </w:r>
      <w:r w:rsidRPr="00D252AE">
        <w:t>3.4.1.3.2-1: Main behaviour</w:t>
      </w: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gridCol w:w="13"/>
      </w:tblGrid>
      <w:tr w:rsidR="007E66AD" w:rsidRPr="00D252AE" w14:paraId="6BE28BB1" w14:textId="77777777" w:rsidTr="00631D78">
        <w:trPr>
          <w:gridAfter w:val="1"/>
          <w:wAfter w:w="13" w:type="dxa"/>
          <w:cantSplit/>
        </w:trPr>
        <w:tc>
          <w:tcPr>
            <w:tcW w:w="647" w:type="dxa"/>
            <w:tcBorders>
              <w:top w:val="single" w:sz="4" w:space="0" w:color="auto"/>
              <w:bottom w:val="nil"/>
            </w:tcBorders>
          </w:tcPr>
          <w:p w14:paraId="02B59295" w14:textId="77777777" w:rsidR="007E66AD" w:rsidRPr="00D252AE" w:rsidRDefault="007E66AD" w:rsidP="00282E75">
            <w:pPr>
              <w:pStyle w:val="TAH"/>
              <w:rPr>
                <w:lang w:eastAsia="en-US"/>
              </w:rPr>
            </w:pPr>
            <w:r w:rsidRPr="00D252AE">
              <w:rPr>
                <w:lang w:eastAsia="en-US"/>
              </w:rPr>
              <w:lastRenderedPageBreak/>
              <w:t>St</w:t>
            </w:r>
          </w:p>
        </w:tc>
        <w:tc>
          <w:tcPr>
            <w:tcW w:w="3969" w:type="dxa"/>
            <w:tcBorders>
              <w:top w:val="single" w:sz="4" w:space="0" w:color="auto"/>
              <w:bottom w:val="nil"/>
            </w:tcBorders>
          </w:tcPr>
          <w:p w14:paraId="0AC50A57" w14:textId="77777777" w:rsidR="007E66AD" w:rsidRPr="00D252AE" w:rsidRDefault="007E66AD" w:rsidP="00282E75">
            <w:pPr>
              <w:pStyle w:val="TAH"/>
              <w:rPr>
                <w:lang w:eastAsia="en-US"/>
              </w:rPr>
            </w:pPr>
            <w:r w:rsidRPr="00D252AE">
              <w:rPr>
                <w:lang w:eastAsia="en-US"/>
              </w:rPr>
              <w:t>Procedure</w:t>
            </w:r>
          </w:p>
        </w:tc>
        <w:tc>
          <w:tcPr>
            <w:tcW w:w="3686" w:type="dxa"/>
            <w:gridSpan w:val="2"/>
            <w:tcBorders>
              <w:top w:val="single" w:sz="4" w:space="0" w:color="auto"/>
            </w:tcBorders>
          </w:tcPr>
          <w:p w14:paraId="442A6587" w14:textId="77777777" w:rsidR="007E66AD" w:rsidRPr="00D252AE" w:rsidRDefault="007E66AD" w:rsidP="00282E75">
            <w:pPr>
              <w:pStyle w:val="TAH"/>
              <w:rPr>
                <w:lang w:eastAsia="en-US"/>
              </w:rPr>
            </w:pPr>
            <w:r w:rsidRPr="00D252AE">
              <w:rPr>
                <w:lang w:eastAsia="en-US"/>
              </w:rPr>
              <w:t>Message Sequence</w:t>
            </w:r>
          </w:p>
        </w:tc>
        <w:tc>
          <w:tcPr>
            <w:tcW w:w="567" w:type="dxa"/>
            <w:tcBorders>
              <w:top w:val="single" w:sz="4" w:space="0" w:color="auto"/>
              <w:bottom w:val="nil"/>
            </w:tcBorders>
          </w:tcPr>
          <w:p w14:paraId="2985C62D" w14:textId="77777777" w:rsidR="007E66AD" w:rsidRPr="00D252AE" w:rsidRDefault="007E66AD" w:rsidP="00282E75">
            <w:pPr>
              <w:pStyle w:val="TAH"/>
              <w:rPr>
                <w:rFonts w:eastAsia="MS Gothic"/>
                <w:lang w:eastAsia="en-US"/>
              </w:rPr>
            </w:pPr>
            <w:r w:rsidRPr="00D252AE">
              <w:rPr>
                <w:rFonts w:eastAsia="MS Gothic"/>
                <w:lang w:eastAsia="en-US"/>
              </w:rPr>
              <w:t>TP</w:t>
            </w:r>
          </w:p>
        </w:tc>
        <w:tc>
          <w:tcPr>
            <w:tcW w:w="851" w:type="dxa"/>
            <w:tcBorders>
              <w:top w:val="single" w:sz="4" w:space="0" w:color="auto"/>
              <w:bottom w:val="nil"/>
            </w:tcBorders>
          </w:tcPr>
          <w:p w14:paraId="0C10643F" w14:textId="77777777" w:rsidR="007E66AD" w:rsidRPr="00D252AE" w:rsidRDefault="007E66AD" w:rsidP="00282E75">
            <w:pPr>
              <w:pStyle w:val="TAH"/>
              <w:rPr>
                <w:rFonts w:eastAsia="MS Gothic"/>
                <w:lang w:eastAsia="en-US"/>
              </w:rPr>
            </w:pPr>
            <w:r w:rsidRPr="00D252AE">
              <w:rPr>
                <w:rFonts w:eastAsia="MS Gothic"/>
                <w:lang w:eastAsia="en-US"/>
              </w:rPr>
              <w:t>Verdict</w:t>
            </w:r>
          </w:p>
        </w:tc>
      </w:tr>
      <w:tr w:rsidR="007E66AD" w:rsidRPr="00D252AE" w14:paraId="59E7ED82" w14:textId="77777777" w:rsidTr="00631D78">
        <w:trPr>
          <w:gridAfter w:val="1"/>
          <w:wAfter w:w="13" w:type="dxa"/>
          <w:cantSplit/>
        </w:trPr>
        <w:tc>
          <w:tcPr>
            <w:tcW w:w="647" w:type="dxa"/>
            <w:tcBorders>
              <w:top w:val="nil"/>
            </w:tcBorders>
          </w:tcPr>
          <w:p w14:paraId="6D15F817" w14:textId="77777777" w:rsidR="007E66AD" w:rsidRPr="00D252AE" w:rsidRDefault="007E66AD" w:rsidP="00282E75">
            <w:pPr>
              <w:pStyle w:val="TAH"/>
              <w:rPr>
                <w:rFonts w:eastAsia="MS Gothic"/>
                <w:lang w:eastAsia="en-US"/>
              </w:rPr>
            </w:pPr>
          </w:p>
        </w:tc>
        <w:tc>
          <w:tcPr>
            <w:tcW w:w="3969" w:type="dxa"/>
            <w:tcBorders>
              <w:top w:val="nil"/>
            </w:tcBorders>
          </w:tcPr>
          <w:p w14:paraId="7EDB6EAE" w14:textId="77777777" w:rsidR="007E66AD" w:rsidRPr="00D252AE" w:rsidRDefault="007E66AD" w:rsidP="00282E75">
            <w:pPr>
              <w:pStyle w:val="TAH"/>
              <w:rPr>
                <w:rFonts w:eastAsia="MS Gothic"/>
                <w:lang w:eastAsia="en-US"/>
              </w:rPr>
            </w:pPr>
          </w:p>
        </w:tc>
        <w:tc>
          <w:tcPr>
            <w:tcW w:w="709" w:type="dxa"/>
            <w:tcBorders>
              <w:top w:val="nil"/>
            </w:tcBorders>
          </w:tcPr>
          <w:p w14:paraId="433211CE" w14:textId="77777777" w:rsidR="007E66AD" w:rsidRPr="00D252AE" w:rsidRDefault="007E66AD" w:rsidP="00282E75">
            <w:pPr>
              <w:pStyle w:val="TAH"/>
              <w:rPr>
                <w:lang w:eastAsia="en-US"/>
              </w:rPr>
            </w:pPr>
            <w:r w:rsidRPr="00D252AE">
              <w:rPr>
                <w:lang w:eastAsia="en-US"/>
              </w:rPr>
              <w:t>U - S</w:t>
            </w:r>
          </w:p>
        </w:tc>
        <w:tc>
          <w:tcPr>
            <w:tcW w:w="2977" w:type="dxa"/>
            <w:tcBorders>
              <w:top w:val="nil"/>
            </w:tcBorders>
          </w:tcPr>
          <w:p w14:paraId="72E1EAC4" w14:textId="77777777" w:rsidR="007E66AD" w:rsidRPr="00D252AE" w:rsidRDefault="007E66AD" w:rsidP="00282E75">
            <w:pPr>
              <w:pStyle w:val="TAH"/>
              <w:rPr>
                <w:lang w:eastAsia="en-US"/>
              </w:rPr>
            </w:pPr>
            <w:r w:rsidRPr="00D252AE">
              <w:rPr>
                <w:lang w:eastAsia="en-US"/>
              </w:rPr>
              <w:t>Message</w:t>
            </w:r>
          </w:p>
        </w:tc>
        <w:tc>
          <w:tcPr>
            <w:tcW w:w="567" w:type="dxa"/>
            <w:tcBorders>
              <w:top w:val="nil"/>
            </w:tcBorders>
          </w:tcPr>
          <w:p w14:paraId="5FF866B9" w14:textId="77777777" w:rsidR="007E66AD" w:rsidRPr="00D252AE" w:rsidRDefault="007E66AD" w:rsidP="00282E75">
            <w:pPr>
              <w:pStyle w:val="TAH"/>
              <w:rPr>
                <w:rFonts w:eastAsia="MS Gothic"/>
                <w:lang w:eastAsia="en-US"/>
              </w:rPr>
            </w:pPr>
          </w:p>
        </w:tc>
        <w:tc>
          <w:tcPr>
            <w:tcW w:w="851" w:type="dxa"/>
            <w:tcBorders>
              <w:top w:val="nil"/>
            </w:tcBorders>
          </w:tcPr>
          <w:p w14:paraId="5789BB6B" w14:textId="77777777" w:rsidR="007E66AD" w:rsidRPr="00D252AE" w:rsidRDefault="007E66AD" w:rsidP="00282E75">
            <w:pPr>
              <w:pStyle w:val="TAH"/>
              <w:rPr>
                <w:rFonts w:eastAsia="MS Gothic"/>
                <w:lang w:eastAsia="en-US"/>
              </w:rPr>
            </w:pPr>
          </w:p>
        </w:tc>
      </w:tr>
      <w:tr w:rsidR="007E66AD" w:rsidRPr="00D252AE" w14:paraId="0C6325D0" w14:textId="77777777" w:rsidTr="00631D78">
        <w:trPr>
          <w:gridAfter w:val="1"/>
          <w:wAfter w:w="13" w:type="dxa"/>
          <w:cantSplit/>
        </w:trPr>
        <w:tc>
          <w:tcPr>
            <w:tcW w:w="647" w:type="dxa"/>
          </w:tcPr>
          <w:p w14:paraId="318F74CF" w14:textId="77777777" w:rsidR="007E66AD" w:rsidRPr="00D252AE" w:rsidRDefault="007E66AD" w:rsidP="00282E75">
            <w:pPr>
              <w:pStyle w:val="TAC"/>
              <w:rPr>
                <w:lang w:eastAsia="en-US"/>
              </w:rPr>
            </w:pPr>
            <w:r w:rsidRPr="00D252AE">
              <w:rPr>
                <w:lang w:eastAsia="en-US"/>
              </w:rPr>
              <w:t>1</w:t>
            </w:r>
          </w:p>
        </w:tc>
        <w:tc>
          <w:tcPr>
            <w:tcW w:w="3969" w:type="dxa"/>
          </w:tcPr>
          <w:p w14:paraId="67810835" w14:textId="77777777" w:rsidR="007E66AD" w:rsidRPr="00D252AE" w:rsidRDefault="007E66AD" w:rsidP="00282E75">
            <w:pPr>
              <w:pStyle w:val="TAL"/>
              <w:rPr>
                <w:lang w:eastAsia="en-US"/>
              </w:rPr>
            </w:pPr>
            <w:r w:rsidRPr="00D252AE">
              <w:rPr>
                <w:lang w:eastAsia="en-US"/>
              </w:rPr>
              <w:t>The SS creates 5 PDCP Data PDUs and the TX_NEXT is set to "0".</w:t>
            </w:r>
          </w:p>
        </w:tc>
        <w:tc>
          <w:tcPr>
            <w:tcW w:w="709" w:type="dxa"/>
          </w:tcPr>
          <w:p w14:paraId="5C24BF61" w14:textId="77777777" w:rsidR="007E66AD" w:rsidRPr="00D252AE" w:rsidRDefault="007E66AD" w:rsidP="00282E75">
            <w:pPr>
              <w:pStyle w:val="TAC"/>
              <w:rPr>
                <w:lang w:eastAsia="en-US"/>
              </w:rPr>
            </w:pPr>
            <w:r w:rsidRPr="00D252AE">
              <w:rPr>
                <w:lang w:eastAsia="en-US"/>
              </w:rPr>
              <w:t>-</w:t>
            </w:r>
          </w:p>
        </w:tc>
        <w:tc>
          <w:tcPr>
            <w:tcW w:w="2977" w:type="dxa"/>
          </w:tcPr>
          <w:p w14:paraId="08CEDC2F" w14:textId="77777777" w:rsidR="007E66AD" w:rsidRPr="00D252AE" w:rsidRDefault="007E66AD" w:rsidP="00282E75">
            <w:pPr>
              <w:pStyle w:val="TAL"/>
              <w:rPr>
                <w:rFonts w:eastAsia="MS Gothic"/>
                <w:lang w:eastAsia="en-US"/>
              </w:rPr>
            </w:pPr>
            <w:r w:rsidRPr="00D252AE">
              <w:rPr>
                <w:lang w:eastAsia="en-US"/>
              </w:rPr>
              <w:t>-</w:t>
            </w:r>
          </w:p>
        </w:tc>
        <w:tc>
          <w:tcPr>
            <w:tcW w:w="567" w:type="dxa"/>
          </w:tcPr>
          <w:p w14:paraId="02E1B8CA" w14:textId="77777777" w:rsidR="007E66AD" w:rsidRPr="00D252AE" w:rsidRDefault="007E66AD" w:rsidP="00282E75">
            <w:pPr>
              <w:pStyle w:val="TAC"/>
              <w:rPr>
                <w:rFonts w:eastAsia="MS Gothic"/>
                <w:lang w:eastAsia="en-US"/>
              </w:rPr>
            </w:pPr>
            <w:r w:rsidRPr="00D252AE">
              <w:rPr>
                <w:lang w:eastAsia="en-US"/>
              </w:rPr>
              <w:t>-</w:t>
            </w:r>
          </w:p>
        </w:tc>
        <w:tc>
          <w:tcPr>
            <w:tcW w:w="851" w:type="dxa"/>
          </w:tcPr>
          <w:p w14:paraId="287ADC53" w14:textId="77777777" w:rsidR="007E66AD" w:rsidRPr="00D252AE" w:rsidRDefault="007E66AD" w:rsidP="00282E75">
            <w:pPr>
              <w:pStyle w:val="TAC"/>
              <w:rPr>
                <w:rFonts w:eastAsia="MS Gothic"/>
                <w:lang w:eastAsia="en-US"/>
              </w:rPr>
            </w:pPr>
            <w:r w:rsidRPr="00D252AE">
              <w:rPr>
                <w:lang w:eastAsia="en-US"/>
              </w:rPr>
              <w:t>-</w:t>
            </w:r>
          </w:p>
        </w:tc>
      </w:tr>
      <w:tr w:rsidR="007E66AD" w:rsidRPr="00D252AE" w14:paraId="49F2590D" w14:textId="77777777" w:rsidTr="00631D78">
        <w:trPr>
          <w:gridAfter w:val="1"/>
          <w:wAfter w:w="13" w:type="dxa"/>
          <w:cantSplit/>
        </w:trPr>
        <w:tc>
          <w:tcPr>
            <w:tcW w:w="647" w:type="dxa"/>
          </w:tcPr>
          <w:p w14:paraId="52AE55E2" w14:textId="77777777" w:rsidR="007E66AD" w:rsidRPr="00D252AE" w:rsidRDefault="007E66AD" w:rsidP="00282E75">
            <w:pPr>
              <w:pStyle w:val="TAC"/>
              <w:rPr>
                <w:lang w:eastAsia="en-US"/>
              </w:rPr>
            </w:pPr>
            <w:r w:rsidRPr="00D252AE">
              <w:rPr>
                <w:lang w:eastAsia="zh-CN"/>
              </w:rPr>
              <w:t>-</w:t>
            </w:r>
          </w:p>
        </w:tc>
        <w:tc>
          <w:tcPr>
            <w:tcW w:w="3969" w:type="dxa"/>
          </w:tcPr>
          <w:p w14:paraId="05219739" w14:textId="77777777" w:rsidR="007E66AD" w:rsidRPr="00D252AE" w:rsidDel="00CD06AA" w:rsidRDefault="007E66AD" w:rsidP="00282E75">
            <w:pPr>
              <w:pStyle w:val="TAL"/>
              <w:rPr>
                <w:rFonts w:eastAsia="MS Gothic"/>
                <w:lang w:eastAsia="en-US"/>
              </w:rPr>
            </w:pPr>
            <w:r w:rsidRPr="00D252AE">
              <w:rPr>
                <w:lang w:eastAsia="en-US"/>
              </w:rPr>
              <w:t xml:space="preserve">EXCEPTION: Step 2 and </w:t>
            </w:r>
            <w:r w:rsidR="007C757C" w:rsidRPr="00D252AE">
              <w:t xml:space="preserve">3 </w:t>
            </w:r>
            <w:r w:rsidRPr="00D252AE">
              <w:rPr>
                <w:lang w:eastAsia="en-US"/>
              </w:rPr>
              <w:t>shall be repeated for k=0 to 1(increment=1).</w:t>
            </w:r>
          </w:p>
        </w:tc>
        <w:tc>
          <w:tcPr>
            <w:tcW w:w="709" w:type="dxa"/>
          </w:tcPr>
          <w:p w14:paraId="74B30A32" w14:textId="77777777" w:rsidR="007E66AD" w:rsidRPr="00D252AE" w:rsidRDefault="007E66AD" w:rsidP="00282E75">
            <w:pPr>
              <w:pStyle w:val="TAC"/>
              <w:rPr>
                <w:lang w:eastAsia="en-US"/>
              </w:rPr>
            </w:pPr>
            <w:r w:rsidRPr="00D252AE">
              <w:rPr>
                <w:lang w:eastAsia="zh-CN"/>
              </w:rPr>
              <w:t>-</w:t>
            </w:r>
          </w:p>
        </w:tc>
        <w:tc>
          <w:tcPr>
            <w:tcW w:w="2977" w:type="dxa"/>
          </w:tcPr>
          <w:p w14:paraId="139B0B9D" w14:textId="77777777" w:rsidR="007E66AD" w:rsidRPr="00D252AE" w:rsidRDefault="007E66AD" w:rsidP="00282E75">
            <w:pPr>
              <w:pStyle w:val="TAL"/>
              <w:rPr>
                <w:lang w:eastAsia="en-US"/>
              </w:rPr>
            </w:pPr>
            <w:r w:rsidRPr="00D252AE">
              <w:rPr>
                <w:lang w:eastAsia="zh-CN"/>
              </w:rPr>
              <w:t>-</w:t>
            </w:r>
          </w:p>
        </w:tc>
        <w:tc>
          <w:tcPr>
            <w:tcW w:w="567" w:type="dxa"/>
          </w:tcPr>
          <w:p w14:paraId="3E194BCB" w14:textId="77777777" w:rsidR="007E66AD" w:rsidRPr="00D252AE" w:rsidRDefault="007E66AD" w:rsidP="00282E75">
            <w:pPr>
              <w:pStyle w:val="TAC"/>
              <w:rPr>
                <w:lang w:eastAsia="en-US"/>
              </w:rPr>
            </w:pPr>
            <w:r w:rsidRPr="00D252AE">
              <w:rPr>
                <w:lang w:eastAsia="zh-CN"/>
              </w:rPr>
              <w:t>-</w:t>
            </w:r>
          </w:p>
        </w:tc>
        <w:tc>
          <w:tcPr>
            <w:tcW w:w="851" w:type="dxa"/>
          </w:tcPr>
          <w:p w14:paraId="6B7D88B4" w14:textId="77777777" w:rsidR="007E66AD" w:rsidRPr="00D252AE" w:rsidRDefault="007E66AD" w:rsidP="00282E75">
            <w:pPr>
              <w:pStyle w:val="TAC"/>
              <w:rPr>
                <w:lang w:eastAsia="en-US"/>
              </w:rPr>
            </w:pPr>
            <w:r w:rsidRPr="00D252AE">
              <w:rPr>
                <w:lang w:eastAsia="zh-CN"/>
              </w:rPr>
              <w:t>-</w:t>
            </w:r>
          </w:p>
        </w:tc>
      </w:tr>
      <w:tr w:rsidR="007E66AD" w:rsidRPr="00D252AE" w14:paraId="0F6E1380" w14:textId="77777777" w:rsidTr="00631D78">
        <w:trPr>
          <w:gridAfter w:val="1"/>
          <w:wAfter w:w="13" w:type="dxa"/>
          <w:cantSplit/>
        </w:trPr>
        <w:tc>
          <w:tcPr>
            <w:tcW w:w="647" w:type="dxa"/>
          </w:tcPr>
          <w:p w14:paraId="714F24B5" w14:textId="77777777" w:rsidR="007E66AD" w:rsidRPr="00D252AE" w:rsidRDefault="007E66AD" w:rsidP="00282E75">
            <w:pPr>
              <w:pStyle w:val="TAC"/>
              <w:rPr>
                <w:lang w:eastAsia="en-US"/>
              </w:rPr>
            </w:pPr>
            <w:r w:rsidRPr="00D252AE">
              <w:rPr>
                <w:lang w:eastAsia="en-US"/>
              </w:rPr>
              <w:t>2</w:t>
            </w:r>
          </w:p>
        </w:tc>
        <w:tc>
          <w:tcPr>
            <w:tcW w:w="3969" w:type="dxa"/>
          </w:tcPr>
          <w:p w14:paraId="04401D8E" w14:textId="77777777" w:rsidR="007E66AD" w:rsidRPr="00D252AE" w:rsidRDefault="007E66AD" w:rsidP="00282E75">
            <w:pPr>
              <w:pStyle w:val="TAL"/>
              <w:rPr>
                <w:lang w:eastAsia="en-US"/>
              </w:rPr>
            </w:pPr>
            <w:r w:rsidRPr="00D252AE">
              <w:rPr>
                <w:lang w:eastAsia="en-US"/>
              </w:rPr>
              <w:t xml:space="preserve">The SS sends the PDCP Data </w:t>
            </w:r>
            <w:proofErr w:type="spellStart"/>
            <w:r w:rsidRPr="00D252AE">
              <w:rPr>
                <w:lang w:eastAsia="en-US"/>
              </w:rPr>
              <w:t>PDU#k</w:t>
            </w:r>
            <w:proofErr w:type="spellEnd"/>
            <w:r w:rsidRPr="00D252AE">
              <w:rPr>
                <w:lang w:eastAsia="en-US"/>
              </w:rPr>
              <w:t xml:space="preserve"> via RLC-AM RB with the following content to the UE:</w:t>
            </w:r>
          </w:p>
          <w:p w14:paraId="2ABA9659" w14:textId="77777777" w:rsidR="007E66AD" w:rsidRPr="00D252AE" w:rsidRDefault="007E66AD" w:rsidP="00282E75">
            <w:pPr>
              <w:pStyle w:val="TAL"/>
              <w:rPr>
                <w:lang w:eastAsia="en-US"/>
              </w:rPr>
            </w:pPr>
            <w:r w:rsidRPr="00D252AE">
              <w:rPr>
                <w:lang w:eastAsia="en-US"/>
              </w:rPr>
              <w:t>D/C field = 1 (PDCP Data PDU) and PDCP SN = k</w:t>
            </w:r>
            <w:r w:rsidR="007C757C" w:rsidRPr="00D252AE">
              <w:t xml:space="preserve"> on NR Cell 1</w:t>
            </w:r>
            <w:r w:rsidRPr="00D252AE">
              <w:rPr>
                <w:lang w:eastAsia="en-US"/>
              </w:rPr>
              <w:t>.</w:t>
            </w:r>
          </w:p>
          <w:p w14:paraId="53268BEE" w14:textId="77777777" w:rsidR="007E66AD" w:rsidRPr="00D252AE" w:rsidRDefault="007E66AD" w:rsidP="00282E75">
            <w:pPr>
              <w:pStyle w:val="TAL"/>
              <w:rPr>
                <w:rFonts w:eastAsia="MS Gothic"/>
                <w:lang w:eastAsia="en-US"/>
              </w:rPr>
            </w:pPr>
            <w:r w:rsidRPr="00D252AE">
              <w:rPr>
                <w:lang w:eastAsia="en-US"/>
              </w:rPr>
              <w:t>After having sent a PDU, the SS set TX_NEXT = k+1.</w:t>
            </w:r>
          </w:p>
        </w:tc>
        <w:tc>
          <w:tcPr>
            <w:tcW w:w="709" w:type="dxa"/>
          </w:tcPr>
          <w:p w14:paraId="08D2FAC3" w14:textId="77777777" w:rsidR="007E66AD" w:rsidRPr="00D252AE" w:rsidRDefault="007E66AD" w:rsidP="00282E75">
            <w:pPr>
              <w:pStyle w:val="TAC"/>
              <w:rPr>
                <w:lang w:eastAsia="en-US"/>
              </w:rPr>
            </w:pPr>
            <w:r w:rsidRPr="00D252AE">
              <w:rPr>
                <w:lang w:eastAsia="en-US"/>
              </w:rPr>
              <w:t>&lt;--</w:t>
            </w:r>
          </w:p>
        </w:tc>
        <w:tc>
          <w:tcPr>
            <w:tcW w:w="2977" w:type="dxa"/>
          </w:tcPr>
          <w:p w14:paraId="20EAC164" w14:textId="77777777" w:rsidR="007E66AD" w:rsidRPr="00D252AE" w:rsidRDefault="007E66AD" w:rsidP="00282E75">
            <w:pPr>
              <w:pStyle w:val="TAL"/>
              <w:rPr>
                <w:lang w:eastAsia="en-US"/>
              </w:rPr>
            </w:pPr>
            <w:r w:rsidRPr="00D252AE">
              <w:rPr>
                <w:lang w:eastAsia="en-US"/>
              </w:rPr>
              <w:t>PDCP PDU DATA #k</w:t>
            </w:r>
          </w:p>
        </w:tc>
        <w:tc>
          <w:tcPr>
            <w:tcW w:w="567" w:type="dxa"/>
          </w:tcPr>
          <w:p w14:paraId="6909D5CB" w14:textId="77777777" w:rsidR="007E66AD" w:rsidRPr="00D252AE" w:rsidRDefault="007E66AD" w:rsidP="00282E75">
            <w:pPr>
              <w:pStyle w:val="TAC"/>
              <w:rPr>
                <w:rFonts w:eastAsia="MS Gothic"/>
                <w:lang w:eastAsia="en-US"/>
              </w:rPr>
            </w:pPr>
            <w:r w:rsidRPr="00D252AE">
              <w:rPr>
                <w:lang w:eastAsia="en-US"/>
              </w:rPr>
              <w:t>-</w:t>
            </w:r>
          </w:p>
        </w:tc>
        <w:tc>
          <w:tcPr>
            <w:tcW w:w="851" w:type="dxa"/>
          </w:tcPr>
          <w:p w14:paraId="395BBCFD" w14:textId="77777777" w:rsidR="007E66AD" w:rsidRPr="00D252AE" w:rsidRDefault="007E66AD" w:rsidP="00282E75">
            <w:pPr>
              <w:pStyle w:val="TAC"/>
              <w:rPr>
                <w:lang w:eastAsia="en-US"/>
              </w:rPr>
            </w:pPr>
            <w:r w:rsidRPr="00D252AE">
              <w:rPr>
                <w:lang w:eastAsia="en-US"/>
              </w:rPr>
              <w:t>-</w:t>
            </w:r>
          </w:p>
        </w:tc>
      </w:tr>
      <w:tr w:rsidR="007E66AD" w:rsidRPr="00D252AE" w14:paraId="4E63F532" w14:textId="77777777" w:rsidTr="00631D78">
        <w:trPr>
          <w:gridAfter w:val="1"/>
          <w:wAfter w:w="13" w:type="dxa"/>
          <w:cantSplit/>
        </w:trPr>
        <w:tc>
          <w:tcPr>
            <w:tcW w:w="647" w:type="dxa"/>
          </w:tcPr>
          <w:p w14:paraId="0CEEC3F6" w14:textId="77777777" w:rsidR="007E66AD" w:rsidRPr="00D252AE" w:rsidRDefault="007E66AD" w:rsidP="00282E75">
            <w:pPr>
              <w:pStyle w:val="TAC"/>
              <w:rPr>
                <w:lang w:eastAsia="en-US"/>
              </w:rPr>
            </w:pPr>
            <w:r w:rsidRPr="00D252AE">
              <w:rPr>
                <w:lang w:eastAsia="en-US"/>
              </w:rPr>
              <w:t>3</w:t>
            </w:r>
          </w:p>
        </w:tc>
        <w:tc>
          <w:tcPr>
            <w:tcW w:w="3969" w:type="dxa"/>
          </w:tcPr>
          <w:p w14:paraId="3EE05928" w14:textId="77777777" w:rsidR="007E66AD" w:rsidRPr="00D252AE" w:rsidRDefault="007E66AD" w:rsidP="00282E75">
            <w:pPr>
              <w:pStyle w:val="TAL"/>
              <w:rPr>
                <w:lang w:eastAsia="en-US"/>
              </w:rPr>
            </w:pPr>
            <w:r w:rsidRPr="00D252AE">
              <w:rPr>
                <w:lang w:eastAsia="en-US"/>
              </w:rPr>
              <w:t xml:space="preserve">The UE sends the PDCP Data </w:t>
            </w:r>
            <w:proofErr w:type="spellStart"/>
            <w:r w:rsidRPr="00D252AE">
              <w:rPr>
                <w:lang w:eastAsia="en-US"/>
              </w:rPr>
              <w:t>PDU#k</w:t>
            </w:r>
            <w:proofErr w:type="spellEnd"/>
            <w:r w:rsidRPr="00D252AE">
              <w:rPr>
                <w:lang w:eastAsia="en-US"/>
              </w:rPr>
              <w:t xml:space="preserve"> via RLC-AM RB with the following content to the UE:</w:t>
            </w:r>
          </w:p>
          <w:p w14:paraId="3FC9347D" w14:textId="77777777" w:rsidR="007E66AD" w:rsidRPr="00D252AE" w:rsidRDefault="007E66AD" w:rsidP="00282E75">
            <w:pPr>
              <w:pStyle w:val="TAL"/>
              <w:rPr>
                <w:lang w:eastAsia="en-US"/>
              </w:rPr>
            </w:pPr>
            <w:r w:rsidRPr="00D252AE">
              <w:rPr>
                <w:lang w:eastAsia="en-US"/>
              </w:rPr>
              <w:t>D/C field = 1 (PDCP Data PDU) and PDCP SN = k</w:t>
            </w:r>
            <w:r w:rsidR="007C757C" w:rsidRPr="00D252AE">
              <w:t xml:space="preserve"> on NR Cell 1</w:t>
            </w:r>
            <w:r w:rsidRPr="00D252AE">
              <w:rPr>
                <w:lang w:eastAsia="en-US"/>
              </w:rPr>
              <w:t>.</w:t>
            </w:r>
          </w:p>
          <w:p w14:paraId="24EF7AE6" w14:textId="77777777" w:rsidR="007E66AD" w:rsidRPr="00D252AE" w:rsidRDefault="007E66AD" w:rsidP="00282E75">
            <w:pPr>
              <w:pStyle w:val="TAL"/>
              <w:rPr>
                <w:lang w:eastAsia="zh-CN"/>
              </w:rPr>
            </w:pPr>
            <w:r w:rsidRPr="00D252AE">
              <w:rPr>
                <w:lang w:eastAsia="en-US"/>
              </w:rPr>
              <w:t>Data is previously received data from PDU #k. (Note 1)</w:t>
            </w:r>
          </w:p>
        </w:tc>
        <w:tc>
          <w:tcPr>
            <w:tcW w:w="709" w:type="dxa"/>
          </w:tcPr>
          <w:p w14:paraId="124A9B14" w14:textId="77777777" w:rsidR="007E66AD" w:rsidRPr="00D252AE" w:rsidRDefault="007E66AD" w:rsidP="00282E75">
            <w:pPr>
              <w:pStyle w:val="TAC"/>
              <w:rPr>
                <w:lang w:eastAsia="en-US"/>
              </w:rPr>
            </w:pPr>
            <w:r w:rsidRPr="00D252AE">
              <w:rPr>
                <w:lang w:eastAsia="en-US"/>
              </w:rPr>
              <w:t>--&gt;</w:t>
            </w:r>
          </w:p>
        </w:tc>
        <w:tc>
          <w:tcPr>
            <w:tcW w:w="2977" w:type="dxa"/>
          </w:tcPr>
          <w:p w14:paraId="532C19B8" w14:textId="77777777" w:rsidR="007E66AD" w:rsidRPr="00D252AE" w:rsidRDefault="007E66AD" w:rsidP="00282E75">
            <w:pPr>
              <w:pStyle w:val="TAL"/>
              <w:rPr>
                <w:lang w:eastAsia="en-US"/>
              </w:rPr>
            </w:pPr>
            <w:r w:rsidRPr="00D252AE">
              <w:rPr>
                <w:lang w:eastAsia="en-US"/>
              </w:rPr>
              <w:t>PDCP PDU DATA #k</w:t>
            </w:r>
          </w:p>
        </w:tc>
        <w:tc>
          <w:tcPr>
            <w:tcW w:w="567" w:type="dxa"/>
          </w:tcPr>
          <w:p w14:paraId="5DE37E4F" w14:textId="77777777" w:rsidR="007E66AD" w:rsidRPr="00D252AE" w:rsidRDefault="007E66AD" w:rsidP="00282E75">
            <w:pPr>
              <w:pStyle w:val="TAC"/>
              <w:rPr>
                <w:rFonts w:eastAsia="MS Gothic"/>
                <w:lang w:eastAsia="en-US"/>
              </w:rPr>
            </w:pPr>
            <w:r w:rsidRPr="00D252AE">
              <w:rPr>
                <w:lang w:eastAsia="zh-CN"/>
              </w:rPr>
              <w:t>-</w:t>
            </w:r>
          </w:p>
        </w:tc>
        <w:tc>
          <w:tcPr>
            <w:tcW w:w="851" w:type="dxa"/>
          </w:tcPr>
          <w:p w14:paraId="7B718E10" w14:textId="77777777" w:rsidR="007E66AD" w:rsidRPr="00D252AE" w:rsidRDefault="007E66AD" w:rsidP="00282E75">
            <w:pPr>
              <w:pStyle w:val="TAC"/>
              <w:rPr>
                <w:lang w:eastAsia="en-US"/>
              </w:rPr>
            </w:pPr>
            <w:r w:rsidRPr="00D252AE">
              <w:rPr>
                <w:lang w:eastAsia="en-US"/>
              </w:rPr>
              <w:t>-</w:t>
            </w:r>
          </w:p>
        </w:tc>
      </w:tr>
      <w:tr w:rsidR="00631D78" w:rsidRPr="00D252AE" w14:paraId="27984C79" w14:textId="77777777" w:rsidTr="00631D78">
        <w:tblPrEx>
          <w:tblLook w:val="0000" w:firstRow="0" w:lastRow="0" w:firstColumn="0" w:lastColumn="0" w:noHBand="0" w:noVBand="0"/>
        </w:tblPrEx>
        <w:trPr>
          <w:gridAfter w:val="1"/>
          <w:wAfter w:w="13" w:type="dxa"/>
          <w:cantSplit/>
        </w:trPr>
        <w:tc>
          <w:tcPr>
            <w:tcW w:w="647" w:type="dxa"/>
          </w:tcPr>
          <w:p w14:paraId="6BC262E4" w14:textId="77777777" w:rsidR="00631D78" w:rsidRPr="00D252AE" w:rsidRDefault="00631D78" w:rsidP="001529B7">
            <w:pPr>
              <w:keepNext/>
              <w:keepLines/>
              <w:overflowPunct/>
              <w:autoSpaceDE/>
              <w:autoSpaceDN/>
              <w:adjustRightInd/>
              <w:spacing w:after="0"/>
              <w:jc w:val="center"/>
              <w:textAlignment w:val="auto"/>
              <w:rPr>
                <w:rFonts w:ascii="Arial" w:hAnsi="Arial"/>
                <w:sz w:val="18"/>
              </w:rPr>
            </w:pPr>
            <w:r w:rsidRPr="00D252AE">
              <w:rPr>
                <w:rFonts w:ascii="Arial" w:hAnsi="Arial"/>
                <w:sz w:val="18"/>
              </w:rPr>
              <w:t>3A</w:t>
            </w:r>
          </w:p>
        </w:tc>
        <w:tc>
          <w:tcPr>
            <w:tcW w:w="3969" w:type="dxa"/>
          </w:tcPr>
          <w:p w14:paraId="1B58BBF7" w14:textId="77777777" w:rsidR="00631D78" w:rsidRPr="00D252AE" w:rsidRDefault="00631D78" w:rsidP="001529B7">
            <w:pPr>
              <w:keepNext/>
              <w:keepLines/>
              <w:overflowPunct/>
              <w:autoSpaceDE/>
              <w:autoSpaceDN/>
              <w:adjustRightInd/>
              <w:spacing w:after="0"/>
              <w:textAlignment w:val="auto"/>
              <w:rPr>
                <w:rFonts w:ascii="Arial" w:hAnsi="Arial"/>
                <w:sz w:val="18"/>
              </w:rPr>
            </w:pPr>
            <w:r w:rsidRPr="00D252AE">
              <w:rPr>
                <w:rFonts w:ascii="Arial" w:hAnsi="Arial"/>
                <w:sz w:val="18"/>
              </w:rPr>
              <w:t>The SS changes NR Cell 2 parameters according to the row "T1" in table 7.1.3.4.1.3.1-1(FR1) / 7.1.3.4.1.3.1-2(FR2).</w:t>
            </w:r>
          </w:p>
        </w:tc>
        <w:tc>
          <w:tcPr>
            <w:tcW w:w="709" w:type="dxa"/>
          </w:tcPr>
          <w:p w14:paraId="362FC561" w14:textId="77777777" w:rsidR="00631D78" w:rsidRPr="00D252AE" w:rsidRDefault="00631D78" w:rsidP="001529B7">
            <w:pPr>
              <w:keepNext/>
              <w:keepLines/>
              <w:overflowPunct/>
              <w:autoSpaceDE/>
              <w:autoSpaceDN/>
              <w:adjustRightInd/>
              <w:spacing w:after="0"/>
              <w:jc w:val="center"/>
              <w:textAlignment w:val="auto"/>
              <w:rPr>
                <w:rFonts w:ascii="Arial" w:hAnsi="Arial"/>
                <w:sz w:val="18"/>
              </w:rPr>
            </w:pPr>
          </w:p>
        </w:tc>
        <w:tc>
          <w:tcPr>
            <w:tcW w:w="2977" w:type="dxa"/>
          </w:tcPr>
          <w:p w14:paraId="61B3DB20" w14:textId="77777777" w:rsidR="00631D78" w:rsidRPr="00D252AE" w:rsidRDefault="00631D78" w:rsidP="001529B7">
            <w:pPr>
              <w:keepNext/>
              <w:keepLines/>
              <w:overflowPunct/>
              <w:autoSpaceDE/>
              <w:autoSpaceDN/>
              <w:adjustRightInd/>
              <w:spacing w:after="0"/>
              <w:textAlignment w:val="auto"/>
              <w:rPr>
                <w:rFonts w:ascii="Arial" w:hAnsi="Arial"/>
                <w:sz w:val="18"/>
              </w:rPr>
            </w:pPr>
          </w:p>
        </w:tc>
        <w:tc>
          <w:tcPr>
            <w:tcW w:w="567" w:type="dxa"/>
          </w:tcPr>
          <w:p w14:paraId="4BEA4001" w14:textId="77777777" w:rsidR="00631D78" w:rsidRPr="00D252AE" w:rsidRDefault="00631D78" w:rsidP="001529B7">
            <w:pPr>
              <w:keepNext/>
              <w:keepLines/>
              <w:overflowPunct/>
              <w:autoSpaceDE/>
              <w:autoSpaceDN/>
              <w:adjustRightInd/>
              <w:spacing w:after="0"/>
              <w:jc w:val="center"/>
              <w:textAlignment w:val="auto"/>
              <w:rPr>
                <w:rFonts w:ascii="Arial" w:eastAsia="MS Gothic" w:hAnsi="Arial"/>
                <w:sz w:val="18"/>
              </w:rPr>
            </w:pPr>
          </w:p>
        </w:tc>
        <w:tc>
          <w:tcPr>
            <w:tcW w:w="851" w:type="dxa"/>
          </w:tcPr>
          <w:p w14:paraId="74A636FC" w14:textId="77777777" w:rsidR="00631D78" w:rsidRPr="00D252AE" w:rsidRDefault="00631D78" w:rsidP="001529B7">
            <w:pPr>
              <w:keepNext/>
              <w:keepLines/>
              <w:overflowPunct/>
              <w:autoSpaceDE/>
              <w:autoSpaceDN/>
              <w:adjustRightInd/>
              <w:spacing w:after="0"/>
              <w:jc w:val="center"/>
              <w:textAlignment w:val="auto"/>
              <w:rPr>
                <w:rFonts w:ascii="Arial" w:hAnsi="Arial"/>
                <w:sz w:val="18"/>
              </w:rPr>
            </w:pPr>
          </w:p>
        </w:tc>
      </w:tr>
      <w:tr w:rsidR="007C757C" w:rsidRPr="00D252AE" w14:paraId="754B5C25" w14:textId="77777777" w:rsidTr="00631D78">
        <w:trPr>
          <w:gridAfter w:val="1"/>
          <w:wAfter w:w="13" w:type="dxa"/>
          <w:cantSplit/>
        </w:trPr>
        <w:tc>
          <w:tcPr>
            <w:tcW w:w="647" w:type="dxa"/>
          </w:tcPr>
          <w:p w14:paraId="18BA793A" w14:textId="77777777" w:rsidR="007C757C" w:rsidRPr="00D252AE" w:rsidRDefault="007C757C" w:rsidP="00BB3F3A">
            <w:pPr>
              <w:pStyle w:val="TAC"/>
            </w:pPr>
            <w:r w:rsidRPr="00D252AE">
              <w:t>-</w:t>
            </w:r>
          </w:p>
        </w:tc>
        <w:tc>
          <w:tcPr>
            <w:tcW w:w="3969" w:type="dxa"/>
          </w:tcPr>
          <w:p w14:paraId="44C9738C" w14:textId="77777777" w:rsidR="007C757C" w:rsidRPr="00D252AE" w:rsidRDefault="007C757C" w:rsidP="00BB3F3A">
            <w:pPr>
              <w:pStyle w:val="TAL"/>
            </w:pPr>
            <w:r w:rsidRPr="00D252AE">
              <w:t>EXCEPTION: Step 4 to 6 shall be repeated for m=2 to 4 (increment=1).</w:t>
            </w:r>
          </w:p>
        </w:tc>
        <w:tc>
          <w:tcPr>
            <w:tcW w:w="709" w:type="dxa"/>
          </w:tcPr>
          <w:p w14:paraId="7F6294A7" w14:textId="77777777" w:rsidR="007C757C" w:rsidRPr="00D252AE" w:rsidRDefault="007C757C" w:rsidP="00BB3F3A">
            <w:pPr>
              <w:pStyle w:val="TAC"/>
            </w:pPr>
            <w:r w:rsidRPr="00D252AE">
              <w:t>-</w:t>
            </w:r>
          </w:p>
        </w:tc>
        <w:tc>
          <w:tcPr>
            <w:tcW w:w="2977" w:type="dxa"/>
          </w:tcPr>
          <w:p w14:paraId="03EDBFDC" w14:textId="77777777" w:rsidR="007C757C" w:rsidRPr="00D252AE" w:rsidRDefault="007C757C" w:rsidP="00BB3F3A">
            <w:pPr>
              <w:pStyle w:val="TAL"/>
            </w:pPr>
            <w:r w:rsidRPr="00D252AE">
              <w:t>-</w:t>
            </w:r>
          </w:p>
        </w:tc>
        <w:tc>
          <w:tcPr>
            <w:tcW w:w="567" w:type="dxa"/>
          </w:tcPr>
          <w:p w14:paraId="52E611B2" w14:textId="77777777" w:rsidR="007C757C" w:rsidRPr="00D252AE" w:rsidRDefault="007C757C" w:rsidP="00BB3F3A">
            <w:pPr>
              <w:pStyle w:val="TAC"/>
              <w:rPr>
                <w:rFonts w:eastAsia="MS Gothic"/>
              </w:rPr>
            </w:pPr>
            <w:r w:rsidRPr="00D252AE">
              <w:rPr>
                <w:rFonts w:eastAsia="MS Gothic"/>
              </w:rPr>
              <w:t>-</w:t>
            </w:r>
          </w:p>
        </w:tc>
        <w:tc>
          <w:tcPr>
            <w:tcW w:w="851" w:type="dxa"/>
          </w:tcPr>
          <w:p w14:paraId="5F41AB09" w14:textId="77777777" w:rsidR="007C757C" w:rsidRPr="00D252AE" w:rsidRDefault="007C757C" w:rsidP="00BB3F3A">
            <w:pPr>
              <w:pStyle w:val="TAC"/>
            </w:pPr>
            <w:r w:rsidRPr="00D252AE">
              <w:t>-</w:t>
            </w:r>
          </w:p>
        </w:tc>
      </w:tr>
      <w:tr w:rsidR="007E66AD" w:rsidRPr="00D252AE" w14:paraId="0BA91167" w14:textId="77777777" w:rsidTr="00631D78">
        <w:trPr>
          <w:gridAfter w:val="1"/>
          <w:wAfter w:w="13" w:type="dxa"/>
          <w:cantSplit/>
        </w:trPr>
        <w:tc>
          <w:tcPr>
            <w:tcW w:w="647" w:type="dxa"/>
            <w:shd w:val="clear" w:color="auto" w:fill="auto"/>
          </w:tcPr>
          <w:p w14:paraId="671AFC83" w14:textId="77777777" w:rsidR="007E66AD" w:rsidRPr="00D252AE" w:rsidRDefault="007E66AD" w:rsidP="00282E75">
            <w:pPr>
              <w:pStyle w:val="TAC"/>
              <w:rPr>
                <w:lang w:eastAsia="en-US"/>
              </w:rPr>
            </w:pPr>
            <w:r w:rsidRPr="00D252AE">
              <w:rPr>
                <w:lang w:eastAsia="en-US"/>
              </w:rPr>
              <w:t>4</w:t>
            </w:r>
          </w:p>
        </w:tc>
        <w:tc>
          <w:tcPr>
            <w:tcW w:w="3969" w:type="dxa"/>
          </w:tcPr>
          <w:p w14:paraId="11561E36" w14:textId="77777777" w:rsidR="007E66AD" w:rsidRPr="00D252AE" w:rsidRDefault="0055325E" w:rsidP="00282E75">
            <w:pPr>
              <w:pStyle w:val="TAL"/>
              <w:rPr>
                <w:lang w:eastAsia="en-US"/>
              </w:rPr>
            </w:pPr>
            <w:r w:rsidRPr="00D252AE">
              <w:t>The SS is configured on NR Cell 1 not to send RLC acknowledgement (RLC ACK) to the next received RLC SDU to the UE.</w:t>
            </w:r>
          </w:p>
        </w:tc>
        <w:tc>
          <w:tcPr>
            <w:tcW w:w="709" w:type="dxa"/>
          </w:tcPr>
          <w:p w14:paraId="2FD1B152" w14:textId="77777777" w:rsidR="007E66AD" w:rsidRPr="00D252AE" w:rsidRDefault="007E66AD" w:rsidP="00282E75">
            <w:pPr>
              <w:pStyle w:val="TAC"/>
              <w:rPr>
                <w:lang w:eastAsia="en-US"/>
              </w:rPr>
            </w:pPr>
            <w:r w:rsidRPr="00D252AE">
              <w:rPr>
                <w:lang w:eastAsia="en-US"/>
              </w:rPr>
              <w:t>-</w:t>
            </w:r>
          </w:p>
        </w:tc>
        <w:tc>
          <w:tcPr>
            <w:tcW w:w="2977" w:type="dxa"/>
          </w:tcPr>
          <w:p w14:paraId="1A8C5701" w14:textId="77777777" w:rsidR="007E66AD" w:rsidRPr="00D252AE" w:rsidRDefault="007E66AD" w:rsidP="00282E75">
            <w:pPr>
              <w:pStyle w:val="TAL"/>
              <w:rPr>
                <w:lang w:eastAsia="en-US"/>
              </w:rPr>
            </w:pPr>
            <w:r w:rsidRPr="00D252AE">
              <w:rPr>
                <w:lang w:eastAsia="en-US"/>
              </w:rPr>
              <w:t>-</w:t>
            </w:r>
          </w:p>
        </w:tc>
        <w:tc>
          <w:tcPr>
            <w:tcW w:w="567" w:type="dxa"/>
          </w:tcPr>
          <w:p w14:paraId="14F28E64" w14:textId="77777777" w:rsidR="007E66AD" w:rsidRPr="00D252AE" w:rsidRDefault="007E66AD" w:rsidP="00282E75">
            <w:pPr>
              <w:pStyle w:val="TAC"/>
              <w:rPr>
                <w:lang w:eastAsia="zh-CN"/>
              </w:rPr>
            </w:pPr>
            <w:r w:rsidRPr="00D252AE">
              <w:rPr>
                <w:lang w:eastAsia="zh-CN"/>
              </w:rPr>
              <w:t>-</w:t>
            </w:r>
          </w:p>
        </w:tc>
        <w:tc>
          <w:tcPr>
            <w:tcW w:w="851" w:type="dxa"/>
          </w:tcPr>
          <w:p w14:paraId="384D61AE" w14:textId="77777777" w:rsidR="007E66AD" w:rsidRPr="00D252AE" w:rsidRDefault="007E66AD" w:rsidP="00282E75">
            <w:pPr>
              <w:pStyle w:val="TAC"/>
              <w:rPr>
                <w:lang w:eastAsia="en-US"/>
              </w:rPr>
            </w:pPr>
            <w:r w:rsidRPr="00D252AE">
              <w:rPr>
                <w:lang w:eastAsia="en-US"/>
              </w:rPr>
              <w:t>-</w:t>
            </w:r>
          </w:p>
        </w:tc>
      </w:tr>
      <w:tr w:rsidR="007E66AD" w:rsidRPr="00D252AE" w14:paraId="7884CC9C" w14:textId="77777777" w:rsidTr="00631D78">
        <w:trPr>
          <w:gridAfter w:val="1"/>
          <w:wAfter w:w="13" w:type="dxa"/>
          <w:cantSplit/>
        </w:trPr>
        <w:tc>
          <w:tcPr>
            <w:tcW w:w="647" w:type="dxa"/>
          </w:tcPr>
          <w:p w14:paraId="700D50F1" w14:textId="77777777" w:rsidR="007E66AD" w:rsidRPr="00D252AE" w:rsidRDefault="007E66AD" w:rsidP="00282E75">
            <w:pPr>
              <w:pStyle w:val="TAC"/>
              <w:rPr>
                <w:lang w:eastAsia="en-US"/>
              </w:rPr>
            </w:pPr>
            <w:r w:rsidRPr="00D252AE">
              <w:rPr>
                <w:lang w:eastAsia="en-US"/>
              </w:rPr>
              <w:t>5</w:t>
            </w:r>
          </w:p>
        </w:tc>
        <w:tc>
          <w:tcPr>
            <w:tcW w:w="3969" w:type="dxa"/>
          </w:tcPr>
          <w:p w14:paraId="49E7140D" w14:textId="77777777" w:rsidR="007E66AD" w:rsidRPr="00D252AE" w:rsidRDefault="007E66AD" w:rsidP="00282E75">
            <w:pPr>
              <w:pStyle w:val="TAL"/>
              <w:rPr>
                <w:lang w:eastAsia="en-US"/>
              </w:rPr>
            </w:pPr>
            <w:r w:rsidRPr="00D252AE">
              <w:rPr>
                <w:lang w:eastAsia="en-US"/>
              </w:rPr>
              <w:t>The SS sends the PDCP Data PDU #m via RLC-AM RB with the following content to the UE:</w:t>
            </w:r>
          </w:p>
          <w:p w14:paraId="40F92325" w14:textId="77777777" w:rsidR="007E66AD" w:rsidRPr="00D252AE" w:rsidRDefault="007E66AD" w:rsidP="00282E75">
            <w:pPr>
              <w:pStyle w:val="TAL"/>
              <w:rPr>
                <w:lang w:eastAsia="en-US"/>
              </w:rPr>
            </w:pPr>
            <w:r w:rsidRPr="00D252AE">
              <w:rPr>
                <w:lang w:eastAsia="en-US"/>
              </w:rPr>
              <w:t>D/C field = 1 (PDCP Data PDU) and PDCP SN =m.</w:t>
            </w:r>
          </w:p>
          <w:p w14:paraId="30C615EA" w14:textId="77777777" w:rsidR="007E66AD" w:rsidRPr="00D252AE" w:rsidRDefault="007E66AD" w:rsidP="00282E75">
            <w:pPr>
              <w:pStyle w:val="TAL"/>
              <w:rPr>
                <w:lang w:eastAsia="en-US"/>
              </w:rPr>
            </w:pPr>
            <w:r w:rsidRPr="00D252AE">
              <w:rPr>
                <w:lang w:eastAsia="en-US"/>
              </w:rPr>
              <w:t>After having sent a PDU, the SS set TX_NEXT = m+1.</w:t>
            </w:r>
            <w:r w:rsidR="00631D78" w:rsidRPr="00D252AE">
              <w:t xml:space="preserve"> (Note 6)</w:t>
            </w:r>
          </w:p>
        </w:tc>
        <w:tc>
          <w:tcPr>
            <w:tcW w:w="709" w:type="dxa"/>
          </w:tcPr>
          <w:p w14:paraId="3A4372D2" w14:textId="77777777" w:rsidR="007E66AD" w:rsidRPr="00D252AE" w:rsidRDefault="007E66AD" w:rsidP="00282E75">
            <w:pPr>
              <w:pStyle w:val="TAC"/>
              <w:rPr>
                <w:lang w:eastAsia="en-US"/>
              </w:rPr>
            </w:pPr>
            <w:r w:rsidRPr="00D252AE">
              <w:rPr>
                <w:lang w:eastAsia="en-US"/>
              </w:rPr>
              <w:t>&lt;--</w:t>
            </w:r>
          </w:p>
        </w:tc>
        <w:tc>
          <w:tcPr>
            <w:tcW w:w="2977" w:type="dxa"/>
          </w:tcPr>
          <w:p w14:paraId="4898C0B3" w14:textId="77777777" w:rsidR="007E66AD" w:rsidRPr="00D252AE" w:rsidRDefault="007E66AD" w:rsidP="00282E75">
            <w:pPr>
              <w:pStyle w:val="TAL"/>
              <w:rPr>
                <w:rFonts w:eastAsia="MS Gothic"/>
                <w:lang w:eastAsia="en-US"/>
              </w:rPr>
            </w:pPr>
            <w:r w:rsidRPr="00D252AE">
              <w:rPr>
                <w:lang w:eastAsia="en-US"/>
              </w:rPr>
              <w:t>PDCP PDU DATA #m</w:t>
            </w:r>
          </w:p>
        </w:tc>
        <w:tc>
          <w:tcPr>
            <w:tcW w:w="567" w:type="dxa"/>
          </w:tcPr>
          <w:p w14:paraId="272567C6" w14:textId="77777777" w:rsidR="007E66AD" w:rsidRPr="00D252AE" w:rsidRDefault="007E66AD" w:rsidP="00282E75">
            <w:pPr>
              <w:pStyle w:val="TAC"/>
              <w:rPr>
                <w:rFonts w:eastAsia="MS Gothic"/>
                <w:lang w:eastAsia="en-US"/>
              </w:rPr>
            </w:pPr>
            <w:r w:rsidRPr="00D252AE">
              <w:rPr>
                <w:rFonts w:eastAsia="MS Gothic"/>
                <w:lang w:eastAsia="en-US"/>
              </w:rPr>
              <w:t>-</w:t>
            </w:r>
          </w:p>
        </w:tc>
        <w:tc>
          <w:tcPr>
            <w:tcW w:w="851" w:type="dxa"/>
          </w:tcPr>
          <w:p w14:paraId="610ADB1D" w14:textId="77777777" w:rsidR="007E66AD" w:rsidRPr="00D252AE" w:rsidRDefault="007E66AD" w:rsidP="00282E75">
            <w:pPr>
              <w:pStyle w:val="TAC"/>
              <w:rPr>
                <w:lang w:eastAsia="en-US"/>
              </w:rPr>
            </w:pPr>
            <w:r w:rsidRPr="00D252AE">
              <w:rPr>
                <w:lang w:eastAsia="en-US"/>
              </w:rPr>
              <w:t>-</w:t>
            </w:r>
          </w:p>
        </w:tc>
      </w:tr>
      <w:tr w:rsidR="007E66AD" w:rsidRPr="00D252AE" w14:paraId="13AB8FDE" w14:textId="77777777" w:rsidTr="00631D78">
        <w:trPr>
          <w:gridAfter w:val="1"/>
          <w:wAfter w:w="13" w:type="dxa"/>
          <w:cantSplit/>
        </w:trPr>
        <w:tc>
          <w:tcPr>
            <w:tcW w:w="647" w:type="dxa"/>
          </w:tcPr>
          <w:p w14:paraId="19AA7E27" w14:textId="77777777" w:rsidR="007E66AD" w:rsidRPr="00D252AE" w:rsidRDefault="007E66AD" w:rsidP="00282E75">
            <w:pPr>
              <w:pStyle w:val="TAC"/>
              <w:rPr>
                <w:lang w:eastAsia="en-US"/>
              </w:rPr>
            </w:pPr>
            <w:r w:rsidRPr="00D252AE">
              <w:rPr>
                <w:lang w:eastAsia="en-US"/>
              </w:rPr>
              <w:t>6</w:t>
            </w:r>
          </w:p>
        </w:tc>
        <w:tc>
          <w:tcPr>
            <w:tcW w:w="3969" w:type="dxa"/>
          </w:tcPr>
          <w:p w14:paraId="3CB64CD9" w14:textId="77777777" w:rsidR="007E66AD" w:rsidRPr="00D252AE" w:rsidRDefault="007E66AD" w:rsidP="00282E75">
            <w:pPr>
              <w:pStyle w:val="TAL"/>
              <w:rPr>
                <w:lang w:eastAsia="en-US"/>
              </w:rPr>
            </w:pPr>
            <w:r w:rsidRPr="00D252AE">
              <w:rPr>
                <w:lang w:eastAsia="en-US"/>
              </w:rPr>
              <w:t xml:space="preserve">The UE sends the PDCP Data </w:t>
            </w:r>
            <w:proofErr w:type="spellStart"/>
            <w:r w:rsidRPr="00D252AE">
              <w:rPr>
                <w:lang w:eastAsia="en-US"/>
              </w:rPr>
              <w:t>PDU#m</w:t>
            </w:r>
            <w:proofErr w:type="spellEnd"/>
            <w:r w:rsidRPr="00D252AE">
              <w:rPr>
                <w:lang w:eastAsia="en-US"/>
              </w:rPr>
              <w:t xml:space="preserve"> via RLC-AM RB with the following content to the UE:</w:t>
            </w:r>
          </w:p>
          <w:p w14:paraId="38AF00E4" w14:textId="77777777" w:rsidR="007E66AD" w:rsidRPr="00D252AE" w:rsidRDefault="007E66AD" w:rsidP="00282E75">
            <w:pPr>
              <w:pStyle w:val="TAL"/>
              <w:rPr>
                <w:lang w:eastAsia="en-US"/>
              </w:rPr>
            </w:pPr>
            <w:r w:rsidRPr="00D252AE">
              <w:rPr>
                <w:lang w:eastAsia="en-US"/>
              </w:rPr>
              <w:t>D/C field = 1 (PDCP Data PDU) and PDCP SN = m.</w:t>
            </w:r>
          </w:p>
          <w:p w14:paraId="2CC1FF6C" w14:textId="77777777" w:rsidR="007E66AD" w:rsidRPr="00D252AE" w:rsidRDefault="007E66AD" w:rsidP="00282E75">
            <w:pPr>
              <w:pStyle w:val="TAL"/>
              <w:rPr>
                <w:lang w:eastAsia="en-US"/>
              </w:rPr>
            </w:pPr>
            <w:r w:rsidRPr="00D252AE">
              <w:rPr>
                <w:lang w:eastAsia="en-US"/>
              </w:rPr>
              <w:t>Data is previously received data from PDU #m. (Note 2)</w:t>
            </w:r>
          </w:p>
        </w:tc>
        <w:tc>
          <w:tcPr>
            <w:tcW w:w="709" w:type="dxa"/>
          </w:tcPr>
          <w:p w14:paraId="2970AED9" w14:textId="77777777" w:rsidR="007E66AD" w:rsidRPr="00D252AE" w:rsidRDefault="007E66AD" w:rsidP="00282E75">
            <w:pPr>
              <w:pStyle w:val="TAC"/>
              <w:rPr>
                <w:lang w:eastAsia="en-US"/>
              </w:rPr>
            </w:pPr>
            <w:r w:rsidRPr="00D252AE">
              <w:rPr>
                <w:lang w:eastAsia="en-US"/>
              </w:rPr>
              <w:t>--&gt;</w:t>
            </w:r>
          </w:p>
        </w:tc>
        <w:tc>
          <w:tcPr>
            <w:tcW w:w="2977" w:type="dxa"/>
          </w:tcPr>
          <w:p w14:paraId="62F081CA" w14:textId="77777777" w:rsidR="007E66AD" w:rsidRPr="00D252AE" w:rsidRDefault="007E66AD" w:rsidP="00282E75">
            <w:pPr>
              <w:pStyle w:val="TAL"/>
              <w:rPr>
                <w:lang w:eastAsia="en-US"/>
              </w:rPr>
            </w:pPr>
            <w:r w:rsidRPr="00D252AE">
              <w:rPr>
                <w:lang w:eastAsia="en-US"/>
              </w:rPr>
              <w:t>PDCP PDU DATA #m</w:t>
            </w:r>
          </w:p>
        </w:tc>
        <w:tc>
          <w:tcPr>
            <w:tcW w:w="567" w:type="dxa"/>
          </w:tcPr>
          <w:p w14:paraId="3FAFFCBF" w14:textId="77777777" w:rsidR="007E66AD" w:rsidRPr="00D252AE" w:rsidRDefault="001D78FA" w:rsidP="00282E75">
            <w:pPr>
              <w:pStyle w:val="TAC"/>
              <w:rPr>
                <w:rFonts w:eastAsia="MS Mincho"/>
                <w:lang w:eastAsia="en-US"/>
              </w:rPr>
            </w:pPr>
            <w:r w:rsidRPr="00D252AE">
              <w:rPr>
                <w:rFonts w:eastAsia="MS Mincho"/>
                <w:lang w:eastAsia="en-US"/>
              </w:rPr>
              <w:t>-</w:t>
            </w:r>
          </w:p>
        </w:tc>
        <w:tc>
          <w:tcPr>
            <w:tcW w:w="851" w:type="dxa"/>
          </w:tcPr>
          <w:p w14:paraId="5D800779" w14:textId="77777777" w:rsidR="007E66AD" w:rsidRPr="00D252AE" w:rsidRDefault="001D78FA" w:rsidP="00282E75">
            <w:pPr>
              <w:pStyle w:val="TAC"/>
              <w:rPr>
                <w:lang w:eastAsia="en-US"/>
              </w:rPr>
            </w:pPr>
            <w:r w:rsidRPr="00D252AE">
              <w:rPr>
                <w:lang w:eastAsia="en-US"/>
              </w:rPr>
              <w:t>-</w:t>
            </w:r>
          </w:p>
        </w:tc>
      </w:tr>
      <w:tr w:rsidR="00BF7949" w:rsidRPr="00D252AE" w14:paraId="7203EBD5" w14:textId="77777777" w:rsidTr="00631D78">
        <w:trPr>
          <w:gridAfter w:val="1"/>
          <w:wAfter w:w="13" w:type="dxa"/>
          <w:cantSplit/>
        </w:trPr>
        <w:tc>
          <w:tcPr>
            <w:tcW w:w="647" w:type="dxa"/>
          </w:tcPr>
          <w:p w14:paraId="37BAE222" w14:textId="77777777" w:rsidR="00BF7949" w:rsidRPr="00D252AE" w:rsidRDefault="00BF7949" w:rsidP="00B7523D">
            <w:pPr>
              <w:pStyle w:val="TAC"/>
              <w:rPr>
                <w:lang w:eastAsia="en-US"/>
              </w:rPr>
            </w:pPr>
            <w:r w:rsidRPr="00D252AE">
              <w:rPr>
                <w:lang w:eastAsia="en-US"/>
              </w:rPr>
              <w:t>6A</w:t>
            </w:r>
          </w:p>
        </w:tc>
        <w:tc>
          <w:tcPr>
            <w:tcW w:w="3969" w:type="dxa"/>
          </w:tcPr>
          <w:p w14:paraId="17820BD2" w14:textId="77777777" w:rsidR="00BF7949" w:rsidRPr="00D252AE" w:rsidRDefault="00BF7949" w:rsidP="00B7523D">
            <w:pPr>
              <w:pStyle w:val="TAL"/>
              <w:rPr>
                <w:lang w:eastAsia="en-US"/>
              </w:rPr>
            </w:pPr>
            <w:r w:rsidRPr="00D252AE">
              <w:rPr>
                <w:lang w:eastAsia="en-US"/>
              </w:rPr>
              <w:t>Configure SS not to allocate UL grant to the UE in NR Cell 1</w:t>
            </w:r>
          </w:p>
        </w:tc>
        <w:tc>
          <w:tcPr>
            <w:tcW w:w="709" w:type="dxa"/>
          </w:tcPr>
          <w:p w14:paraId="730C261E" w14:textId="77777777" w:rsidR="00BF7949" w:rsidRPr="00D252AE" w:rsidRDefault="00BF7949" w:rsidP="00B7523D">
            <w:pPr>
              <w:pStyle w:val="TAC"/>
              <w:rPr>
                <w:lang w:eastAsia="en-US"/>
              </w:rPr>
            </w:pPr>
          </w:p>
        </w:tc>
        <w:tc>
          <w:tcPr>
            <w:tcW w:w="2977" w:type="dxa"/>
          </w:tcPr>
          <w:p w14:paraId="341F3AE5" w14:textId="77777777" w:rsidR="00BF7949" w:rsidRPr="00D252AE" w:rsidRDefault="00BF7949" w:rsidP="00B7523D">
            <w:pPr>
              <w:pStyle w:val="TAL"/>
              <w:rPr>
                <w:lang w:eastAsia="en-US"/>
              </w:rPr>
            </w:pPr>
          </w:p>
        </w:tc>
        <w:tc>
          <w:tcPr>
            <w:tcW w:w="567" w:type="dxa"/>
          </w:tcPr>
          <w:p w14:paraId="2D232F8B" w14:textId="77777777" w:rsidR="00BF7949" w:rsidRPr="00D252AE" w:rsidRDefault="00BF7949" w:rsidP="00B7523D">
            <w:pPr>
              <w:pStyle w:val="TAC"/>
              <w:rPr>
                <w:rFonts w:eastAsia="MS Mincho"/>
                <w:lang w:eastAsia="en-US"/>
              </w:rPr>
            </w:pPr>
          </w:p>
        </w:tc>
        <w:tc>
          <w:tcPr>
            <w:tcW w:w="851" w:type="dxa"/>
          </w:tcPr>
          <w:p w14:paraId="39E3C4DC" w14:textId="77777777" w:rsidR="00BF7949" w:rsidRPr="00D252AE" w:rsidRDefault="00BF7949" w:rsidP="00B7523D">
            <w:pPr>
              <w:pStyle w:val="TAC"/>
              <w:rPr>
                <w:lang w:eastAsia="en-US"/>
              </w:rPr>
            </w:pPr>
          </w:p>
        </w:tc>
      </w:tr>
      <w:tr w:rsidR="007E66AD" w:rsidRPr="00D252AE" w14:paraId="1B5C1C16" w14:textId="77777777" w:rsidTr="00631D78">
        <w:trPr>
          <w:gridAfter w:val="1"/>
          <w:wAfter w:w="13" w:type="dxa"/>
          <w:cantSplit/>
        </w:trPr>
        <w:tc>
          <w:tcPr>
            <w:tcW w:w="647" w:type="dxa"/>
          </w:tcPr>
          <w:p w14:paraId="1B7B4843" w14:textId="77777777" w:rsidR="007E66AD" w:rsidRPr="00D252AE" w:rsidRDefault="007E66AD" w:rsidP="00282E75">
            <w:pPr>
              <w:pStyle w:val="TAC"/>
              <w:rPr>
                <w:lang w:eastAsia="en-US"/>
              </w:rPr>
            </w:pPr>
            <w:r w:rsidRPr="00D252AE">
              <w:rPr>
                <w:lang w:eastAsia="en-US"/>
              </w:rPr>
              <w:t>7</w:t>
            </w:r>
          </w:p>
        </w:tc>
        <w:tc>
          <w:tcPr>
            <w:tcW w:w="3969" w:type="dxa"/>
          </w:tcPr>
          <w:p w14:paraId="638FEBCF" w14:textId="77777777" w:rsidR="007E66AD" w:rsidRPr="00D252AE" w:rsidRDefault="00631D78" w:rsidP="00282E75">
            <w:pPr>
              <w:pStyle w:val="TAL"/>
              <w:rPr>
                <w:lang w:eastAsia="en-US"/>
              </w:rPr>
            </w:pPr>
            <w:r w:rsidRPr="00D252AE">
              <w:rPr>
                <w:lang w:eastAsia="en-US"/>
              </w:rPr>
              <w:t>Void</w:t>
            </w:r>
          </w:p>
        </w:tc>
        <w:tc>
          <w:tcPr>
            <w:tcW w:w="709" w:type="dxa"/>
          </w:tcPr>
          <w:p w14:paraId="23564A41" w14:textId="77777777" w:rsidR="007E66AD" w:rsidRPr="00D252AE" w:rsidRDefault="007E66AD" w:rsidP="00282E75">
            <w:pPr>
              <w:pStyle w:val="TAC"/>
              <w:rPr>
                <w:lang w:eastAsia="en-US"/>
              </w:rPr>
            </w:pPr>
            <w:r w:rsidRPr="00D252AE">
              <w:rPr>
                <w:lang w:eastAsia="en-US"/>
              </w:rPr>
              <w:t>-</w:t>
            </w:r>
          </w:p>
        </w:tc>
        <w:tc>
          <w:tcPr>
            <w:tcW w:w="2977" w:type="dxa"/>
          </w:tcPr>
          <w:p w14:paraId="406B623A" w14:textId="77777777" w:rsidR="007E66AD" w:rsidRPr="00D252AE" w:rsidRDefault="007E66AD" w:rsidP="00282E75">
            <w:pPr>
              <w:pStyle w:val="TAL"/>
              <w:rPr>
                <w:lang w:eastAsia="en-US"/>
              </w:rPr>
            </w:pPr>
            <w:r w:rsidRPr="00D252AE">
              <w:rPr>
                <w:lang w:eastAsia="en-US"/>
              </w:rPr>
              <w:t>-</w:t>
            </w:r>
          </w:p>
        </w:tc>
        <w:tc>
          <w:tcPr>
            <w:tcW w:w="567" w:type="dxa"/>
          </w:tcPr>
          <w:p w14:paraId="72A410E7" w14:textId="77777777" w:rsidR="007E66AD" w:rsidRPr="00D252AE" w:rsidRDefault="007E66AD" w:rsidP="00282E75">
            <w:pPr>
              <w:pStyle w:val="TAC"/>
              <w:rPr>
                <w:rFonts w:eastAsia="MS Mincho"/>
                <w:lang w:eastAsia="en-US"/>
              </w:rPr>
            </w:pPr>
            <w:r w:rsidRPr="00D252AE">
              <w:rPr>
                <w:rFonts w:eastAsia="MS Mincho"/>
                <w:lang w:eastAsia="en-US"/>
              </w:rPr>
              <w:t>-</w:t>
            </w:r>
          </w:p>
        </w:tc>
        <w:tc>
          <w:tcPr>
            <w:tcW w:w="851" w:type="dxa"/>
          </w:tcPr>
          <w:p w14:paraId="1B2952D9" w14:textId="77777777" w:rsidR="007E66AD" w:rsidRPr="00D252AE" w:rsidRDefault="007E66AD" w:rsidP="00282E75">
            <w:pPr>
              <w:pStyle w:val="TAC"/>
              <w:rPr>
                <w:lang w:eastAsia="en-US"/>
              </w:rPr>
            </w:pPr>
            <w:r w:rsidRPr="00D252AE">
              <w:rPr>
                <w:lang w:eastAsia="en-US"/>
              </w:rPr>
              <w:t>-</w:t>
            </w:r>
          </w:p>
        </w:tc>
      </w:tr>
      <w:tr w:rsidR="007E66AD" w:rsidRPr="00D252AE" w14:paraId="6026AA8F" w14:textId="77777777" w:rsidTr="00631D78">
        <w:trPr>
          <w:gridAfter w:val="1"/>
          <w:wAfter w:w="13" w:type="dxa"/>
          <w:cantSplit/>
        </w:trPr>
        <w:tc>
          <w:tcPr>
            <w:tcW w:w="647" w:type="dxa"/>
          </w:tcPr>
          <w:p w14:paraId="37AE35E2" w14:textId="77777777" w:rsidR="007E66AD" w:rsidRPr="00D252AE" w:rsidRDefault="007E66AD" w:rsidP="00282E75">
            <w:pPr>
              <w:pStyle w:val="TAC"/>
              <w:rPr>
                <w:lang w:eastAsia="en-US"/>
              </w:rPr>
            </w:pPr>
            <w:r w:rsidRPr="00D252AE">
              <w:rPr>
                <w:lang w:eastAsia="en-US"/>
              </w:rPr>
              <w:t>8</w:t>
            </w:r>
          </w:p>
        </w:tc>
        <w:tc>
          <w:tcPr>
            <w:tcW w:w="3969" w:type="dxa"/>
          </w:tcPr>
          <w:p w14:paraId="3155FA4A" w14:textId="77777777" w:rsidR="0055325E" w:rsidRPr="00D252AE" w:rsidRDefault="0055325E" w:rsidP="0055325E">
            <w:pPr>
              <w:keepNext/>
              <w:keepLines/>
              <w:spacing w:after="0"/>
              <w:rPr>
                <w:rFonts w:ascii="Arial" w:hAnsi="Arial"/>
                <w:sz w:val="18"/>
              </w:rPr>
            </w:pPr>
            <w:r w:rsidRPr="00D252AE">
              <w:rPr>
                <w:rFonts w:ascii="Arial" w:hAnsi="Arial"/>
                <w:sz w:val="18"/>
              </w:rPr>
              <w:t xml:space="preserve">The SS </w:t>
            </w:r>
            <w:r w:rsidRPr="00D252AE">
              <w:rPr>
                <w:rStyle w:val="TALChar"/>
              </w:rPr>
              <w:t xml:space="preserve">transmits NR </w:t>
            </w:r>
            <w:proofErr w:type="spellStart"/>
            <w:r w:rsidRPr="00D252AE">
              <w:rPr>
                <w:rStyle w:val="TALChar"/>
              </w:rPr>
              <w:t>RRCReconfiguration</w:t>
            </w:r>
            <w:proofErr w:type="spellEnd"/>
            <w:r w:rsidRPr="00D252AE">
              <w:rPr>
                <w:rStyle w:val="TALChar"/>
              </w:rPr>
              <w:t xml:space="preserve"> message to perform </w:t>
            </w:r>
            <w:proofErr w:type="spellStart"/>
            <w:r w:rsidRPr="00D252AE">
              <w:rPr>
                <w:rStyle w:val="TALChar"/>
              </w:rPr>
              <w:t>S</w:t>
            </w:r>
            <w:r w:rsidR="00631D78" w:rsidRPr="00D252AE">
              <w:rPr>
                <w:rStyle w:val="TALChar"/>
              </w:rPr>
              <w:t>p</w:t>
            </w:r>
            <w:r w:rsidRPr="00D252AE">
              <w:rPr>
                <w:rStyle w:val="TALChar"/>
              </w:rPr>
              <w:t>Cell</w:t>
            </w:r>
            <w:proofErr w:type="spellEnd"/>
            <w:r w:rsidRPr="00D252AE">
              <w:rPr>
                <w:rStyle w:val="TALChar"/>
              </w:rPr>
              <w:t xml:space="preserve"> change from NR Cell1 to NR Cell2</w:t>
            </w:r>
          </w:p>
          <w:p w14:paraId="4A6FC4E5" w14:textId="77777777" w:rsidR="007E66AD" w:rsidRPr="00D252AE" w:rsidRDefault="0055325E" w:rsidP="00BF7949">
            <w:pPr>
              <w:pStyle w:val="TAL"/>
              <w:rPr>
                <w:lang w:eastAsia="en-US"/>
              </w:rPr>
            </w:pPr>
            <w:r w:rsidRPr="00D252AE">
              <w:t>(Note 3)</w:t>
            </w:r>
          </w:p>
        </w:tc>
        <w:tc>
          <w:tcPr>
            <w:tcW w:w="709" w:type="dxa"/>
          </w:tcPr>
          <w:p w14:paraId="3CE16121" w14:textId="77777777" w:rsidR="007E66AD" w:rsidRPr="00D252AE" w:rsidRDefault="007E66AD" w:rsidP="00282E75">
            <w:pPr>
              <w:pStyle w:val="TAC"/>
              <w:rPr>
                <w:lang w:eastAsia="en-US"/>
              </w:rPr>
            </w:pPr>
            <w:r w:rsidRPr="00D252AE">
              <w:rPr>
                <w:lang w:eastAsia="en-US"/>
              </w:rPr>
              <w:t>&lt;--</w:t>
            </w:r>
          </w:p>
        </w:tc>
        <w:tc>
          <w:tcPr>
            <w:tcW w:w="2977" w:type="dxa"/>
          </w:tcPr>
          <w:p w14:paraId="2D5803F5" w14:textId="77777777" w:rsidR="007E66AD" w:rsidRPr="00D252AE" w:rsidRDefault="007E66AD" w:rsidP="00282E75">
            <w:pPr>
              <w:pStyle w:val="TAL"/>
              <w:rPr>
                <w:lang w:eastAsia="en-US"/>
              </w:rPr>
            </w:pPr>
            <w:proofErr w:type="spellStart"/>
            <w:r w:rsidRPr="00D252AE">
              <w:rPr>
                <w:i/>
                <w:lang w:eastAsia="en-US"/>
              </w:rPr>
              <w:t>RRCReconfiguration</w:t>
            </w:r>
            <w:proofErr w:type="spellEnd"/>
          </w:p>
        </w:tc>
        <w:tc>
          <w:tcPr>
            <w:tcW w:w="567" w:type="dxa"/>
          </w:tcPr>
          <w:p w14:paraId="249CA718" w14:textId="77777777" w:rsidR="007E66AD" w:rsidRPr="00D252AE" w:rsidRDefault="007E66AD" w:rsidP="00282E75">
            <w:pPr>
              <w:pStyle w:val="TAC"/>
              <w:rPr>
                <w:rFonts w:eastAsia="MS Gothic"/>
                <w:lang w:eastAsia="en-US"/>
              </w:rPr>
            </w:pPr>
            <w:r w:rsidRPr="00D252AE">
              <w:rPr>
                <w:rFonts w:eastAsia="MS Gothic"/>
                <w:lang w:eastAsia="en-US"/>
              </w:rPr>
              <w:t>-</w:t>
            </w:r>
          </w:p>
        </w:tc>
        <w:tc>
          <w:tcPr>
            <w:tcW w:w="851" w:type="dxa"/>
          </w:tcPr>
          <w:p w14:paraId="28C31C70" w14:textId="77777777" w:rsidR="007E66AD" w:rsidRPr="00D252AE" w:rsidRDefault="007E66AD" w:rsidP="00282E75">
            <w:pPr>
              <w:pStyle w:val="TAC"/>
              <w:rPr>
                <w:lang w:eastAsia="en-US"/>
              </w:rPr>
            </w:pPr>
            <w:r w:rsidRPr="00D252AE">
              <w:rPr>
                <w:lang w:eastAsia="en-US"/>
              </w:rPr>
              <w:t>-</w:t>
            </w:r>
          </w:p>
        </w:tc>
      </w:tr>
      <w:tr w:rsidR="007E66AD" w:rsidRPr="00D252AE" w14:paraId="5BF68C64" w14:textId="77777777" w:rsidTr="00631D78">
        <w:trPr>
          <w:gridAfter w:val="1"/>
          <w:wAfter w:w="13" w:type="dxa"/>
          <w:cantSplit/>
        </w:trPr>
        <w:tc>
          <w:tcPr>
            <w:tcW w:w="647" w:type="dxa"/>
          </w:tcPr>
          <w:p w14:paraId="466A20CB" w14:textId="77777777" w:rsidR="007E66AD" w:rsidRPr="00D252AE" w:rsidRDefault="007E66AD" w:rsidP="00282E75">
            <w:pPr>
              <w:pStyle w:val="TAC"/>
              <w:rPr>
                <w:lang w:eastAsia="en-US"/>
              </w:rPr>
            </w:pPr>
            <w:r w:rsidRPr="00D252AE">
              <w:rPr>
                <w:lang w:eastAsia="en-US"/>
              </w:rPr>
              <w:t>9</w:t>
            </w:r>
          </w:p>
        </w:tc>
        <w:tc>
          <w:tcPr>
            <w:tcW w:w="3969" w:type="dxa"/>
          </w:tcPr>
          <w:p w14:paraId="7078D459" w14:textId="77777777" w:rsidR="007E66AD" w:rsidRPr="00D252AE" w:rsidRDefault="00212C4D" w:rsidP="00282E75">
            <w:pPr>
              <w:pStyle w:val="TAL"/>
              <w:rPr>
                <w:lang w:eastAsia="en-US"/>
              </w:rPr>
            </w:pPr>
            <w:r w:rsidRPr="00D252AE">
              <w:rPr>
                <w:rStyle w:val="TALChar"/>
                <w:rFonts w:eastAsia="SimSun"/>
              </w:rPr>
              <w:t>The SS assigns UL grant during the Random Access procedure on NR Cell 2 to allow the UE to send PDCP status report.(Note 5)</w:t>
            </w:r>
          </w:p>
        </w:tc>
        <w:tc>
          <w:tcPr>
            <w:tcW w:w="709" w:type="dxa"/>
          </w:tcPr>
          <w:p w14:paraId="66775AE8" w14:textId="77777777" w:rsidR="007E66AD" w:rsidRPr="00D252AE" w:rsidRDefault="00212C4D" w:rsidP="00282E75">
            <w:pPr>
              <w:pStyle w:val="TAC"/>
              <w:rPr>
                <w:lang w:eastAsia="en-US"/>
              </w:rPr>
            </w:pPr>
            <w:r w:rsidRPr="00D252AE">
              <w:t>-</w:t>
            </w:r>
          </w:p>
        </w:tc>
        <w:tc>
          <w:tcPr>
            <w:tcW w:w="2977" w:type="dxa"/>
          </w:tcPr>
          <w:p w14:paraId="0BE76ACC" w14:textId="77777777" w:rsidR="007E66AD" w:rsidRPr="00D252AE" w:rsidRDefault="00212C4D" w:rsidP="00282E75">
            <w:pPr>
              <w:pStyle w:val="TAL"/>
              <w:rPr>
                <w:lang w:eastAsia="en-US"/>
              </w:rPr>
            </w:pPr>
            <w:r w:rsidRPr="00D252AE">
              <w:rPr>
                <w:i/>
              </w:rPr>
              <w:t>-</w:t>
            </w:r>
          </w:p>
        </w:tc>
        <w:tc>
          <w:tcPr>
            <w:tcW w:w="567" w:type="dxa"/>
          </w:tcPr>
          <w:p w14:paraId="47F8D8E5" w14:textId="77777777" w:rsidR="007E66AD" w:rsidRPr="00D252AE" w:rsidRDefault="007E66AD" w:rsidP="00282E75">
            <w:pPr>
              <w:pStyle w:val="TAC"/>
              <w:rPr>
                <w:rFonts w:eastAsia="MS Gothic"/>
                <w:lang w:eastAsia="en-US"/>
              </w:rPr>
            </w:pPr>
            <w:r w:rsidRPr="00D252AE">
              <w:rPr>
                <w:lang w:eastAsia="zh-CN"/>
              </w:rPr>
              <w:t>-</w:t>
            </w:r>
          </w:p>
        </w:tc>
        <w:tc>
          <w:tcPr>
            <w:tcW w:w="851" w:type="dxa"/>
          </w:tcPr>
          <w:p w14:paraId="30A5994A" w14:textId="77777777" w:rsidR="007E66AD" w:rsidRPr="00D252AE" w:rsidRDefault="007E66AD" w:rsidP="00282E75">
            <w:pPr>
              <w:pStyle w:val="TAC"/>
              <w:rPr>
                <w:lang w:eastAsia="en-US"/>
              </w:rPr>
            </w:pPr>
            <w:r w:rsidRPr="00D252AE">
              <w:rPr>
                <w:lang w:eastAsia="en-US"/>
              </w:rPr>
              <w:t>-</w:t>
            </w:r>
          </w:p>
        </w:tc>
      </w:tr>
      <w:tr w:rsidR="00212C4D" w:rsidRPr="00D252AE" w14:paraId="0E605ABE" w14:textId="77777777" w:rsidTr="009233EB">
        <w:trPr>
          <w:gridAfter w:val="1"/>
          <w:wAfter w:w="13" w:type="dxa"/>
          <w:cantSplit/>
        </w:trPr>
        <w:tc>
          <w:tcPr>
            <w:tcW w:w="647" w:type="dxa"/>
          </w:tcPr>
          <w:p w14:paraId="1C74B05F" w14:textId="77777777" w:rsidR="00212C4D" w:rsidRPr="00D252AE" w:rsidRDefault="00212C4D" w:rsidP="009233EB">
            <w:pPr>
              <w:pStyle w:val="TAC"/>
            </w:pPr>
            <w:r w:rsidRPr="00D252AE">
              <w:rPr>
                <w:rStyle w:val="TALChar"/>
              </w:rPr>
              <w:t>-</w:t>
            </w:r>
          </w:p>
        </w:tc>
        <w:tc>
          <w:tcPr>
            <w:tcW w:w="3969" w:type="dxa"/>
          </w:tcPr>
          <w:p w14:paraId="439EF066" w14:textId="77777777" w:rsidR="00212C4D" w:rsidRPr="00D252AE" w:rsidRDefault="00212C4D" w:rsidP="009233EB">
            <w:pPr>
              <w:pStyle w:val="TAL"/>
            </w:pPr>
            <w:r w:rsidRPr="00D252AE">
              <w:rPr>
                <w:rStyle w:val="TALChar"/>
              </w:rPr>
              <w:t>EXCEPTION: Steps 10 and 11 can occur in any order. (Note 7)</w:t>
            </w:r>
          </w:p>
        </w:tc>
        <w:tc>
          <w:tcPr>
            <w:tcW w:w="709" w:type="dxa"/>
          </w:tcPr>
          <w:p w14:paraId="43794242" w14:textId="77777777" w:rsidR="00212C4D" w:rsidRPr="00D252AE" w:rsidRDefault="00212C4D" w:rsidP="009233EB">
            <w:pPr>
              <w:pStyle w:val="TAC"/>
            </w:pPr>
            <w:r w:rsidRPr="00D252AE">
              <w:rPr>
                <w:rStyle w:val="TALChar"/>
              </w:rPr>
              <w:t>-</w:t>
            </w:r>
          </w:p>
        </w:tc>
        <w:tc>
          <w:tcPr>
            <w:tcW w:w="2977" w:type="dxa"/>
          </w:tcPr>
          <w:p w14:paraId="1DEFC993" w14:textId="77777777" w:rsidR="00212C4D" w:rsidRPr="00D252AE" w:rsidRDefault="00212C4D" w:rsidP="009233EB">
            <w:pPr>
              <w:pStyle w:val="TAL"/>
              <w:rPr>
                <w:i/>
              </w:rPr>
            </w:pPr>
            <w:r w:rsidRPr="00D252AE">
              <w:rPr>
                <w:rStyle w:val="TALChar"/>
              </w:rPr>
              <w:t>-</w:t>
            </w:r>
          </w:p>
        </w:tc>
        <w:tc>
          <w:tcPr>
            <w:tcW w:w="567" w:type="dxa"/>
          </w:tcPr>
          <w:p w14:paraId="1314DFF3" w14:textId="77777777" w:rsidR="00212C4D" w:rsidRPr="00D252AE" w:rsidRDefault="00212C4D" w:rsidP="009233EB">
            <w:pPr>
              <w:pStyle w:val="TAC"/>
              <w:rPr>
                <w:lang w:eastAsia="zh-CN"/>
              </w:rPr>
            </w:pPr>
            <w:r w:rsidRPr="00D252AE">
              <w:rPr>
                <w:rStyle w:val="TALChar"/>
              </w:rPr>
              <w:t>-</w:t>
            </w:r>
          </w:p>
        </w:tc>
        <w:tc>
          <w:tcPr>
            <w:tcW w:w="851" w:type="dxa"/>
          </w:tcPr>
          <w:p w14:paraId="22E03510" w14:textId="77777777" w:rsidR="00212C4D" w:rsidRPr="00D252AE" w:rsidRDefault="00212C4D" w:rsidP="009233EB">
            <w:pPr>
              <w:pStyle w:val="TAC"/>
            </w:pPr>
            <w:r w:rsidRPr="00D252AE">
              <w:rPr>
                <w:rStyle w:val="TALChar"/>
              </w:rPr>
              <w:t>-</w:t>
            </w:r>
          </w:p>
        </w:tc>
      </w:tr>
      <w:tr w:rsidR="007E66AD" w:rsidRPr="00D252AE" w14:paraId="30B95FC0" w14:textId="77777777" w:rsidTr="00631D78">
        <w:trPr>
          <w:gridAfter w:val="1"/>
          <w:wAfter w:w="13" w:type="dxa"/>
          <w:cantSplit/>
        </w:trPr>
        <w:tc>
          <w:tcPr>
            <w:tcW w:w="647" w:type="dxa"/>
          </w:tcPr>
          <w:p w14:paraId="2185D9C8" w14:textId="77777777" w:rsidR="007E66AD" w:rsidRPr="00D252AE" w:rsidRDefault="007E66AD" w:rsidP="00282E75">
            <w:pPr>
              <w:pStyle w:val="TAC"/>
              <w:rPr>
                <w:lang w:eastAsia="en-US"/>
              </w:rPr>
            </w:pPr>
            <w:r w:rsidRPr="00D252AE">
              <w:rPr>
                <w:lang w:eastAsia="en-US"/>
              </w:rPr>
              <w:t>10</w:t>
            </w:r>
          </w:p>
        </w:tc>
        <w:tc>
          <w:tcPr>
            <w:tcW w:w="3969" w:type="dxa"/>
          </w:tcPr>
          <w:p w14:paraId="27008E52" w14:textId="77777777" w:rsidR="00212C4D" w:rsidRPr="00D252AE" w:rsidRDefault="00212C4D" w:rsidP="00212C4D">
            <w:pPr>
              <w:pStyle w:val="TAL"/>
            </w:pPr>
            <w:r w:rsidRPr="00D252AE">
              <w:t xml:space="preserve">The UE transmits a NR </w:t>
            </w:r>
            <w:proofErr w:type="spellStart"/>
            <w:r w:rsidRPr="00D252AE">
              <w:rPr>
                <w:i/>
              </w:rPr>
              <w:t>RRCReconfigurationComplete</w:t>
            </w:r>
            <w:proofErr w:type="spellEnd"/>
            <w:r w:rsidRPr="00D252AE">
              <w:t xml:space="preserve"> message.</w:t>
            </w:r>
          </w:p>
          <w:p w14:paraId="5B60B043" w14:textId="77777777" w:rsidR="007E66AD" w:rsidRPr="00D252AE" w:rsidRDefault="00212C4D" w:rsidP="00212C4D">
            <w:pPr>
              <w:pStyle w:val="TAL"/>
              <w:rPr>
                <w:lang w:eastAsia="en-US"/>
              </w:rPr>
            </w:pPr>
            <w:r w:rsidRPr="00D252AE">
              <w:t>(Note 4)</w:t>
            </w:r>
          </w:p>
        </w:tc>
        <w:tc>
          <w:tcPr>
            <w:tcW w:w="709" w:type="dxa"/>
          </w:tcPr>
          <w:p w14:paraId="2756D754" w14:textId="77777777" w:rsidR="007E66AD" w:rsidRPr="00D252AE" w:rsidRDefault="00212C4D" w:rsidP="00282E75">
            <w:pPr>
              <w:pStyle w:val="TAC"/>
              <w:rPr>
                <w:lang w:eastAsia="en-US"/>
              </w:rPr>
            </w:pPr>
            <w:r w:rsidRPr="00D252AE">
              <w:t>--&gt;</w:t>
            </w:r>
          </w:p>
        </w:tc>
        <w:tc>
          <w:tcPr>
            <w:tcW w:w="2977" w:type="dxa"/>
          </w:tcPr>
          <w:p w14:paraId="498F74F3" w14:textId="77777777" w:rsidR="007E66AD" w:rsidRPr="00D252AE" w:rsidRDefault="00212C4D" w:rsidP="00282E75">
            <w:pPr>
              <w:pStyle w:val="TAL"/>
              <w:rPr>
                <w:lang w:eastAsia="en-US"/>
              </w:rPr>
            </w:pPr>
            <w:proofErr w:type="spellStart"/>
            <w:r w:rsidRPr="00D252AE">
              <w:rPr>
                <w:i/>
              </w:rPr>
              <w:t>RRCReconfigurationComplete</w:t>
            </w:r>
            <w:proofErr w:type="spellEnd"/>
          </w:p>
        </w:tc>
        <w:tc>
          <w:tcPr>
            <w:tcW w:w="567" w:type="dxa"/>
          </w:tcPr>
          <w:p w14:paraId="1F867A67" w14:textId="77777777" w:rsidR="007E66AD" w:rsidRPr="00D252AE" w:rsidRDefault="007E66AD" w:rsidP="00282E75">
            <w:pPr>
              <w:pStyle w:val="TAC"/>
              <w:rPr>
                <w:rFonts w:eastAsia="MS Gothic"/>
                <w:lang w:eastAsia="en-US"/>
              </w:rPr>
            </w:pPr>
            <w:r w:rsidRPr="00D252AE">
              <w:rPr>
                <w:lang w:eastAsia="en-US"/>
              </w:rPr>
              <w:t>-</w:t>
            </w:r>
          </w:p>
        </w:tc>
        <w:tc>
          <w:tcPr>
            <w:tcW w:w="851" w:type="dxa"/>
          </w:tcPr>
          <w:p w14:paraId="05127905" w14:textId="77777777" w:rsidR="007E66AD" w:rsidRPr="00D252AE" w:rsidRDefault="007E66AD" w:rsidP="00282E75">
            <w:pPr>
              <w:pStyle w:val="TAC"/>
              <w:rPr>
                <w:lang w:eastAsia="en-US"/>
              </w:rPr>
            </w:pPr>
            <w:r w:rsidRPr="00D252AE">
              <w:rPr>
                <w:lang w:eastAsia="en-US"/>
              </w:rPr>
              <w:t>-</w:t>
            </w:r>
          </w:p>
        </w:tc>
      </w:tr>
      <w:tr w:rsidR="007E66AD" w:rsidRPr="00D252AE" w14:paraId="00594EA5" w14:textId="77777777" w:rsidTr="00631D78">
        <w:trPr>
          <w:gridAfter w:val="1"/>
          <w:wAfter w:w="13" w:type="dxa"/>
          <w:cantSplit/>
        </w:trPr>
        <w:tc>
          <w:tcPr>
            <w:tcW w:w="647" w:type="dxa"/>
          </w:tcPr>
          <w:p w14:paraId="529B25A9" w14:textId="77777777" w:rsidR="007E66AD" w:rsidRPr="00D252AE" w:rsidRDefault="007E66AD" w:rsidP="00282E75">
            <w:pPr>
              <w:pStyle w:val="TAC"/>
              <w:rPr>
                <w:lang w:eastAsia="en-US"/>
              </w:rPr>
            </w:pPr>
            <w:r w:rsidRPr="00D252AE">
              <w:rPr>
                <w:lang w:eastAsia="en-US"/>
              </w:rPr>
              <w:t>11</w:t>
            </w:r>
          </w:p>
        </w:tc>
        <w:tc>
          <w:tcPr>
            <w:tcW w:w="3969" w:type="dxa"/>
          </w:tcPr>
          <w:p w14:paraId="2500A73A" w14:textId="77777777" w:rsidR="000E6C04" w:rsidRPr="00D252AE" w:rsidRDefault="008C3483" w:rsidP="00282E75">
            <w:pPr>
              <w:pStyle w:val="TAL"/>
              <w:rPr>
                <w:lang w:eastAsia="en-US"/>
              </w:rPr>
            </w:pPr>
            <w:r w:rsidRPr="00D252AE">
              <w:rPr>
                <w:lang w:eastAsia="en-US"/>
              </w:rPr>
              <w:t>Check: Does the UE send</w:t>
            </w:r>
            <w:r w:rsidR="007E66AD" w:rsidRPr="00D252AE">
              <w:rPr>
                <w:lang w:eastAsia="en-US"/>
              </w:rPr>
              <w:t xml:space="preserve"> PDCP Control PDUs via RLC-AM RB with the following content to the SS:</w:t>
            </w:r>
          </w:p>
          <w:p w14:paraId="251C25F4" w14:textId="77777777" w:rsidR="007E66AD" w:rsidRPr="00D252AE" w:rsidRDefault="007E66AD" w:rsidP="00282E75">
            <w:pPr>
              <w:pStyle w:val="TAL"/>
              <w:rPr>
                <w:lang w:eastAsia="en-US"/>
              </w:rPr>
            </w:pPr>
            <w:r w:rsidRPr="00D252AE">
              <w:rPr>
                <w:lang w:eastAsia="en-US"/>
              </w:rPr>
              <w:t>D/C field = 0 (PDCP control PDU) and PDU Type =000, FMC field = 5</w:t>
            </w:r>
            <w:r w:rsidR="007C757C" w:rsidRPr="00D252AE">
              <w:t xml:space="preserve"> on NR Cell 2</w:t>
            </w:r>
            <w:r w:rsidR="008C3483" w:rsidRPr="00D252AE">
              <w:rPr>
                <w:lang w:eastAsia="en-US"/>
              </w:rPr>
              <w:t>?</w:t>
            </w:r>
          </w:p>
        </w:tc>
        <w:tc>
          <w:tcPr>
            <w:tcW w:w="709" w:type="dxa"/>
          </w:tcPr>
          <w:p w14:paraId="43E8B8DD" w14:textId="77777777" w:rsidR="007E66AD" w:rsidRPr="00D252AE" w:rsidRDefault="007E66AD" w:rsidP="00282E75">
            <w:pPr>
              <w:pStyle w:val="TAC"/>
              <w:rPr>
                <w:lang w:eastAsia="en-US"/>
              </w:rPr>
            </w:pPr>
            <w:r w:rsidRPr="00D252AE">
              <w:rPr>
                <w:lang w:eastAsia="en-US"/>
              </w:rPr>
              <w:t>--&gt;</w:t>
            </w:r>
          </w:p>
        </w:tc>
        <w:tc>
          <w:tcPr>
            <w:tcW w:w="2977" w:type="dxa"/>
          </w:tcPr>
          <w:p w14:paraId="5208CB1A" w14:textId="77777777" w:rsidR="007E66AD" w:rsidRPr="00D252AE" w:rsidRDefault="007E66AD" w:rsidP="00282E75">
            <w:pPr>
              <w:pStyle w:val="TAL"/>
              <w:rPr>
                <w:lang w:eastAsia="en-US"/>
              </w:rPr>
            </w:pPr>
            <w:r w:rsidRPr="00D252AE">
              <w:rPr>
                <w:lang w:eastAsia="en-US"/>
              </w:rPr>
              <w:t>PDCP STATUS REPORT</w:t>
            </w:r>
          </w:p>
        </w:tc>
        <w:tc>
          <w:tcPr>
            <w:tcW w:w="567" w:type="dxa"/>
          </w:tcPr>
          <w:p w14:paraId="366495F6" w14:textId="77777777" w:rsidR="007E66AD" w:rsidRPr="00D252AE" w:rsidRDefault="007E66AD" w:rsidP="00282E75">
            <w:pPr>
              <w:pStyle w:val="TAC"/>
              <w:rPr>
                <w:rFonts w:eastAsia="MS Mincho"/>
                <w:lang w:eastAsia="en-US"/>
              </w:rPr>
            </w:pPr>
            <w:r w:rsidRPr="00D252AE">
              <w:rPr>
                <w:rFonts w:eastAsia="MS Mincho"/>
                <w:lang w:eastAsia="en-US"/>
              </w:rPr>
              <w:t>1</w:t>
            </w:r>
          </w:p>
        </w:tc>
        <w:tc>
          <w:tcPr>
            <w:tcW w:w="851" w:type="dxa"/>
          </w:tcPr>
          <w:p w14:paraId="4BD9DF53" w14:textId="77777777" w:rsidR="007E66AD" w:rsidRPr="00D252AE" w:rsidRDefault="008C3483" w:rsidP="00282E75">
            <w:pPr>
              <w:pStyle w:val="TAC"/>
              <w:rPr>
                <w:lang w:eastAsia="en-US"/>
              </w:rPr>
            </w:pPr>
            <w:r w:rsidRPr="00D252AE">
              <w:rPr>
                <w:lang w:eastAsia="en-US"/>
              </w:rPr>
              <w:t>P</w:t>
            </w:r>
          </w:p>
        </w:tc>
      </w:tr>
      <w:tr w:rsidR="007E66AD" w:rsidRPr="00D252AE" w14:paraId="12ED6B0C" w14:textId="77777777" w:rsidTr="00631D78">
        <w:trPr>
          <w:gridAfter w:val="1"/>
          <w:wAfter w:w="13" w:type="dxa"/>
          <w:cantSplit/>
        </w:trPr>
        <w:tc>
          <w:tcPr>
            <w:tcW w:w="647" w:type="dxa"/>
          </w:tcPr>
          <w:p w14:paraId="7D2ABB19" w14:textId="77777777" w:rsidR="007E66AD" w:rsidRPr="00D252AE" w:rsidRDefault="007E66AD" w:rsidP="00282E75">
            <w:pPr>
              <w:pStyle w:val="TAC"/>
              <w:rPr>
                <w:lang w:eastAsia="en-US"/>
              </w:rPr>
            </w:pPr>
            <w:r w:rsidRPr="00D252AE">
              <w:rPr>
                <w:lang w:eastAsia="en-US"/>
              </w:rPr>
              <w:t>12</w:t>
            </w:r>
          </w:p>
        </w:tc>
        <w:tc>
          <w:tcPr>
            <w:tcW w:w="3969" w:type="dxa"/>
          </w:tcPr>
          <w:p w14:paraId="6B589FE6" w14:textId="77777777" w:rsidR="007E66AD" w:rsidRPr="00D252AE" w:rsidRDefault="007E66AD" w:rsidP="00282E75">
            <w:pPr>
              <w:pStyle w:val="TAL"/>
              <w:rPr>
                <w:lang w:eastAsia="en-US"/>
              </w:rPr>
            </w:pPr>
            <w:r w:rsidRPr="00D252AE">
              <w:rPr>
                <w:lang w:eastAsia="en-US"/>
              </w:rPr>
              <w:t xml:space="preserve">The SS generates a PDCP status report message and sends it to UE: D/C field = 0 (PDCP control PDU) and PDU Type =000, FMC field = </w:t>
            </w:r>
            <w:r w:rsidR="005126F8" w:rsidRPr="00D252AE">
              <w:t>2</w:t>
            </w:r>
            <w:r w:rsidR="005126F8" w:rsidRPr="00D252AE">
              <w:rPr>
                <w:lang w:eastAsia="zh-CN"/>
              </w:rPr>
              <w:t xml:space="preserve"> </w:t>
            </w:r>
            <w:r w:rsidR="007C757C" w:rsidRPr="00D252AE">
              <w:t>on NR Cell 2</w:t>
            </w:r>
            <w:r w:rsidRPr="00D252AE">
              <w:rPr>
                <w:lang w:eastAsia="en-US"/>
              </w:rPr>
              <w:t>.</w:t>
            </w:r>
          </w:p>
        </w:tc>
        <w:tc>
          <w:tcPr>
            <w:tcW w:w="709" w:type="dxa"/>
          </w:tcPr>
          <w:p w14:paraId="41FB1F7C" w14:textId="77777777" w:rsidR="007E66AD" w:rsidRPr="00D252AE" w:rsidRDefault="007E66AD" w:rsidP="00282E75">
            <w:pPr>
              <w:pStyle w:val="TAC"/>
              <w:rPr>
                <w:lang w:eastAsia="en-US"/>
              </w:rPr>
            </w:pPr>
            <w:r w:rsidRPr="00D252AE">
              <w:rPr>
                <w:lang w:eastAsia="en-US"/>
              </w:rPr>
              <w:t>&lt;--</w:t>
            </w:r>
          </w:p>
        </w:tc>
        <w:tc>
          <w:tcPr>
            <w:tcW w:w="2977" w:type="dxa"/>
          </w:tcPr>
          <w:p w14:paraId="59F3A54C" w14:textId="77777777" w:rsidR="007E66AD" w:rsidRPr="00D252AE" w:rsidRDefault="007E66AD" w:rsidP="00282E75">
            <w:pPr>
              <w:pStyle w:val="TAL"/>
              <w:rPr>
                <w:lang w:eastAsia="en-US"/>
              </w:rPr>
            </w:pPr>
            <w:r w:rsidRPr="00D252AE">
              <w:rPr>
                <w:lang w:eastAsia="en-US"/>
              </w:rPr>
              <w:t>PDCP STATUS REPORT</w:t>
            </w:r>
          </w:p>
        </w:tc>
        <w:tc>
          <w:tcPr>
            <w:tcW w:w="567" w:type="dxa"/>
          </w:tcPr>
          <w:p w14:paraId="731938DC" w14:textId="77777777" w:rsidR="007E66AD" w:rsidRPr="00D252AE" w:rsidRDefault="007E66AD" w:rsidP="00282E75">
            <w:pPr>
              <w:pStyle w:val="TAC"/>
              <w:rPr>
                <w:rFonts w:eastAsia="MS Mincho"/>
                <w:lang w:eastAsia="en-US"/>
              </w:rPr>
            </w:pPr>
            <w:r w:rsidRPr="00D252AE">
              <w:rPr>
                <w:lang w:eastAsia="en-US"/>
              </w:rPr>
              <w:t>-</w:t>
            </w:r>
          </w:p>
        </w:tc>
        <w:tc>
          <w:tcPr>
            <w:tcW w:w="851" w:type="dxa"/>
          </w:tcPr>
          <w:p w14:paraId="29A75179" w14:textId="77777777" w:rsidR="007E66AD" w:rsidRPr="00D252AE" w:rsidRDefault="007E66AD" w:rsidP="00282E75">
            <w:pPr>
              <w:pStyle w:val="TAC"/>
              <w:rPr>
                <w:lang w:eastAsia="en-US"/>
              </w:rPr>
            </w:pPr>
            <w:r w:rsidRPr="00D252AE">
              <w:rPr>
                <w:lang w:eastAsia="en-US"/>
              </w:rPr>
              <w:t>-</w:t>
            </w:r>
          </w:p>
        </w:tc>
      </w:tr>
      <w:tr w:rsidR="007E66AD" w:rsidRPr="00D252AE" w14:paraId="0C0C5601" w14:textId="77777777" w:rsidTr="00631D78">
        <w:trPr>
          <w:gridAfter w:val="1"/>
          <w:wAfter w:w="13" w:type="dxa"/>
          <w:cantSplit/>
        </w:trPr>
        <w:tc>
          <w:tcPr>
            <w:tcW w:w="647" w:type="dxa"/>
          </w:tcPr>
          <w:p w14:paraId="393067E7" w14:textId="77777777" w:rsidR="007E66AD" w:rsidRPr="00D252AE" w:rsidRDefault="007E66AD" w:rsidP="00282E75">
            <w:pPr>
              <w:pStyle w:val="TAC"/>
              <w:rPr>
                <w:lang w:eastAsia="en-US"/>
              </w:rPr>
            </w:pPr>
            <w:r w:rsidRPr="00D252AE">
              <w:rPr>
                <w:lang w:eastAsia="en-US"/>
              </w:rPr>
              <w:t>13</w:t>
            </w:r>
          </w:p>
        </w:tc>
        <w:tc>
          <w:tcPr>
            <w:tcW w:w="3969" w:type="dxa"/>
          </w:tcPr>
          <w:p w14:paraId="110ED9C5" w14:textId="77777777" w:rsidR="007E66AD" w:rsidRPr="00D252AE" w:rsidRDefault="007E66AD" w:rsidP="00282E75">
            <w:pPr>
              <w:pStyle w:val="TAL"/>
              <w:rPr>
                <w:lang w:eastAsia="en-US"/>
              </w:rPr>
            </w:pPr>
            <w:r w:rsidRPr="00D252AE">
              <w:rPr>
                <w:lang w:eastAsia="en-US"/>
              </w:rPr>
              <w:t xml:space="preserve">Configure </w:t>
            </w:r>
            <w:r w:rsidR="001D78FA" w:rsidRPr="00D252AE">
              <w:rPr>
                <w:lang w:eastAsia="en-US"/>
              </w:rPr>
              <w:t xml:space="preserve">the </w:t>
            </w:r>
            <w:r w:rsidRPr="00D252AE">
              <w:rPr>
                <w:lang w:eastAsia="en-US"/>
              </w:rPr>
              <w:t>SS to allocate Default UL grant</w:t>
            </w:r>
            <w:r w:rsidR="007C757C" w:rsidRPr="00D252AE">
              <w:t>s</w:t>
            </w:r>
            <w:r w:rsidRPr="00D252AE">
              <w:rPr>
                <w:lang w:eastAsia="en-US"/>
              </w:rPr>
              <w:t xml:space="preserve"> to the UE in NR Cell 2</w:t>
            </w:r>
            <w:r w:rsidR="001D78FA" w:rsidRPr="00D252AE">
              <w:rPr>
                <w:lang w:eastAsia="en-US"/>
              </w:rPr>
              <w:t>.</w:t>
            </w:r>
          </w:p>
        </w:tc>
        <w:tc>
          <w:tcPr>
            <w:tcW w:w="709" w:type="dxa"/>
          </w:tcPr>
          <w:p w14:paraId="01C50DAC" w14:textId="77777777" w:rsidR="007E66AD" w:rsidRPr="00D252AE" w:rsidRDefault="007E66AD" w:rsidP="00282E75">
            <w:pPr>
              <w:pStyle w:val="TAC"/>
              <w:rPr>
                <w:lang w:eastAsia="en-US"/>
              </w:rPr>
            </w:pPr>
            <w:r w:rsidRPr="00D252AE">
              <w:rPr>
                <w:lang w:eastAsia="zh-CN"/>
              </w:rPr>
              <w:t>-</w:t>
            </w:r>
          </w:p>
        </w:tc>
        <w:tc>
          <w:tcPr>
            <w:tcW w:w="2977" w:type="dxa"/>
          </w:tcPr>
          <w:p w14:paraId="7FAA2E50" w14:textId="77777777" w:rsidR="007E66AD" w:rsidRPr="00D252AE" w:rsidRDefault="007E66AD" w:rsidP="00282E75">
            <w:pPr>
              <w:pStyle w:val="TAL"/>
              <w:rPr>
                <w:lang w:eastAsia="en-US"/>
              </w:rPr>
            </w:pPr>
            <w:r w:rsidRPr="00D252AE">
              <w:rPr>
                <w:lang w:eastAsia="zh-CN"/>
              </w:rPr>
              <w:t>-</w:t>
            </w:r>
          </w:p>
        </w:tc>
        <w:tc>
          <w:tcPr>
            <w:tcW w:w="567" w:type="dxa"/>
          </w:tcPr>
          <w:p w14:paraId="3EBFA10F" w14:textId="77777777" w:rsidR="007E66AD" w:rsidRPr="00D252AE" w:rsidRDefault="007E66AD" w:rsidP="00282E75">
            <w:pPr>
              <w:pStyle w:val="TAC"/>
              <w:rPr>
                <w:rFonts w:eastAsia="MS Gothic"/>
                <w:lang w:eastAsia="en-US"/>
              </w:rPr>
            </w:pPr>
            <w:r w:rsidRPr="00D252AE">
              <w:rPr>
                <w:lang w:eastAsia="zh-CN"/>
              </w:rPr>
              <w:t>-</w:t>
            </w:r>
          </w:p>
        </w:tc>
        <w:tc>
          <w:tcPr>
            <w:tcW w:w="851" w:type="dxa"/>
          </w:tcPr>
          <w:p w14:paraId="58929FE1" w14:textId="77777777" w:rsidR="007E66AD" w:rsidRPr="00D252AE" w:rsidRDefault="007E66AD" w:rsidP="00282E75">
            <w:pPr>
              <w:pStyle w:val="TAC"/>
              <w:rPr>
                <w:lang w:eastAsia="en-US"/>
              </w:rPr>
            </w:pPr>
            <w:r w:rsidRPr="00D252AE">
              <w:rPr>
                <w:lang w:eastAsia="zh-CN"/>
              </w:rPr>
              <w:t>-</w:t>
            </w:r>
          </w:p>
        </w:tc>
      </w:tr>
      <w:tr w:rsidR="007E66AD" w:rsidRPr="00D252AE" w14:paraId="35369F17" w14:textId="77777777" w:rsidTr="00631D78">
        <w:trPr>
          <w:gridAfter w:val="1"/>
          <w:wAfter w:w="13" w:type="dxa"/>
          <w:cantSplit/>
        </w:trPr>
        <w:tc>
          <w:tcPr>
            <w:tcW w:w="647" w:type="dxa"/>
          </w:tcPr>
          <w:p w14:paraId="504C20FB" w14:textId="77777777" w:rsidR="007E66AD" w:rsidRPr="00D252AE" w:rsidRDefault="007E66AD" w:rsidP="00282E75">
            <w:pPr>
              <w:pStyle w:val="TAC"/>
              <w:rPr>
                <w:lang w:eastAsia="en-US"/>
              </w:rPr>
            </w:pPr>
            <w:r w:rsidRPr="00D252AE">
              <w:rPr>
                <w:lang w:eastAsia="en-US"/>
              </w:rPr>
              <w:lastRenderedPageBreak/>
              <w:t>14</w:t>
            </w:r>
          </w:p>
        </w:tc>
        <w:tc>
          <w:tcPr>
            <w:tcW w:w="3969" w:type="dxa"/>
          </w:tcPr>
          <w:p w14:paraId="139A1501" w14:textId="77777777" w:rsidR="007E66AD" w:rsidRPr="00D252AE" w:rsidRDefault="007C757C" w:rsidP="00282E75">
            <w:pPr>
              <w:pStyle w:val="TAL"/>
              <w:rPr>
                <w:lang w:eastAsia="en-US"/>
              </w:rPr>
            </w:pPr>
            <w:r w:rsidRPr="00D252AE">
              <w:rPr>
                <w:lang w:eastAsia="en-US"/>
              </w:rPr>
              <w:t>Void</w:t>
            </w:r>
          </w:p>
        </w:tc>
        <w:tc>
          <w:tcPr>
            <w:tcW w:w="709" w:type="dxa"/>
          </w:tcPr>
          <w:p w14:paraId="19247659" w14:textId="77777777" w:rsidR="007E66AD" w:rsidRPr="00D252AE" w:rsidRDefault="007C757C" w:rsidP="00282E75">
            <w:pPr>
              <w:pStyle w:val="TAC"/>
              <w:rPr>
                <w:lang w:eastAsia="en-US"/>
              </w:rPr>
            </w:pPr>
            <w:r w:rsidRPr="00D252AE">
              <w:rPr>
                <w:lang w:eastAsia="en-US"/>
              </w:rPr>
              <w:t>-</w:t>
            </w:r>
          </w:p>
        </w:tc>
        <w:tc>
          <w:tcPr>
            <w:tcW w:w="2977" w:type="dxa"/>
          </w:tcPr>
          <w:p w14:paraId="26DCE38A" w14:textId="77777777" w:rsidR="007E66AD" w:rsidRPr="00D252AE" w:rsidRDefault="007C757C" w:rsidP="00282E75">
            <w:pPr>
              <w:pStyle w:val="TAL"/>
              <w:rPr>
                <w:lang w:eastAsia="en-US"/>
              </w:rPr>
            </w:pPr>
            <w:r w:rsidRPr="00D252AE">
              <w:rPr>
                <w:lang w:eastAsia="en-US"/>
              </w:rPr>
              <w:t>-</w:t>
            </w:r>
          </w:p>
        </w:tc>
        <w:tc>
          <w:tcPr>
            <w:tcW w:w="567" w:type="dxa"/>
          </w:tcPr>
          <w:p w14:paraId="0311E93F" w14:textId="77777777" w:rsidR="007E66AD" w:rsidRPr="00D252AE" w:rsidRDefault="007C757C" w:rsidP="00282E75">
            <w:pPr>
              <w:pStyle w:val="TAC"/>
              <w:rPr>
                <w:rFonts w:eastAsia="MS Gothic"/>
                <w:lang w:eastAsia="en-US"/>
              </w:rPr>
            </w:pPr>
            <w:r w:rsidRPr="00D252AE">
              <w:rPr>
                <w:rFonts w:eastAsia="MS Gothic"/>
                <w:lang w:eastAsia="en-US"/>
              </w:rPr>
              <w:t>-</w:t>
            </w:r>
          </w:p>
        </w:tc>
        <w:tc>
          <w:tcPr>
            <w:tcW w:w="851" w:type="dxa"/>
          </w:tcPr>
          <w:p w14:paraId="612DCDA2" w14:textId="77777777" w:rsidR="007E66AD" w:rsidRPr="00D252AE" w:rsidRDefault="007C757C" w:rsidP="00282E75">
            <w:pPr>
              <w:pStyle w:val="TAC"/>
              <w:rPr>
                <w:lang w:eastAsia="en-US"/>
              </w:rPr>
            </w:pPr>
            <w:r w:rsidRPr="00D252AE">
              <w:rPr>
                <w:lang w:eastAsia="en-US"/>
              </w:rPr>
              <w:t>-</w:t>
            </w:r>
          </w:p>
        </w:tc>
      </w:tr>
      <w:tr w:rsidR="007E66AD" w:rsidRPr="00D252AE" w14:paraId="78A390E2" w14:textId="77777777" w:rsidTr="00631D78">
        <w:trPr>
          <w:gridAfter w:val="1"/>
          <w:wAfter w:w="13" w:type="dxa"/>
          <w:cantSplit/>
        </w:trPr>
        <w:tc>
          <w:tcPr>
            <w:tcW w:w="647" w:type="dxa"/>
          </w:tcPr>
          <w:p w14:paraId="0B81FAAB" w14:textId="77777777" w:rsidR="007E66AD" w:rsidRPr="00D252AE" w:rsidRDefault="001D78FA" w:rsidP="00282E75">
            <w:pPr>
              <w:pStyle w:val="TAC"/>
              <w:rPr>
                <w:lang w:eastAsia="en-US"/>
              </w:rPr>
            </w:pPr>
            <w:r w:rsidRPr="00D252AE">
              <w:rPr>
                <w:lang w:eastAsia="en-US"/>
              </w:rPr>
              <w:t>-</w:t>
            </w:r>
          </w:p>
        </w:tc>
        <w:tc>
          <w:tcPr>
            <w:tcW w:w="3969" w:type="dxa"/>
          </w:tcPr>
          <w:p w14:paraId="147A2646" w14:textId="77777777" w:rsidR="007E66AD" w:rsidRPr="00D252AE" w:rsidRDefault="007E66AD" w:rsidP="00282E75">
            <w:pPr>
              <w:pStyle w:val="TAL"/>
              <w:rPr>
                <w:lang w:eastAsia="en-US"/>
              </w:rPr>
            </w:pPr>
            <w:r w:rsidRPr="00D252AE">
              <w:rPr>
                <w:lang w:eastAsia="en-US"/>
              </w:rPr>
              <w:t>EXCEPTION: Step 15 shall be repeated for m=</w:t>
            </w:r>
            <w:r w:rsidR="005126F8" w:rsidRPr="00D252AE">
              <w:t xml:space="preserve">2 </w:t>
            </w:r>
            <w:r w:rsidRPr="00D252AE">
              <w:rPr>
                <w:lang w:eastAsia="en-US"/>
              </w:rPr>
              <w:t>to 4 (increment=1).</w:t>
            </w:r>
          </w:p>
        </w:tc>
        <w:tc>
          <w:tcPr>
            <w:tcW w:w="709" w:type="dxa"/>
          </w:tcPr>
          <w:p w14:paraId="2D1B0F17" w14:textId="77777777" w:rsidR="007E66AD" w:rsidRPr="00D252AE" w:rsidRDefault="001D78FA" w:rsidP="00282E75">
            <w:pPr>
              <w:pStyle w:val="TAC"/>
              <w:rPr>
                <w:lang w:eastAsia="en-US"/>
              </w:rPr>
            </w:pPr>
            <w:r w:rsidRPr="00D252AE">
              <w:rPr>
                <w:lang w:eastAsia="en-US"/>
              </w:rPr>
              <w:t>-</w:t>
            </w:r>
          </w:p>
        </w:tc>
        <w:tc>
          <w:tcPr>
            <w:tcW w:w="2977" w:type="dxa"/>
          </w:tcPr>
          <w:p w14:paraId="021EC006" w14:textId="77777777" w:rsidR="007E66AD" w:rsidRPr="00D252AE" w:rsidRDefault="001D78FA" w:rsidP="00282E75">
            <w:pPr>
              <w:pStyle w:val="TAL"/>
              <w:rPr>
                <w:lang w:eastAsia="en-US"/>
              </w:rPr>
            </w:pPr>
            <w:r w:rsidRPr="00D252AE">
              <w:rPr>
                <w:lang w:eastAsia="en-US"/>
              </w:rPr>
              <w:t>-</w:t>
            </w:r>
          </w:p>
        </w:tc>
        <w:tc>
          <w:tcPr>
            <w:tcW w:w="567" w:type="dxa"/>
          </w:tcPr>
          <w:p w14:paraId="70B95169" w14:textId="77777777" w:rsidR="007E66AD" w:rsidRPr="00D252AE" w:rsidRDefault="001D78FA" w:rsidP="00282E75">
            <w:pPr>
              <w:pStyle w:val="TAC"/>
              <w:rPr>
                <w:lang w:eastAsia="en-US"/>
              </w:rPr>
            </w:pPr>
            <w:r w:rsidRPr="00D252AE">
              <w:rPr>
                <w:lang w:eastAsia="en-US"/>
              </w:rPr>
              <w:t>-</w:t>
            </w:r>
          </w:p>
        </w:tc>
        <w:tc>
          <w:tcPr>
            <w:tcW w:w="851" w:type="dxa"/>
          </w:tcPr>
          <w:p w14:paraId="107521EF" w14:textId="77777777" w:rsidR="007E66AD" w:rsidRPr="00D252AE" w:rsidRDefault="001D78FA" w:rsidP="00282E75">
            <w:pPr>
              <w:pStyle w:val="TAC"/>
              <w:rPr>
                <w:lang w:eastAsia="en-US"/>
              </w:rPr>
            </w:pPr>
            <w:r w:rsidRPr="00D252AE">
              <w:rPr>
                <w:lang w:eastAsia="en-US"/>
              </w:rPr>
              <w:t>-</w:t>
            </w:r>
          </w:p>
        </w:tc>
      </w:tr>
      <w:tr w:rsidR="007E66AD" w:rsidRPr="00D252AE" w14:paraId="107EAC02" w14:textId="77777777" w:rsidTr="00631D78">
        <w:trPr>
          <w:gridAfter w:val="1"/>
          <w:wAfter w:w="13" w:type="dxa"/>
          <w:cantSplit/>
        </w:trPr>
        <w:tc>
          <w:tcPr>
            <w:tcW w:w="647" w:type="dxa"/>
          </w:tcPr>
          <w:p w14:paraId="35FA1DBF" w14:textId="77777777" w:rsidR="007E66AD" w:rsidRPr="00D252AE" w:rsidRDefault="007E66AD" w:rsidP="00282E75">
            <w:pPr>
              <w:pStyle w:val="TAC"/>
              <w:rPr>
                <w:lang w:eastAsia="en-US"/>
              </w:rPr>
            </w:pPr>
            <w:r w:rsidRPr="00D252AE">
              <w:rPr>
                <w:lang w:eastAsia="en-US"/>
              </w:rPr>
              <w:t>15</w:t>
            </w:r>
          </w:p>
        </w:tc>
        <w:tc>
          <w:tcPr>
            <w:tcW w:w="3969" w:type="dxa"/>
          </w:tcPr>
          <w:p w14:paraId="5753F4BD" w14:textId="77777777" w:rsidR="007E66AD" w:rsidRPr="00D252AE" w:rsidRDefault="007E66AD" w:rsidP="00282E75">
            <w:pPr>
              <w:pStyle w:val="TAL"/>
              <w:rPr>
                <w:lang w:eastAsia="en-US"/>
              </w:rPr>
            </w:pPr>
            <w:r w:rsidRPr="00D252AE">
              <w:rPr>
                <w:lang w:eastAsia="en-US"/>
              </w:rPr>
              <w:t>Check: Does the UE send the PDCP Data PDU #m via RLC-AM RB with the following content to the SS:</w:t>
            </w:r>
          </w:p>
          <w:p w14:paraId="4AE0D405" w14:textId="77777777" w:rsidR="007E66AD" w:rsidRPr="00D252AE" w:rsidRDefault="007E66AD" w:rsidP="00282E75">
            <w:pPr>
              <w:pStyle w:val="TAL"/>
              <w:rPr>
                <w:lang w:eastAsia="en-US"/>
              </w:rPr>
            </w:pPr>
            <w:r w:rsidRPr="00D252AE">
              <w:rPr>
                <w:lang w:eastAsia="en-US"/>
              </w:rPr>
              <w:t>D/C field = 1 (PDCP Data PDU) and PDCP SN = m</w:t>
            </w:r>
            <w:r w:rsidR="007C757C" w:rsidRPr="00D252AE">
              <w:t xml:space="preserve"> on NR Cell 2</w:t>
            </w:r>
            <w:r w:rsidRPr="00D252AE">
              <w:rPr>
                <w:lang w:eastAsia="en-US"/>
              </w:rPr>
              <w:t>?</w:t>
            </w:r>
          </w:p>
          <w:p w14:paraId="58D464CD" w14:textId="1BC5C79C" w:rsidR="00BE08D9" w:rsidRPr="00D252AE" w:rsidRDefault="008C3483" w:rsidP="00BE08D9">
            <w:pPr>
              <w:pStyle w:val="TAL"/>
              <w:rPr>
                <w:lang w:eastAsia="en-US"/>
              </w:rPr>
            </w:pPr>
            <w:r w:rsidRPr="00D252AE">
              <w:rPr>
                <w:lang w:eastAsia="en-US"/>
              </w:rPr>
              <w:t xml:space="preserve">Note: </w:t>
            </w:r>
            <w:r w:rsidR="007E66AD" w:rsidRPr="00D252AE">
              <w:rPr>
                <w:lang w:eastAsia="en-US"/>
              </w:rPr>
              <w:t>Data is previously received data from PDU #m.</w:t>
            </w:r>
          </w:p>
          <w:p w14:paraId="2E32AA18" w14:textId="672BF273" w:rsidR="007E66AD" w:rsidRPr="00D252AE" w:rsidRDefault="00BE08D9" w:rsidP="00BE08D9">
            <w:pPr>
              <w:pStyle w:val="TAL"/>
              <w:rPr>
                <w:lang w:eastAsia="en-US"/>
              </w:rPr>
            </w:pPr>
            <w:r w:rsidRPr="00D252AE">
              <w:t>(Note 8)</w:t>
            </w:r>
          </w:p>
        </w:tc>
        <w:tc>
          <w:tcPr>
            <w:tcW w:w="709" w:type="dxa"/>
          </w:tcPr>
          <w:p w14:paraId="68B4323C" w14:textId="77777777" w:rsidR="007E66AD" w:rsidRPr="00D252AE" w:rsidRDefault="007E66AD" w:rsidP="00282E75">
            <w:pPr>
              <w:pStyle w:val="TAC"/>
              <w:rPr>
                <w:lang w:eastAsia="en-US"/>
              </w:rPr>
            </w:pPr>
            <w:r w:rsidRPr="00D252AE">
              <w:rPr>
                <w:lang w:eastAsia="en-US"/>
              </w:rPr>
              <w:t>--&gt;</w:t>
            </w:r>
          </w:p>
        </w:tc>
        <w:tc>
          <w:tcPr>
            <w:tcW w:w="2977" w:type="dxa"/>
          </w:tcPr>
          <w:p w14:paraId="63F807A1" w14:textId="77777777" w:rsidR="007E66AD" w:rsidRPr="00D252AE" w:rsidRDefault="007E66AD" w:rsidP="00282E75">
            <w:pPr>
              <w:pStyle w:val="TAL"/>
              <w:rPr>
                <w:lang w:eastAsia="en-US"/>
              </w:rPr>
            </w:pPr>
            <w:r w:rsidRPr="00D252AE">
              <w:rPr>
                <w:lang w:eastAsia="en-US"/>
              </w:rPr>
              <w:t>PDCP PDU DATA #m</w:t>
            </w:r>
          </w:p>
        </w:tc>
        <w:tc>
          <w:tcPr>
            <w:tcW w:w="567" w:type="dxa"/>
          </w:tcPr>
          <w:p w14:paraId="3D49918B" w14:textId="77777777" w:rsidR="007E66AD" w:rsidRPr="00D252AE" w:rsidRDefault="005126F8" w:rsidP="00282E75">
            <w:pPr>
              <w:pStyle w:val="TAC"/>
              <w:rPr>
                <w:rFonts w:eastAsia="MS Gothic"/>
                <w:lang w:eastAsia="en-US"/>
              </w:rPr>
            </w:pPr>
            <w:r w:rsidRPr="00D252AE">
              <w:t>2</w:t>
            </w:r>
          </w:p>
        </w:tc>
        <w:tc>
          <w:tcPr>
            <w:tcW w:w="851" w:type="dxa"/>
          </w:tcPr>
          <w:p w14:paraId="4A61441B" w14:textId="77777777" w:rsidR="007E66AD" w:rsidRPr="00D252AE" w:rsidRDefault="007E66AD" w:rsidP="00282E75">
            <w:pPr>
              <w:pStyle w:val="TAC"/>
              <w:rPr>
                <w:lang w:eastAsia="en-US"/>
              </w:rPr>
            </w:pPr>
            <w:r w:rsidRPr="00D252AE">
              <w:rPr>
                <w:lang w:eastAsia="en-US"/>
              </w:rPr>
              <w:t>P</w:t>
            </w:r>
          </w:p>
        </w:tc>
      </w:tr>
      <w:tr w:rsidR="007E66AD" w:rsidRPr="00D252AE" w14:paraId="76B9554C" w14:textId="77777777" w:rsidTr="00631D78">
        <w:trPr>
          <w:gridAfter w:val="1"/>
          <w:wAfter w:w="13" w:type="dxa"/>
          <w:cantSplit/>
        </w:trPr>
        <w:tc>
          <w:tcPr>
            <w:tcW w:w="647" w:type="dxa"/>
          </w:tcPr>
          <w:p w14:paraId="6699874A" w14:textId="77777777" w:rsidR="007E66AD" w:rsidRPr="00D252AE" w:rsidRDefault="007E66AD" w:rsidP="00282E75">
            <w:pPr>
              <w:pStyle w:val="TAC"/>
              <w:rPr>
                <w:lang w:eastAsia="en-US"/>
              </w:rPr>
            </w:pPr>
            <w:r w:rsidRPr="00D252AE">
              <w:rPr>
                <w:lang w:eastAsia="en-US"/>
              </w:rPr>
              <w:t>16</w:t>
            </w:r>
          </w:p>
        </w:tc>
        <w:tc>
          <w:tcPr>
            <w:tcW w:w="3969" w:type="dxa"/>
          </w:tcPr>
          <w:p w14:paraId="2AE8156D" w14:textId="77777777" w:rsidR="007E66AD" w:rsidRPr="00D252AE" w:rsidRDefault="007E66AD" w:rsidP="00282E75">
            <w:pPr>
              <w:pStyle w:val="TAL"/>
              <w:rPr>
                <w:lang w:eastAsia="en-US"/>
              </w:rPr>
            </w:pPr>
            <w:r w:rsidRPr="00D252AE">
              <w:rPr>
                <w:lang w:eastAsia="en-US"/>
              </w:rPr>
              <w:t>The SS sends the PDCP Data PDU#5 via RLC-AM RB with the following content to the UE:</w:t>
            </w:r>
          </w:p>
          <w:p w14:paraId="248AAD86" w14:textId="77777777" w:rsidR="007E66AD" w:rsidRPr="00D252AE" w:rsidRDefault="007E66AD" w:rsidP="00282E75">
            <w:pPr>
              <w:pStyle w:val="TAL"/>
              <w:rPr>
                <w:lang w:eastAsia="en-US"/>
              </w:rPr>
            </w:pPr>
            <w:r w:rsidRPr="00D252AE">
              <w:rPr>
                <w:lang w:eastAsia="en-US"/>
              </w:rPr>
              <w:t>PDCP Data PDU #5 (</w:t>
            </w:r>
          </w:p>
          <w:p w14:paraId="772FA69F" w14:textId="77777777" w:rsidR="007E66AD" w:rsidRPr="00D252AE" w:rsidDel="00CD06AA" w:rsidRDefault="007E66AD" w:rsidP="00282E75">
            <w:pPr>
              <w:pStyle w:val="TAL"/>
              <w:rPr>
                <w:lang w:eastAsia="en-US"/>
              </w:rPr>
            </w:pPr>
            <w:r w:rsidRPr="00D252AE">
              <w:rPr>
                <w:lang w:eastAsia="en-US"/>
              </w:rPr>
              <w:t>D/C field = 1 (PDCP Data PDU) and PDCP SN=5)</w:t>
            </w:r>
            <w:r w:rsidR="007C757C" w:rsidRPr="00D252AE">
              <w:t xml:space="preserve"> on NR Cell 2</w:t>
            </w:r>
            <w:r w:rsidR="008C3483" w:rsidRPr="00D252AE">
              <w:rPr>
                <w:lang w:eastAsia="en-US"/>
              </w:rPr>
              <w:t>.</w:t>
            </w:r>
          </w:p>
        </w:tc>
        <w:tc>
          <w:tcPr>
            <w:tcW w:w="709" w:type="dxa"/>
          </w:tcPr>
          <w:p w14:paraId="7A1823C2" w14:textId="77777777" w:rsidR="007E66AD" w:rsidRPr="00D252AE" w:rsidRDefault="007E66AD" w:rsidP="00282E75">
            <w:pPr>
              <w:pStyle w:val="TAC"/>
              <w:rPr>
                <w:lang w:eastAsia="en-US"/>
              </w:rPr>
            </w:pPr>
            <w:r w:rsidRPr="00D252AE">
              <w:rPr>
                <w:lang w:eastAsia="en-US"/>
              </w:rPr>
              <w:t>&lt;--</w:t>
            </w:r>
          </w:p>
        </w:tc>
        <w:tc>
          <w:tcPr>
            <w:tcW w:w="2977" w:type="dxa"/>
          </w:tcPr>
          <w:p w14:paraId="0B20CF61" w14:textId="77777777" w:rsidR="007E66AD" w:rsidRPr="00D252AE" w:rsidRDefault="007E66AD" w:rsidP="00282E75">
            <w:pPr>
              <w:pStyle w:val="TAL"/>
              <w:rPr>
                <w:lang w:eastAsia="en-US"/>
              </w:rPr>
            </w:pPr>
            <w:r w:rsidRPr="00D252AE">
              <w:rPr>
                <w:lang w:eastAsia="en-US"/>
              </w:rPr>
              <w:t>PDCP DATA PDU#5</w:t>
            </w:r>
          </w:p>
        </w:tc>
        <w:tc>
          <w:tcPr>
            <w:tcW w:w="567" w:type="dxa"/>
          </w:tcPr>
          <w:p w14:paraId="04C06022" w14:textId="77777777" w:rsidR="007E66AD" w:rsidRPr="00D252AE" w:rsidRDefault="007E66AD" w:rsidP="00282E75">
            <w:pPr>
              <w:pStyle w:val="TAC"/>
              <w:rPr>
                <w:lang w:eastAsia="en-US"/>
              </w:rPr>
            </w:pPr>
            <w:r w:rsidRPr="00D252AE">
              <w:rPr>
                <w:lang w:eastAsia="en-US"/>
              </w:rPr>
              <w:t>-</w:t>
            </w:r>
          </w:p>
        </w:tc>
        <w:tc>
          <w:tcPr>
            <w:tcW w:w="851" w:type="dxa"/>
          </w:tcPr>
          <w:p w14:paraId="6334AC0D" w14:textId="77777777" w:rsidR="007E66AD" w:rsidRPr="00D252AE" w:rsidRDefault="007E66AD" w:rsidP="00282E75">
            <w:pPr>
              <w:pStyle w:val="TAC"/>
              <w:rPr>
                <w:lang w:eastAsia="en-US"/>
              </w:rPr>
            </w:pPr>
            <w:r w:rsidRPr="00D252AE">
              <w:rPr>
                <w:lang w:eastAsia="en-US"/>
              </w:rPr>
              <w:t>-</w:t>
            </w:r>
          </w:p>
        </w:tc>
      </w:tr>
      <w:tr w:rsidR="007E66AD" w:rsidRPr="00D252AE" w14:paraId="58AB8C98" w14:textId="77777777" w:rsidTr="00631D78">
        <w:trPr>
          <w:gridAfter w:val="1"/>
          <w:wAfter w:w="13" w:type="dxa"/>
          <w:cantSplit/>
        </w:trPr>
        <w:tc>
          <w:tcPr>
            <w:tcW w:w="647" w:type="dxa"/>
          </w:tcPr>
          <w:p w14:paraId="3F0A3800" w14:textId="77777777" w:rsidR="007E66AD" w:rsidRPr="00D252AE" w:rsidRDefault="007E66AD" w:rsidP="00282E75">
            <w:pPr>
              <w:pStyle w:val="TAC"/>
              <w:rPr>
                <w:lang w:eastAsia="en-US"/>
              </w:rPr>
            </w:pPr>
            <w:r w:rsidRPr="00D252AE">
              <w:rPr>
                <w:lang w:eastAsia="en-US"/>
              </w:rPr>
              <w:t>17</w:t>
            </w:r>
          </w:p>
        </w:tc>
        <w:tc>
          <w:tcPr>
            <w:tcW w:w="3969" w:type="dxa"/>
          </w:tcPr>
          <w:p w14:paraId="0613275A" w14:textId="77777777" w:rsidR="007E66AD" w:rsidRPr="00D252AE" w:rsidRDefault="007E66AD" w:rsidP="00282E75">
            <w:pPr>
              <w:pStyle w:val="TAL"/>
              <w:rPr>
                <w:lang w:eastAsia="zh-CN"/>
              </w:rPr>
            </w:pPr>
            <w:r w:rsidRPr="00D252AE">
              <w:rPr>
                <w:lang w:eastAsia="zh-CN"/>
              </w:rPr>
              <w:t>T</w:t>
            </w:r>
            <w:r w:rsidRPr="00D252AE">
              <w:rPr>
                <w:lang w:eastAsia="en-US"/>
              </w:rPr>
              <w:t>he UE transmits a PDCP Data PDU via RLC-AM RB with the following content back to the SS</w:t>
            </w:r>
            <w:r w:rsidR="008C3483" w:rsidRPr="00D252AE">
              <w:rPr>
                <w:lang w:eastAsia="en-US"/>
              </w:rPr>
              <w:t>:</w:t>
            </w:r>
          </w:p>
          <w:p w14:paraId="27D968E2" w14:textId="77777777" w:rsidR="007E66AD" w:rsidRPr="00D252AE" w:rsidRDefault="007E66AD" w:rsidP="00282E75">
            <w:pPr>
              <w:pStyle w:val="TAL"/>
              <w:rPr>
                <w:lang w:eastAsia="en-US"/>
              </w:rPr>
            </w:pPr>
            <w:r w:rsidRPr="00D252AE">
              <w:rPr>
                <w:lang w:eastAsia="en-US"/>
              </w:rPr>
              <w:t>D/C field = 1 (PDCP Data PDU) and PDCP SN=5</w:t>
            </w:r>
            <w:r w:rsidR="007C757C" w:rsidRPr="00D252AE">
              <w:t xml:space="preserve"> on NR Cell 2</w:t>
            </w:r>
            <w:r w:rsidR="008C3483" w:rsidRPr="00D252AE">
              <w:rPr>
                <w:lang w:eastAsia="en-US"/>
              </w:rPr>
              <w:t>.</w:t>
            </w:r>
          </w:p>
          <w:p w14:paraId="5A9980FD" w14:textId="77777777" w:rsidR="007E66AD" w:rsidRPr="00D252AE" w:rsidRDefault="008C3483" w:rsidP="00282E75">
            <w:pPr>
              <w:pStyle w:val="TAL"/>
              <w:rPr>
                <w:lang w:eastAsia="en-US"/>
              </w:rPr>
            </w:pPr>
            <w:r w:rsidRPr="00D252AE">
              <w:rPr>
                <w:lang w:eastAsia="en-US"/>
              </w:rPr>
              <w:t>Note: Da</w:t>
            </w:r>
            <w:r w:rsidR="007E66AD" w:rsidRPr="00D252AE">
              <w:rPr>
                <w:lang w:eastAsia="en-US"/>
              </w:rPr>
              <w:t>ta</w:t>
            </w:r>
            <w:r w:rsidRPr="00D252AE">
              <w:rPr>
                <w:lang w:eastAsia="en-US"/>
              </w:rPr>
              <w:t xml:space="preserve"> is</w:t>
            </w:r>
            <w:r w:rsidR="007E66AD" w:rsidRPr="00D252AE">
              <w:rPr>
                <w:lang w:eastAsia="en-US"/>
              </w:rPr>
              <w:t xml:space="preserve"> previously received packet in PDCP Data PDU#5</w:t>
            </w:r>
            <w:r w:rsidRPr="00D252AE">
              <w:rPr>
                <w:lang w:eastAsia="en-US"/>
              </w:rPr>
              <w:t>.</w:t>
            </w:r>
          </w:p>
          <w:p w14:paraId="4DF65069" w14:textId="77777777" w:rsidR="007E66AD" w:rsidRPr="00D252AE" w:rsidRDefault="007E66AD" w:rsidP="00282E75">
            <w:pPr>
              <w:pStyle w:val="TAL"/>
              <w:rPr>
                <w:lang w:eastAsia="zh-CN"/>
              </w:rPr>
            </w:pPr>
            <w:r w:rsidRPr="00D252AE">
              <w:rPr>
                <w:lang w:eastAsia="en-US"/>
              </w:rPr>
              <w:t>(Note 1)</w:t>
            </w:r>
          </w:p>
        </w:tc>
        <w:tc>
          <w:tcPr>
            <w:tcW w:w="709" w:type="dxa"/>
          </w:tcPr>
          <w:p w14:paraId="7D77B890" w14:textId="77777777" w:rsidR="007E66AD" w:rsidRPr="00D252AE" w:rsidRDefault="007E66AD" w:rsidP="00282E75">
            <w:pPr>
              <w:pStyle w:val="TAC"/>
              <w:rPr>
                <w:lang w:eastAsia="en-US"/>
              </w:rPr>
            </w:pPr>
            <w:r w:rsidRPr="00D252AE">
              <w:rPr>
                <w:lang w:eastAsia="en-US"/>
              </w:rPr>
              <w:t>--&gt;</w:t>
            </w:r>
          </w:p>
        </w:tc>
        <w:tc>
          <w:tcPr>
            <w:tcW w:w="2977" w:type="dxa"/>
          </w:tcPr>
          <w:p w14:paraId="74F06625" w14:textId="77777777" w:rsidR="007E66AD" w:rsidRPr="00D252AE" w:rsidRDefault="007E66AD" w:rsidP="00282E75">
            <w:pPr>
              <w:pStyle w:val="TAL"/>
              <w:rPr>
                <w:lang w:eastAsia="en-US"/>
              </w:rPr>
            </w:pPr>
            <w:r w:rsidRPr="00D252AE">
              <w:rPr>
                <w:lang w:eastAsia="en-US"/>
              </w:rPr>
              <w:t>PDCP DATA PDU #5</w:t>
            </w:r>
          </w:p>
        </w:tc>
        <w:tc>
          <w:tcPr>
            <w:tcW w:w="567" w:type="dxa"/>
          </w:tcPr>
          <w:p w14:paraId="458B80C4" w14:textId="77777777" w:rsidR="007E66AD" w:rsidRPr="00D252AE" w:rsidRDefault="007E66AD" w:rsidP="00282E75">
            <w:pPr>
              <w:pStyle w:val="TAC"/>
              <w:rPr>
                <w:lang w:eastAsia="en-US"/>
              </w:rPr>
            </w:pPr>
            <w:r w:rsidRPr="00D252AE">
              <w:rPr>
                <w:lang w:eastAsia="en-US"/>
              </w:rPr>
              <w:t>-</w:t>
            </w:r>
          </w:p>
        </w:tc>
        <w:tc>
          <w:tcPr>
            <w:tcW w:w="851" w:type="dxa"/>
          </w:tcPr>
          <w:p w14:paraId="13D7CBA1" w14:textId="77777777" w:rsidR="007E66AD" w:rsidRPr="00D252AE" w:rsidRDefault="007E66AD" w:rsidP="00282E75">
            <w:pPr>
              <w:pStyle w:val="TAC"/>
              <w:rPr>
                <w:lang w:eastAsia="en-US"/>
              </w:rPr>
            </w:pPr>
            <w:r w:rsidRPr="00D252AE">
              <w:rPr>
                <w:lang w:eastAsia="en-US"/>
              </w:rPr>
              <w:t>-</w:t>
            </w:r>
          </w:p>
        </w:tc>
      </w:tr>
      <w:tr w:rsidR="007E66AD" w:rsidRPr="00D252AE" w14:paraId="669A2451" w14:textId="77777777" w:rsidTr="00631D78">
        <w:trPr>
          <w:gridAfter w:val="1"/>
          <w:wAfter w:w="13" w:type="dxa"/>
          <w:cantSplit/>
        </w:trPr>
        <w:tc>
          <w:tcPr>
            <w:tcW w:w="647" w:type="dxa"/>
          </w:tcPr>
          <w:p w14:paraId="483D8A65" w14:textId="77777777" w:rsidR="007E66AD" w:rsidRPr="00D252AE" w:rsidRDefault="007E66AD" w:rsidP="00282E75">
            <w:pPr>
              <w:pStyle w:val="TAC"/>
              <w:rPr>
                <w:lang w:eastAsia="en-US"/>
              </w:rPr>
            </w:pPr>
            <w:r w:rsidRPr="00D252AE">
              <w:rPr>
                <w:lang w:eastAsia="en-US"/>
              </w:rPr>
              <w:t>18</w:t>
            </w:r>
          </w:p>
        </w:tc>
        <w:tc>
          <w:tcPr>
            <w:tcW w:w="3969" w:type="dxa"/>
          </w:tcPr>
          <w:p w14:paraId="7BF32319" w14:textId="77777777" w:rsidR="007E66AD" w:rsidRPr="00D252AE" w:rsidRDefault="007E66AD" w:rsidP="00282E75">
            <w:pPr>
              <w:pStyle w:val="TAL"/>
              <w:rPr>
                <w:lang w:eastAsia="en-US"/>
              </w:rPr>
            </w:pPr>
            <w:r w:rsidRPr="00D252AE">
              <w:rPr>
                <w:lang w:eastAsia="en-US"/>
              </w:rPr>
              <w:t xml:space="preserve">TX_NEXT is set to </w:t>
            </w:r>
            <w:r w:rsidR="008C3483" w:rsidRPr="00D252AE">
              <w:rPr>
                <w:lang w:eastAsia="zh-CN"/>
              </w:rPr>
              <w:t>"</w:t>
            </w:r>
            <w:r w:rsidRPr="00D252AE">
              <w:rPr>
                <w:lang w:eastAsia="en-US"/>
              </w:rPr>
              <w:t>6</w:t>
            </w:r>
            <w:r w:rsidR="008C3483" w:rsidRPr="00D252AE">
              <w:rPr>
                <w:lang w:eastAsia="zh-CN"/>
              </w:rPr>
              <w:t>"</w:t>
            </w:r>
            <w:r w:rsidRPr="00D252AE">
              <w:rPr>
                <w:lang w:eastAsia="en-US"/>
              </w:rPr>
              <w:t>.</w:t>
            </w:r>
          </w:p>
          <w:p w14:paraId="39967131" w14:textId="77777777" w:rsidR="007E66AD" w:rsidRPr="00D252AE" w:rsidRDefault="007E66AD" w:rsidP="00282E75">
            <w:pPr>
              <w:pStyle w:val="TAL"/>
              <w:rPr>
                <w:lang w:eastAsia="en-US"/>
              </w:rPr>
            </w:pPr>
            <w:r w:rsidRPr="00D252AE">
              <w:rPr>
                <w:lang w:eastAsia="en-US"/>
              </w:rPr>
              <w:t>The SS creates a PDCP Data PDU#6 (not transmitted).</w:t>
            </w:r>
          </w:p>
        </w:tc>
        <w:tc>
          <w:tcPr>
            <w:tcW w:w="709" w:type="dxa"/>
          </w:tcPr>
          <w:p w14:paraId="5B81290F" w14:textId="77777777" w:rsidR="007E66AD" w:rsidRPr="00D252AE" w:rsidRDefault="007E66AD" w:rsidP="00282E75">
            <w:pPr>
              <w:pStyle w:val="TAC"/>
              <w:rPr>
                <w:lang w:eastAsia="en-US"/>
              </w:rPr>
            </w:pPr>
            <w:r w:rsidRPr="00D252AE">
              <w:rPr>
                <w:lang w:eastAsia="en-US"/>
              </w:rPr>
              <w:t>-</w:t>
            </w:r>
          </w:p>
        </w:tc>
        <w:tc>
          <w:tcPr>
            <w:tcW w:w="2977" w:type="dxa"/>
          </w:tcPr>
          <w:p w14:paraId="05111080" w14:textId="77777777" w:rsidR="007E66AD" w:rsidRPr="00D252AE" w:rsidRDefault="007E66AD" w:rsidP="00282E75">
            <w:pPr>
              <w:pStyle w:val="TAL"/>
              <w:rPr>
                <w:lang w:eastAsia="en-US"/>
              </w:rPr>
            </w:pPr>
            <w:r w:rsidRPr="00D252AE">
              <w:rPr>
                <w:lang w:eastAsia="en-US"/>
              </w:rPr>
              <w:t>-</w:t>
            </w:r>
          </w:p>
        </w:tc>
        <w:tc>
          <w:tcPr>
            <w:tcW w:w="567" w:type="dxa"/>
          </w:tcPr>
          <w:p w14:paraId="7AB2AF20" w14:textId="77777777" w:rsidR="007E66AD" w:rsidRPr="00D252AE" w:rsidRDefault="007E66AD" w:rsidP="00282E75">
            <w:pPr>
              <w:pStyle w:val="TAC"/>
              <w:rPr>
                <w:lang w:eastAsia="en-US"/>
              </w:rPr>
            </w:pPr>
            <w:r w:rsidRPr="00D252AE">
              <w:rPr>
                <w:lang w:eastAsia="en-US"/>
              </w:rPr>
              <w:t>-</w:t>
            </w:r>
          </w:p>
        </w:tc>
        <w:tc>
          <w:tcPr>
            <w:tcW w:w="851" w:type="dxa"/>
          </w:tcPr>
          <w:p w14:paraId="33F55A68" w14:textId="77777777" w:rsidR="007E66AD" w:rsidRPr="00D252AE" w:rsidRDefault="007E66AD" w:rsidP="00282E75">
            <w:pPr>
              <w:pStyle w:val="TAC"/>
              <w:rPr>
                <w:lang w:eastAsia="en-US"/>
              </w:rPr>
            </w:pPr>
            <w:r w:rsidRPr="00D252AE">
              <w:rPr>
                <w:lang w:eastAsia="en-US"/>
              </w:rPr>
              <w:t>-</w:t>
            </w:r>
          </w:p>
        </w:tc>
      </w:tr>
      <w:tr w:rsidR="007E66AD" w:rsidRPr="00D252AE" w14:paraId="29A951C2" w14:textId="77777777" w:rsidTr="00631D78">
        <w:trPr>
          <w:gridAfter w:val="1"/>
          <w:wAfter w:w="13" w:type="dxa"/>
          <w:cantSplit/>
        </w:trPr>
        <w:tc>
          <w:tcPr>
            <w:tcW w:w="647" w:type="dxa"/>
          </w:tcPr>
          <w:p w14:paraId="42701DC7" w14:textId="77777777" w:rsidR="007E66AD" w:rsidRPr="00D252AE" w:rsidRDefault="007E66AD" w:rsidP="00282E75">
            <w:pPr>
              <w:pStyle w:val="TAC"/>
              <w:rPr>
                <w:lang w:eastAsia="en-US"/>
              </w:rPr>
            </w:pPr>
            <w:r w:rsidRPr="00D252AE">
              <w:rPr>
                <w:lang w:eastAsia="en-US"/>
              </w:rPr>
              <w:t>19</w:t>
            </w:r>
          </w:p>
        </w:tc>
        <w:tc>
          <w:tcPr>
            <w:tcW w:w="3969" w:type="dxa"/>
          </w:tcPr>
          <w:p w14:paraId="623339C7" w14:textId="77777777" w:rsidR="007E66AD" w:rsidRPr="00D252AE" w:rsidRDefault="007E66AD" w:rsidP="00282E75">
            <w:pPr>
              <w:pStyle w:val="TAL"/>
              <w:rPr>
                <w:lang w:eastAsia="en-US"/>
              </w:rPr>
            </w:pPr>
            <w:r w:rsidRPr="00D252AE">
              <w:rPr>
                <w:lang w:eastAsia="en-US"/>
              </w:rPr>
              <w:t xml:space="preserve">The TX_NEXT is set to </w:t>
            </w:r>
            <w:r w:rsidR="008C3483" w:rsidRPr="00D252AE">
              <w:rPr>
                <w:lang w:eastAsia="zh-CN"/>
              </w:rPr>
              <w:t>"</w:t>
            </w:r>
            <w:r w:rsidRPr="00D252AE">
              <w:rPr>
                <w:lang w:eastAsia="en-US"/>
              </w:rPr>
              <w:t>7</w:t>
            </w:r>
            <w:r w:rsidR="008C3483" w:rsidRPr="00D252AE">
              <w:rPr>
                <w:lang w:eastAsia="zh-CN"/>
              </w:rPr>
              <w:t>"</w:t>
            </w:r>
            <w:r w:rsidRPr="00D252AE">
              <w:rPr>
                <w:lang w:eastAsia="en-US"/>
              </w:rPr>
              <w:t>. The SS creates a PDCP Data PDU #7.</w:t>
            </w:r>
          </w:p>
        </w:tc>
        <w:tc>
          <w:tcPr>
            <w:tcW w:w="709" w:type="dxa"/>
          </w:tcPr>
          <w:p w14:paraId="623C6301" w14:textId="77777777" w:rsidR="007E66AD" w:rsidRPr="00D252AE" w:rsidRDefault="007E66AD" w:rsidP="00282E75">
            <w:pPr>
              <w:pStyle w:val="TAC"/>
              <w:rPr>
                <w:lang w:eastAsia="en-US"/>
              </w:rPr>
            </w:pPr>
            <w:r w:rsidRPr="00D252AE">
              <w:rPr>
                <w:lang w:eastAsia="en-US"/>
              </w:rPr>
              <w:t>-</w:t>
            </w:r>
          </w:p>
        </w:tc>
        <w:tc>
          <w:tcPr>
            <w:tcW w:w="2977" w:type="dxa"/>
          </w:tcPr>
          <w:p w14:paraId="41AF03CA" w14:textId="77777777" w:rsidR="007E66AD" w:rsidRPr="00D252AE" w:rsidRDefault="007E66AD" w:rsidP="00282E75">
            <w:pPr>
              <w:pStyle w:val="TAL"/>
              <w:rPr>
                <w:lang w:eastAsia="en-US"/>
              </w:rPr>
            </w:pPr>
            <w:r w:rsidRPr="00D252AE">
              <w:rPr>
                <w:lang w:eastAsia="en-US"/>
              </w:rPr>
              <w:t>-</w:t>
            </w:r>
          </w:p>
        </w:tc>
        <w:tc>
          <w:tcPr>
            <w:tcW w:w="567" w:type="dxa"/>
          </w:tcPr>
          <w:p w14:paraId="723141D5" w14:textId="77777777" w:rsidR="007E66AD" w:rsidRPr="00D252AE" w:rsidRDefault="007E66AD" w:rsidP="00282E75">
            <w:pPr>
              <w:pStyle w:val="TAC"/>
              <w:rPr>
                <w:lang w:eastAsia="en-US"/>
              </w:rPr>
            </w:pPr>
            <w:r w:rsidRPr="00D252AE">
              <w:rPr>
                <w:lang w:eastAsia="en-US"/>
              </w:rPr>
              <w:t>-</w:t>
            </w:r>
          </w:p>
        </w:tc>
        <w:tc>
          <w:tcPr>
            <w:tcW w:w="851" w:type="dxa"/>
          </w:tcPr>
          <w:p w14:paraId="66B78655" w14:textId="77777777" w:rsidR="007E66AD" w:rsidRPr="00D252AE" w:rsidRDefault="007E66AD" w:rsidP="00282E75">
            <w:pPr>
              <w:pStyle w:val="TAC"/>
              <w:rPr>
                <w:lang w:eastAsia="en-US"/>
              </w:rPr>
            </w:pPr>
            <w:r w:rsidRPr="00D252AE">
              <w:rPr>
                <w:lang w:eastAsia="en-US"/>
              </w:rPr>
              <w:t>-</w:t>
            </w:r>
          </w:p>
        </w:tc>
      </w:tr>
      <w:tr w:rsidR="007E66AD" w:rsidRPr="00D252AE" w14:paraId="5BDF1D3D" w14:textId="77777777" w:rsidTr="00631D78">
        <w:trPr>
          <w:gridAfter w:val="1"/>
          <w:wAfter w:w="13" w:type="dxa"/>
          <w:cantSplit/>
        </w:trPr>
        <w:tc>
          <w:tcPr>
            <w:tcW w:w="647" w:type="dxa"/>
          </w:tcPr>
          <w:p w14:paraId="5FB24203" w14:textId="77777777" w:rsidR="007E66AD" w:rsidRPr="00D252AE" w:rsidRDefault="007E66AD" w:rsidP="00282E75">
            <w:pPr>
              <w:pStyle w:val="TAC"/>
              <w:rPr>
                <w:lang w:eastAsia="en-US"/>
              </w:rPr>
            </w:pPr>
            <w:r w:rsidRPr="00D252AE">
              <w:rPr>
                <w:lang w:eastAsia="en-US"/>
              </w:rPr>
              <w:t>20</w:t>
            </w:r>
          </w:p>
        </w:tc>
        <w:tc>
          <w:tcPr>
            <w:tcW w:w="3969" w:type="dxa"/>
          </w:tcPr>
          <w:p w14:paraId="549B5251" w14:textId="77777777" w:rsidR="007E66AD" w:rsidRPr="00D252AE" w:rsidRDefault="008C3483" w:rsidP="00282E75">
            <w:pPr>
              <w:pStyle w:val="TAL"/>
              <w:rPr>
                <w:lang w:eastAsia="en-US"/>
              </w:rPr>
            </w:pPr>
            <w:r w:rsidRPr="00D252AE">
              <w:rPr>
                <w:lang w:eastAsia="en-US"/>
              </w:rPr>
              <w:t xml:space="preserve">The SS sends </w:t>
            </w:r>
            <w:r w:rsidR="007E66AD" w:rsidRPr="00D252AE">
              <w:rPr>
                <w:lang w:eastAsia="en-US"/>
              </w:rPr>
              <w:t>PDCP Data PDU#</w:t>
            </w:r>
            <w:r w:rsidR="007E66AD" w:rsidRPr="00D252AE">
              <w:rPr>
                <w:lang w:eastAsia="zh-CN"/>
              </w:rPr>
              <w:t>7</w:t>
            </w:r>
            <w:r w:rsidR="007E66AD" w:rsidRPr="00D252AE">
              <w:rPr>
                <w:lang w:eastAsia="en-US"/>
              </w:rPr>
              <w:t xml:space="preserve"> via RLC-AM RB with the following content to the UE:</w:t>
            </w:r>
          </w:p>
          <w:p w14:paraId="65B1D679" w14:textId="77777777" w:rsidR="007E66AD" w:rsidRPr="00D252AE" w:rsidRDefault="007E66AD" w:rsidP="00282E75">
            <w:pPr>
              <w:pStyle w:val="TAL"/>
              <w:rPr>
                <w:lang w:eastAsia="en-US"/>
              </w:rPr>
            </w:pPr>
            <w:r w:rsidRPr="00D252AE">
              <w:rPr>
                <w:lang w:eastAsia="en-US"/>
              </w:rPr>
              <w:t>PDCP Data PDU#7;</w:t>
            </w:r>
          </w:p>
          <w:p w14:paraId="727DD31E" w14:textId="77777777" w:rsidR="007E66AD" w:rsidRPr="00D252AE" w:rsidRDefault="007E66AD" w:rsidP="00282E75">
            <w:pPr>
              <w:pStyle w:val="TAL"/>
              <w:rPr>
                <w:lang w:eastAsia="en-US"/>
              </w:rPr>
            </w:pPr>
            <w:r w:rsidRPr="00D252AE">
              <w:rPr>
                <w:lang w:eastAsia="en-US"/>
              </w:rPr>
              <w:t>D/C field = 1 (PDCP Data PDU) and PDCP SN=7</w:t>
            </w:r>
            <w:r w:rsidR="007C757C" w:rsidRPr="00D252AE">
              <w:t xml:space="preserve"> on NR Cell 2</w:t>
            </w:r>
            <w:r w:rsidR="008C3483" w:rsidRPr="00D252AE">
              <w:rPr>
                <w:lang w:eastAsia="en-US"/>
              </w:rPr>
              <w:t>.</w:t>
            </w:r>
          </w:p>
        </w:tc>
        <w:tc>
          <w:tcPr>
            <w:tcW w:w="709" w:type="dxa"/>
          </w:tcPr>
          <w:p w14:paraId="60192D11" w14:textId="77777777" w:rsidR="007E66AD" w:rsidRPr="00D252AE" w:rsidRDefault="007E66AD" w:rsidP="00282E75">
            <w:pPr>
              <w:pStyle w:val="TAC"/>
              <w:rPr>
                <w:lang w:eastAsia="en-US"/>
              </w:rPr>
            </w:pPr>
            <w:r w:rsidRPr="00D252AE">
              <w:rPr>
                <w:lang w:eastAsia="en-US"/>
              </w:rPr>
              <w:t>&lt;--</w:t>
            </w:r>
          </w:p>
        </w:tc>
        <w:tc>
          <w:tcPr>
            <w:tcW w:w="2977" w:type="dxa"/>
          </w:tcPr>
          <w:p w14:paraId="40E2D917" w14:textId="77777777" w:rsidR="007E66AD" w:rsidRPr="00D252AE" w:rsidRDefault="007E66AD" w:rsidP="00282E75">
            <w:pPr>
              <w:pStyle w:val="TAL"/>
              <w:rPr>
                <w:i/>
                <w:iCs/>
                <w:lang w:eastAsia="en-US"/>
              </w:rPr>
            </w:pPr>
            <w:r w:rsidRPr="00D252AE">
              <w:rPr>
                <w:lang w:eastAsia="en-US"/>
              </w:rPr>
              <w:t>PDCP DATA PDU #7</w:t>
            </w:r>
          </w:p>
        </w:tc>
        <w:tc>
          <w:tcPr>
            <w:tcW w:w="567" w:type="dxa"/>
          </w:tcPr>
          <w:p w14:paraId="59AF211E" w14:textId="77777777" w:rsidR="007E66AD" w:rsidRPr="00D252AE" w:rsidRDefault="007E66AD" w:rsidP="00282E75">
            <w:pPr>
              <w:pStyle w:val="TAC"/>
              <w:rPr>
                <w:lang w:eastAsia="en-US"/>
              </w:rPr>
            </w:pPr>
            <w:r w:rsidRPr="00D252AE">
              <w:rPr>
                <w:lang w:eastAsia="en-US"/>
              </w:rPr>
              <w:t>-</w:t>
            </w:r>
          </w:p>
        </w:tc>
        <w:tc>
          <w:tcPr>
            <w:tcW w:w="851" w:type="dxa"/>
          </w:tcPr>
          <w:p w14:paraId="2E966CF7" w14:textId="77777777" w:rsidR="007E66AD" w:rsidRPr="00D252AE" w:rsidRDefault="007E66AD" w:rsidP="00282E75">
            <w:pPr>
              <w:pStyle w:val="TAC"/>
              <w:rPr>
                <w:lang w:eastAsia="en-US"/>
              </w:rPr>
            </w:pPr>
            <w:r w:rsidRPr="00D252AE">
              <w:rPr>
                <w:lang w:eastAsia="en-US"/>
              </w:rPr>
              <w:t>-</w:t>
            </w:r>
          </w:p>
        </w:tc>
      </w:tr>
      <w:tr w:rsidR="007E66AD" w:rsidRPr="00D252AE" w14:paraId="45216D9D" w14:textId="77777777" w:rsidTr="00631D78">
        <w:trPr>
          <w:gridAfter w:val="1"/>
          <w:wAfter w:w="13" w:type="dxa"/>
          <w:cantSplit/>
        </w:trPr>
        <w:tc>
          <w:tcPr>
            <w:tcW w:w="647" w:type="dxa"/>
          </w:tcPr>
          <w:p w14:paraId="1971A160" w14:textId="77777777" w:rsidR="007E66AD" w:rsidRPr="00D252AE" w:rsidRDefault="007E66AD" w:rsidP="00282E75">
            <w:pPr>
              <w:pStyle w:val="TAC"/>
              <w:rPr>
                <w:lang w:eastAsia="en-US"/>
              </w:rPr>
            </w:pPr>
            <w:r w:rsidRPr="00D252AE">
              <w:rPr>
                <w:lang w:eastAsia="en-US"/>
              </w:rPr>
              <w:t>21</w:t>
            </w:r>
          </w:p>
        </w:tc>
        <w:tc>
          <w:tcPr>
            <w:tcW w:w="3969" w:type="dxa"/>
          </w:tcPr>
          <w:p w14:paraId="3748AF26" w14:textId="77777777" w:rsidR="007E66AD" w:rsidRPr="00D252AE" w:rsidRDefault="007E66AD" w:rsidP="00282E75">
            <w:pPr>
              <w:pStyle w:val="TAL"/>
              <w:rPr>
                <w:lang w:eastAsia="en-US"/>
              </w:rPr>
            </w:pPr>
            <w:r w:rsidRPr="00D252AE">
              <w:rPr>
                <w:lang w:eastAsia="en-US"/>
              </w:rPr>
              <w:t>Check: Does the UE transmit a PDCP DATA PDU</w:t>
            </w:r>
            <w:r w:rsidRPr="00D252AE">
              <w:rPr>
                <w:lang w:eastAsia="zh-CN"/>
              </w:rPr>
              <w:t>#7</w:t>
            </w:r>
            <w:r w:rsidR="007C757C" w:rsidRPr="00D252AE">
              <w:t xml:space="preserve"> on NR Cell 2</w:t>
            </w:r>
            <w:r w:rsidRPr="00D252AE">
              <w:rPr>
                <w:lang w:eastAsia="en-US"/>
              </w:rPr>
              <w:t>?</w:t>
            </w:r>
          </w:p>
        </w:tc>
        <w:tc>
          <w:tcPr>
            <w:tcW w:w="709" w:type="dxa"/>
          </w:tcPr>
          <w:p w14:paraId="7A742562" w14:textId="77777777" w:rsidR="007E66AD" w:rsidRPr="00D252AE" w:rsidRDefault="007E66AD" w:rsidP="00282E75">
            <w:pPr>
              <w:pStyle w:val="TAC"/>
              <w:rPr>
                <w:lang w:eastAsia="en-US"/>
              </w:rPr>
            </w:pPr>
            <w:r w:rsidRPr="00D252AE">
              <w:rPr>
                <w:lang w:eastAsia="en-US"/>
              </w:rPr>
              <w:t>--&gt;</w:t>
            </w:r>
          </w:p>
        </w:tc>
        <w:tc>
          <w:tcPr>
            <w:tcW w:w="2977" w:type="dxa"/>
          </w:tcPr>
          <w:p w14:paraId="54CB25F9" w14:textId="77777777" w:rsidR="007E66AD" w:rsidRPr="00D252AE" w:rsidRDefault="007E66AD" w:rsidP="00282E75">
            <w:pPr>
              <w:pStyle w:val="TAL"/>
              <w:rPr>
                <w:lang w:eastAsia="en-US"/>
              </w:rPr>
            </w:pPr>
            <w:r w:rsidRPr="00D252AE">
              <w:rPr>
                <w:lang w:eastAsia="en-US"/>
              </w:rPr>
              <w:t>PDCP DATA PDU</w:t>
            </w:r>
            <w:r w:rsidRPr="00D252AE">
              <w:rPr>
                <w:lang w:eastAsia="zh-CN"/>
              </w:rPr>
              <w:t>#7</w:t>
            </w:r>
          </w:p>
        </w:tc>
        <w:tc>
          <w:tcPr>
            <w:tcW w:w="567" w:type="dxa"/>
          </w:tcPr>
          <w:p w14:paraId="107CA796" w14:textId="77777777" w:rsidR="007E66AD" w:rsidRPr="00D252AE" w:rsidRDefault="005126F8" w:rsidP="00282E75">
            <w:pPr>
              <w:pStyle w:val="TAC"/>
              <w:rPr>
                <w:lang w:eastAsia="en-US"/>
              </w:rPr>
            </w:pPr>
            <w:r w:rsidRPr="00D252AE">
              <w:t>3</w:t>
            </w:r>
          </w:p>
        </w:tc>
        <w:tc>
          <w:tcPr>
            <w:tcW w:w="851" w:type="dxa"/>
          </w:tcPr>
          <w:p w14:paraId="1935EF13" w14:textId="77777777" w:rsidR="007E66AD" w:rsidRPr="00D252AE" w:rsidRDefault="007E66AD" w:rsidP="00282E75">
            <w:pPr>
              <w:pStyle w:val="TAC"/>
              <w:rPr>
                <w:lang w:eastAsia="en-US"/>
              </w:rPr>
            </w:pPr>
            <w:r w:rsidRPr="00D252AE">
              <w:rPr>
                <w:lang w:eastAsia="en-US"/>
              </w:rPr>
              <w:t>F</w:t>
            </w:r>
          </w:p>
        </w:tc>
      </w:tr>
      <w:tr w:rsidR="007C757C" w:rsidRPr="00D252AE" w14:paraId="413E46C1" w14:textId="77777777" w:rsidTr="00631D78">
        <w:trPr>
          <w:gridAfter w:val="1"/>
          <w:wAfter w:w="13" w:type="dxa"/>
          <w:cantSplit/>
        </w:trPr>
        <w:tc>
          <w:tcPr>
            <w:tcW w:w="647" w:type="dxa"/>
          </w:tcPr>
          <w:p w14:paraId="2E770557" w14:textId="77777777" w:rsidR="007C757C" w:rsidRPr="00D252AE" w:rsidRDefault="007C757C" w:rsidP="00BB3F3A">
            <w:pPr>
              <w:pStyle w:val="TAC"/>
            </w:pPr>
            <w:r w:rsidRPr="00D252AE">
              <w:t>21A</w:t>
            </w:r>
          </w:p>
        </w:tc>
        <w:tc>
          <w:tcPr>
            <w:tcW w:w="3969" w:type="dxa"/>
          </w:tcPr>
          <w:p w14:paraId="2714A443" w14:textId="77777777" w:rsidR="007C757C" w:rsidRPr="00D252AE" w:rsidRDefault="007C757C" w:rsidP="00BB3F3A">
            <w:pPr>
              <w:pStyle w:val="TAL"/>
            </w:pPr>
            <w:r w:rsidRPr="00D252AE">
              <w:t>Configure SS not to allocate UL grant to the UE in NR Cell 1</w:t>
            </w:r>
          </w:p>
        </w:tc>
        <w:tc>
          <w:tcPr>
            <w:tcW w:w="709" w:type="dxa"/>
          </w:tcPr>
          <w:p w14:paraId="5DEE6705" w14:textId="77777777" w:rsidR="007C757C" w:rsidRPr="00D252AE" w:rsidRDefault="007C757C" w:rsidP="00BB3F3A">
            <w:pPr>
              <w:pStyle w:val="TAC"/>
            </w:pPr>
            <w:r w:rsidRPr="00D252AE">
              <w:t>-</w:t>
            </w:r>
          </w:p>
        </w:tc>
        <w:tc>
          <w:tcPr>
            <w:tcW w:w="2977" w:type="dxa"/>
          </w:tcPr>
          <w:p w14:paraId="1DF30C00" w14:textId="77777777" w:rsidR="007C757C" w:rsidRPr="00D252AE" w:rsidRDefault="007C757C" w:rsidP="00BB3F3A">
            <w:pPr>
              <w:pStyle w:val="TAL"/>
            </w:pPr>
            <w:r w:rsidRPr="00D252AE">
              <w:t>-</w:t>
            </w:r>
          </w:p>
        </w:tc>
        <w:tc>
          <w:tcPr>
            <w:tcW w:w="567" w:type="dxa"/>
          </w:tcPr>
          <w:p w14:paraId="10202608" w14:textId="77777777" w:rsidR="007C757C" w:rsidRPr="00D252AE" w:rsidRDefault="007C757C" w:rsidP="00BB3F3A">
            <w:pPr>
              <w:pStyle w:val="TAC"/>
            </w:pPr>
            <w:r w:rsidRPr="00D252AE">
              <w:t>-</w:t>
            </w:r>
          </w:p>
        </w:tc>
        <w:tc>
          <w:tcPr>
            <w:tcW w:w="851" w:type="dxa"/>
          </w:tcPr>
          <w:p w14:paraId="3C5FC611" w14:textId="77777777" w:rsidR="007C757C" w:rsidRPr="00D252AE" w:rsidRDefault="007C757C" w:rsidP="00BB3F3A">
            <w:pPr>
              <w:pStyle w:val="TAC"/>
            </w:pPr>
            <w:r w:rsidRPr="00D252AE">
              <w:t>-</w:t>
            </w:r>
          </w:p>
        </w:tc>
      </w:tr>
      <w:tr w:rsidR="007E66AD" w:rsidRPr="00D252AE" w14:paraId="0CB09221" w14:textId="77777777" w:rsidTr="00631D78">
        <w:trPr>
          <w:gridAfter w:val="1"/>
          <w:wAfter w:w="13" w:type="dxa"/>
          <w:cantSplit/>
        </w:trPr>
        <w:tc>
          <w:tcPr>
            <w:tcW w:w="647" w:type="dxa"/>
          </w:tcPr>
          <w:p w14:paraId="0D2D2605" w14:textId="77777777" w:rsidR="007E66AD" w:rsidRPr="00D252AE" w:rsidRDefault="007E66AD" w:rsidP="00282E75">
            <w:pPr>
              <w:pStyle w:val="TAC"/>
              <w:rPr>
                <w:lang w:eastAsia="zh-CN"/>
              </w:rPr>
            </w:pPr>
            <w:r w:rsidRPr="00D252AE">
              <w:rPr>
                <w:lang w:eastAsia="zh-CN"/>
              </w:rPr>
              <w:t>22</w:t>
            </w:r>
          </w:p>
        </w:tc>
        <w:tc>
          <w:tcPr>
            <w:tcW w:w="3969" w:type="dxa"/>
          </w:tcPr>
          <w:p w14:paraId="1818415F" w14:textId="77777777" w:rsidR="007E66AD" w:rsidRPr="00D252AE" w:rsidRDefault="008C3483" w:rsidP="00282E75">
            <w:pPr>
              <w:pStyle w:val="TAL"/>
              <w:rPr>
                <w:lang w:eastAsia="zh-CN"/>
              </w:rPr>
            </w:pPr>
            <w:r w:rsidRPr="00D252AE">
              <w:rPr>
                <w:lang w:eastAsia="zh-CN"/>
              </w:rPr>
              <w:t xml:space="preserve">The </w:t>
            </w:r>
            <w:r w:rsidR="007E66AD" w:rsidRPr="00D252AE">
              <w:rPr>
                <w:lang w:eastAsia="zh-CN"/>
              </w:rPr>
              <w:t>SS changes NR Cell 1 and NR Ce</w:t>
            </w:r>
            <w:r w:rsidRPr="00D252AE">
              <w:rPr>
                <w:lang w:eastAsia="zh-CN"/>
              </w:rPr>
              <w:t>ll 2 parameters according to row "T2" in T</w:t>
            </w:r>
            <w:r w:rsidR="007E66AD" w:rsidRPr="00D252AE">
              <w:rPr>
                <w:lang w:eastAsia="zh-CN"/>
              </w:rPr>
              <w:t xml:space="preserve">able </w:t>
            </w:r>
            <w:r w:rsidR="007E66AD" w:rsidRPr="00D252AE">
              <w:rPr>
                <w:lang w:eastAsia="en-US"/>
              </w:rPr>
              <w:t>7.</w:t>
            </w:r>
            <w:r w:rsidR="00035988" w:rsidRPr="00D252AE">
              <w:rPr>
                <w:lang w:eastAsia="en-US"/>
              </w:rPr>
              <w:t>1.</w:t>
            </w:r>
            <w:r w:rsidR="007E66AD" w:rsidRPr="00D252AE">
              <w:rPr>
                <w:lang w:eastAsia="en-US"/>
              </w:rPr>
              <w:t>3.4.1.3.</w:t>
            </w:r>
            <w:r w:rsidRPr="00D252AE">
              <w:rPr>
                <w:lang w:eastAsia="en-US"/>
              </w:rPr>
              <w:t>1</w:t>
            </w:r>
            <w:r w:rsidR="007E66AD" w:rsidRPr="00D252AE">
              <w:rPr>
                <w:lang w:eastAsia="en-US"/>
              </w:rPr>
              <w:t>-1</w:t>
            </w:r>
            <w:r w:rsidR="00631D78" w:rsidRPr="00D252AE">
              <w:t>(FR1) / 7.1.3.4.1.3.1-2(FR2)</w:t>
            </w:r>
            <w:r w:rsidR="007E66AD" w:rsidRPr="00D252AE">
              <w:rPr>
                <w:lang w:eastAsia="zh-CN"/>
              </w:rPr>
              <w:t>.</w:t>
            </w:r>
          </w:p>
        </w:tc>
        <w:tc>
          <w:tcPr>
            <w:tcW w:w="709" w:type="dxa"/>
          </w:tcPr>
          <w:p w14:paraId="75908BC9" w14:textId="77777777" w:rsidR="007E66AD" w:rsidRPr="00D252AE" w:rsidRDefault="007E66AD" w:rsidP="00282E75">
            <w:pPr>
              <w:pStyle w:val="TAC"/>
              <w:rPr>
                <w:lang w:eastAsia="zh-CN"/>
              </w:rPr>
            </w:pPr>
            <w:r w:rsidRPr="00D252AE">
              <w:rPr>
                <w:lang w:eastAsia="zh-CN"/>
              </w:rPr>
              <w:t>-</w:t>
            </w:r>
          </w:p>
        </w:tc>
        <w:tc>
          <w:tcPr>
            <w:tcW w:w="2977" w:type="dxa"/>
          </w:tcPr>
          <w:p w14:paraId="454F99A7" w14:textId="77777777" w:rsidR="007E66AD" w:rsidRPr="00D252AE" w:rsidRDefault="007E66AD" w:rsidP="00282E75">
            <w:pPr>
              <w:pStyle w:val="TAL"/>
              <w:rPr>
                <w:lang w:eastAsia="zh-CN"/>
              </w:rPr>
            </w:pPr>
            <w:r w:rsidRPr="00D252AE">
              <w:rPr>
                <w:lang w:eastAsia="zh-CN"/>
              </w:rPr>
              <w:t>-</w:t>
            </w:r>
          </w:p>
        </w:tc>
        <w:tc>
          <w:tcPr>
            <w:tcW w:w="567" w:type="dxa"/>
          </w:tcPr>
          <w:p w14:paraId="19C66A6C" w14:textId="77777777" w:rsidR="007E66AD" w:rsidRPr="00D252AE" w:rsidRDefault="007E66AD" w:rsidP="00282E75">
            <w:pPr>
              <w:pStyle w:val="TAC"/>
              <w:rPr>
                <w:lang w:eastAsia="zh-CN"/>
              </w:rPr>
            </w:pPr>
            <w:r w:rsidRPr="00D252AE">
              <w:rPr>
                <w:rFonts w:eastAsia="MS Mincho"/>
                <w:lang w:eastAsia="zh-CN"/>
              </w:rPr>
              <w:t>-</w:t>
            </w:r>
          </w:p>
        </w:tc>
        <w:tc>
          <w:tcPr>
            <w:tcW w:w="851" w:type="dxa"/>
          </w:tcPr>
          <w:p w14:paraId="6BED6109" w14:textId="77777777" w:rsidR="007E66AD" w:rsidRPr="00D252AE" w:rsidRDefault="007E66AD" w:rsidP="00282E75">
            <w:pPr>
              <w:pStyle w:val="TAC"/>
              <w:rPr>
                <w:lang w:eastAsia="zh-CN"/>
              </w:rPr>
            </w:pPr>
            <w:r w:rsidRPr="00D252AE">
              <w:rPr>
                <w:lang w:eastAsia="zh-CN"/>
              </w:rPr>
              <w:t>-</w:t>
            </w:r>
          </w:p>
        </w:tc>
      </w:tr>
      <w:tr w:rsidR="007E66AD" w:rsidRPr="00D252AE" w14:paraId="1A032578" w14:textId="77777777" w:rsidTr="00631D78">
        <w:trPr>
          <w:gridAfter w:val="1"/>
          <w:wAfter w:w="13" w:type="dxa"/>
          <w:cantSplit/>
        </w:trPr>
        <w:tc>
          <w:tcPr>
            <w:tcW w:w="647" w:type="dxa"/>
          </w:tcPr>
          <w:p w14:paraId="6CE2B934" w14:textId="77777777" w:rsidR="007E66AD" w:rsidRPr="00D252AE" w:rsidRDefault="007E66AD" w:rsidP="00282E75">
            <w:pPr>
              <w:pStyle w:val="TAC"/>
              <w:rPr>
                <w:lang w:eastAsia="en-US"/>
              </w:rPr>
            </w:pPr>
            <w:r w:rsidRPr="00D252AE">
              <w:rPr>
                <w:lang w:eastAsia="en-US"/>
              </w:rPr>
              <w:t>23</w:t>
            </w:r>
          </w:p>
        </w:tc>
        <w:tc>
          <w:tcPr>
            <w:tcW w:w="3969" w:type="dxa"/>
          </w:tcPr>
          <w:p w14:paraId="50E7E917" w14:textId="77777777" w:rsidR="0055325E" w:rsidRPr="00D252AE" w:rsidRDefault="0055325E" w:rsidP="0055325E">
            <w:pPr>
              <w:keepNext/>
              <w:keepLines/>
              <w:spacing w:after="0"/>
              <w:rPr>
                <w:rFonts w:ascii="Arial" w:hAnsi="Arial"/>
                <w:sz w:val="18"/>
              </w:rPr>
            </w:pPr>
            <w:r w:rsidRPr="00D252AE">
              <w:rPr>
                <w:rFonts w:ascii="Arial" w:hAnsi="Arial"/>
                <w:sz w:val="18"/>
              </w:rPr>
              <w:t>The SS requests</w:t>
            </w:r>
            <w:r w:rsidRPr="00D252AE">
              <w:rPr>
                <w:rStyle w:val="TALChar"/>
              </w:rPr>
              <w:t xml:space="preserve"> transmits NR </w:t>
            </w:r>
            <w:proofErr w:type="spellStart"/>
            <w:r w:rsidRPr="00D252AE">
              <w:rPr>
                <w:rStyle w:val="TALChar"/>
              </w:rPr>
              <w:t>RRCReconfiguration</w:t>
            </w:r>
            <w:proofErr w:type="spellEnd"/>
            <w:r w:rsidRPr="00D252AE">
              <w:rPr>
                <w:rStyle w:val="TALChar"/>
              </w:rPr>
              <w:t xml:space="preserve"> message to perform </w:t>
            </w:r>
            <w:proofErr w:type="spellStart"/>
            <w:r w:rsidRPr="00D252AE">
              <w:rPr>
                <w:rStyle w:val="TALChar"/>
              </w:rPr>
              <w:t>S</w:t>
            </w:r>
            <w:r w:rsidR="00631D78" w:rsidRPr="00D252AE">
              <w:rPr>
                <w:rStyle w:val="TALChar"/>
              </w:rPr>
              <w:t>p</w:t>
            </w:r>
            <w:r w:rsidRPr="00D252AE">
              <w:rPr>
                <w:rStyle w:val="TALChar"/>
              </w:rPr>
              <w:t>Cell</w:t>
            </w:r>
            <w:proofErr w:type="spellEnd"/>
            <w:r w:rsidRPr="00D252AE">
              <w:rPr>
                <w:rStyle w:val="TALChar"/>
              </w:rPr>
              <w:t xml:space="preserve"> change from NR Cell2 to NR Cell1 with key change.</w:t>
            </w:r>
          </w:p>
          <w:p w14:paraId="6BE5F217" w14:textId="77777777" w:rsidR="007E66AD" w:rsidRPr="00D252AE" w:rsidRDefault="0055325E" w:rsidP="00BF7949">
            <w:pPr>
              <w:pStyle w:val="TAL"/>
              <w:rPr>
                <w:lang w:eastAsia="en-US"/>
              </w:rPr>
            </w:pPr>
            <w:r w:rsidRPr="00D252AE">
              <w:t>(Note 3)</w:t>
            </w:r>
          </w:p>
        </w:tc>
        <w:tc>
          <w:tcPr>
            <w:tcW w:w="709" w:type="dxa"/>
          </w:tcPr>
          <w:p w14:paraId="6F855B48" w14:textId="77777777" w:rsidR="007E66AD" w:rsidRPr="00D252AE" w:rsidRDefault="007E66AD" w:rsidP="00282E75">
            <w:pPr>
              <w:pStyle w:val="TAC"/>
              <w:rPr>
                <w:lang w:eastAsia="en-US"/>
              </w:rPr>
            </w:pPr>
            <w:r w:rsidRPr="00D252AE">
              <w:rPr>
                <w:lang w:eastAsia="en-US"/>
              </w:rPr>
              <w:t>&lt;--</w:t>
            </w:r>
          </w:p>
        </w:tc>
        <w:tc>
          <w:tcPr>
            <w:tcW w:w="2977" w:type="dxa"/>
          </w:tcPr>
          <w:p w14:paraId="6A0BCDF8" w14:textId="77777777" w:rsidR="007E66AD" w:rsidRPr="00D252AE" w:rsidRDefault="007E66AD" w:rsidP="00282E75">
            <w:pPr>
              <w:pStyle w:val="TAL"/>
              <w:rPr>
                <w:lang w:eastAsia="zh-CN"/>
              </w:rPr>
            </w:pPr>
            <w:proofErr w:type="spellStart"/>
            <w:r w:rsidRPr="00D252AE">
              <w:rPr>
                <w:i/>
                <w:iCs/>
                <w:lang w:eastAsia="en-US"/>
              </w:rPr>
              <w:t>RRCReconfiguration</w:t>
            </w:r>
            <w:proofErr w:type="spellEnd"/>
          </w:p>
        </w:tc>
        <w:tc>
          <w:tcPr>
            <w:tcW w:w="567" w:type="dxa"/>
          </w:tcPr>
          <w:p w14:paraId="61E983D3" w14:textId="77777777" w:rsidR="007E66AD" w:rsidRPr="00D252AE" w:rsidRDefault="007E66AD" w:rsidP="00282E75">
            <w:pPr>
              <w:pStyle w:val="TAC"/>
              <w:rPr>
                <w:lang w:eastAsia="en-US"/>
              </w:rPr>
            </w:pPr>
            <w:r w:rsidRPr="00D252AE">
              <w:rPr>
                <w:lang w:eastAsia="en-US"/>
              </w:rPr>
              <w:t>-</w:t>
            </w:r>
          </w:p>
        </w:tc>
        <w:tc>
          <w:tcPr>
            <w:tcW w:w="851" w:type="dxa"/>
          </w:tcPr>
          <w:p w14:paraId="56732299" w14:textId="77777777" w:rsidR="007E66AD" w:rsidRPr="00D252AE" w:rsidRDefault="007E66AD" w:rsidP="00282E75">
            <w:pPr>
              <w:pStyle w:val="TAC"/>
              <w:rPr>
                <w:lang w:eastAsia="en-US"/>
              </w:rPr>
            </w:pPr>
            <w:r w:rsidRPr="00D252AE">
              <w:rPr>
                <w:lang w:eastAsia="en-US"/>
              </w:rPr>
              <w:t>-</w:t>
            </w:r>
          </w:p>
        </w:tc>
      </w:tr>
      <w:tr w:rsidR="007E66AD" w:rsidRPr="00D252AE" w14:paraId="4AD0B91D" w14:textId="77777777" w:rsidTr="00631D78">
        <w:trPr>
          <w:gridAfter w:val="1"/>
          <w:wAfter w:w="13" w:type="dxa"/>
          <w:cantSplit/>
        </w:trPr>
        <w:tc>
          <w:tcPr>
            <w:tcW w:w="647" w:type="dxa"/>
          </w:tcPr>
          <w:p w14:paraId="05C136ED" w14:textId="77777777" w:rsidR="007E66AD" w:rsidRPr="00D252AE" w:rsidRDefault="007E66AD" w:rsidP="00282E75">
            <w:pPr>
              <w:pStyle w:val="TAC"/>
              <w:rPr>
                <w:lang w:eastAsia="en-US"/>
              </w:rPr>
            </w:pPr>
            <w:r w:rsidRPr="00D252AE">
              <w:rPr>
                <w:lang w:eastAsia="en-US"/>
              </w:rPr>
              <w:t>24</w:t>
            </w:r>
          </w:p>
        </w:tc>
        <w:tc>
          <w:tcPr>
            <w:tcW w:w="3969" w:type="dxa"/>
          </w:tcPr>
          <w:p w14:paraId="6064DCC4" w14:textId="77777777" w:rsidR="007E66AD" w:rsidRPr="00D252AE" w:rsidRDefault="00212C4D" w:rsidP="00282E75">
            <w:pPr>
              <w:pStyle w:val="TAL"/>
              <w:rPr>
                <w:lang w:eastAsia="en-US"/>
              </w:rPr>
            </w:pPr>
            <w:r w:rsidRPr="00D252AE">
              <w:rPr>
                <w:rFonts w:eastAsia="SimSun"/>
              </w:rPr>
              <w:t>SS assigns UL grant during the Random Access procedure on NR Cell 1 to allow the UE to send PDCP status report.(Note 5)</w:t>
            </w:r>
          </w:p>
        </w:tc>
        <w:tc>
          <w:tcPr>
            <w:tcW w:w="709" w:type="dxa"/>
          </w:tcPr>
          <w:p w14:paraId="18762DA9" w14:textId="77777777" w:rsidR="007E66AD" w:rsidRPr="00D252AE" w:rsidRDefault="00212C4D" w:rsidP="00282E75">
            <w:pPr>
              <w:pStyle w:val="TAC"/>
              <w:rPr>
                <w:lang w:eastAsia="en-US"/>
              </w:rPr>
            </w:pPr>
            <w:r w:rsidRPr="00D252AE">
              <w:t>-</w:t>
            </w:r>
          </w:p>
        </w:tc>
        <w:tc>
          <w:tcPr>
            <w:tcW w:w="2977" w:type="dxa"/>
          </w:tcPr>
          <w:p w14:paraId="08C279CD" w14:textId="77777777" w:rsidR="007E66AD" w:rsidRPr="00D252AE" w:rsidRDefault="00212C4D" w:rsidP="00282E75">
            <w:pPr>
              <w:pStyle w:val="TAL"/>
              <w:rPr>
                <w:lang w:eastAsia="en-US"/>
              </w:rPr>
            </w:pPr>
            <w:r w:rsidRPr="00D252AE">
              <w:rPr>
                <w:i/>
              </w:rPr>
              <w:t>-</w:t>
            </w:r>
          </w:p>
        </w:tc>
        <w:tc>
          <w:tcPr>
            <w:tcW w:w="567" w:type="dxa"/>
          </w:tcPr>
          <w:p w14:paraId="27C752F0" w14:textId="77777777" w:rsidR="007E66AD" w:rsidRPr="00D252AE" w:rsidRDefault="007E66AD" w:rsidP="00282E75">
            <w:pPr>
              <w:pStyle w:val="TAC"/>
              <w:rPr>
                <w:rFonts w:eastAsia="MS Gothic"/>
                <w:lang w:eastAsia="en-US"/>
              </w:rPr>
            </w:pPr>
            <w:r w:rsidRPr="00D252AE">
              <w:rPr>
                <w:lang w:eastAsia="zh-CN"/>
              </w:rPr>
              <w:t>-</w:t>
            </w:r>
          </w:p>
        </w:tc>
        <w:tc>
          <w:tcPr>
            <w:tcW w:w="851" w:type="dxa"/>
          </w:tcPr>
          <w:p w14:paraId="24C59423" w14:textId="77777777" w:rsidR="007E66AD" w:rsidRPr="00D252AE" w:rsidRDefault="007E66AD" w:rsidP="00282E75">
            <w:pPr>
              <w:pStyle w:val="TAC"/>
              <w:rPr>
                <w:lang w:eastAsia="en-US"/>
              </w:rPr>
            </w:pPr>
            <w:r w:rsidRPr="00D252AE">
              <w:rPr>
                <w:lang w:eastAsia="en-US"/>
              </w:rPr>
              <w:t>-</w:t>
            </w:r>
          </w:p>
        </w:tc>
      </w:tr>
      <w:tr w:rsidR="00212C4D" w:rsidRPr="00D252AE" w14:paraId="462B966D" w14:textId="77777777" w:rsidTr="009233EB">
        <w:trPr>
          <w:gridAfter w:val="1"/>
          <w:wAfter w:w="13" w:type="dxa"/>
          <w:cantSplit/>
        </w:trPr>
        <w:tc>
          <w:tcPr>
            <w:tcW w:w="647" w:type="dxa"/>
          </w:tcPr>
          <w:p w14:paraId="445A626E" w14:textId="77777777" w:rsidR="00212C4D" w:rsidRPr="00D252AE" w:rsidRDefault="00212C4D" w:rsidP="009233EB">
            <w:pPr>
              <w:pStyle w:val="TAC"/>
            </w:pPr>
            <w:r w:rsidRPr="00D252AE">
              <w:rPr>
                <w:rStyle w:val="TALChar"/>
              </w:rPr>
              <w:t>-</w:t>
            </w:r>
          </w:p>
        </w:tc>
        <w:tc>
          <w:tcPr>
            <w:tcW w:w="3969" w:type="dxa"/>
          </w:tcPr>
          <w:p w14:paraId="5A7EE815" w14:textId="77777777" w:rsidR="00212C4D" w:rsidRPr="00D252AE" w:rsidRDefault="00212C4D" w:rsidP="009233EB">
            <w:pPr>
              <w:pStyle w:val="TAL"/>
            </w:pPr>
            <w:r w:rsidRPr="00D252AE">
              <w:rPr>
                <w:rStyle w:val="TALChar"/>
              </w:rPr>
              <w:t>EXCEPTION: Steps 25 and 26 can occur in any order. (Note 7)</w:t>
            </w:r>
          </w:p>
        </w:tc>
        <w:tc>
          <w:tcPr>
            <w:tcW w:w="709" w:type="dxa"/>
          </w:tcPr>
          <w:p w14:paraId="519A4A77" w14:textId="77777777" w:rsidR="00212C4D" w:rsidRPr="00D252AE" w:rsidRDefault="00212C4D" w:rsidP="009233EB">
            <w:pPr>
              <w:pStyle w:val="TAC"/>
            </w:pPr>
            <w:r w:rsidRPr="00D252AE">
              <w:rPr>
                <w:rStyle w:val="TALChar"/>
              </w:rPr>
              <w:t>-</w:t>
            </w:r>
          </w:p>
        </w:tc>
        <w:tc>
          <w:tcPr>
            <w:tcW w:w="2977" w:type="dxa"/>
          </w:tcPr>
          <w:p w14:paraId="27279318" w14:textId="77777777" w:rsidR="00212C4D" w:rsidRPr="00D252AE" w:rsidRDefault="00212C4D" w:rsidP="009233EB">
            <w:pPr>
              <w:pStyle w:val="TAL"/>
              <w:rPr>
                <w:i/>
              </w:rPr>
            </w:pPr>
            <w:r w:rsidRPr="00D252AE">
              <w:rPr>
                <w:rStyle w:val="TALChar"/>
              </w:rPr>
              <w:t>-</w:t>
            </w:r>
          </w:p>
        </w:tc>
        <w:tc>
          <w:tcPr>
            <w:tcW w:w="567" w:type="dxa"/>
          </w:tcPr>
          <w:p w14:paraId="3442CDB8" w14:textId="77777777" w:rsidR="00212C4D" w:rsidRPr="00D252AE" w:rsidRDefault="00212C4D" w:rsidP="009233EB">
            <w:pPr>
              <w:pStyle w:val="TAC"/>
              <w:rPr>
                <w:lang w:eastAsia="zh-CN"/>
              </w:rPr>
            </w:pPr>
            <w:r w:rsidRPr="00D252AE">
              <w:rPr>
                <w:rStyle w:val="TALChar"/>
              </w:rPr>
              <w:t>-</w:t>
            </w:r>
          </w:p>
        </w:tc>
        <w:tc>
          <w:tcPr>
            <w:tcW w:w="851" w:type="dxa"/>
          </w:tcPr>
          <w:p w14:paraId="01DAE90F" w14:textId="77777777" w:rsidR="00212C4D" w:rsidRPr="00D252AE" w:rsidRDefault="00212C4D" w:rsidP="009233EB">
            <w:pPr>
              <w:pStyle w:val="TAC"/>
            </w:pPr>
            <w:r w:rsidRPr="00D252AE">
              <w:rPr>
                <w:rStyle w:val="TALChar"/>
              </w:rPr>
              <w:t>-</w:t>
            </w:r>
          </w:p>
        </w:tc>
      </w:tr>
      <w:tr w:rsidR="007E66AD" w:rsidRPr="00D252AE" w14:paraId="154B9B4F" w14:textId="77777777" w:rsidTr="00631D78">
        <w:trPr>
          <w:gridAfter w:val="1"/>
          <w:wAfter w:w="13" w:type="dxa"/>
          <w:cantSplit/>
        </w:trPr>
        <w:tc>
          <w:tcPr>
            <w:tcW w:w="647" w:type="dxa"/>
          </w:tcPr>
          <w:p w14:paraId="1136B35D" w14:textId="77777777" w:rsidR="007E66AD" w:rsidRPr="00D252AE" w:rsidRDefault="007E66AD" w:rsidP="00282E75">
            <w:pPr>
              <w:pStyle w:val="TAC"/>
              <w:rPr>
                <w:lang w:eastAsia="en-US"/>
              </w:rPr>
            </w:pPr>
            <w:r w:rsidRPr="00D252AE">
              <w:rPr>
                <w:lang w:eastAsia="en-US"/>
              </w:rPr>
              <w:t>25</w:t>
            </w:r>
          </w:p>
        </w:tc>
        <w:tc>
          <w:tcPr>
            <w:tcW w:w="3969" w:type="dxa"/>
          </w:tcPr>
          <w:p w14:paraId="7A8BA024" w14:textId="77777777" w:rsidR="00212C4D" w:rsidRPr="00D252AE" w:rsidRDefault="00212C4D" w:rsidP="00212C4D">
            <w:pPr>
              <w:pStyle w:val="TAL"/>
            </w:pPr>
            <w:r w:rsidRPr="00D252AE">
              <w:t xml:space="preserve">The UE transmits a NR </w:t>
            </w:r>
            <w:proofErr w:type="spellStart"/>
            <w:r w:rsidRPr="00D252AE">
              <w:rPr>
                <w:i/>
              </w:rPr>
              <w:t>RRCReconfigurationComplete</w:t>
            </w:r>
            <w:proofErr w:type="spellEnd"/>
            <w:r w:rsidRPr="00D252AE">
              <w:t xml:space="preserve"> message.</w:t>
            </w:r>
          </w:p>
          <w:p w14:paraId="598B8F78" w14:textId="77777777" w:rsidR="007E66AD" w:rsidRPr="00D252AE" w:rsidRDefault="00212C4D" w:rsidP="00212C4D">
            <w:pPr>
              <w:pStyle w:val="TAL"/>
              <w:rPr>
                <w:lang w:eastAsia="en-US"/>
              </w:rPr>
            </w:pPr>
            <w:r w:rsidRPr="00D252AE">
              <w:t>(Note 4)</w:t>
            </w:r>
          </w:p>
        </w:tc>
        <w:tc>
          <w:tcPr>
            <w:tcW w:w="709" w:type="dxa"/>
          </w:tcPr>
          <w:p w14:paraId="5A0BDB50" w14:textId="77777777" w:rsidR="007E66AD" w:rsidRPr="00D252AE" w:rsidRDefault="00212C4D" w:rsidP="00282E75">
            <w:pPr>
              <w:pStyle w:val="TAC"/>
              <w:rPr>
                <w:lang w:eastAsia="en-US"/>
              </w:rPr>
            </w:pPr>
            <w:r w:rsidRPr="00D252AE">
              <w:t>--&gt;</w:t>
            </w:r>
          </w:p>
        </w:tc>
        <w:tc>
          <w:tcPr>
            <w:tcW w:w="2977" w:type="dxa"/>
          </w:tcPr>
          <w:p w14:paraId="13E97B69" w14:textId="77777777" w:rsidR="007E66AD" w:rsidRPr="00D252AE" w:rsidRDefault="00212C4D" w:rsidP="00282E75">
            <w:pPr>
              <w:pStyle w:val="TAL"/>
              <w:rPr>
                <w:iCs/>
                <w:lang w:eastAsia="en-US"/>
              </w:rPr>
            </w:pPr>
            <w:proofErr w:type="spellStart"/>
            <w:r w:rsidRPr="00D252AE">
              <w:rPr>
                <w:i/>
              </w:rPr>
              <w:t>RRCReconfigurationComplete</w:t>
            </w:r>
            <w:proofErr w:type="spellEnd"/>
          </w:p>
        </w:tc>
        <w:tc>
          <w:tcPr>
            <w:tcW w:w="567" w:type="dxa"/>
          </w:tcPr>
          <w:p w14:paraId="7F301B78" w14:textId="77777777" w:rsidR="007E66AD" w:rsidRPr="00D252AE" w:rsidRDefault="007E66AD" w:rsidP="00282E75">
            <w:pPr>
              <w:pStyle w:val="TAC"/>
              <w:rPr>
                <w:lang w:eastAsia="en-US"/>
              </w:rPr>
            </w:pPr>
            <w:r w:rsidRPr="00D252AE">
              <w:rPr>
                <w:lang w:eastAsia="en-US"/>
              </w:rPr>
              <w:t>-</w:t>
            </w:r>
          </w:p>
        </w:tc>
        <w:tc>
          <w:tcPr>
            <w:tcW w:w="851" w:type="dxa"/>
          </w:tcPr>
          <w:p w14:paraId="739AD0DD" w14:textId="77777777" w:rsidR="007E66AD" w:rsidRPr="00D252AE" w:rsidRDefault="007E66AD" w:rsidP="00282E75">
            <w:pPr>
              <w:pStyle w:val="TAC"/>
              <w:rPr>
                <w:lang w:eastAsia="en-US"/>
              </w:rPr>
            </w:pPr>
            <w:r w:rsidRPr="00D252AE">
              <w:rPr>
                <w:lang w:eastAsia="en-US"/>
              </w:rPr>
              <w:t>-</w:t>
            </w:r>
          </w:p>
        </w:tc>
      </w:tr>
      <w:tr w:rsidR="007E66AD" w:rsidRPr="00D252AE" w14:paraId="22E5E480" w14:textId="77777777" w:rsidTr="00631D78">
        <w:trPr>
          <w:gridAfter w:val="1"/>
          <w:wAfter w:w="13" w:type="dxa"/>
          <w:cantSplit/>
        </w:trPr>
        <w:tc>
          <w:tcPr>
            <w:tcW w:w="647" w:type="dxa"/>
          </w:tcPr>
          <w:p w14:paraId="1091E444" w14:textId="77777777" w:rsidR="007E66AD" w:rsidRPr="00D252AE" w:rsidRDefault="007E66AD" w:rsidP="00282E75">
            <w:pPr>
              <w:pStyle w:val="TAC"/>
              <w:rPr>
                <w:lang w:eastAsia="zh-CN"/>
              </w:rPr>
            </w:pPr>
            <w:r w:rsidRPr="00D252AE">
              <w:rPr>
                <w:lang w:eastAsia="zh-CN"/>
              </w:rPr>
              <w:t>26</w:t>
            </w:r>
          </w:p>
        </w:tc>
        <w:tc>
          <w:tcPr>
            <w:tcW w:w="3969" w:type="dxa"/>
          </w:tcPr>
          <w:p w14:paraId="47EED1E1" w14:textId="77777777" w:rsidR="007E66AD" w:rsidRPr="00D252AE" w:rsidRDefault="007E66AD" w:rsidP="00282E75">
            <w:pPr>
              <w:pStyle w:val="TAL"/>
              <w:rPr>
                <w:lang w:eastAsia="zh-CN"/>
              </w:rPr>
            </w:pPr>
            <w:r w:rsidRPr="00D252AE">
              <w:rPr>
                <w:lang w:eastAsia="zh-CN"/>
              </w:rPr>
              <w:t>The UE sends PDCP Control PDUs via RLC-AM RB with the following content to the SS: D/C field = 0 (PDCP control PDU) and PDU Type =000, FMC field = 6, Bitmap = 0x80</w:t>
            </w:r>
            <w:r w:rsidR="007C757C" w:rsidRPr="00D252AE">
              <w:t xml:space="preserve"> on NR Cell 1</w:t>
            </w:r>
            <w:r w:rsidRPr="00D252AE">
              <w:rPr>
                <w:lang w:eastAsia="zh-CN"/>
              </w:rPr>
              <w:t>.</w:t>
            </w:r>
          </w:p>
        </w:tc>
        <w:tc>
          <w:tcPr>
            <w:tcW w:w="709" w:type="dxa"/>
          </w:tcPr>
          <w:p w14:paraId="2FF68206" w14:textId="77777777" w:rsidR="007E66AD" w:rsidRPr="00D252AE" w:rsidRDefault="007E66AD" w:rsidP="00282E75">
            <w:pPr>
              <w:pStyle w:val="TAC"/>
              <w:rPr>
                <w:lang w:eastAsia="zh-CN"/>
              </w:rPr>
            </w:pPr>
            <w:r w:rsidRPr="00D252AE">
              <w:rPr>
                <w:lang w:eastAsia="zh-CN"/>
              </w:rPr>
              <w:t>--&gt;</w:t>
            </w:r>
          </w:p>
        </w:tc>
        <w:tc>
          <w:tcPr>
            <w:tcW w:w="2977" w:type="dxa"/>
          </w:tcPr>
          <w:p w14:paraId="1EE6FF7E" w14:textId="77777777" w:rsidR="007E66AD" w:rsidRPr="00D252AE" w:rsidRDefault="007E66AD" w:rsidP="00282E75">
            <w:pPr>
              <w:pStyle w:val="TAL"/>
              <w:rPr>
                <w:lang w:eastAsia="zh-CN"/>
              </w:rPr>
            </w:pPr>
            <w:r w:rsidRPr="00D252AE">
              <w:rPr>
                <w:lang w:eastAsia="en-US"/>
              </w:rPr>
              <w:t>PDCP STATUS REPORT</w:t>
            </w:r>
          </w:p>
        </w:tc>
        <w:tc>
          <w:tcPr>
            <w:tcW w:w="567" w:type="dxa"/>
          </w:tcPr>
          <w:p w14:paraId="1EE43A0D" w14:textId="77777777" w:rsidR="007E66AD" w:rsidRPr="00D252AE" w:rsidRDefault="007E66AD" w:rsidP="00282E75">
            <w:pPr>
              <w:pStyle w:val="TAC"/>
              <w:rPr>
                <w:lang w:eastAsia="zh-CN"/>
              </w:rPr>
            </w:pPr>
            <w:r w:rsidRPr="00D252AE">
              <w:rPr>
                <w:lang w:eastAsia="zh-CN"/>
              </w:rPr>
              <w:t>-</w:t>
            </w:r>
          </w:p>
        </w:tc>
        <w:tc>
          <w:tcPr>
            <w:tcW w:w="851" w:type="dxa"/>
          </w:tcPr>
          <w:p w14:paraId="3493BDD2" w14:textId="77777777" w:rsidR="007E66AD" w:rsidRPr="00D252AE" w:rsidRDefault="007E66AD" w:rsidP="00282E75">
            <w:pPr>
              <w:pStyle w:val="TAC"/>
              <w:rPr>
                <w:lang w:eastAsia="zh-CN"/>
              </w:rPr>
            </w:pPr>
            <w:r w:rsidRPr="00D252AE">
              <w:rPr>
                <w:lang w:eastAsia="zh-CN"/>
              </w:rPr>
              <w:t>-</w:t>
            </w:r>
          </w:p>
        </w:tc>
      </w:tr>
      <w:tr w:rsidR="007E66AD" w:rsidRPr="00D252AE" w14:paraId="02E797BF" w14:textId="77777777" w:rsidTr="00631D78">
        <w:trPr>
          <w:gridAfter w:val="1"/>
          <w:wAfter w:w="13" w:type="dxa"/>
          <w:cantSplit/>
        </w:trPr>
        <w:tc>
          <w:tcPr>
            <w:tcW w:w="647" w:type="dxa"/>
          </w:tcPr>
          <w:p w14:paraId="687BD9B7" w14:textId="77777777" w:rsidR="007E66AD" w:rsidRPr="00D252AE" w:rsidRDefault="007E66AD" w:rsidP="00282E75">
            <w:pPr>
              <w:pStyle w:val="TAC"/>
              <w:rPr>
                <w:lang w:eastAsia="zh-CN"/>
              </w:rPr>
            </w:pPr>
            <w:r w:rsidRPr="00D252AE">
              <w:rPr>
                <w:lang w:eastAsia="zh-CN"/>
              </w:rPr>
              <w:t>27</w:t>
            </w:r>
          </w:p>
        </w:tc>
        <w:tc>
          <w:tcPr>
            <w:tcW w:w="3969" w:type="dxa"/>
          </w:tcPr>
          <w:p w14:paraId="725C2BCD" w14:textId="77777777" w:rsidR="007E66AD" w:rsidRPr="00D252AE" w:rsidRDefault="007E66AD" w:rsidP="00282E75">
            <w:pPr>
              <w:pStyle w:val="TAL"/>
              <w:rPr>
                <w:lang w:eastAsia="zh-CN"/>
              </w:rPr>
            </w:pPr>
            <w:r w:rsidRPr="00D252AE">
              <w:rPr>
                <w:lang w:eastAsia="zh-CN"/>
              </w:rPr>
              <w:t>The SS generates a PDCP status report message and sends it to UE: D/C field = 0 (PDCP control PDU) and PDU Type =000, FMC field = 6</w:t>
            </w:r>
            <w:r w:rsidR="001977B9" w:rsidRPr="00D252AE">
              <w:t xml:space="preserve"> on NR Cell 1</w:t>
            </w:r>
            <w:r w:rsidRPr="00D252AE">
              <w:rPr>
                <w:lang w:eastAsia="zh-CN"/>
              </w:rPr>
              <w:t>.</w:t>
            </w:r>
          </w:p>
        </w:tc>
        <w:tc>
          <w:tcPr>
            <w:tcW w:w="709" w:type="dxa"/>
          </w:tcPr>
          <w:p w14:paraId="55094E02" w14:textId="77777777" w:rsidR="007E66AD" w:rsidRPr="00D252AE" w:rsidRDefault="007E66AD" w:rsidP="00282E75">
            <w:pPr>
              <w:pStyle w:val="TAC"/>
              <w:rPr>
                <w:lang w:eastAsia="zh-CN"/>
              </w:rPr>
            </w:pPr>
            <w:r w:rsidRPr="00D252AE">
              <w:rPr>
                <w:lang w:eastAsia="zh-CN"/>
              </w:rPr>
              <w:t>&lt;--</w:t>
            </w:r>
          </w:p>
        </w:tc>
        <w:tc>
          <w:tcPr>
            <w:tcW w:w="2977" w:type="dxa"/>
          </w:tcPr>
          <w:p w14:paraId="61028A5A" w14:textId="77777777" w:rsidR="007E66AD" w:rsidRPr="00D252AE" w:rsidRDefault="007E66AD" w:rsidP="00282E75">
            <w:pPr>
              <w:pStyle w:val="TAL"/>
              <w:rPr>
                <w:lang w:eastAsia="zh-CN"/>
              </w:rPr>
            </w:pPr>
            <w:r w:rsidRPr="00D252AE">
              <w:rPr>
                <w:lang w:eastAsia="en-US"/>
              </w:rPr>
              <w:t>PDCP STATUS REPORT</w:t>
            </w:r>
          </w:p>
        </w:tc>
        <w:tc>
          <w:tcPr>
            <w:tcW w:w="567" w:type="dxa"/>
          </w:tcPr>
          <w:p w14:paraId="3982808D" w14:textId="77777777" w:rsidR="007E66AD" w:rsidRPr="00D252AE" w:rsidRDefault="007E66AD" w:rsidP="00282E75">
            <w:pPr>
              <w:pStyle w:val="TAC"/>
              <w:rPr>
                <w:lang w:eastAsia="zh-CN"/>
              </w:rPr>
            </w:pPr>
            <w:r w:rsidRPr="00D252AE">
              <w:rPr>
                <w:lang w:eastAsia="zh-CN"/>
              </w:rPr>
              <w:t>-</w:t>
            </w:r>
          </w:p>
        </w:tc>
        <w:tc>
          <w:tcPr>
            <w:tcW w:w="851" w:type="dxa"/>
          </w:tcPr>
          <w:p w14:paraId="5E8A839A" w14:textId="77777777" w:rsidR="007E66AD" w:rsidRPr="00D252AE" w:rsidRDefault="007E66AD" w:rsidP="00282E75">
            <w:pPr>
              <w:pStyle w:val="TAC"/>
              <w:rPr>
                <w:lang w:eastAsia="zh-CN"/>
              </w:rPr>
            </w:pPr>
            <w:r w:rsidRPr="00D252AE">
              <w:rPr>
                <w:lang w:eastAsia="zh-CN"/>
              </w:rPr>
              <w:t>-</w:t>
            </w:r>
          </w:p>
        </w:tc>
      </w:tr>
      <w:tr w:rsidR="007E66AD" w:rsidRPr="00D252AE" w14:paraId="6CBCF709" w14:textId="77777777" w:rsidTr="00631D78">
        <w:trPr>
          <w:gridAfter w:val="1"/>
          <w:wAfter w:w="13" w:type="dxa"/>
          <w:cantSplit/>
        </w:trPr>
        <w:tc>
          <w:tcPr>
            <w:tcW w:w="647" w:type="dxa"/>
          </w:tcPr>
          <w:p w14:paraId="09B523FA" w14:textId="77777777" w:rsidR="007E66AD" w:rsidRPr="00D252AE" w:rsidRDefault="007E66AD" w:rsidP="00282E75">
            <w:pPr>
              <w:pStyle w:val="TAC"/>
              <w:rPr>
                <w:lang w:eastAsia="zh-CN"/>
              </w:rPr>
            </w:pPr>
            <w:r w:rsidRPr="00D252AE">
              <w:rPr>
                <w:lang w:eastAsia="zh-CN"/>
              </w:rPr>
              <w:t>28</w:t>
            </w:r>
          </w:p>
        </w:tc>
        <w:tc>
          <w:tcPr>
            <w:tcW w:w="3969" w:type="dxa"/>
          </w:tcPr>
          <w:p w14:paraId="0531DA09" w14:textId="77777777" w:rsidR="007E66AD" w:rsidRPr="00D252AE" w:rsidRDefault="007E66AD" w:rsidP="00282E75">
            <w:pPr>
              <w:pStyle w:val="TAL"/>
              <w:rPr>
                <w:lang w:eastAsia="zh-CN"/>
              </w:rPr>
            </w:pPr>
            <w:r w:rsidRPr="00D252AE">
              <w:rPr>
                <w:lang w:eastAsia="zh-CN"/>
              </w:rPr>
              <w:t xml:space="preserve">Configure </w:t>
            </w:r>
            <w:r w:rsidR="00A2013D" w:rsidRPr="00D252AE">
              <w:rPr>
                <w:lang w:eastAsia="zh-CN"/>
              </w:rPr>
              <w:t xml:space="preserve">the </w:t>
            </w:r>
            <w:r w:rsidRPr="00D252AE">
              <w:rPr>
                <w:lang w:eastAsia="zh-CN"/>
              </w:rPr>
              <w:t>SS to allocate Default UL grant</w:t>
            </w:r>
            <w:r w:rsidR="001977B9" w:rsidRPr="00D252AE">
              <w:rPr>
                <w:lang w:eastAsia="zh-CN"/>
              </w:rPr>
              <w:t>s</w:t>
            </w:r>
            <w:r w:rsidRPr="00D252AE">
              <w:rPr>
                <w:lang w:eastAsia="zh-CN"/>
              </w:rPr>
              <w:t xml:space="preserve"> to the UE in NR Cell 1</w:t>
            </w:r>
          </w:p>
        </w:tc>
        <w:tc>
          <w:tcPr>
            <w:tcW w:w="709" w:type="dxa"/>
          </w:tcPr>
          <w:p w14:paraId="648635D1" w14:textId="77777777" w:rsidR="007E66AD" w:rsidRPr="00D252AE" w:rsidRDefault="007E66AD" w:rsidP="00282E75">
            <w:pPr>
              <w:pStyle w:val="TAC"/>
              <w:rPr>
                <w:lang w:eastAsia="zh-CN"/>
              </w:rPr>
            </w:pPr>
            <w:r w:rsidRPr="00D252AE">
              <w:rPr>
                <w:lang w:eastAsia="zh-CN"/>
              </w:rPr>
              <w:t>-</w:t>
            </w:r>
          </w:p>
        </w:tc>
        <w:tc>
          <w:tcPr>
            <w:tcW w:w="2977" w:type="dxa"/>
          </w:tcPr>
          <w:p w14:paraId="0BCB8A78" w14:textId="77777777" w:rsidR="007E66AD" w:rsidRPr="00D252AE" w:rsidRDefault="007E66AD" w:rsidP="00282E75">
            <w:pPr>
              <w:pStyle w:val="TAL"/>
              <w:rPr>
                <w:lang w:eastAsia="zh-CN"/>
              </w:rPr>
            </w:pPr>
            <w:r w:rsidRPr="00D252AE">
              <w:rPr>
                <w:lang w:eastAsia="zh-CN"/>
              </w:rPr>
              <w:t>-</w:t>
            </w:r>
          </w:p>
        </w:tc>
        <w:tc>
          <w:tcPr>
            <w:tcW w:w="567" w:type="dxa"/>
          </w:tcPr>
          <w:p w14:paraId="1A8BCDA0" w14:textId="77777777" w:rsidR="007E66AD" w:rsidRPr="00D252AE" w:rsidRDefault="007E66AD" w:rsidP="00282E75">
            <w:pPr>
              <w:pStyle w:val="TAC"/>
              <w:rPr>
                <w:lang w:eastAsia="zh-CN"/>
              </w:rPr>
            </w:pPr>
            <w:r w:rsidRPr="00D252AE">
              <w:rPr>
                <w:lang w:eastAsia="zh-CN"/>
              </w:rPr>
              <w:t>-</w:t>
            </w:r>
          </w:p>
        </w:tc>
        <w:tc>
          <w:tcPr>
            <w:tcW w:w="851" w:type="dxa"/>
          </w:tcPr>
          <w:p w14:paraId="005C372A" w14:textId="77777777" w:rsidR="007E66AD" w:rsidRPr="00D252AE" w:rsidRDefault="007E66AD" w:rsidP="00282E75">
            <w:pPr>
              <w:pStyle w:val="TAC"/>
              <w:rPr>
                <w:lang w:eastAsia="zh-CN"/>
              </w:rPr>
            </w:pPr>
            <w:r w:rsidRPr="00D252AE">
              <w:rPr>
                <w:lang w:eastAsia="zh-CN"/>
              </w:rPr>
              <w:t>-</w:t>
            </w:r>
          </w:p>
        </w:tc>
      </w:tr>
      <w:tr w:rsidR="001977B9" w:rsidRPr="00D252AE" w14:paraId="26317600" w14:textId="77777777" w:rsidTr="00631D78">
        <w:trPr>
          <w:gridAfter w:val="1"/>
          <w:wAfter w:w="13" w:type="dxa"/>
          <w:cantSplit/>
        </w:trPr>
        <w:tc>
          <w:tcPr>
            <w:tcW w:w="647" w:type="dxa"/>
          </w:tcPr>
          <w:p w14:paraId="285DF7A1" w14:textId="77777777" w:rsidR="001977B9" w:rsidRPr="00D252AE" w:rsidRDefault="001977B9" w:rsidP="00BB3F3A">
            <w:pPr>
              <w:pStyle w:val="TAC"/>
            </w:pPr>
            <w:r w:rsidRPr="00D252AE">
              <w:lastRenderedPageBreak/>
              <w:t>28A</w:t>
            </w:r>
          </w:p>
        </w:tc>
        <w:tc>
          <w:tcPr>
            <w:tcW w:w="3969" w:type="dxa"/>
          </w:tcPr>
          <w:p w14:paraId="37F197CE" w14:textId="77777777" w:rsidR="001977B9" w:rsidRPr="00D252AE" w:rsidRDefault="001977B9" w:rsidP="00BB3F3A">
            <w:pPr>
              <w:pStyle w:val="TAL"/>
            </w:pPr>
            <w:r w:rsidRPr="00D252AE">
              <w:t>The SS sends the PDCP Data PDU#5 via RLC-AM RB with the following content to the UE:</w:t>
            </w:r>
          </w:p>
          <w:p w14:paraId="4A599C24" w14:textId="77777777" w:rsidR="001977B9" w:rsidRPr="00D252AE" w:rsidRDefault="001977B9" w:rsidP="00BB3F3A">
            <w:pPr>
              <w:pStyle w:val="TAL"/>
            </w:pPr>
            <w:r w:rsidRPr="00D252AE">
              <w:t>PDCP Data PDU #5 (</w:t>
            </w:r>
          </w:p>
          <w:p w14:paraId="6AC7F6E7" w14:textId="77777777" w:rsidR="001977B9" w:rsidRPr="00D252AE" w:rsidDel="00CD06AA" w:rsidRDefault="001977B9" w:rsidP="00BB3F3A">
            <w:pPr>
              <w:pStyle w:val="TAL"/>
            </w:pPr>
            <w:r w:rsidRPr="00D252AE">
              <w:t>D/C field = 1 (PDCP Data PDU) and PDCP SN=5) on NR Cell 1.</w:t>
            </w:r>
          </w:p>
        </w:tc>
        <w:tc>
          <w:tcPr>
            <w:tcW w:w="709" w:type="dxa"/>
          </w:tcPr>
          <w:p w14:paraId="1457F65B" w14:textId="77777777" w:rsidR="001977B9" w:rsidRPr="00D252AE" w:rsidRDefault="001977B9" w:rsidP="00BB3F3A">
            <w:pPr>
              <w:pStyle w:val="TAC"/>
            </w:pPr>
            <w:r w:rsidRPr="00D252AE">
              <w:t>&lt;--</w:t>
            </w:r>
          </w:p>
        </w:tc>
        <w:tc>
          <w:tcPr>
            <w:tcW w:w="2977" w:type="dxa"/>
          </w:tcPr>
          <w:p w14:paraId="0D92AD0B" w14:textId="77777777" w:rsidR="001977B9" w:rsidRPr="00D252AE" w:rsidRDefault="001977B9" w:rsidP="00BB3F3A">
            <w:pPr>
              <w:pStyle w:val="TAL"/>
            </w:pPr>
            <w:r w:rsidRPr="00D252AE">
              <w:t>PDCP DATA PDU#5</w:t>
            </w:r>
          </w:p>
        </w:tc>
        <w:tc>
          <w:tcPr>
            <w:tcW w:w="567" w:type="dxa"/>
          </w:tcPr>
          <w:p w14:paraId="4F054A60" w14:textId="77777777" w:rsidR="001977B9" w:rsidRPr="00D252AE" w:rsidRDefault="001977B9" w:rsidP="00BB3F3A">
            <w:pPr>
              <w:pStyle w:val="TAC"/>
            </w:pPr>
            <w:r w:rsidRPr="00D252AE">
              <w:t>-</w:t>
            </w:r>
          </w:p>
        </w:tc>
        <w:tc>
          <w:tcPr>
            <w:tcW w:w="851" w:type="dxa"/>
          </w:tcPr>
          <w:p w14:paraId="19031460" w14:textId="77777777" w:rsidR="001977B9" w:rsidRPr="00D252AE" w:rsidRDefault="001977B9" w:rsidP="00BB3F3A">
            <w:pPr>
              <w:pStyle w:val="TAC"/>
            </w:pPr>
            <w:r w:rsidRPr="00D252AE">
              <w:t>-</w:t>
            </w:r>
          </w:p>
        </w:tc>
      </w:tr>
      <w:tr w:rsidR="001977B9" w:rsidRPr="00D252AE" w14:paraId="0481C26E" w14:textId="77777777" w:rsidTr="00631D78">
        <w:trPr>
          <w:gridAfter w:val="1"/>
          <w:wAfter w:w="13" w:type="dxa"/>
          <w:cantSplit/>
        </w:trPr>
        <w:tc>
          <w:tcPr>
            <w:tcW w:w="647" w:type="dxa"/>
          </w:tcPr>
          <w:p w14:paraId="5288B0A5" w14:textId="77777777" w:rsidR="001977B9" w:rsidRPr="00D252AE" w:rsidRDefault="001977B9" w:rsidP="00BB3F3A">
            <w:pPr>
              <w:pStyle w:val="TAC"/>
            </w:pPr>
            <w:r w:rsidRPr="00D252AE">
              <w:t>28B</w:t>
            </w:r>
          </w:p>
        </w:tc>
        <w:tc>
          <w:tcPr>
            <w:tcW w:w="3969" w:type="dxa"/>
          </w:tcPr>
          <w:p w14:paraId="60ED9131" w14:textId="77777777" w:rsidR="001977B9" w:rsidRPr="00D252AE" w:rsidRDefault="001977B9" w:rsidP="00BB3F3A">
            <w:pPr>
              <w:pStyle w:val="TAL"/>
              <w:rPr>
                <w:lang w:eastAsia="zh-CN"/>
              </w:rPr>
            </w:pPr>
            <w:r w:rsidRPr="00D252AE">
              <w:rPr>
                <w:lang w:eastAsia="zh-CN"/>
              </w:rPr>
              <w:t>Check: Does t</w:t>
            </w:r>
            <w:r w:rsidRPr="00D252AE">
              <w:t>he UE transmit a PDCP Data PDU via RLC-AM RB with the following content back to the SS:</w:t>
            </w:r>
          </w:p>
          <w:p w14:paraId="14E7EA2F" w14:textId="77777777" w:rsidR="001977B9" w:rsidRPr="00D252AE" w:rsidRDefault="001977B9" w:rsidP="00BB3F3A">
            <w:pPr>
              <w:pStyle w:val="TAL"/>
            </w:pPr>
            <w:r w:rsidRPr="00D252AE">
              <w:t>D/C field = 1 (PDCP Data PDU) and PDCP SN=5 on NR Cell 1 within the next 5 seconds?</w:t>
            </w:r>
          </w:p>
        </w:tc>
        <w:tc>
          <w:tcPr>
            <w:tcW w:w="709" w:type="dxa"/>
          </w:tcPr>
          <w:p w14:paraId="200FB756" w14:textId="77777777" w:rsidR="001977B9" w:rsidRPr="00D252AE" w:rsidRDefault="001977B9" w:rsidP="00BB3F3A">
            <w:pPr>
              <w:pStyle w:val="TAC"/>
            </w:pPr>
            <w:r w:rsidRPr="00D252AE">
              <w:t>--&gt;</w:t>
            </w:r>
          </w:p>
        </w:tc>
        <w:tc>
          <w:tcPr>
            <w:tcW w:w="2977" w:type="dxa"/>
          </w:tcPr>
          <w:p w14:paraId="15F922CE" w14:textId="77777777" w:rsidR="001977B9" w:rsidRPr="00D252AE" w:rsidRDefault="001977B9" w:rsidP="00BB3F3A">
            <w:pPr>
              <w:pStyle w:val="TAL"/>
            </w:pPr>
            <w:r w:rsidRPr="00D252AE">
              <w:t>PDCP DATA PDU #5</w:t>
            </w:r>
          </w:p>
        </w:tc>
        <w:tc>
          <w:tcPr>
            <w:tcW w:w="567" w:type="dxa"/>
          </w:tcPr>
          <w:p w14:paraId="11B8F408" w14:textId="77777777" w:rsidR="001977B9" w:rsidRPr="00D252AE" w:rsidRDefault="005126F8" w:rsidP="00BB3F3A">
            <w:pPr>
              <w:pStyle w:val="TAC"/>
            </w:pPr>
            <w:r w:rsidRPr="00D252AE">
              <w:rPr>
                <w:lang w:eastAsia="zh-CN"/>
              </w:rPr>
              <w:t>3</w:t>
            </w:r>
          </w:p>
        </w:tc>
        <w:tc>
          <w:tcPr>
            <w:tcW w:w="851" w:type="dxa"/>
          </w:tcPr>
          <w:p w14:paraId="7F769D69" w14:textId="77777777" w:rsidR="001977B9" w:rsidRPr="00D252AE" w:rsidRDefault="001977B9" w:rsidP="00BB3F3A">
            <w:pPr>
              <w:pStyle w:val="TAC"/>
            </w:pPr>
            <w:r w:rsidRPr="00D252AE">
              <w:t>F</w:t>
            </w:r>
          </w:p>
        </w:tc>
      </w:tr>
      <w:tr w:rsidR="007E66AD" w:rsidRPr="00D252AE" w14:paraId="0BDD5F48" w14:textId="77777777" w:rsidTr="00631D78">
        <w:trPr>
          <w:gridAfter w:val="1"/>
          <w:wAfter w:w="13" w:type="dxa"/>
          <w:cantSplit/>
        </w:trPr>
        <w:tc>
          <w:tcPr>
            <w:tcW w:w="647" w:type="dxa"/>
          </w:tcPr>
          <w:p w14:paraId="010C9E0D" w14:textId="77777777" w:rsidR="007E66AD" w:rsidRPr="00D252AE" w:rsidRDefault="007E66AD" w:rsidP="00282E75">
            <w:pPr>
              <w:pStyle w:val="TAC"/>
              <w:rPr>
                <w:lang w:eastAsia="en-US"/>
              </w:rPr>
            </w:pPr>
            <w:r w:rsidRPr="00D252AE">
              <w:rPr>
                <w:lang w:eastAsia="en-US"/>
              </w:rPr>
              <w:t>29</w:t>
            </w:r>
          </w:p>
        </w:tc>
        <w:tc>
          <w:tcPr>
            <w:tcW w:w="3969" w:type="dxa"/>
          </w:tcPr>
          <w:p w14:paraId="5C181304" w14:textId="77777777" w:rsidR="007E66AD" w:rsidRPr="00D252AE" w:rsidRDefault="007E66AD" w:rsidP="00282E75">
            <w:pPr>
              <w:pStyle w:val="TAL"/>
              <w:rPr>
                <w:lang w:eastAsia="en-US"/>
              </w:rPr>
            </w:pPr>
            <w:r w:rsidRPr="00D252AE">
              <w:rPr>
                <w:lang w:eastAsia="en-US"/>
              </w:rPr>
              <w:t>The SS sends the PDCP Data PDU#6 via RLC-AM RB with the following content to the UE:</w:t>
            </w:r>
          </w:p>
          <w:p w14:paraId="229E666F" w14:textId="77777777" w:rsidR="007E66AD" w:rsidRPr="00D252AE" w:rsidRDefault="007E66AD" w:rsidP="00282E75">
            <w:pPr>
              <w:pStyle w:val="TAL"/>
              <w:rPr>
                <w:lang w:eastAsia="en-US"/>
              </w:rPr>
            </w:pPr>
            <w:r w:rsidRPr="00D252AE">
              <w:rPr>
                <w:lang w:eastAsia="en-US"/>
              </w:rPr>
              <w:t>PDCP Data PDU#6 (</w:t>
            </w:r>
          </w:p>
          <w:p w14:paraId="31CC776F" w14:textId="77777777" w:rsidR="007E66AD" w:rsidRPr="00D252AE" w:rsidRDefault="007E66AD" w:rsidP="00282E75">
            <w:pPr>
              <w:pStyle w:val="TAL"/>
              <w:rPr>
                <w:lang w:eastAsia="zh-CN"/>
              </w:rPr>
            </w:pPr>
            <w:r w:rsidRPr="00D252AE">
              <w:rPr>
                <w:lang w:eastAsia="en-US"/>
              </w:rPr>
              <w:t>D/C field = 1 (PDCP Data PDU) and PDCP SN=</w:t>
            </w:r>
            <w:r w:rsidRPr="00D252AE">
              <w:rPr>
                <w:lang w:eastAsia="zh-CN"/>
              </w:rPr>
              <w:t>6)</w:t>
            </w:r>
            <w:r w:rsidR="001977B9" w:rsidRPr="00D252AE">
              <w:t xml:space="preserve"> on NR Cell 1</w:t>
            </w:r>
            <w:r w:rsidR="00A2013D" w:rsidRPr="00D252AE">
              <w:rPr>
                <w:lang w:eastAsia="zh-CN"/>
              </w:rPr>
              <w:t>.</w:t>
            </w:r>
          </w:p>
        </w:tc>
        <w:tc>
          <w:tcPr>
            <w:tcW w:w="709" w:type="dxa"/>
          </w:tcPr>
          <w:p w14:paraId="0C0E9F44" w14:textId="77777777" w:rsidR="007E66AD" w:rsidRPr="00D252AE" w:rsidRDefault="007E66AD" w:rsidP="00282E75">
            <w:pPr>
              <w:pStyle w:val="TAC"/>
              <w:rPr>
                <w:lang w:eastAsia="en-US"/>
              </w:rPr>
            </w:pPr>
            <w:r w:rsidRPr="00D252AE">
              <w:rPr>
                <w:lang w:eastAsia="en-US"/>
              </w:rPr>
              <w:t>&lt;--</w:t>
            </w:r>
          </w:p>
        </w:tc>
        <w:tc>
          <w:tcPr>
            <w:tcW w:w="2977" w:type="dxa"/>
          </w:tcPr>
          <w:p w14:paraId="2800A130" w14:textId="77777777" w:rsidR="007E66AD" w:rsidRPr="00D252AE" w:rsidRDefault="007E66AD" w:rsidP="00282E75">
            <w:pPr>
              <w:pStyle w:val="TAL"/>
              <w:rPr>
                <w:lang w:eastAsia="en-US"/>
              </w:rPr>
            </w:pPr>
            <w:r w:rsidRPr="00D252AE">
              <w:rPr>
                <w:lang w:eastAsia="en-US"/>
              </w:rPr>
              <w:t>PDCP DATA PDU #6</w:t>
            </w:r>
          </w:p>
        </w:tc>
        <w:tc>
          <w:tcPr>
            <w:tcW w:w="567" w:type="dxa"/>
          </w:tcPr>
          <w:p w14:paraId="3B346BBB" w14:textId="77777777" w:rsidR="007E66AD" w:rsidRPr="00D252AE" w:rsidRDefault="007E66AD" w:rsidP="00282E75">
            <w:pPr>
              <w:pStyle w:val="TAC"/>
              <w:rPr>
                <w:lang w:eastAsia="en-US"/>
              </w:rPr>
            </w:pPr>
            <w:r w:rsidRPr="00D252AE">
              <w:rPr>
                <w:lang w:eastAsia="en-US"/>
              </w:rPr>
              <w:t>-</w:t>
            </w:r>
          </w:p>
        </w:tc>
        <w:tc>
          <w:tcPr>
            <w:tcW w:w="851" w:type="dxa"/>
          </w:tcPr>
          <w:p w14:paraId="6515AEBC" w14:textId="77777777" w:rsidR="007E66AD" w:rsidRPr="00D252AE" w:rsidRDefault="007E66AD" w:rsidP="00282E75">
            <w:pPr>
              <w:pStyle w:val="TAC"/>
              <w:rPr>
                <w:lang w:eastAsia="en-US"/>
              </w:rPr>
            </w:pPr>
            <w:r w:rsidRPr="00D252AE">
              <w:rPr>
                <w:lang w:eastAsia="en-US"/>
              </w:rPr>
              <w:t>-</w:t>
            </w:r>
          </w:p>
        </w:tc>
      </w:tr>
      <w:tr w:rsidR="007E66AD" w:rsidRPr="00D252AE" w14:paraId="014814BD" w14:textId="77777777" w:rsidTr="00631D78">
        <w:trPr>
          <w:gridAfter w:val="1"/>
          <w:wAfter w:w="13" w:type="dxa"/>
          <w:cantSplit/>
        </w:trPr>
        <w:tc>
          <w:tcPr>
            <w:tcW w:w="647" w:type="dxa"/>
          </w:tcPr>
          <w:p w14:paraId="469CFFBC" w14:textId="77777777" w:rsidR="007E66AD" w:rsidRPr="00D252AE" w:rsidRDefault="007E66AD" w:rsidP="00282E75">
            <w:pPr>
              <w:pStyle w:val="TAC"/>
              <w:rPr>
                <w:lang w:eastAsia="zh-CN"/>
              </w:rPr>
            </w:pPr>
            <w:r w:rsidRPr="00D252AE">
              <w:rPr>
                <w:lang w:eastAsia="en-US"/>
              </w:rPr>
              <w:t>30</w:t>
            </w:r>
          </w:p>
        </w:tc>
        <w:tc>
          <w:tcPr>
            <w:tcW w:w="3969" w:type="dxa"/>
          </w:tcPr>
          <w:p w14:paraId="100B9A14" w14:textId="77777777" w:rsidR="007E66AD" w:rsidRPr="00D252AE" w:rsidRDefault="007E66AD" w:rsidP="00282E75">
            <w:pPr>
              <w:pStyle w:val="TAL"/>
              <w:rPr>
                <w:lang w:eastAsia="en-US"/>
              </w:rPr>
            </w:pPr>
            <w:r w:rsidRPr="00D252AE">
              <w:rPr>
                <w:lang w:eastAsia="en-US"/>
              </w:rPr>
              <w:t>Check: Does the UE transmit a PDCP Data PDU via RLC-AM RB with the following content back to the SS?</w:t>
            </w:r>
          </w:p>
          <w:p w14:paraId="2822AF62" w14:textId="77777777" w:rsidR="007E66AD" w:rsidRPr="00D252AE" w:rsidRDefault="007E66AD" w:rsidP="00282E75">
            <w:pPr>
              <w:pStyle w:val="TAL"/>
              <w:rPr>
                <w:lang w:eastAsia="en-US"/>
              </w:rPr>
            </w:pPr>
            <w:r w:rsidRPr="00D252AE">
              <w:rPr>
                <w:lang w:eastAsia="en-US"/>
              </w:rPr>
              <w:t>D/C field = 1 (PDCP Data PDU) and PDCP SN=6</w:t>
            </w:r>
            <w:r w:rsidR="001977B9" w:rsidRPr="00D252AE">
              <w:t xml:space="preserve"> on NR Cell 1.</w:t>
            </w:r>
          </w:p>
          <w:p w14:paraId="685385A7" w14:textId="77777777" w:rsidR="00BE08D9" w:rsidRPr="00D252AE" w:rsidRDefault="00A2013D" w:rsidP="00BE08D9">
            <w:pPr>
              <w:pStyle w:val="TAL"/>
              <w:rPr>
                <w:lang w:eastAsia="zh-CN"/>
              </w:rPr>
            </w:pPr>
            <w:r w:rsidRPr="00D252AE">
              <w:rPr>
                <w:lang w:eastAsia="en-US"/>
              </w:rPr>
              <w:t>Note: D</w:t>
            </w:r>
            <w:r w:rsidR="007E66AD" w:rsidRPr="00D252AE">
              <w:rPr>
                <w:lang w:eastAsia="en-US"/>
              </w:rPr>
              <w:t>ata</w:t>
            </w:r>
            <w:r w:rsidRPr="00D252AE">
              <w:rPr>
                <w:lang w:eastAsia="en-US"/>
              </w:rPr>
              <w:t xml:space="preserve"> is</w:t>
            </w:r>
            <w:r w:rsidR="007E66AD" w:rsidRPr="00D252AE">
              <w:rPr>
                <w:lang w:eastAsia="en-US"/>
              </w:rPr>
              <w:t xml:space="preserve"> previously received packet in PDCP Data PDU#</w:t>
            </w:r>
            <w:r w:rsidR="007E66AD" w:rsidRPr="00D252AE">
              <w:rPr>
                <w:lang w:eastAsia="zh-CN"/>
              </w:rPr>
              <w:t>6</w:t>
            </w:r>
          </w:p>
          <w:p w14:paraId="55AF0C54" w14:textId="673B5758" w:rsidR="007E66AD" w:rsidRPr="00D252AE" w:rsidRDefault="00BE08D9" w:rsidP="00BE08D9">
            <w:pPr>
              <w:pStyle w:val="TAL"/>
              <w:rPr>
                <w:lang w:eastAsia="zh-CN"/>
              </w:rPr>
            </w:pPr>
            <w:r w:rsidRPr="00D252AE">
              <w:t>(Note 9)</w:t>
            </w:r>
          </w:p>
        </w:tc>
        <w:tc>
          <w:tcPr>
            <w:tcW w:w="709" w:type="dxa"/>
          </w:tcPr>
          <w:p w14:paraId="3778E887" w14:textId="77777777" w:rsidR="007E66AD" w:rsidRPr="00D252AE" w:rsidRDefault="007E66AD" w:rsidP="00282E75">
            <w:pPr>
              <w:pStyle w:val="TAC"/>
              <w:rPr>
                <w:lang w:eastAsia="en-US"/>
              </w:rPr>
            </w:pPr>
            <w:r w:rsidRPr="00D252AE">
              <w:rPr>
                <w:lang w:eastAsia="en-US"/>
              </w:rPr>
              <w:t>--&gt;</w:t>
            </w:r>
          </w:p>
        </w:tc>
        <w:tc>
          <w:tcPr>
            <w:tcW w:w="2977" w:type="dxa"/>
          </w:tcPr>
          <w:p w14:paraId="347D601B" w14:textId="77777777" w:rsidR="007E66AD" w:rsidRPr="00D252AE" w:rsidRDefault="007E66AD" w:rsidP="00282E75">
            <w:pPr>
              <w:pStyle w:val="TAL"/>
              <w:rPr>
                <w:lang w:eastAsia="zh-CN"/>
              </w:rPr>
            </w:pPr>
            <w:r w:rsidRPr="00D252AE">
              <w:rPr>
                <w:lang w:eastAsia="en-US"/>
              </w:rPr>
              <w:t>PDCP DATA PDU #</w:t>
            </w:r>
            <w:r w:rsidRPr="00D252AE">
              <w:rPr>
                <w:lang w:eastAsia="zh-CN"/>
              </w:rPr>
              <w:t>6</w:t>
            </w:r>
          </w:p>
        </w:tc>
        <w:tc>
          <w:tcPr>
            <w:tcW w:w="567" w:type="dxa"/>
          </w:tcPr>
          <w:p w14:paraId="48DCB636" w14:textId="77777777" w:rsidR="007E66AD" w:rsidRPr="00D252AE" w:rsidRDefault="005126F8" w:rsidP="00282E75">
            <w:pPr>
              <w:pStyle w:val="TAC"/>
              <w:rPr>
                <w:lang w:eastAsia="en-US"/>
              </w:rPr>
            </w:pPr>
            <w:r w:rsidRPr="00D252AE">
              <w:rPr>
                <w:lang w:eastAsia="zh-CN"/>
              </w:rPr>
              <w:t>3</w:t>
            </w:r>
          </w:p>
        </w:tc>
        <w:tc>
          <w:tcPr>
            <w:tcW w:w="851" w:type="dxa"/>
          </w:tcPr>
          <w:p w14:paraId="56471D9E" w14:textId="77777777" w:rsidR="007E66AD" w:rsidRPr="00D252AE" w:rsidRDefault="007E66AD" w:rsidP="00282E75">
            <w:pPr>
              <w:pStyle w:val="TAC"/>
              <w:rPr>
                <w:lang w:eastAsia="en-US"/>
              </w:rPr>
            </w:pPr>
            <w:r w:rsidRPr="00D252AE">
              <w:rPr>
                <w:lang w:eastAsia="en-US"/>
              </w:rPr>
              <w:t>P</w:t>
            </w:r>
          </w:p>
        </w:tc>
      </w:tr>
      <w:tr w:rsidR="007E66AD" w:rsidRPr="00D252AE" w14:paraId="043C3E9F" w14:textId="77777777" w:rsidTr="00631D78">
        <w:trPr>
          <w:gridAfter w:val="1"/>
          <w:wAfter w:w="13" w:type="dxa"/>
          <w:cantSplit/>
        </w:trPr>
        <w:tc>
          <w:tcPr>
            <w:tcW w:w="647" w:type="dxa"/>
          </w:tcPr>
          <w:p w14:paraId="45503E13" w14:textId="77777777" w:rsidR="007E66AD" w:rsidRPr="00D252AE" w:rsidRDefault="007E66AD" w:rsidP="00282E75">
            <w:pPr>
              <w:pStyle w:val="TAC"/>
              <w:rPr>
                <w:lang w:eastAsia="zh-CN"/>
              </w:rPr>
            </w:pPr>
            <w:r w:rsidRPr="00D252AE">
              <w:rPr>
                <w:lang w:eastAsia="en-US"/>
              </w:rPr>
              <w:t>31</w:t>
            </w:r>
          </w:p>
        </w:tc>
        <w:tc>
          <w:tcPr>
            <w:tcW w:w="3969" w:type="dxa"/>
          </w:tcPr>
          <w:p w14:paraId="326A2736" w14:textId="77777777" w:rsidR="007E66AD" w:rsidRPr="00D252AE" w:rsidRDefault="007E66AD" w:rsidP="00282E75">
            <w:pPr>
              <w:pStyle w:val="TAL"/>
              <w:rPr>
                <w:lang w:eastAsia="en-US"/>
              </w:rPr>
            </w:pPr>
            <w:r w:rsidRPr="00D252AE">
              <w:rPr>
                <w:lang w:eastAsia="en-US"/>
              </w:rPr>
              <w:t>Check: Does the UE transmit PDCP Data PDU via RLC-AM RB with the following content back to the SS?</w:t>
            </w:r>
          </w:p>
          <w:p w14:paraId="2D6F0C6C" w14:textId="77777777" w:rsidR="007E66AD" w:rsidRPr="00D252AE" w:rsidRDefault="007E66AD" w:rsidP="00282E75">
            <w:pPr>
              <w:pStyle w:val="TAL"/>
              <w:rPr>
                <w:lang w:eastAsia="en-US"/>
              </w:rPr>
            </w:pPr>
            <w:r w:rsidRPr="00D252AE">
              <w:rPr>
                <w:lang w:eastAsia="en-US"/>
              </w:rPr>
              <w:t>D/C field = 1 (PDCP Data PDU) and PDCP SN=7</w:t>
            </w:r>
            <w:r w:rsidR="001977B9" w:rsidRPr="00D252AE">
              <w:t xml:space="preserve"> on NR Cell 1.</w:t>
            </w:r>
          </w:p>
          <w:p w14:paraId="754D978D" w14:textId="77777777" w:rsidR="00BE08D9" w:rsidRPr="00D252AE" w:rsidRDefault="00A2013D" w:rsidP="00BE08D9">
            <w:pPr>
              <w:pStyle w:val="TAL"/>
              <w:rPr>
                <w:lang w:eastAsia="zh-CN"/>
              </w:rPr>
            </w:pPr>
            <w:r w:rsidRPr="00D252AE">
              <w:rPr>
                <w:lang w:eastAsia="en-US"/>
              </w:rPr>
              <w:t>Note: D</w:t>
            </w:r>
            <w:r w:rsidR="007E66AD" w:rsidRPr="00D252AE">
              <w:rPr>
                <w:lang w:eastAsia="en-US"/>
              </w:rPr>
              <w:t>ata</w:t>
            </w:r>
            <w:r w:rsidRPr="00D252AE">
              <w:rPr>
                <w:lang w:eastAsia="en-US"/>
              </w:rPr>
              <w:t xml:space="preserve"> is</w:t>
            </w:r>
            <w:r w:rsidR="007E66AD" w:rsidRPr="00D252AE">
              <w:rPr>
                <w:lang w:eastAsia="en-US"/>
              </w:rPr>
              <w:t xml:space="preserve"> previously received packet in PDCP Data PDU#</w:t>
            </w:r>
            <w:r w:rsidR="007E66AD" w:rsidRPr="00D252AE">
              <w:rPr>
                <w:lang w:eastAsia="zh-CN"/>
              </w:rPr>
              <w:t>7</w:t>
            </w:r>
          </w:p>
          <w:p w14:paraId="183C61DB" w14:textId="3CBC0531" w:rsidR="007E66AD" w:rsidRPr="00D252AE" w:rsidRDefault="00BE08D9" w:rsidP="00BE08D9">
            <w:pPr>
              <w:pStyle w:val="TAL"/>
              <w:rPr>
                <w:lang w:eastAsia="zh-CN"/>
              </w:rPr>
            </w:pPr>
            <w:r w:rsidRPr="00D252AE">
              <w:t>(Note 9)</w:t>
            </w:r>
          </w:p>
        </w:tc>
        <w:tc>
          <w:tcPr>
            <w:tcW w:w="709" w:type="dxa"/>
          </w:tcPr>
          <w:p w14:paraId="5F82C122" w14:textId="77777777" w:rsidR="007E66AD" w:rsidRPr="00D252AE" w:rsidRDefault="007E66AD" w:rsidP="00282E75">
            <w:pPr>
              <w:pStyle w:val="TAC"/>
              <w:rPr>
                <w:lang w:eastAsia="en-US"/>
              </w:rPr>
            </w:pPr>
            <w:r w:rsidRPr="00D252AE">
              <w:rPr>
                <w:lang w:eastAsia="en-US"/>
              </w:rPr>
              <w:t>--&gt;</w:t>
            </w:r>
          </w:p>
        </w:tc>
        <w:tc>
          <w:tcPr>
            <w:tcW w:w="2977" w:type="dxa"/>
          </w:tcPr>
          <w:p w14:paraId="3638267F" w14:textId="77777777" w:rsidR="007E66AD" w:rsidRPr="00D252AE" w:rsidRDefault="007E66AD" w:rsidP="00282E75">
            <w:pPr>
              <w:pStyle w:val="TAL"/>
              <w:rPr>
                <w:lang w:eastAsia="zh-CN"/>
              </w:rPr>
            </w:pPr>
            <w:r w:rsidRPr="00D252AE">
              <w:rPr>
                <w:lang w:eastAsia="en-US"/>
              </w:rPr>
              <w:t>PDCP DATA PDU #</w:t>
            </w:r>
            <w:r w:rsidRPr="00D252AE">
              <w:rPr>
                <w:lang w:eastAsia="zh-CN"/>
              </w:rPr>
              <w:t>7</w:t>
            </w:r>
          </w:p>
        </w:tc>
        <w:tc>
          <w:tcPr>
            <w:tcW w:w="567" w:type="dxa"/>
          </w:tcPr>
          <w:p w14:paraId="23299441" w14:textId="77777777" w:rsidR="007E66AD" w:rsidRPr="00D252AE" w:rsidRDefault="005126F8" w:rsidP="00282E75">
            <w:pPr>
              <w:pStyle w:val="TAC"/>
              <w:rPr>
                <w:lang w:eastAsia="en-US"/>
              </w:rPr>
            </w:pPr>
            <w:r w:rsidRPr="00D252AE">
              <w:rPr>
                <w:lang w:eastAsia="zh-CN"/>
              </w:rPr>
              <w:t>3</w:t>
            </w:r>
          </w:p>
        </w:tc>
        <w:tc>
          <w:tcPr>
            <w:tcW w:w="851" w:type="dxa"/>
          </w:tcPr>
          <w:p w14:paraId="0D294B59" w14:textId="77777777" w:rsidR="007E66AD" w:rsidRPr="00D252AE" w:rsidRDefault="007E66AD" w:rsidP="00282E75">
            <w:pPr>
              <w:pStyle w:val="TAC"/>
              <w:rPr>
                <w:lang w:eastAsia="en-US"/>
              </w:rPr>
            </w:pPr>
            <w:r w:rsidRPr="00D252AE">
              <w:rPr>
                <w:lang w:eastAsia="en-US"/>
              </w:rPr>
              <w:t>P</w:t>
            </w:r>
          </w:p>
        </w:tc>
      </w:tr>
      <w:tr w:rsidR="007E66AD" w:rsidRPr="00D252AE" w14:paraId="684C7261" w14:textId="77777777" w:rsidTr="00631D78">
        <w:trPr>
          <w:cantSplit/>
        </w:trPr>
        <w:tc>
          <w:tcPr>
            <w:tcW w:w="9733" w:type="dxa"/>
            <w:gridSpan w:val="7"/>
          </w:tcPr>
          <w:p w14:paraId="163B1076" w14:textId="77777777" w:rsidR="007E66AD" w:rsidRPr="00D252AE" w:rsidRDefault="007E66AD" w:rsidP="00212C4D">
            <w:pPr>
              <w:pStyle w:val="TAN"/>
              <w:rPr>
                <w:lang w:eastAsia="en-US"/>
              </w:rPr>
            </w:pPr>
            <w:r w:rsidRPr="00D252AE">
              <w:rPr>
                <w:lang w:eastAsia="en-US"/>
              </w:rPr>
              <w:t>Note 1:</w:t>
            </w:r>
            <w:r w:rsidR="001D78FA" w:rsidRPr="00D252AE">
              <w:rPr>
                <w:lang w:eastAsia="en-US"/>
              </w:rPr>
              <w:tab/>
            </w:r>
            <w:r w:rsidRPr="00D252AE">
              <w:rPr>
                <w:lang w:eastAsia="en-US"/>
              </w:rPr>
              <w:t>The SS acknowledges the received data.</w:t>
            </w:r>
          </w:p>
          <w:p w14:paraId="72F34945" w14:textId="77777777" w:rsidR="007E66AD" w:rsidRPr="00D252AE" w:rsidRDefault="007E66AD" w:rsidP="00212C4D">
            <w:pPr>
              <w:pStyle w:val="TAN"/>
              <w:rPr>
                <w:lang w:eastAsia="en-US"/>
              </w:rPr>
            </w:pPr>
            <w:r w:rsidRPr="00D252AE">
              <w:rPr>
                <w:lang w:eastAsia="en-US"/>
              </w:rPr>
              <w:t>Note 2:</w:t>
            </w:r>
            <w:r w:rsidR="007E6D65" w:rsidRPr="00D252AE">
              <w:rPr>
                <w:lang w:eastAsia="en-US"/>
              </w:rPr>
              <w:tab/>
            </w:r>
            <w:r w:rsidRPr="00D252AE">
              <w:rPr>
                <w:lang w:eastAsia="en-US"/>
              </w:rPr>
              <w:t>SS doesn’t send the RLC ACK for this data.</w:t>
            </w:r>
          </w:p>
          <w:p w14:paraId="7A4EC410" w14:textId="77777777" w:rsidR="00BF7949" w:rsidRPr="00D252AE" w:rsidRDefault="00BF7949" w:rsidP="00212C4D">
            <w:pPr>
              <w:pStyle w:val="TAN"/>
              <w:rPr>
                <w:lang w:eastAsia="en-US"/>
              </w:rPr>
            </w:pPr>
            <w:r w:rsidRPr="00D252AE">
              <w:rPr>
                <w:lang w:eastAsia="en-US"/>
              </w:rPr>
              <w:t>Note 3:</w:t>
            </w:r>
            <w:r w:rsidRPr="00D252AE">
              <w:rPr>
                <w:lang w:eastAsia="en-US"/>
              </w:rPr>
              <w:tab/>
              <w:t xml:space="preserve">For EN-DC the NR </w:t>
            </w:r>
            <w:proofErr w:type="spellStart"/>
            <w:r w:rsidRPr="00D252AE">
              <w:rPr>
                <w:lang w:eastAsia="en-US"/>
              </w:rPr>
              <w:t>RRCReconfiguration</w:t>
            </w:r>
            <w:proofErr w:type="spellEnd"/>
            <w:r w:rsidRPr="00D252AE">
              <w:rPr>
                <w:lang w:eastAsia="en-US"/>
              </w:rPr>
              <w:t xml:space="preserve"> </w:t>
            </w:r>
            <w:r w:rsidRPr="00D252AE">
              <w:rPr>
                <w:i/>
                <w:iCs/>
                <w:lang w:eastAsia="en-US"/>
              </w:rPr>
              <w:t xml:space="preserve">(Table </w:t>
            </w:r>
            <w:r w:rsidRPr="00D252AE">
              <w:rPr>
                <w:lang w:eastAsia="en-US"/>
              </w:rPr>
              <w:t xml:space="preserve">7.1.3.4.1.3.3-1 with </w:t>
            </w:r>
            <w:proofErr w:type="spellStart"/>
            <w:r w:rsidRPr="00D252AE">
              <w:rPr>
                <w:i/>
                <w:iCs/>
                <w:lang w:eastAsia="en-US"/>
              </w:rPr>
              <w:t>cond</w:t>
            </w:r>
            <w:proofErr w:type="spellEnd"/>
            <w:r w:rsidRPr="00D252AE">
              <w:rPr>
                <w:i/>
                <w:iCs/>
                <w:lang w:eastAsia="en-US"/>
              </w:rPr>
              <w:t xml:space="preserve"> EN-DC)</w:t>
            </w:r>
            <w:r w:rsidRPr="00D252AE">
              <w:rPr>
                <w:lang w:eastAsia="en-US"/>
              </w:rPr>
              <w:t xml:space="preserve"> and </w:t>
            </w:r>
            <w:proofErr w:type="spellStart"/>
            <w:r w:rsidRPr="00D252AE">
              <w:rPr>
                <w:i/>
                <w:iCs/>
                <w:lang w:eastAsia="en-US"/>
              </w:rPr>
              <w:t>RadioBearerConfig</w:t>
            </w:r>
            <w:proofErr w:type="spellEnd"/>
            <w:r w:rsidRPr="00D252AE">
              <w:rPr>
                <w:i/>
                <w:iCs/>
                <w:lang w:eastAsia="en-US"/>
              </w:rPr>
              <w:t xml:space="preserve"> </w:t>
            </w:r>
            <w:r w:rsidRPr="00D252AE">
              <w:rPr>
                <w:lang w:eastAsia="en-US"/>
              </w:rPr>
              <w:t xml:space="preserve">message (Table 7.1.3.4.1.3.3-2) are contained in </w:t>
            </w:r>
            <w:proofErr w:type="spellStart"/>
            <w:r w:rsidRPr="00D252AE">
              <w:rPr>
                <w:lang w:eastAsia="en-US"/>
              </w:rPr>
              <w:t>RRCConnectionReconfiguration</w:t>
            </w:r>
            <w:proofErr w:type="spellEnd"/>
            <w:r w:rsidRPr="00D252AE">
              <w:rPr>
                <w:lang w:eastAsia="en-US"/>
              </w:rPr>
              <w:t xml:space="preserve"> 36.508 [7], Table 4.6.1-8 using conditions EN-</w:t>
            </w:r>
            <w:proofErr w:type="spellStart"/>
            <w:r w:rsidRPr="00D252AE">
              <w:rPr>
                <w:lang w:eastAsia="en-US"/>
              </w:rPr>
              <w:t>DC_EmbedNR_RRCRecon</w:t>
            </w:r>
            <w:proofErr w:type="spellEnd"/>
            <w:r w:rsidRPr="00D252AE">
              <w:rPr>
                <w:lang w:eastAsia="en-US"/>
              </w:rPr>
              <w:t xml:space="preserve">, </w:t>
            </w:r>
            <w:r w:rsidR="0055325E" w:rsidRPr="00D252AE">
              <w:t>EN-</w:t>
            </w:r>
            <w:proofErr w:type="spellStart"/>
            <w:r w:rsidR="0055325E" w:rsidRPr="00D252AE">
              <w:t>DC_PSCell_HO</w:t>
            </w:r>
            <w:proofErr w:type="spellEnd"/>
            <w:r w:rsidR="0055325E" w:rsidRPr="00D252AE">
              <w:t xml:space="preserve"> and </w:t>
            </w:r>
            <w:proofErr w:type="spellStart"/>
            <w:r w:rsidR="0055325E" w:rsidRPr="00D252AE">
              <w:t>RBConfig_KeyChange</w:t>
            </w:r>
            <w:proofErr w:type="spellEnd"/>
            <w:r w:rsidRPr="00D252AE">
              <w:rPr>
                <w:lang w:eastAsia="en-US"/>
              </w:rPr>
              <w:t>. IE sk-Counter-r15 is included with a value incremented by 1 than previous value.</w:t>
            </w:r>
          </w:p>
          <w:p w14:paraId="3AC49E83" w14:textId="77777777" w:rsidR="00BF7949" w:rsidRPr="00D252AE" w:rsidRDefault="00BF7949" w:rsidP="00DD2939">
            <w:pPr>
              <w:pStyle w:val="TAN"/>
              <w:rPr>
                <w:lang w:eastAsia="en-US"/>
              </w:rPr>
            </w:pPr>
            <w:r w:rsidRPr="00D252AE">
              <w:rPr>
                <w:lang w:eastAsia="en-US"/>
              </w:rPr>
              <w:t>Note 4:</w:t>
            </w:r>
            <w:r w:rsidRPr="00D252AE">
              <w:rPr>
                <w:lang w:eastAsia="en-US"/>
              </w:rPr>
              <w:tab/>
              <w:t xml:space="preserve">For EN-DC the NR </w:t>
            </w:r>
            <w:proofErr w:type="spellStart"/>
            <w:r w:rsidRPr="00D252AE">
              <w:rPr>
                <w:lang w:eastAsia="en-US"/>
              </w:rPr>
              <w:t>RRCReconfigurationComplete</w:t>
            </w:r>
            <w:proofErr w:type="spellEnd"/>
            <w:r w:rsidRPr="00D252AE">
              <w:rPr>
                <w:lang w:eastAsia="en-US"/>
              </w:rPr>
              <w:t xml:space="preserve"> message is contained in </w:t>
            </w:r>
            <w:proofErr w:type="spellStart"/>
            <w:r w:rsidRPr="00D252AE">
              <w:rPr>
                <w:lang w:eastAsia="en-US"/>
              </w:rPr>
              <w:t>RRCConnectionReconfigurationComplete</w:t>
            </w:r>
            <w:proofErr w:type="spellEnd"/>
            <w:r w:rsidRPr="00D252AE">
              <w:rPr>
                <w:lang w:eastAsia="en-US"/>
              </w:rPr>
              <w:t>.</w:t>
            </w:r>
          </w:p>
          <w:p w14:paraId="2401D571" w14:textId="77777777" w:rsidR="00212C4D" w:rsidRPr="00D252AE" w:rsidRDefault="00212F4D" w:rsidP="00310B78">
            <w:pPr>
              <w:pStyle w:val="TAN"/>
              <w:rPr>
                <w:rFonts w:cs="Arial"/>
                <w:lang w:eastAsia="zh-CN"/>
              </w:rPr>
            </w:pPr>
            <w:r w:rsidRPr="00D252AE">
              <w:rPr>
                <w:lang w:eastAsia="zh-CN"/>
              </w:rPr>
              <w:t>Note 5:</w:t>
            </w:r>
            <w:r w:rsidRPr="00D252AE">
              <w:rPr>
                <w:lang w:eastAsia="zh-CN"/>
              </w:rPr>
              <w:tab/>
              <w:t>T</w:t>
            </w:r>
            <w:r w:rsidRPr="00D252AE">
              <w:rPr>
                <w:rFonts w:cs="Arial"/>
                <w:lang w:eastAsia="zh-CN"/>
              </w:rPr>
              <w:t>he PDCP STATUS REPORT PDU size shall be 6 octets with 3 octets of RLC header, 2 octets of MAC header and 3 octets of MAC BSR or padding, so TBS of 112 bits shall be allocated.</w:t>
            </w:r>
          </w:p>
          <w:p w14:paraId="75661F52" w14:textId="77777777" w:rsidR="00212C4D" w:rsidRPr="00D252AE" w:rsidRDefault="00631D78" w:rsidP="00310B78">
            <w:pPr>
              <w:pStyle w:val="TAN"/>
              <w:rPr>
                <w:lang w:eastAsia="zh-CN"/>
              </w:rPr>
            </w:pPr>
            <w:r w:rsidRPr="00D252AE">
              <w:rPr>
                <w:rFonts w:cs="Arial"/>
                <w:lang w:eastAsia="zh-CN"/>
              </w:rPr>
              <w:t>Note 6:</w:t>
            </w:r>
            <w:r w:rsidRPr="00D252AE">
              <w:rPr>
                <w:rFonts w:cs="Arial"/>
                <w:lang w:eastAsia="zh-CN"/>
              </w:rPr>
              <w:tab/>
            </w:r>
            <w:r w:rsidRPr="00D252AE">
              <w:rPr>
                <w:lang w:eastAsia="zh-CN"/>
              </w:rPr>
              <w:t>PDCP PDU with m = 2 is sent at t = 0 and the subsequent PDCP PDUs are sent at t = (m-2)*75.</w:t>
            </w:r>
          </w:p>
          <w:p w14:paraId="5BFFACDB" w14:textId="77777777" w:rsidR="00212F4D" w:rsidRPr="00D252AE" w:rsidRDefault="00212C4D" w:rsidP="00212C4D">
            <w:pPr>
              <w:pStyle w:val="TAN"/>
            </w:pPr>
            <w:r w:rsidRPr="00D252AE">
              <w:t>Note 7:</w:t>
            </w:r>
            <w:r w:rsidRPr="00D252AE">
              <w:tab/>
              <w:t xml:space="preserve">Per 38.508-1 Table 4.6.3-66: </w:t>
            </w:r>
            <w:proofErr w:type="spellStart"/>
            <w:r w:rsidRPr="00D252AE">
              <w:rPr>
                <w:i/>
              </w:rPr>
              <w:t>LogicalChannelConfig</w:t>
            </w:r>
            <w:proofErr w:type="spellEnd"/>
            <w:r w:rsidRPr="00D252AE">
              <w:t xml:space="preserve">, both SRB1 and DRB have the same logical channel priority with </w:t>
            </w:r>
            <w:proofErr w:type="spellStart"/>
            <w:r w:rsidRPr="00D252AE">
              <w:t>prioritisedBitRate</w:t>
            </w:r>
            <w:proofErr w:type="spellEnd"/>
            <w:r w:rsidRPr="00D252AE">
              <w:t xml:space="preserve"> as infinity.</w:t>
            </w:r>
          </w:p>
          <w:p w14:paraId="54A04310" w14:textId="77777777" w:rsidR="00BE08D9" w:rsidRPr="00D252AE" w:rsidRDefault="00BE08D9" w:rsidP="00BE08D9">
            <w:pPr>
              <w:pStyle w:val="TAN"/>
              <w:rPr>
                <w:lang w:eastAsia="en-US"/>
              </w:rPr>
            </w:pPr>
            <w:r w:rsidRPr="00D252AE">
              <w:rPr>
                <w:lang w:eastAsia="en-US"/>
              </w:rPr>
              <w:t>Note 8</w:t>
            </w:r>
            <w:r w:rsidRPr="00D252AE">
              <w:rPr>
                <w:lang w:eastAsia="en-US"/>
              </w:rPr>
              <w:tab/>
              <w:t>PDCP PDUs at step 15 (m=</w:t>
            </w:r>
            <w:r w:rsidRPr="00D252AE">
              <w:t xml:space="preserve">2 </w:t>
            </w:r>
            <w:r w:rsidRPr="00D252AE">
              <w:rPr>
                <w:lang w:eastAsia="en-US"/>
              </w:rPr>
              <w:t xml:space="preserve">to 4) </w:t>
            </w:r>
            <w:r w:rsidRPr="00D252AE">
              <w:t>may be received by the SS in the same slot or in multiple slots (max one MAC PDU in a slot).</w:t>
            </w:r>
          </w:p>
          <w:p w14:paraId="69CC93BC" w14:textId="2339954E" w:rsidR="00BE08D9" w:rsidRPr="00D252AE" w:rsidRDefault="00BE08D9" w:rsidP="00BE08D9">
            <w:pPr>
              <w:pStyle w:val="TAN"/>
              <w:rPr>
                <w:lang w:eastAsia="en-US"/>
              </w:rPr>
            </w:pPr>
            <w:r w:rsidRPr="00D252AE">
              <w:rPr>
                <w:lang w:eastAsia="en-US"/>
              </w:rPr>
              <w:t>Note 9</w:t>
            </w:r>
            <w:r w:rsidRPr="00D252AE">
              <w:rPr>
                <w:lang w:eastAsia="en-US"/>
              </w:rPr>
              <w:tab/>
              <w:t xml:space="preserve">PDCP PDUs at steps 30 and 31 </w:t>
            </w:r>
            <w:r w:rsidRPr="00D252AE">
              <w:t>may be received by the SS in the same slot or in multiple slots (max one MAC PDU in a slot).</w:t>
            </w:r>
          </w:p>
        </w:tc>
      </w:tr>
    </w:tbl>
    <w:p w14:paraId="57CCE055" w14:textId="77777777" w:rsidR="007E66AD" w:rsidRPr="00D252AE" w:rsidRDefault="007E66AD" w:rsidP="007E66AD">
      <w:pPr>
        <w:overflowPunct/>
        <w:autoSpaceDE/>
        <w:autoSpaceDN/>
        <w:adjustRightInd/>
      </w:pPr>
    </w:p>
    <w:p w14:paraId="69C708B3" w14:textId="77777777" w:rsidR="007E66AD" w:rsidRPr="00D252AE" w:rsidRDefault="007E66AD" w:rsidP="00EE6CF8">
      <w:pPr>
        <w:pStyle w:val="H6"/>
      </w:pPr>
      <w:r w:rsidRPr="00D252AE">
        <w:t>7.</w:t>
      </w:r>
      <w:r w:rsidR="00994DB2" w:rsidRPr="00D252AE">
        <w:t>1.</w:t>
      </w:r>
      <w:r w:rsidRPr="00D252AE">
        <w:t>3.4.1.3.3</w:t>
      </w:r>
      <w:r w:rsidRPr="00D252AE">
        <w:tab/>
        <w:t>Specific message contents</w:t>
      </w:r>
    </w:p>
    <w:p w14:paraId="13A5A37B" w14:textId="77777777" w:rsidR="00701C53" w:rsidRPr="00D252AE" w:rsidRDefault="00701C53" w:rsidP="00F31BD6">
      <w:pPr>
        <w:pStyle w:val="TH"/>
        <w:rPr>
          <w:lang w:eastAsia="sv-SE"/>
        </w:rPr>
      </w:pPr>
      <w:r w:rsidRPr="00D252AE">
        <w:rPr>
          <w:lang w:eastAsia="sv-SE"/>
        </w:rPr>
        <w:t xml:space="preserve">Table 7.1.3.4.1.3.3-0: </w:t>
      </w:r>
      <w:proofErr w:type="spellStart"/>
      <w:r w:rsidRPr="00D252AE">
        <w:rPr>
          <w:lang w:eastAsia="sv-SE"/>
        </w:rPr>
        <w:t>SchedulingRequest</w:t>
      </w:r>
      <w:proofErr w:type="spellEnd"/>
      <w:r w:rsidRPr="00D252AE">
        <w:rPr>
          <w:lang w:eastAsia="sv-SE"/>
        </w:rPr>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53"/>
        <w:gridCol w:w="2552"/>
        <w:gridCol w:w="1701"/>
        <w:gridCol w:w="1275"/>
      </w:tblGrid>
      <w:tr w:rsidR="00701C53" w:rsidRPr="00D252AE" w14:paraId="6902FDDB" w14:textId="77777777" w:rsidTr="004E235F">
        <w:tc>
          <w:tcPr>
            <w:tcW w:w="9781" w:type="dxa"/>
            <w:gridSpan w:val="4"/>
            <w:tcBorders>
              <w:top w:val="single" w:sz="4" w:space="0" w:color="auto"/>
              <w:left w:val="single" w:sz="4" w:space="0" w:color="auto"/>
              <w:bottom w:val="single" w:sz="4" w:space="0" w:color="auto"/>
              <w:right w:val="single" w:sz="4" w:space="0" w:color="auto"/>
            </w:tcBorders>
            <w:hideMark/>
          </w:tcPr>
          <w:p w14:paraId="547D611A" w14:textId="77777777" w:rsidR="00701C53" w:rsidRPr="00D252AE" w:rsidRDefault="00701C53" w:rsidP="004E235F">
            <w:pPr>
              <w:pStyle w:val="TAL"/>
              <w:rPr>
                <w:lang w:eastAsia="sv-SE"/>
              </w:rPr>
            </w:pPr>
            <w:r w:rsidRPr="00D252AE">
              <w:rPr>
                <w:lang w:eastAsia="en-US"/>
              </w:rPr>
              <w:t>Derivation Path: 38.508-1 [4]</w:t>
            </w:r>
            <w:r w:rsidR="00A67D65" w:rsidRPr="00D252AE">
              <w:rPr>
                <w:lang w:eastAsia="en-US"/>
              </w:rPr>
              <w:t>,</w:t>
            </w:r>
            <w:r w:rsidRPr="00D252AE">
              <w:rPr>
                <w:lang w:eastAsia="en-US"/>
              </w:rPr>
              <w:t xml:space="preserve"> Table: </w:t>
            </w:r>
            <w:r w:rsidR="00F76293" w:rsidRPr="00D252AE">
              <w:rPr>
                <w:lang w:eastAsia="en-US"/>
              </w:rPr>
              <w:t>4.6.3-155</w:t>
            </w:r>
          </w:p>
        </w:tc>
      </w:tr>
      <w:tr w:rsidR="00701C53" w:rsidRPr="00D252AE" w14:paraId="39669D9F" w14:textId="77777777" w:rsidTr="004E235F">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1AB7A" w14:textId="77777777" w:rsidR="00701C53" w:rsidRPr="00D252AE" w:rsidRDefault="00701C53" w:rsidP="004E235F">
            <w:pPr>
              <w:pStyle w:val="TAH"/>
              <w:rPr>
                <w:lang w:eastAsia="de-DE"/>
              </w:rPr>
            </w:pPr>
            <w:r w:rsidRPr="00D252AE">
              <w:rPr>
                <w:lang w:eastAsia="en-US"/>
              </w:rPr>
              <w:t>Information Element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C36E5" w14:textId="77777777" w:rsidR="00701C53" w:rsidRPr="00D252AE" w:rsidRDefault="00701C53" w:rsidP="004E235F">
            <w:pPr>
              <w:pStyle w:val="TAH"/>
              <w:rPr>
                <w:lang w:eastAsia="en-US"/>
              </w:rPr>
            </w:pPr>
            <w:r w:rsidRPr="00D252AE">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2C548" w14:textId="77777777" w:rsidR="00701C53" w:rsidRPr="00D252AE" w:rsidRDefault="00701C53" w:rsidP="004E235F">
            <w:pPr>
              <w:pStyle w:val="TAH"/>
              <w:rPr>
                <w:lang w:eastAsia="en-US"/>
              </w:rPr>
            </w:pPr>
            <w:r w:rsidRPr="00D252AE">
              <w:rPr>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7500C" w14:textId="77777777" w:rsidR="00701C53" w:rsidRPr="00D252AE" w:rsidRDefault="00701C53" w:rsidP="004E235F">
            <w:pPr>
              <w:pStyle w:val="TAH"/>
              <w:rPr>
                <w:lang w:eastAsia="en-US"/>
              </w:rPr>
            </w:pPr>
            <w:r w:rsidRPr="00D252AE">
              <w:rPr>
                <w:lang w:eastAsia="en-US"/>
              </w:rPr>
              <w:t>Condition</w:t>
            </w:r>
          </w:p>
        </w:tc>
      </w:tr>
      <w:tr w:rsidR="00701C53" w:rsidRPr="00D252AE" w14:paraId="75E45CE7" w14:textId="77777777" w:rsidTr="004E235F">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9BE9F" w14:textId="77777777" w:rsidR="00701C53" w:rsidRPr="00D252AE" w:rsidRDefault="00701C53" w:rsidP="004E235F">
            <w:pPr>
              <w:pStyle w:val="TAL"/>
              <w:rPr>
                <w:lang w:eastAsia="sv-SE"/>
              </w:rPr>
            </w:pPr>
            <w:r w:rsidRPr="00D252AE">
              <w:rPr>
                <w:lang w:eastAsia="sv-SE"/>
              </w:rPr>
              <w:t xml:space="preserve">    </w:t>
            </w:r>
            <w:proofErr w:type="spellStart"/>
            <w:r w:rsidRPr="00D252AE">
              <w:rPr>
                <w:lang w:eastAsia="sv-SE"/>
              </w:rPr>
              <w:t>sr-TransMax</w:t>
            </w:r>
            <w:proofErr w:type="spellEnd"/>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295C7" w14:textId="77777777" w:rsidR="00701C53" w:rsidRPr="00D252AE" w:rsidRDefault="00701C53" w:rsidP="004E235F">
            <w:pPr>
              <w:pStyle w:val="TAC"/>
              <w:rPr>
                <w:lang w:eastAsia="sv-SE"/>
              </w:rPr>
            </w:pPr>
            <w:r w:rsidRPr="00D252AE">
              <w:rPr>
                <w:lang w:eastAsia="sv-SE"/>
              </w:rPr>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8E018" w14:textId="77777777" w:rsidR="00701C53" w:rsidRPr="00D252AE" w:rsidRDefault="00701C53" w:rsidP="004E235F">
            <w:pPr>
              <w:pStyle w:val="TAL"/>
              <w:rPr>
                <w:lang w:eastAsia="sv-S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9A24D" w14:textId="77777777" w:rsidR="00701C53" w:rsidRPr="00D252AE" w:rsidRDefault="00701C53" w:rsidP="004E235F">
            <w:pPr>
              <w:pStyle w:val="TAL"/>
              <w:rPr>
                <w:lang w:eastAsia="sv-SE"/>
              </w:rPr>
            </w:pPr>
          </w:p>
        </w:tc>
      </w:tr>
    </w:tbl>
    <w:p w14:paraId="54CD10B7" w14:textId="77777777" w:rsidR="00701C53" w:rsidRPr="00D252AE" w:rsidRDefault="00701C53" w:rsidP="00FD201E"/>
    <w:p w14:paraId="5A070DA0" w14:textId="77777777" w:rsidR="005343D5" w:rsidRPr="00D252AE" w:rsidRDefault="005343D5" w:rsidP="00F31BD6">
      <w:pPr>
        <w:pStyle w:val="TH"/>
      </w:pPr>
      <w:r w:rsidRPr="00D252AE">
        <w:lastRenderedPageBreak/>
        <w:t>Table 7.1.3.4.1.3.3-</w:t>
      </w:r>
      <w:r w:rsidR="00BF7949" w:rsidRPr="00D252AE">
        <w:t>1</w:t>
      </w:r>
      <w:r w:rsidRPr="00D252AE">
        <w:t xml:space="preserve">: </w:t>
      </w:r>
      <w:proofErr w:type="spellStart"/>
      <w:r w:rsidRPr="00D252AE">
        <w:rPr>
          <w:i/>
        </w:rPr>
        <w:t>RRCReconfiguration</w:t>
      </w:r>
      <w:proofErr w:type="spellEnd"/>
      <w:r w:rsidRPr="00D252AE">
        <w:rPr>
          <w:i/>
        </w:rPr>
        <w:t xml:space="preserve"> </w:t>
      </w:r>
      <w:r w:rsidRPr="00D252AE">
        <w:t>(</w:t>
      </w:r>
      <w:r w:rsidR="00BF7949" w:rsidRPr="00D252AE">
        <w:t>steps 8, 23</w:t>
      </w:r>
      <w:r w:rsidRPr="00D252A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343D5" w:rsidRPr="00D252AE" w14:paraId="0A25A1F1" w14:textId="77777777" w:rsidTr="00BF7949">
        <w:tc>
          <w:tcPr>
            <w:tcW w:w="9747" w:type="dxa"/>
            <w:gridSpan w:val="4"/>
          </w:tcPr>
          <w:p w14:paraId="5BA2A876" w14:textId="77777777" w:rsidR="005343D5" w:rsidRPr="00D252AE" w:rsidRDefault="005343D5" w:rsidP="005D7939">
            <w:pPr>
              <w:pStyle w:val="TAL"/>
              <w:rPr>
                <w:lang w:eastAsia="en-US"/>
              </w:rPr>
            </w:pPr>
            <w:r w:rsidRPr="00D252AE">
              <w:rPr>
                <w:lang w:eastAsia="en-US"/>
              </w:rPr>
              <w:t xml:space="preserve"> Derivation Path: 38.508-1 [4]</w:t>
            </w:r>
            <w:r w:rsidR="00A67D65" w:rsidRPr="00D252AE">
              <w:rPr>
                <w:lang w:eastAsia="en-US"/>
              </w:rPr>
              <w:t>,</w:t>
            </w:r>
            <w:r w:rsidRPr="00D252AE">
              <w:rPr>
                <w:lang w:eastAsia="en-US"/>
              </w:rPr>
              <w:t xml:space="preserve"> Table: </w:t>
            </w:r>
            <w:r w:rsidR="0075232C" w:rsidRPr="00D252AE">
              <w:rPr>
                <w:lang w:eastAsia="en-US"/>
              </w:rPr>
              <w:t>4.6.1-13</w:t>
            </w:r>
          </w:p>
        </w:tc>
      </w:tr>
      <w:tr w:rsidR="005343D5" w:rsidRPr="00D252AE" w14:paraId="344DF50E" w14:textId="77777777" w:rsidTr="00BF7949">
        <w:tc>
          <w:tcPr>
            <w:tcW w:w="4535" w:type="dxa"/>
          </w:tcPr>
          <w:p w14:paraId="60C263AE" w14:textId="77777777" w:rsidR="005343D5" w:rsidRPr="00D252AE" w:rsidRDefault="005343D5" w:rsidP="005D7939">
            <w:pPr>
              <w:pStyle w:val="TAH"/>
              <w:rPr>
                <w:lang w:eastAsia="en-US"/>
              </w:rPr>
            </w:pPr>
            <w:r w:rsidRPr="00D252AE">
              <w:rPr>
                <w:lang w:eastAsia="en-US"/>
              </w:rPr>
              <w:t>Information Element</w:t>
            </w:r>
          </w:p>
        </w:tc>
        <w:tc>
          <w:tcPr>
            <w:tcW w:w="2267" w:type="dxa"/>
          </w:tcPr>
          <w:p w14:paraId="1C76EED8" w14:textId="77777777" w:rsidR="005343D5" w:rsidRPr="00D252AE" w:rsidRDefault="005343D5" w:rsidP="005D7939">
            <w:pPr>
              <w:pStyle w:val="TAH"/>
              <w:rPr>
                <w:lang w:eastAsia="en-US"/>
              </w:rPr>
            </w:pPr>
            <w:r w:rsidRPr="00D252AE">
              <w:rPr>
                <w:lang w:eastAsia="en-US"/>
              </w:rPr>
              <w:t>Value/remark</w:t>
            </w:r>
          </w:p>
        </w:tc>
        <w:tc>
          <w:tcPr>
            <w:tcW w:w="1700" w:type="dxa"/>
          </w:tcPr>
          <w:p w14:paraId="19B585C6" w14:textId="77777777" w:rsidR="005343D5" w:rsidRPr="00D252AE" w:rsidRDefault="005343D5" w:rsidP="005D7939">
            <w:pPr>
              <w:pStyle w:val="TAH"/>
              <w:rPr>
                <w:lang w:eastAsia="en-US"/>
              </w:rPr>
            </w:pPr>
            <w:r w:rsidRPr="00D252AE">
              <w:rPr>
                <w:lang w:eastAsia="en-US"/>
              </w:rPr>
              <w:t>Comment</w:t>
            </w:r>
          </w:p>
        </w:tc>
        <w:tc>
          <w:tcPr>
            <w:tcW w:w="1245" w:type="dxa"/>
          </w:tcPr>
          <w:p w14:paraId="63D9C456" w14:textId="77777777" w:rsidR="005343D5" w:rsidRPr="00D252AE" w:rsidRDefault="005343D5" w:rsidP="005D7939">
            <w:pPr>
              <w:pStyle w:val="TAH"/>
              <w:rPr>
                <w:lang w:eastAsia="en-US"/>
              </w:rPr>
            </w:pPr>
            <w:r w:rsidRPr="00D252AE">
              <w:rPr>
                <w:lang w:eastAsia="en-US"/>
              </w:rPr>
              <w:t>Condition</w:t>
            </w:r>
          </w:p>
        </w:tc>
      </w:tr>
      <w:tr w:rsidR="005343D5" w:rsidRPr="00D252AE" w14:paraId="35016B7D" w14:textId="77777777" w:rsidTr="00BF7949">
        <w:tc>
          <w:tcPr>
            <w:tcW w:w="4535" w:type="dxa"/>
          </w:tcPr>
          <w:p w14:paraId="2DBEDD73" w14:textId="77777777" w:rsidR="005343D5" w:rsidRPr="00D252AE" w:rsidRDefault="005343D5" w:rsidP="005D7939">
            <w:pPr>
              <w:pStyle w:val="TAL"/>
              <w:rPr>
                <w:lang w:eastAsia="en-US"/>
              </w:rPr>
            </w:pPr>
            <w:proofErr w:type="spellStart"/>
            <w:r w:rsidRPr="00D252AE">
              <w:rPr>
                <w:lang w:eastAsia="en-US"/>
              </w:rPr>
              <w:t>RRCReconfiguration</w:t>
            </w:r>
            <w:proofErr w:type="spellEnd"/>
            <w:r w:rsidRPr="00D252AE">
              <w:rPr>
                <w:lang w:eastAsia="en-US"/>
              </w:rPr>
              <w:t xml:space="preserve"> ::= SEQUENCE {</w:t>
            </w:r>
          </w:p>
        </w:tc>
        <w:tc>
          <w:tcPr>
            <w:tcW w:w="2267" w:type="dxa"/>
          </w:tcPr>
          <w:p w14:paraId="0E424392" w14:textId="77777777" w:rsidR="005343D5" w:rsidRPr="00D252AE" w:rsidRDefault="005343D5" w:rsidP="005D7939">
            <w:pPr>
              <w:pStyle w:val="TAL"/>
              <w:rPr>
                <w:lang w:eastAsia="en-US"/>
              </w:rPr>
            </w:pPr>
          </w:p>
        </w:tc>
        <w:tc>
          <w:tcPr>
            <w:tcW w:w="1700" w:type="dxa"/>
          </w:tcPr>
          <w:p w14:paraId="1F26F3C2" w14:textId="77777777" w:rsidR="005343D5" w:rsidRPr="00D252AE" w:rsidRDefault="005343D5" w:rsidP="005D7939">
            <w:pPr>
              <w:pStyle w:val="TAL"/>
              <w:rPr>
                <w:lang w:eastAsia="en-US"/>
              </w:rPr>
            </w:pPr>
          </w:p>
        </w:tc>
        <w:tc>
          <w:tcPr>
            <w:tcW w:w="1245" w:type="dxa"/>
          </w:tcPr>
          <w:p w14:paraId="34622A66" w14:textId="77777777" w:rsidR="005343D5" w:rsidRPr="00D252AE" w:rsidRDefault="005343D5" w:rsidP="005D7939">
            <w:pPr>
              <w:pStyle w:val="TAL"/>
              <w:rPr>
                <w:lang w:eastAsia="en-US"/>
              </w:rPr>
            </w:pPr>
          </w:p>
        </w:tc>
      </w:tr>
      <w:tr w:rsidR="005343D5" w:rsidRPr="00D252AE" w14:paraId="118B88DA" w14:textId="77777777" w:rsidTr="00BF7949">
        <w:tc>
          <w:tcPr>
            <w:tcW w:w="4535" w:type="dxa"/>
          </w:tcPr>
          <w:p w14:paraId="12856B7C" w14:textId="77777777" w:rsidR="005343D5" w:rsidRPr="00D252AE" w:rsidRDefault="005343D5" w:rsidP="005D7939">
            <w:pPr>
              <w:pStyle w:val="TAL"/>
              <w:rPr>
                <w:lang w:eastAsia="en-US"/>
              </w:rPr>
            </w:pPr>
            <w:r w:rsidRPr="00D252AE">
              <w:rPr>
                <w:lang w:eastAsia="en-US"/>
              </w:rPr>
              <w:t xml:space="preserve">  </w:t>
            </w:r>
            <w:proofErr w:type="spellStart"/>
            <w:r w:rsidRPr="00D252AE">
              <w:rPr>
                <w:lang w:eastAsia="en-US"/>
              </w:rPr>
              <w:t>criticalExtensions</w:t>
            </w:r>
            <w:proofErr w:type="spellEnd"/>
            <w:r w:rsidRPr="00D252AE">
              <w:rPr>
                <w:lang w:eastAsia="en-US"/>
              </w:rPr>
              <w:t xml:space="preserve"> CHOICE {</w:t>
            </w:r>
          </w:p>
        </w:tc>
        <w:tc>
          <w:tcPr>
            <w:tcW w:w="2267" w:type="dxa"/>
          </w:tcPr>
          <w:p w14:paraId="23793C0E" w14:textId="77777777" w:rsidR="005343D5" w:rsidRPr="00D252AE" w:rsidRDefault="005343D5" w:rsidP="005D7939">
            <w:pPr>
              <w:pStyle w:val="TAL"/>
              <w:rPr>
                <w:lang w:eastAsia="en-US"/>
              </w:rPr>
            </w:pPr>
          </w:p>
        </w:tc>
        <w:tc>
          <w:tcPr>
            <w:tcW w:w="1700" w:type="dxa"/>
          </w:tcPr>
          <w:p w14:paraId="7D01ADEA" w14:textId="77777777" w:rsidR="005343D5" w:rsidRPr="00D252AE" w:rsidRDefault="005343D5" w:rsidP="005D7939">
            <w:pPr>
              <w:pStyle w:val="TAL"/>
              <w:rPr>
                <w:lang w:eastAsia="en-US"/>
              </w:rPr>
            </w:pPr>
          </w:p>
        </w:tc>
        <w:tc>
          <w:tcPr>
            <w:tcW w:w="1245" w:type="dxa"/>
          </w:tcPr>
          <w:p w14:paraId="4479D920" w14:textId="77777777" w:rsidR="005343D5" w:rsidRPr="00D252AE" w:rsidRDefault="005343D5" w:rsidP="005D7939">
            <w:pPr>
              <w:pStyle w:val="TAL"/>
              <w:rPr>
                <w:lang w:eastAsia="en-US"/>
              </w:rPr>
            </w:pPr>
          </w:p>
        </w:tc>
      </w:tr>
      <w:tr w:rsidR="005343D5" w:rsidRPr="00D252AE" w14:paraId="49FFE735" w14:textId="77777777" w:rsidTr="00BF7949">
        <w:tc>
          <w:tcPr>
            <w:tcW w:w="4535" w:type="dxa"/>
            <w:tcBorders>
              <w:bottom w:val="single" w:sz="4" w:space="0" w:color="auto"/>
            </w:tcBorders>
          </w:tcPr>
          <w:p w14:paraId="310DE013" w14:textId="77777777" w:rsidR="005343D5" w:rsidRPr="00D252AE" w:rsidRDefault="005343D5" w:rsidP="005D7939">
            <w:pPr>
              <w:pStyle w:val="TAL"/>
              <w:rPr>
                <w:lang w:eastAsia="en-US"/>
              </w:rPr>
            </w:pPr>
            <w:r w:rsidRPr="00D252AE">
              <w:rPr>
                <w:lang w:eastAsia="en-US"/>
              </w:rPr>
              <w:t xml:space="preserve">    </w:t>
            </w:r>
            <w:proofErr w:type="spellStart"/>
            <w:r w:rsidRPr="00D252AE">
              <w:rPr>
                <w:lang w:eastAsia="en-US"/>
              </w:rPr>
              <w:t>rrcReconfiguration</w:t>
            </w:r>
            <w:proofErr w:type="spellEnd"/>
            <w:r w:rsidRPr="00D252AE">
              <w:rPr>
                <w:lang w:eastAsia="en-US"/>
              </w:rPr>
              <w:t xml:space="preserve"> ::= SEQUENCE {</w:t>
            </w:r>
          </w:p>
        </w:tc>
        <w:tc>
          <w:tcPr>
            <w:tcW w:w="2267" w:type="dxa"/>
          </w:tcPr>
          <w:p w14:paraId="7C59FA50" w14:textId="77777777" w:rsidR="005343D5" w:rsidRPr="00D252AE" w:rsidRDefault="005343D5" w:rsidP="005D7939">
            <w:pPr>
              <w:pStyle w:val="TAL"/>
              <w:rPr>
                <w:lang w:eastAsia="en-US"/>
              </w:rPr>
            </w:pPr>
          </w:p>
        </w:tc>
        <w:tc>
          <w:tcPr>
            <w:tcW w:w="1700" w:type="dxa"/>
          </w:tcPr>
          <w:p w14:paraId="22E4BEDC" w14:textId="77777777" w:rsidR="005343D5" w:rsidRPr="00D252AE" w:rsidRDefault="005343D5" w:rsidP="005D7939">
            <w:pPr>
              <w:pStyle w:val="TAL"/>
              <w:rPr>
                <w:lang w:eastAsia="en-US"/>
              </w:rPr>
            </w:pPr>
          </w:p>
        </w:tc>
        <w:tc>
          <w:tcPr>
            <w:tcW w:w="1245" w:type="dxa"/>
          </w:tcPr>
          <w:p w14:paraId="3C7AB1B3" w14:textId="77777777" w:rsidR="005343D5" w:rsidRPr="00D252AE" w:rsidRDefault="005343D5" w:rsidP="005D7939">
            <w:pPr>
              <w:pStyle w:val="TAL"/>
              <w:rPr>
                <w:lang w:eastAsia="en-US"/>
              </w:rPr>
            </w:pPr>
          </w:p>
        </w:tc>
      </w:tr>
      <w:tr w:rsidR="00BF7949" w:rsidRPr="00D252AE" w14:paraId="22451BB2" w14:textId="77777777" w:rsidTr="00BF7949">
        <w:tc>
          <w:tcPr>
            <w:tcW w:w="4535" w:type="dxa"/>
            <w:tcBorders>
              <w:bottom w:val="single" w:sz="4" w:space="0" w:color="auto"/>
            </w:tcBorders>
          </w:tcPr>
          <w:p w14:paraId="7955CB85" w14:textId="77777777" w:rsidR="00BF7949" w:rsidRPr="00D252AE" w:rsidRDefault="00BF7949" w:rsidP="00B7523D">
            <w:pPr>
              <w:pStyle w:val="TAL"/>
              <w:rPr>
                <w:lang w:eastAsia="en-US"/>
              </w:rPr>
            </w:pPr>
            <w:r w:rsidRPr="00D252AE">
              <w:rPr>
                <w:lang w:eastAsia="en-US"/>
              </w:rPr>
              <w:t xml:space="preserve">      </w:t>
            </w:r>
            <w:proofErr w:type="spellStart"/>
            <w:r w:rsidRPr="00D252AE">
              <w:rPr>
                <w:lang w:eastAsia="en-US"/>
              </w:rPr>
              <w:t>radioBearerConfig</w:t>
            </w:r>
            <w:proofErr w:type="spellEnd"/>
          </w:p>
        </w:tc>
        <w:tc>
          <w:tcPr>
            <w:tcW w:w="2267" w:type="dxa"/>
          </w:tcPr>
          <w:p w14:paraId="6B6DA367" w14:textId="77777777" w:rsidR="00BF7949" w:rsidRPr="00D252AE" w:rsidRDefault="00BF7949" w:rsidP="00B7523D">
            <w:pPr>
              <w:pStyle w:val="TAL"/>
              <w:rPr>
                <w:lang w:eastAsia="en-US"/>
              </w:rPr>
            </w:pPr>
            <w:proofErr w:type="spellStart"/>
            <w:r w:rsidRPr="00D252AE">
              <w:rPr>
                <w:lang w:eastAsia="en-US"/>
              </w:rPr>
              <w:t>RadioBearerConfig</w:t>
            </w:r>
            <w:proofErr w:type="spellEnd"/>
          </w:p>
        </w:tc>
        <w:tc>
          <w:tcPr>
            <w:tcW w:w="1700" w:type="dxa"/>
          </w:tcPr>
          <w:p w14:paraId="68228A72" w14:textId="77777777" w:rsidR="00BF7949" w:rsidRPr="00D252AE" w:rsidRDefault="00BF7949" w:rsidP="00B7523D">
            <w:pPr>
              <w:pStyle w:val="TAL"/>
              <w:rPr>
                <w:lang w:eastAsia="en-US"/>
              </w:rPr>
            </w:pPr>
          </w:p>
        </w:tc>
        <w:tc>
          <w:tcPr>
            <w:tcW w:w="1245" w:type="dxa"/>
          </w:tcPr>
          <w:p w14:paraId="10262423" w14:textId="77777777" w:rsidR="00BF7949" w:rsidRPr="00D252AE" w:rsidRDefault="0055325E" w:rsidP="00B7523D">
            <w:pPr>
              <w:pStyle w:val="TAL"/>
              <w:rPr>
                <w:lang w:eastAsia="en-US"/>
              </w:rPr>
            </w:pPr>
            <w:r w:rsidRPr="00D252AE">
              <w:rPr>
                <w:lang w:eastAsia="en-US"/>
              </w:rPr>
              <w:t>NR</w:t>
            </w:r>
          </w:p>
        </w:tc>
      </w:tr>
      <w:tr w:rsidR="005343D5" w:rsidRPr="00D252AE" w14:paraId="18C1AE85" w14:textId="77777777" w:rsidTr="00BF7949">
        <w:tc>
          <w:tcPr>
            <w:tcW w:w="4535" w:type="dxa"/>
            <w:tcBorders>
              <w:bottom w:val="single" w:sz="4" w:space="0" w:color="auto"/>
            </w:tcBorders>
          </w:tcPr>
          <w:p w14:paraId="5044525B" w14:textId="77777777" w:rsidR="005343D5" w:rsidRPr="00D252AE" w:rsidRDefault="005343D5" w:rsidP="005D7939">
            <w:pPr>
              <w:pStyle w:val="TAL"/>
              <w:rPr>
                <w:lang w:eastAsia="en-US"/>
              </w:rPr>
            </w:pPr>
            <w:r w:rsidRPr="00D252AE">
              <w:rPr>
                <w:lang w:eastAsia="en-US"/>
              </w:rPr>
              <w:t xml:space="preserve">      </w:t>
            </w:r>
            <w:proofErr w:type="spellStart"/>
            <w:r w:rsidRPr="00D252AE">
              <w:rPr>
                <w:lang w:eastAsia="en-US"/>
              </w:rPr>
              <w:t>secondaryCellGroup</w:t>
            </w:r>
            <w:proofErr w:type="spellEnd"/>
          </w:p>
        </w:tc>
        <w:tc>
          <w:tcPr>
            <w:tcW w:w="2267" w:type="dxa"/>
          </w:tcPr>
          <w:p w14:paraId="68184CF7" w14:textId="77777777" w:rsidR="005343D5" w:rsidRPr="00D252AE" w:rsidRDefault="005343D5" w:rsidP="005D7939">
            <w:pPr>
              <w:pStyle w:val="TAL"/>
              <w:rPr>
                <w:lang w:eastAsia="en-US"/>
              </w:rPr>
            </w:pPr>
            <w:proofErr w:type="spellStart"/>
            <w:r w:rsidRPr="00D252AE">
              <w:rPr>
                <w:lang w:eastAsia="en-US"/>
              </w:rPr>
              <w:t>CellGroupConfig</w:t>
            </w:r>
            <w:proofErr w:type="spellEnd"/>
          </w:p>
        </w:tc>
        <w:tc>
          <w:tcPr>
            <w:tcW w:w="1700" w:type="dxa"/>
          </w:tcPr>
          <w:p w14:paraId="074D8CC1" w14:textId="77777777" w:rsidR="005343D5" w:rsidRPr="00D252AE" w:rsidRDefault="005343D5" w:rsidP="005D7939">
            <w:pPr>
              <w:pStyle w:val="TAL"/>
              <w:rPr>
                <w:lang w:eastAsia="en-US"/>
              </w:rPr>
            </w:pPr>
          </w:p>
        </w:tc>
        <w:tc>
          <w:tcPr>
            <w:tcW w:w="1245" w:type="dxa"/>
          </w:tcPr>
          <w:p w14:paraId="451D869A" w14:textId="77777777" w:rsidR="005343D5" w:rsidRPr="00D252AE" w:rsidRDefault="00BF7949" w:rsidP="005D7939">
            <w:pPr>
              <w:pStyle w:val="TAL"/>
              <w:rPr>
                <w:lang w:eastAsia="en-US"/>
              </w:rPr>
            </w:pPr>
            <w:r w:rsidRPr="00D252AE">
              <w:rPr>
                <w:lang w:eastAsia="en-US"/>
              </w:rPr>
              <w:t>EN-DC</w:t>
            </w:r>
          </w:p>
        </w:tc>
      </w:tr>
      <w:tr w:rsidR="005343D5" w:rsidRPr="00D252AE" w14:paraId="167C20B3" w14:textId="77777777" w:rsidTr="00BF7949">
        <w:tc>
          <w:tcPr>
            <w:tcW w:w="4535" w:type="dxa"/>
            <w:tcBorders>
              <w:bottom w:val="single" w:sz="4" w:space="0" w:color="auto"/>
            </w:tcBorders>
          </w:tcPr>
          <w:p w14:paraId="5950DF5C" w14:textId="77777777" w:rsidR="005343D5" w:rsidRPr="00D252AE" w:rsidRDefault="005343D5" w:rsidP="005D7939">
            <w:pPr>
              <w:pStyle w:val="TAL"/>
              <w:rPr>
                <w:lang w:eastAsia="en-US"/>
              </w:rPr>
            </w:pPr>
            <w:r w:rsidRPr="00D252AE">
              <w:rPr>
                <w:lang w:eastAsia="en-US"/>
              </w:rPr>
              <w:t xml:space="preserve">    </w:t>
            </w:r>
            <w:r w:rsidR="00BF7949" w:rsidRPr="00D252AE">
              <w:rPr>
                <w:lang w:eastAsia="en-US"/>
              </w:rPr>
              <w:t xml:space="preserve">  </w:t>
            </w:r>
            <w:r w:rsidRPr="00D252AE">
              <w:rPr>
                <w:lang w:eastAsia="en-US"/>
              </w:rPr>
              <w:t>}</w:t>
            </w:r>
          </w:p>
        </w:tc>
        <w:tc>
          <w:tcPr>
            <w:tcW w:w="2267" w:type="dxa"/>
          </w:tcPr>
          <w:p w14:paraId="0E95AB5C" w14:textId="77777777" w:rsidR="005343D5" w:rsidRPr="00D252AE" w:rsidRDefault="005343D5" w:rsidP="005D7939">
            <w:pPr>
              <w:pStyle w:val="TAL"/>
              <w:rPr>
                <w:lang w:eastAsia="en-US"/>
              </w:rPr>
            </w:pPr>
          </w:p>
        </w:tc>
        <w:tc>
          <w:tcPr>
            <w:tcW w:w="1700" w:type="dxa"/>
          </w:tcPr>
          <w:p w14:paraId="1EDBA138" w14:textId="77777777" w:rsidR="005343D5" w:rsidRPr="00D252AE" w:rsidRDefault="005343D5" w:rsidP="005D7939">
            <w:pPr>
              <w:pStyle w:val="TAL"/>
              <w:rPr>
                <w:lang w:eastAsia="en-US"/>
              </w:rPr>
            </w:pPr>
          </w:p>
        </w:tc>
        <w:tc>
          <w:tcPr>
            <w:tcW w:w="1245" w:type="dxa"/>
          </w:tcPr>
          <w:p w14:paraId="6AC4AF0B" w14:textId="77777777" w:rsidR="005343D5" w:rsidRPr="00D252AE" w:rsidRDefault="005343D5" w:rsidP="005D7939">
            <w:pPr>
              <w:pStyle w:val="TAL"/>
              <w:rPr>
                <w:lang w:eastAsia="en-US"/>
              </w:rPr>
            </w:pPr>
          </w:p>
        </w:tc>
      </w:tr>
      <w:tr w:rsidR="00BF7949" w:rsidRPr="00D252AE" w14:paraId="4168E6D0" w14:textId="77777777" w:rsidTr="00BF7949">
        <w:tc>
          <w:tcPr>
            <w:tcW w:w="4535" w:type="dxa"/>
            <w:tcBorders>
              <w:bottom w:val="single" w:sz="4" w:space="0" w:color="auto"/>
            </w:tcBorders>
          </w:tcPr>
          <w:p w14:paraId="32FF357D" w14:textId="77777777" w:rsidR="00BF7949" w:rsidRPr="00D252AE" w:rsidRDefault="00BF7949" w:rsidP="00B7523D">
            <w:pPr>
              <w:pStyle w:val="TAL"/>
              <w:rPr>
                <w:lang w:eastAsia="en-US"/>
              </w:rPr>
            </w:pPr>
            <w:r w:rsidRPr="00D252AE">
              <w:rPr>
                <w:lang w:eastAsia="en-US"/>
              </w:rPr>
              <w:t xml:space="preserve">     </w:t>
            </w:r>
            <w:proofErr w:type="spellStart"/>
            <w:r w:rsidR="0055325E" w:rsidRPr="00D252AE">
              <w:rPr>
                <w:rStyle w:val="TALChar"/>
              </w:rPr>
              <w:t>nonCriticalExtension</w:t>
            </w:r>
            <w:proofErr w:type="spellEnd"/>
            <w:r w:rsidRPr="00D252AE">
              <w:rPr>
                <w:lang w:eastAsia="en-US"/>
              </w:rPr>
              <w:t>::= SEQUENCE {</w:t>
            </w:r>
          </w:p>
        </w:tc>
        <w:tc>
          <w:tcPr>
            <w:tcW w:w="2267" w:type="dxa"/>
          </w:tcPr>
          <w:p w14:paraId="03B3DAAD" w14:textId="77777777" w:rsidR="00BF7949" w:rsidRPr="00D252AE" w:rsidRDefault="00BF7949" w:rsidP="00B7523D">
            <w:pPr>
              <w:pStyle w:val="TAL"/>
              <w:rPr>
                <w:lang w:eastAsia="en-US"/>
              </w:rPr>
            </w:pPr>
          </w:p>
        </w:tc>
        <w:tc>
          <w:tcPr>
            <w:tcW w:w="1700" w:type="dxa"/>
          </w:tcPr>
          <w:p w14:paraId="25D8BF4B" w14:textId="77777777" w:rsidR="00BF7949" w:rsidRPr="00D252AE" w:rsidRDefault="00BF7949" w:rsidP="00B7523D">
            <w:pPr>
              <w:pStyle w:val="TAL"/>
              <w:rPr>
                <w:lang w:eastAsia="en-US"/>
              </w:rPr>
            </w:pPr>
          </w:p>
        </w:tc>
        <w:tc>
          <w:tcPr>
            <w:tcW w:w="1245" w:type="dxa"/>
          </w:tcPr>
          <w:p w14:paraId="072F6CAD" w14:textId="77777777" w:rsidR="00BF7949" w:rsidRPr="00D252AE" w:rsidRDefault="0055325E" w:rsidP="00B7523D">
            <w:pPr>
              <w:pStyle w:val="TAL"/>
              <w:rPr>
                <w:lang w:eastAsia="en-US"/>
              </w:rPr>
            </w:pPr>
            <w:r w:rsidRPr="00D252AE">
              <w:t>NR</w:t>
            </w:r>
          </w:p>
        </w:tc>
      </w:tr>
      <w:tr w:rsidR="00BF7949" w:rsidRPr="00D252AE" w14:paraId="46DCC282" w14:textId="77777777" w:rsidTr="00BF7949">
        <w:tc>
          <w:tcPr>
            <w:tcW w:w="4535" w:type="dxa"/>
            <w:tcBorders>
              <w:bottom w:val="single" w:sz="4" w:space="0" w:color="auto"/>
            </w:tcBorders>
          </w:tcPr>
          <w:p w14:paraId="706B9BB7" w14:textId="77777777" w:rsidR="00BF7949" w:rsidRPr="00D252AE" w:rsidRDefault="00BF7949" w:rsidP="00B7523D">
            <w:pPr>
              <w:pStyle w:val="TAL"/>
              <w:rPr>
                <w:lang w:eastAsia="en-US"/>
              </w:rPr>
            </w:pPr>
            <w:r w:rsidRPr="00D252AE">
              <w:rPr>
                <w:lang w:eastAsia="en-US"/>
              </w:rPr>
              <w:t xml:space="preserve">      </w:t>
            </w:r>
            <w:proofErr w:type="spellStart"/>
            <w:r w:rsidRPr="00D252AE">
              <w:rPr>
                <w:lang w:eastAsia="en-US"/>
              </w:rPr>
              <w:t>masterCellGroup</w:t>
            </w:r>
            <w:proofErr w:type="spellEnd"/>
          </w:p>
        </w:tc>
        <w:tc>
          <w:tcPr>
            <w:tcW w:w="2267" w:type="dxa"/>
          </w:tcPr>
          <w:p w14:paraId="6B41B9BB" w14:textId="77777777" w:rsidR="00BF7949" w:rsidRPr="00D252AE" w:rsidRDefault="00BF7949" w:rsidP="00B7523D">
            <w:pPr>
              <w:pStyle w:val="TAL"/>
              <w:rPr>
                <w:lang w:eastAsia="en-US"/>
              </w:rPr>
            </w:pPr>
            <w:proofErr w:type="spellStart"/>
            <w:r w:rsidRPr="00D252AE">
              <w:rPr>
                <w:lang w:eastAsia="en-US"/>
              </w:rPr>
              <w:t>CellGroupConfig</w:t>
            </w:r>
            <w:proofErr w:type="spellEnd"/>
          </w:p>
        </w:tc>
        <w:tc>
          <w:tcPr>
            <w:tcW w:w="1700" w:type="dxa"/>
          </w:tcPr>
          <w:p w14:paraId="537F3DAF" w14:textId="77777777" w:rsidR="00BF7949" w:rsidRPr="00D252AE" w:rsidRDefault="00BF7949" w:rsidP="00B7523D">
            <w:pPr>
              <w:pStyle w:val="TAL"/>
              <w:rPr>
                <w:lang w:eastAsia="en-US"/>
              </w:rPr>
            </w:pPr>
          </w:p>
        </w:tc>
        <w:tc>
          <w:tcPr>
            <w:tcW w:w="1245" w:type="dxa"/>
          </w:tcPr>
          <w:p w14:paraId="536E3B10" w14:textId="77777777" w:rsidR="00BF7949" w:rsidRPr="00D252AE" w:rsidRDefault="00BF7949" w:rsidP="00B7523D">
            <w:pPr>
              <w:pStyle w:val="TAL"/>
              <w:rPr>
                <w:lang w:eastAsia="en-US"/>
              </w:rPr>
            </w:pPr>
          </w:p>
        </w:tc>
      </w:tr>
      <w:tr w:rsidR="00BF7949" w:rsidRPr="00D252AE" w14:paraId="16498BD2" w14:textId="77777777" w:rsidTr="00BF7949">
        <w:tc>
          <w:tcPr>
            <w:tcW w:w="4535" w:type="dxa"/>
            <w:tcBorders>
              <w:bottom w:val="single" w:sz="4" w:space="0" w:color="auto"/>
            </w:tcBorders>
          </w:tcPr>
          <w:p w14:paraId="1E1ECC12" w14:textId="77777777" w:rsidR="00BF7949" w:rsidRPr="00D252AE" w:rsidRDefault="00BF7949" w:rsidP="00B7523D">
            <w:pPr>
              <w:pStyle w:val="TAL"/>
              <w:rPr>
                <w:lang w:eastAsia="en-US"/>
              </w:rPr>
            </w:pPr>
            <w:r w:rsidRPr="00D252AE">
              <w:rPr>
                <w:lang w:eastAsia="en-US"/>
              </w:rPr>
              <w:t xml:space="preserve">      </w:t>
            </w:r>
            <w:proofErr w:type="spellStart"/>
            <w:r w:rsidRPr="00D252AE">
              <w:rPr>
                <w:lang w:eastAsia="en-US"/>
              </w:rPr>
              <w:t>masterKeyUpdate</w:t>
            </w:r>
            <w:proofErr w:type="spellEnd"/>
            <w:r w:rsidRPr="00D252AE">
              <w:rPr>
                <w:lang w:eastAsia="en-US"/>
              </w:rPr>
              <w:t xml:space="preserve"> ::= SEQUENCE {</w:t>
            </w:r>
          </w:p>
        </w:tc>
        <w:tc>
          <w:tcPr>
            <w:tcW w:w="2267" w:type="dxa"/>
          </w:tcPr>
          <w:p w14:paraId="1E879606" w14:textId="77777777" w:rsidR="00BF7949" w:rsidRPr="00D252AE" w:rsidRDefault="00BF7949" w:rsidP="00B7523D">
            <w:pPr>
              <w:pStyle w:val="TAL"/>
              <w:rPr>
                <w:lang w:eastAsia="en-US"/>
              </w:rPr>
            </w:pPr>
          </w:p>
        </w:tc>
        <w:tc>
          <w:tcPr>
            <w:tcW w:w="1700" w:type="dxa"/>
          </w:tcPr>
          <w:p w14:paraId="52932298" w14:textId="77777777" w:rsidR="00BF7949" w:rsidRPr="00D252AE" w:rsidRDefault="00BF7949" w:rsidP="00B7523D">
            <w:pPr>
              <w:pStyle w:val="TAL"/>
              <w:rPr>
                <w:lang w:eastAsia="en-US"/>
              </w:rPr>
            </w:pPr>
          </w:p>
        </w:tc>
        <w:tc>
          <w:tcPr>
            <w:tcW w:w="1245" w:type="dxa"/>
          </w:tcPr>
          <w:p w14:paraId="71A306D2" w14:textId="77777777" w:rsidR="00BF7949" w:rsidRPr="00D252AE" w:rsidRDefault="00BF7949" w:rsidP="00B7523D">
            <w:pPr>
              <w:pStyle w:val="TAL"/>
              <w:rPr>
                <w:lang w:eastAsia="en-US"/>
              </w:rPr>
            </w:pPr>
          </w:p>
        </w:tc>
      </w:tr>
      <w:tr w:rsidR="00BF7949" w:rsidRPr="00D252AE" w14:paraId="15DF6C55" w14:textId="77777777" w:rsidTr="00BF7949">
        <w:tc>
          <w:tcPr>
            <w:tcW w:w="4535" w:type="dxa"/>
            <w:tcBorders>
              <w:bottom w:val="single" w:sz="4" w:space="0" w:color="auto"/>
            </w:tcBorders>
          </w:tcPr>
          <w:p w14:paraId="1E85AF90" w14:textId="77777777" w:rsidR="00BF7949" w:rsidRPr="00D252AE" w:rsidRDefault="00BF7949" w:rsidP="00B7523D">
            <w:pPr>
              <w:pStyle w:val="TAL"/>
              <w:rPr>
                <w:lang w:eastAsia="en-US"/>
              </w:rPr>
            </w:pPr>
            <w:r w:rsidRPr="00D252AE">
              <w:rPr>
                <w:lang w:eastAsia="en-US"/>
              </w:rPr>
              <w:t xml:space="preserve">       </w:t>
            </w:r>
            <w:proofErr w:type="spellStart"/>
            <w:r w:rsidRPr="00D252AE">
              <w:rPr>
                <w:lang w:eastAsia="en-US"/>
              </w:rPr>
              <w:t>keySetChangeIndicator</w:t>
            </w:r>
            <w:proofErr w:type="spellEnd"/>
          </w:p>
        </w:tc>
        <w:tc>
          <w:tcPr>
            <w:tcW w:w="2267" w:type="dxa"/>
          </w:tcPr>
          <w:p w14:paraId="09ACEA9A" w14:textId="77777777" w:rsidR="00BF7949" w:rsidRPr="00D252AE" w:rsidRDefault="00541B2E" w:rsidP="00B7523D">
            <w:pPr>
              <w:pStyle w:val="TAL"/>
              <w:ind w:left="720" w:hanging="720"/>
              <w:rPr>
                <w:lang w:eastAsia="en-US"/>
              </w:rPr>
            </w:pPr>
            <w:r w:rsidRPr="00D252AE">
              <w:t>false</w:t>
            </w:r>
          </w:p>
        </w:tc>
        <w:tc>
          <w:tcPr>
            <w:tcW w:w="1700" w:type="dxa"/>
          </w:tcPr>
          <w:p w14:paraId="49B0CDC4" w14:textId="77777777" w:rsidR="00BF7949" w:rsidRPr="00D252AE" w:rsidRDefault="00BF7949" w:rsidP="00B7523D">
            <w:pPr>
              <w:pStyle w:val="TAL"/>
              <w:rPr>
                <w:lang w:eastAsia="en-US"/>
              </w:rPr>
            </w:pPr>
          </w:p>
        </w:tc>
        <w:tc>
          <w:tcPr>
            <w:tcW w:w="1245" w:type="dxa"/>
          </w:tcPr>
          <w:p w14:paraId="1ED2BE68" w14:textId="77777777" w:rsidR="00BF7949" w:rsidRPr="00D252AE" w:rsidRDefault="00BF7949" w:rsidP="00B7523D">
            <w:pPr>
              <w:pStyle w:val="TAL"/>
              <w:rPr>
                <w:lang w:eastAsia="en-US"/>
              </w:rPr>
            </w:pPr>
          </w:p>
        </w:tc>
      </w:tr>
      <w:tr w:rsidR="00631D78" w:rsidRPr="00D252AE" w14:paraId="772634CD" w14:textId="77777777" w:rsidTr="001529B7">
        <w:tc>
          <w:tcPr>
            <w:tcW w:w="4535" w:type="dxa"/>
            <w:tcBorders>
              <w:bottom w:val="single" w:sz="4" w:space="0" w:color="auto"/>
            </w:tcBorders>
          </w:tcPr>
          <w:p w14:paraId="374BB679" w14:textId="77777777" w:rsidR="00631D78" w:rsidRPr="00D252AE" w:rsidRDefault="00631D78" w:rsidP="001529B7">
            <w:pPr>
              <w:keepNext/>
              <w:keepLines/>
              <w:overflowPunct/>
              <w:autoSpaceDE/>
              <w:autoSpaceDN/>
              <w:adjustRightInd/>
              <w:spacing w:after="0"/>
              <w:textAlignment w:val="auto"/>
              <w:rPr>
                <w:rFonts w:ascii="Arial" w:hAnsi="Arial"/>
                <w:sz w:val="18"/>
              </w:rPr>
            </w:pPr>
            <w:r w:rsidRPr="00D252AE">
              <w:rPr>
                <w:rFonts w:ascii="Arial" w:hAnsi="Arial"/>
                <w:sz w:val="18"/>
              </w:rPr>
              <w:t xml:space="preserve">       </w:t>
            </w:r>
            <w:proofErr w:type="spellStart"/>
            <w:r w:rsidRPr="00D252AE">
              <w:rPr>
                <w:rFonts w:ascii="Arial" w:hAnsi="Arial"/>
                <w:sz w:val="18"/>
              </w:rPr>
              <w:t>nextHopChainingCount</w:t>
            </w:r>
            <w:proofErr w:type="spellEnd"/>
            <w:r w:rsidRPr="00D252AE">
              <w:rPr>
                <w:rFonts w:ascii="Arial" w:hAnsi="Arial"/>
                <w:sz w:val="18"/>
              </w:rPr>
              <w:t xml:space="preserve"> </w:t>
            </w:r>
          </w:p>
        </w:tc>
        <w:tc>
          <w:tcPr>
            <w:tcW w:w="2267" w:type="dxa"/>
          </w:tcPr>
          <w:p w14:paraId="6EA3FF45" w14:textId="77777777" w:rsidR="00631D78" w:rsidRPr="00D252AE" w:rsidRDefault="00631D78" w:rsidP="001529B7">
            <w:pPr>
              <w:keepNext/>
              <w:keepLines/>
              <w:overflowPunct/>
              <w:autoSpaceDE/>
              <w:autoSpaceDN/>
              <w:adjustRightInd/>
              <w:spacing w:after="0"/>
              <w:ind w:left="720" w:hanging="720"/>
              <w:textAlignment w:val="auto"/>
              <w:rPr>
                <w:rFonts w:ascii="Arial" w:hAnsi="Arial"/>
                <w:sz w:val="18"/>
              </w:rPr>
            </w:pPr>
            <w:r w:rsidRPr="00D252AE">
              <w:rPr>
                <w:rFonts w:ascii="Arial" w:hAnsi="Arial"/>
                <w:sz w:val="18"/>
              </w:rPr>
              <w:t>0</w:t>
            </w:r>
          </w:p>
        </w:tc>
        <w:tc>
          <w:tcPr>
            <w:tcW w:w="1700" w:type="dxa"/>
          </w:tcPr>
          <w:p w14:paraId="2484E691" w14:textId="77777777" w:rsidR="00631D78" w:rsidRPr="00D252AE" w:rsidRDefault="00631D78" w:rsidP="001529B7">
            <w:pPr>
              <w:keepNext/>
              <w:keepLines/>
              <w:overflowPunct/>
              <w:autoSpaceDE/>
              <w:autoSpaceDN/>
              <w:adjustRightInd/>
              <w:spacing w:after="0"/>
              <w:textAlignment w:val="auto"/>
              <w:rPr>
                <w:rFonts w:ascii="Arial" w:hAnsi="Arial"/>
                <w:sz w:val="18"/>
              </w:rPr>
            </w:pPr>
          </w:p>
        </w:tc>
        <w:tc>
          <w:tcPr>
            <w:tcW w:w="1245" w:type="dxa"/>
          </w:tcPr>
          <w:p w14:paraId="198DFCC1" w14:textId="77777777" w:rsidR="00631D78" w:rsidRPr="00D252AE" w:rsidRDefault="00631D78" w:rsidP="001529B7">
            <w:pPr>
              <w:keepNext/>
              <w:keepLines/>
              <w:overflowPunct/>
              <w:autoSpaceDE/>
              <w:autoSpaceDN/>
              <w:adjustRightInd/>
              <w:spacing w:after="0"/>
              <w:textAlignment w:val="auto"/>
              <w:rPr>
                <w:rFonts w:ascii="Arial" w:hAnsi="Arial"/>
                <w:sz w:val="18"/>
              </w:rPr>
            </w:pPr>
          </w:p>
        </w:tc>
      </w:tr>
      <w:tr w:rsidR="00631D78" w:rsidRPr="00D252AE" w14:paraId="77C5A97D" w14:textId="77777777" w:rsidTr="001529B7">
        <w:tc>
          <w:tcPr>
            <w:tcW w:w="4535" w:type="dxa"/>
            <w:tcBorders>
              <w:bottom w:val="single" w:sz="4" w:space="0" w:color="auto"/>
            </w:tcBorders>
          </w:tcPr>
          <w:p w14:paraId="0FC4A1A0" w14:textId="77777777" w:rsidR="00631D78" w:rsidRPr="00D252AE" w:rsidRDefault="00631D78" w:rsidP="001529B7">
            <w:pPr>
              <w:keepNext/>
              <w:keepLines/>
              <w:overflowPunct/>
              <w:autoSpaceDE/>
              <w:autoSpaceDN/>
              <w:adjustRightInd/>
              <w:spacing w:after="0"/>
              <w:textAlignment w:val="auto"/>
              <w:rPr>
                <w:rFonts w:ascii="Arial" w:hAnsi="Arial"/>
                <w:sz w:val="18"/>
              </w:rPr>
            </w:pPr>
            <w:r w:rsidRPr="00D252AE">
              <w:rPr>
                <w:rFonts w:ascii="Arial" w:hAnsi="Arial"/>
                <w:sz w:val="18"/>
              </w:rPr>
              <w:t xml:space="preserve">       </w:t>
            </w:r>
            <w:proofErr w:type="spellStart"/>
            <w:r w:rsidRPr="00D252AE">
              <w:rPr>
                <w:rFonts w:ascii="Arial" w:hAnsi="Arial"/>
                <w:sz w:val="18"/>
              </w:rPr>
              <w:t>nas</w:t>
            </w:r>
            <w:proofErr w:type="spellEnd"/>
            <w:r w:rsidRPr="00D252AE">
              <w:rPr>
                <w:rFonts w:ascii="Arial" w:hAnsi="Arial"/>
                <w:sz w:val="18"/>
              </w:rPr>
              <w:t>-Container</w:t>
            </w:r>
          </w:p>
        </w:tc>
        <w:tc>
          <w:tcPr>
            <w:tcW w:w="2267" w:type="dxa"/>
          </w:tcPr>
          <w:p w14:paraId="05792210" w14:textId="77777777" w:rsidR="00631D78" w:rsidRPr="00D252AE" w:rsidRDefault="00631D78" w:rsidP="001529B7">
            <w:pPr>
              <w:keepNext/>
              <w:keepLines/>
              <w:overflowPunct/>
              <w:autoSpaceDE/>
              <w:autoSpaceDN/>
              <w:adjustRightInd/>
              <w:spacing w:after="0"/>
              <w:ind w:left="720" w:hanging="720"/>
              <w:textAlignment w:val="auto"/>
              <w:rPr>
                <w:rFonts w:ascii="Arial" w:hAnsi="Arial"/>
                <w:sz w:val="18"/>
              </w:rPr>
            </w:pPr>
            <w:r w:rsidRPr="00D252AE">
              <w:rPr>
                <w:rFonts w:ascii="Arial" w:hAnsi="Arial"/>
                <w:sz w:val="18"/>
              </w:rPr>
              <w:t>Not present</w:t>
            </w:r>
          </w:p>
        </w:tc>
        <w:tc>
          <w:tcPr>
            <w:tcW w:w="1700" w:type="dxa"/>
          </w:tcPr>
          <w:p w14:paraId="131C765D" w14:textId="77777777" w:rsidR="00631D78" w:rsidRPr="00D252AE" w:rsidRDefault="00631D78" w:rsidP="001529B7">
            <w:pPr>
              <w:keepNext/>
              <w:keepLines/>
              <w:overflowPunct/>
              <w:autoSpaceDE/>
              <w:autoSpaceDN/>
              <w:adjustRightInd/>
              <w:spacing w:after="0"/>
              <w:textAlignment w:val="auto"/>
              <w:rPr>
                <w:rFonts w:ascii="Arial" w:hAnsi="Arial"/>
                <w:sz w:val="18"/>
              </w:rPr>
            </w:pPr>
            <w:r w:rsidRPr="00D252AE">
              <w:rPr>
                <w:rFonts w:ascii="Arial" w:hAnsi="Arial"/>
                <w:sz w:val="18"/>
              </w:rPr>
              <w:t>Horizontal key derivation</w:t>
            </w:r>
          </w:p>
        </w:tc>
        <w:tc>
          <w:tcPr>
            <w:tcW w:w="1245" w:type="dxa"/>
          </w:tcPr>
          <w:p w14:paraId="45F58A41" w14:textId="77777777" w:rsidR="00631D78" w:rsidRPr="00D252AE" w:rsidRDefault="00631D78" w:rsidP="001529B7">
            <w:pPr>
              <w:keepNext/>
              <w:keepLines/>
              <w:overflowPunct/>
              <w:autoSpaceDE/>
              <w:autoSpaceDN/>
              <w:adjustRightInd/>
              <w:spacing w:after="0"/>
              <w:textAlignment w:val="auto"/>
              <w:rPr>
                <w:rFonts w:ascii="Arial" w:hAnsi="Arial"/>
                <w:sz w:val="18"/>
              </w:rPr>
            </w:pPr>
          </w:p>
        </w:tc>
      </w:tr>
      <w:tr w:rsidR="0055325E" w:rsidRPr="00D252AE" w14:paraId="28EEE46B" w14:textId="77777777" w:rsidTr="00615B64">
        <w:tc>
          <w:tcPr>
            <w:tcW w:w="4535" w:type="dxa"/>
            <w:tcBorders>
              <w:bottom w:val="single" w:sz="4" w:space="0" w:color="auto"/>
            </w:tcBorders>
          </w:tcPr>
          <w:p w14:paraId="7504245B" w14:textId="77777777" w:rsidR="0055325E" w:rsidRPr="00D252AE" w:rsidRDefault="0055325E" w:rsidP="00615B64">
            <w:pPr>
              <w:keepNext/>
              <w:keepLines/>
              <w:spacing w:after="0"/>
              <w:rPr>
                <w:rFonts w:ascii="Arial" w:hAnsi="Arial"/>
                <w:sz w:val="18"/>
              </w:rPr>
            </w:pPr>
            <w:r w:rsidRPr="00D252AE">
              <w:rPr>
                <w:rFonts w:ascii="Arial" w:hAnsi="Arial"/>
                <w:sz w:val="18"/>
              </w:rPr>
              <w:t xml:space="preserve">      }</w:t>
            </w:r>
          </w:p>
        </w:tc>
        <w:tc>
          <w:tcPr>
            <w:tcW w:w="2267" w:type="dxa"/>
          </w:tcPr>
          <w:p w14:paraId="3AF3B251" w14:textId="77777777" w:rsidR="0055325E" w:rsidRPr="00D252AE" w:rsidRDefault="0055325E" w:rsidP="00615B64">
            <w:pPr>
              <w:keepNext/>
              <w:keepLines/>
              <w:spacing w:after="0"/>
              <w:ind w:left="720" w:hanging="720"/>
              <w:rPr>
                <w:rFonts w:ascii="Arial" w:hAnsi="Arial"/>
                <w:sz w:val="18"/>
              </w:rPr>
            </w:pPr>
          </w:p>
        </w:tc>
        <w:tc>
          <w:tcPr>
            <w:tcW w:w="1700" w:type="dxa"/>
          </w:tcPr>
          <w:p w14:paraId="320C9FA0" w14:textId="77777777" w:rsidR="0055325E" w:rsidRPr="00D252AE" w:rsidRDefault="0055325E" w:rsidP="00615B64">
            <w:pPr>
              <w:keepNext/>
              <w:keepLines/>
              <w:spacing w:after="0"/>
              <w:rPr>
                <w:rFonts w:ascii="Arial" w:hAnsi="Arial"/>
                <w:sz w:val="18"/>
              </w:rPr>
            </w:pPr>
          </w:p>
        </w:tc>
        <w:tc>
          <w:tcPr>
            <w:tcW w:w="1245" w:type="dxa"/>
          </w:tcPr>
          <w:p w14:paraId="29547A91" w14:textId="77777777" w:rsidR="0055325E" w:rsidRPr="00D252AE" w:rsidDel="00540010" w:rsidRDefault="0055325E" w:rsidP="00615B64">
            <w:pPr>
              <w:keepNext/>
              <w:keepLines/>
              <w:spacing w:after="0"/>
              <w:rPr>
                <w:rFonts w:ascii="Arial" w:hAnsi="Arial"/>
                <w:sz w:val="18"/>
              </w:rPr>
            </w:pPr>
          </w:p>
        </w:tc>
      </w:tr>
      <w:tr w:rsidR="00BF7949" w:rsidRPr="00D252AE" w14:paraId="689F65B7" w14:textId="77777777" w:rsidTr="00BF7949">
        <w:tc>
          <w:tcPr>
            <w:tcW w:w="4535" w:type="dxa"/>
            <w:tcBorders>
              <w:bottom w:val="single" w:sz="4" w:space="0" w:color="auto"/>
            </w:tcBorders>
          </w:tcPr>
          <w:p w14:paraId="6FBDAB3E" w14:textId="77777777" w:rsidR="00BF7949" w:rsidRPr="00D252AE" w:rsidRDefault="00BF7949" w:rsidP="00B7523D">
            <w:pPr>
              <w:pStyle w:val="TAL"/>
              <w:rPr>
                <w:lang w:eastAsia="en-US"/>
              </w:rPr>
            </w:pPr>
            <w:r w:rsidRPr="00D252AE">
              <w:rPr>
                <w:lang w:eastAsia="en-US"/>
              </w:rPr>
              <w:t xml:space="preserve">    }</w:t>
            </w:r>
          </w:p>
        </w:tc>
        <w:tc>
          <w:tcPr>
            <w:tcW w:w="2267" w:type="dxa"/>
          </w:tcPr>
          <w:p w14:paraId="5A5F6993" w14:textId="77777777" w:rsidR="00BF7949" w:rsidRPr="00D252AE" w:rsidRDefault="00BF7949" w:rsidP="00B7523D">
            <w:pPr>
              <w:pStyle w:val="TAL"/>
              <w:rPr>
                <w:lang w:eastAsia="en-US"/>
              </w:rPr>
            </w:pPr>
          </w:p>
        </w:tc>
        <w:tc>
          <w:tcPr>
            <w:tcW w:w="1700" w:type="dxa"/>
          </w:tcPr>
          <w:p w14:paraId="19621694" w14:textId="77777777" w:rsidR="00BF7949" w:rsidRPr="00D252AE" w:rsidRDefault="00BF7949" w:rsidP="00B7523D">
            <w:pPr>
              <w:pStyle w:val="TAL"/>
              <w:rPr>
                <w:lang w:eastAsia="en-US"/>
              </w:rPr>
            </w:pPr>
          </w:p>
        </w:tc>
        <w:tc>
          <w:tcPr>
            <w:tcW w:w="1245" w:type="dxa"/>
          </w:tcPr>
          <w:p w14:paraId="6308EE00" w14:textId="77777777" w:rsidR="00BF7949" w:rsidRPr="00D252AE" w:rsidRDefault="00BF7949" w:rsidP="00B7523D">
            <w:pPr>
              <w:pStyle w:val="TAL"/>
              <w:rPr>
                <w:lang w:eastAsia="en-US"/>
              </w:rPr>
            </w:pPr>
          </w:p>
        </w:tc>
      </w:tr>
      <w:tr w:rsidR="005343D5" w:rsidRPr="00D252AE" w14:paraId="274113CE" w14:textId="77777777" w:rsidTr="00BF7949">
        <w:tc>
          <w:tcPr>
            <w:tcW w:w="4535" w:type="dxa"/>
            <w:tcBorders>
              <w:bottom w:val="single" w:sz="4" w:space="0" w:color="auto"/>
            </w:tcBorders>
          </w:tcPr>
          <w:p w14:paraId="460E1704" w14:textId="77777777" w:rsidR="005343D5" w:rsidRPr="00D252AE" w:rsidRDefault="005343D5" w:rsidP="005D7939">
            <w:pPr>
              <w:pStyle w:val="TAL"/>
              <w:rPr>
                <w:lang w:eastAsia="en-US"/>
              </w:rPr>
            </w:pPr>
            <w:r w:rsidRPr="00D252AE">
              <w:rPr>
                <w:lang w:eastAsia="en-US"/>
              </w:rPr>
              <w:t xml:space="preserve">  }</w:t>
            </w:r>
          </w:p>
        </w:tc>
        <w:tc>
          <w:tcPr>
            <w:tcW w:w="2267" w:type="dxa"/>
          </w:tcPr>
          <w:p w14:paraId="2595BFC2" w14:textId="77777777" w:rsidR="005343D5" w:rsidRPr="00D252AE" w:rsidRDefault="005343D5" w:rsidP="005D7939">
            <w:pPr>
              <w:pStyle w:val="TAL"/>
              <w:rPr>
                <w:lang w:eastAsia="en-US"/>
              </w:rPr>
            </w:pPr>
          </w:p>
        </w:tc>
        <w:tc>
          <w:tcPr>
            <w:tcW w:w="1700" w:type="dxa"/>
          </w:tcPr>
          <w:p w14:paraId="7CEA3E01" w14:textId="77777777" w:rsidR="005343D5" w:rsidRPr="00D252AE" w:rsidRDefault="005343D5" w:rsidP="005D7939">
            <w:pPr>
              <w:pStyle w:val="TAL"/>
              <w:rPr>
                <w:lang w:eastAsia="en-US"/>
              </w:rPr>
            </w:pPr>
          </w:p>
        </w:tc>
        <w:tc>
          <w:tcPr>
            <w:tcW w:w="1245" w:type="dxa"/>
          </w:tcPr>
          <w:p w14:paraId="4159A5F9" w14:textId="77777777" w:rsidR="005343D5" w:rsidRPr="00D252AE" w:rsidRDefault="005343D5" w:rsidP="005D7939">
            <w:pPr>
              <w:pStyle w:val="TAL"/>
              <w:rPr>
                <w:lang w:eastAsia="en-US"/>
              </w:rPr>
            </w:pPr>
          </w:p>
        </w:tc>
      </w:tr>
      <w:tr w:rsidR="005343D5" w:rsidRPr="00D252AE" w14:paraId="1663E7B9" w14:textId="77777777" w:rsidTr="00BF7949">
        <w:tc>
          <w:tcPr>
            <w:tcW w:w="4535" w:type="dxa"/>
            <w:tcBorders>
              <w:bottom w:val="single" w:sz="4" w:space="0" w:color="auto"/>
            </w:tcBorders>
          </w:tcPr>
          <w:p w14:paraId="06A19138" w14:textId="77777777" w:rsidR="005343D5" w:rsidRPr="00D252AE" w:rsidRDefault="005343D5" w:rsidP="005D7939">
            <w:pPr>
              <w:pStyle w:val="TAL"/>
              <w:rPr>
                <w:lang w:eastAsia="en-US"/>
              </w:rPr>
            </w:pPr>
            <w:r w:rsidRPr="00D252AE">
              <w:rPr>
                <w:lang w:eastAsia="en-US"/>
              </w:rPr>
              <w:t>}</w:t>
            </w:r>
          </w:p>
        </w:tc>
        <w:tc>
          <w:tcPr>
            <w:tcW w:w="2267" w:type="dxa"/>
          </w:tcPr>
          <w:p w14:paraId="7F4CBA7A" w14:textId="77777777" w:rsidR="005343D5" w:rsidRPr="00D252AE" w:rsidRDefault="005343D5" w:rsidP="005D7939">
            <w:pPr>
              <w:pStyle w:val="TAL"/>
              <w:rPr>
                <w:lang w:eastAsia="en-US"/>
              </w:rPr>
            </w:pPr>
          </w:p>
        </w:tc>
        <w:tc>
          <w:tcPr>
            <w:tcW w:w="1700" w:type="dxa"/>
          </w:tcPr>
          <w:p w14:paraId="3D9ACFCF" w14:textId="77777777" w:rsidR="005343D5" w:rsidRPr="00D252AE" w:rsidRDefault="005343D5" w:rsidP="005D7939">
            <w:pPr>
              <w:pStyle w:val="TAL"/>
              <w:rPr>
                <w:lang w:eastAsia="en-US"/>
              </w:rPr>
            </w:pPr>
          </w:p>
        </w:tc>
        <w:tc>
          <w:tcPr>
            <w:tcW w:w="1245" w:type="dxa"/>
          </w:tcPr>
          <w:p w14:paraId="77230AD8" w14:textId="77777777" w:rsidR="005343D5" w:rsidRPr="00D252AE" w:rsidRDefault="005343D5" w:rsidP="005D7939">
            <w:pPr>
              <w:pStyle w:val="TAL"/>
              <w:rPr>
                <w:lang w:eastAsia="en-US"/>
              </w:rPr>
            </w:pPr>
          </w:p>
        </w:tc>
      </w:tr>
    </w:tbl>
    <w:p w14:paraId="11BD6360" w14:textId="77777777" w:rsidR="00BF7949" w:rsidRPr="00D252AE" w:rsidRDefault="00BF7949" w:rsidP="00FD201E"/>
    <w:p w14:paraId="299A1213" w14:textId="77777777" w:rsidR="00BF7949" w:rsidRPr="00D252AE" w:rsidRDefault="00BF7949" w:rsidP="00F31BD6">
      <w:pPr>
        <w:pStyle w:val="TH"/>
      </w:pPr>
      <w:r w:rsidRPr="00D252AE">
        <w:t xml:space="preserve">Table 7.1.3.4.1.3.3-2: </w:t>
      </w:r>
      <w:proofErr w:type="spellStart"/>
      <w:r w:rsidRPr="00D252AE">
        <w:rPr>
          <w:i/>
          <w:iCs/>
        </w:rPr>
        <w:t>RadioBearerConfig</w:t>
      </w:r>
      <w:proofErr w:type="spellEnd"/>
      <w:r w:rsidRPr="00D252AE">
        <w:rPr>
          <w:i/>
        </w:rPr>
        <w:t xml:space="preserve"> </w:t>
      </w:r>
      <w:r w:rsidRPr="00D252AE">
        <w:t>(Table 7.1.3.4.1.3.3-1)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F7949" w:rsidRPr="00D252AE" w14:paraId="171E89A7" w14:textId="77777777" w:rsidTr="00B7523D">
        <w:tc>
          <w:tcPr>
            <w:tcW w:w="9747" w:type="dxa"/>
            <w:gridSpan w:val="4"/>
          </w:tcPr>
          <w:p w14:paraId="16B41F39" w14:textId="77777777" w:rsidR="00BF7949" w:rsidRPr="00D252AE" w:rsidRDefault="00BF7949" w:rsidP="00B7523D">
            <w:pPr>
              <w:pStyle w:val="TAH"/>
              <w:jc w:val="left"/>
              <w:rPr>
                <w:b w:val="0"/>
                <w:lang w:eastAsia="en-US"/>
              </w:rPr>
            </w:pPr>
            <w:r w:rsidRPr="00D252AE">
              <w:rPr>
                <w:b w:val="0"/>
                <w:lang w:eastAsia="en-US"/>
              </w:rPr>
              <w:t xml:space="preserve">Derivation Path: 38.508-1 [4], Table: </w:t>
            </w:r>
            <w:r w:rsidR="00053975" w:rsidRPr="00D252AE">
              <w:rPr>
                <w:b w:val="0"/>
                <w:lang w:eastAsia="en-US"/>
              </w:rPr>
              <w:t>4.6.3-132</w:t>
            </w:r>
          </w:p>
        </w:tc>
      </w:tr>
      <w:tr w:rsidR="00BF7949" w:rsidRPr="00D252AE" w14:paraId="5D9079D0" w14:textId="77777777" w:rsidTr="00B7523D">
        <w:tc>
          <w:tcPr>
            <w:tcW w:w="4535" w:type="dxa"/>
          </w:tcPr>
          <w:p w14:paraId="09938B23" w14:textId="77777777" w:rsidR="00BF7949" w:rsidRPr="00D252AE" w:rsidRDefault="00BF7949" w:rsidP="00B7523D">
            <w:pPr>
              <w:pStyle w:val="TAH"/>
              <w:rPr>
                <w:lang w:eastAsia="en-US"/>
              </w:rPr>
            </w:pPr>
            <w:r w:rsidRPr="00D252AE">
              <w:rPr>
                <w:lang w:eastAsia="en-US"/>
              </w:rPr>
              <w:t>Information Element</w:t>
            </w:r>
          </w:p>
        </w:tc>
        <w:tc>
          <w:tcPr>
            <w:tcW w:w="2267" w:type="dxa"/>
          </w:tcPr>
          <w:p w14:paraId="7C4D6B6B" w14:textId="77777777" w:rsidR="00BF7949" w:rsidRPr="00D252AE" w:rsidRDefault="00BF7949" w:rsidP="00B7523D">
            <w:pPr>
              <w:pStyle w:val="TAH"/>
              <w:rPr>
                <w:lang w:eastAsia="en-US"/>
              </w:rPr>
            </w:pPr>
            <w:r w:rsidRPr="00D252AE">
              <w:rPr>
                <w:lang w:eastAsia="en-US"/>
              </w:rPr>
              <w:t>Value/remark</w:t>
            </w:r>
          </w:p>
        </w:tc>
        <w:tc>
          <w:tcPr>
            <w:tcW w:w="1700" w:type="dxa"/>
          </w:tcPr>
          <w:p w14:paraId="411EE06E" w14:textId="77777777" w:rsidR="00BF7949" w:rsidRPr="00D252AE" w:rsidRDefault="00BF7949" w:rsidP="00B7523D">
            <w:pPr>
              <w:pStyle w:val="TAH"/>
              <w:rPr>
                <w:lang w:eastAsia="en-US"/>
              </w:rPr>
            </w:pPr>
            <w:r w:rsidRPr="00D252AE">
              <w:rPr>
                <w:lang w:eastAsia="en-US"/>
              </w:rPr>
              <w:t>Comment</w:t>
            </w:r>
          </w:p>
        </w:tc>
        <w:tc>
          <w:tcPr>
            <w:tcW w:w="1245" w:type="dxa"/>
          </w:tcPr>
          <w:p w14:paraId="5894BFD7" w14:textId="77777777" w:rsidR="00BF7949" w:rsidRPr="00D252AE" w:rsidRDefault="00BF7949" w:rsidP="00B7523D">
            <w:pPr>
              <w:pStyle w:val="TAH"/>
              <w:rPr>
                <w:lang w:eastAsia="en-US"/>
              </w:rPr>
            </w:pPr>
            <w:r w:rsidRPr="00D252AE">
              <w:rPr>
                <w:lang w:eastAsia="en-US"/>
              </w:rPr>
              <w:t>Condition</w:t>
            </w:r>
          </w:p>
        </w:tc>
      </w:tr>
      <w:tr w:rsidR="00BF7949" w:rsidRPr="00D252AE" w14:paraId="626FCDD5" w14:textId="77777777" w:rsidTr="00B7523D">
        <w:tc>
          <w:tcPr>
            <w:tcW w:w="4535" w:type="dxa"/>
          </w:tcPr>
          <w:p w14:paraId="0A9E112F" w14:textId="77777777" w:rsidR="00BF7949" w:rsidRPr="00D252AE" w:rsidRDefault="00BF7949" w:rsidP="005126F8">
            <w:pPr>
              <w:pStyle w:val="TAL"/>
              <w:rPr>
                <w:lang w:eastAsia="en-US"/>
              </w:rPr>
            </w:pPr>
            <w:proofErr w:type="spellStart"/>
            <w:r w:rsidRPr="00D252AE">
              <w:rPr>
                <w:lang w:eastAsia="en-US"/>
              </w:rPr>
              <w:t>RadioBearerConfig</w:t>
            </w:r>
            <w:proofErr w:type="spellEnd"/>
            <w:r w:rsidRPr="00D252AE">
              <w:rPr>
                <w:lang w:eastAsia="en-US"/>
              </w:rPr>
              <w:t xml:space="preserve"> ::= </w:t>
            </w:r>
            <w:r w:rsidRPr="00D252AE">
              <w:rPr>
                <w:snapToGrid w:val="0"/>
                <w:lang w:eastAsia="en-US"/>
              </w:rPr>
              <w:t xml:space="preserve">SEQUENCE </w:t>
            </w:r>
            <w:r w:rsidRPr="00D252AE">
              <w:rPr>
                <w:lang w:eastAsia="en-US"/>
              </w:rPr>
              <w:t>{</w:t>
            </w:r>
          </w:p>
        </w:tc>
        <w:tc>
          <w:tcPr>
            <w:tcW w:w="2267" w:type="dxa"/>
          </w:tcPr>
          <w:p w14:paraId="6D05EBC6" w14:textId="77777777" w:rsidR="00BF7949" w:rsidRPr="00D252AE" w:rsidRDefault="00BF7949" w:rsidP="005126F8">
            <w:pPr>
              <w:pStyle w:val="TAL"/>
              <w:rPr>
                <w:lang w:eastAsia="en-US"/>
              </w:rPr>
            </w:pPr>
          </w:p>
        </w:tc>
        <w:tc>
          <w:tcPr>
            <w:tcW w:w="1700" w:type="dxa"/>
          </w:tcPr>
          <w:p w14:paraId="1732F182" w14:textId="77777777" w:rsidR="00BF7949" w:rsidRPr="00D252AE" w:rsidRDefault="00BF7949" w:rsidP="005126F8">
            <w:pPr>
              <w:pStyle w:val="TAL"/>
              <w:rPr>
                <w:lang w:eastAsia="en-US"/>
              </w:rPr>
            </w:pPr>
          </w:p>
        </w:tc>
        <w:tc>
          <w:tcPr>
            <w:tcW w:w="1245" w:type="dxa"/>
          </w:tcPr>
          <w:p w14:paraId="1867D555" w14:textId="77777777" w:rsidR="00BF7949" w:rsidRPr="00D252AE" w:rsidRDefault="00BF7949" w:rsidP="005126F8">
            <w:pPr>
              <w:pStyle w:val="TAL"/>
              <w:rPr>
                <w:lang w:eastAsia="en-US"/>
              </w:rPr>
            </w:pPr>
          </w:p>
        </w:tc>
      </w:tr>
      <w:tr w:rsidR="00BF7949" w:rsidRPr="00D252AE" w14:paraId="1540256F" w14:textId="77777777" w:rsidTr="00B7523D">
        <w:tc>
          <w:tcPr>
            <w:tcW w:w="4535" w:type="dxa"/>
          </w:tcPr>
          <w:p w14:paraId="763847CE" w14:textId="77777777" w:rsidR="00BF7949" w:rsidRPr="00D252AE" w:rsidRDefault="00BF7949" w:rsidP="005126F8">
            <w:pPr>
              <w:pStyle w:val="TAL"/>
              <w:rPr>
                <w:lang w:eastAsia="en-US"/>
              </w:rPr>
            </w:pPr>
            <w:r w:rsidRPr="00D252AE">
              <w:rPr>
                <w:lang w:eastAsia="en-US"/>
              </w:rPr>
              <w:t xml:space="preserve">  </w:t>
            </w:r>
            <w:proofErr w:type="spellStart"/>
            <w:r w:rsidRPr="00D252AE">
              <w:rPr>
                <w:lang w:eastAsia="en-US"/>
              </w:rPr>
              <w:t>drb-ToAddModList</w:t>
            </w:r>
            <w:proofErr w:type="spellEnd"/>
            <w:r w:rsidRPr="00D252AE">
              <w:rPr>
                <w:lang w:eastAsia="en-US"/>
              </w:rPr>
              <w:t xml:space="preserve"> SEQUENCE (SIZE (1..maxDRB)) OF </w:t>
            </w:r>
            <w:r w:rsidR="00C901E4" w:rsidRPr="00D252AE">
              <w:t>DRB-</w:t>
            </w:r>
            <w:proofErr w:type="spellStart"/>
            <w:r w:rsidR="00C901E4" w:rsidRPr="00D252AE">
              <w:t>ToAddMod</w:t>
            </w:r>
            <w:proofErr w:type="spellEnd"/>
            <w:r w:rsidRPr="00D252AE">
              <w:rPr>
                <w:lang w:eastAsia="en-US"/>
              </w:rPr>
              <w:t xml:space="preserve"> {</w:t>
            </w:r>
          </w:p>
        </w:tc>
        <w:tc>
          <w:tcPr>
            <w:tcW w:w="2267" w:type="dxa"/>
          </w:tcPr>
          <w:p w14:paraId="6827AB76" w14:textId="77777777" w:rsidR="00BF7949" w:rsidRPr="00D252AE" w:rsidRDefault="00BF7949" w:rsidP="005126F8">
            <w:pPr>
              <w:pStyle w:val="TAL"/>
              <w:rPr>
                <w:lang w:eastAsia="en-US"/>
              </w:rPr>
            </w:pPr>
            <w:r w:rsidRPr="00D252AE">
              <w:rPr>
                <w:lang w:eastAsia="en-US"/>
              </w:rPr>
              <w:t>1 entry</w:t>
            </w:r>
          </w:p>
        </w:tc>
        <w:tc>
          <w:tcPr>
            <w:tcW w:w="1700" w:type="dxa"/>
          </w:tcPr>
          <w:p w14:paraId="54E9B0FF" w14:textId="77777777" w:rsidR="00BF7949" w:rsidRPr="00D252AE" w:rsidRDefault="00BF7949" w:rsidP="005126F8">
            <w:pPr>
              <w:pStyle w:val="TAL"/>
              <w:rPr>
                <w:lang w:eastAsia="en-US"/>
              </w:rPr>
            </w:pPr>
          </w:p>
        </w:tc>
        <w:tc>
          <w:tcPr>
            <w:tcW w:w="1245" w:type="dxa"/>
          </w:tcPr>
          <w:p w14:paraId="24380C64" w14:textId="77777777" w:rsidR="00BF7949" w:rsidRPr="00D252AE" w:rsidRDefault="00BF7949" w:rsidP="005126F8">
            <w:pPr>
              <w:pStyle w:val="TAL"/>
              <w:rPr>
                <w:lang w:eastAsia="en-US"/>
              </w:rPr>
            </w:pPr>
          </w:p>
        </w:tc>
      </w:tr>
      <w:tr w:rsidR="00C901E4" w:rsidRPr="00D252AE" w14:paraId="1EF94C76" w14:textId="77777777" w:rsidTr="00310B78">
        <w:tc>
          <w:tcPr>
            <w:tcW w:w="4535" w:type="dxa"/>
            <w:tcBorders>
              <w:bottom w:val="single" w:sz="4" w:space="0" w:color="auto"/>
            </w:tcBorders>
          </w:tcPr>
          <w:p w14:paraId="58E8C347" w14:textId="77777777" w:rsidR="00C901E4" w:rsidRPr="00D252AE" w:rsidRDefault="00C901E4" w:rsidP="00C901E4">
            <w:pPr>
              <w:pStyle w:val="TAL"/>
            </w:pPr>
            <w:r w:rsidRPr="00D252AE">
              <w:t xml:space="preserve">    DRB-</w:t>
            </w:r>
            <w:proofErr w:type="spellStart"/>
            <w:r w:rsidRPr="00D252AE">
              <w:t>ToAddMod</w:t>
            </w:r>
            <w:proofErr w:type="spellEnd"/>
            <w:r w:rsidRPr="00D252AE">
              <w:t xml:space="preserve">[1] </w:t>
            </w:r>
            <w:r w:rsidRPr="00D252AE">
              <w:rPr>
                <w:snapToGrid w:val="0"/>
                <w:lang w:eastAsia="en-US"/>
              </w:rPr>
              <w:t xml:space="preserve">SEQUENCE </w:t>
            </w:r>
            <w:r w:rsidRPr="00D252AE">
              <w:rPr>
                <w:lang w:eastAsia="en-US"/>
              </w:rPr>
              <w:t>{</w:t>
            </w:r>
          </w:p>
        </w:tc>
        <w:tc>
          <w:tcPr>
            <w:tcW w:w="2267" w:type="dxa"/>
          </w:tcPr>
          <w:p w14:paraId="74985E38" w14:textId="77777777" w:rsidR="00C901E4" w:rsidRPr="00D252AE" w:rsidRDefault="00C901E4" w:rsidP="00C901E4">
            <w:pPr>
              <w:pStyle w:val="TAL"/>
            </w:pPr>
          </w:p>
        </w:tc>
        <w:tc>
          <w:tcPr>
            <w:tcW w:w="1700" w:type="dxa"/>
          </w:tcPr>
          <w:p w14:paraId="14638BF9" w14:textId="77777777" w:rsidR="00C901E4" w:rsidRPr="00D252AE" w:rsidRDefault="00C901E4" w:rsidP="00C901E4">
            <w:pPr>
              <w:pStyle w:val="TAL"/>
            </w:pPr>
            <w:r w:rsidRPr="00D252AE">
              <w:rPr>
                <w:lang w:eastAsia="en-US"/>
              </w:rPr>
              <w:t>entry 1</w:t>
            </w:r>
          </w:p>
        </w:tc>
        <w:tc>
          <w:tcPr>
            <w:tcW w:w="1245" w:type="dxa"/>
          </w:tcPr>
          <w:p w14:paraId="49FD8C39" w14:textId="77777777" w:rsidR="00C901E4" w:rsidRPr="00D252AE" w:rsidRDefault="00C901E4" w:rsidP="00C901E4">
            <w:pPr>
              <w:pStyle w:val="TAL"/>
            </w:pPr>
          </w:p>
        </w:tc>
      </w:tr>
      <w:tr w:rsidR="00C901E4" w:rsidRPr="00D252AE" w14:paraId="782F14E3" w14:textId="77777777" w:rsidTr="00310B78">
        <w:tc>
          <w:tcPr>
            <w:tcW w:w="4535" w:type="dxa"/>
            <w:tcBorders>
              <w:bottom w:val="nil"/>
            </w:tcBorders>
          </w:tcPr>
          <w:p w14:paraId="5CF717F8" w14:textId="77777777" w:rsidR="00C901E4" w:rsidRPr="00D252AE" w:rsidRDefault="00C901E4" w:rsidP="00C901E4">
            <w:pPr>
              <w:pStyle w:val="TAL"/>
            </w:pPr>
            <w:r w:rsidRPr="00D252AE">
              <w:t xml:space="preserve">      </w:t>
            </w:r>
            <w:proofErr w:type="spellStart"/>
            <w:r w:rsidRPr="00D252AE">
              <w:t>drb</w:t>
            </w:r>
            <w:proofErr w:type="spellEnd"/>
            <w:r w:rsidRPr="00D252AE">
              <w:t>-Identity</w:t>
            </w:r>
          </w:p>
        </w:tc>
        <w:tc>
          <w:tcPr>
            <w:tcW w:w="2267" w:type="dxa"/>
          </w:tcPr>
          <w:p w14:paraId="0E5F5B6A" w14:textId="77777777" w:rsidR="00C901E4" w:rsidRPr="00D252AE" w:rsidRDefault="00C901E4" w:rsidP="00C901E4">
            <w:pPr>
              <w:pStyle w:val="TAL"/>
            </w:pPr>
            <w:r w:rsidRPr="00D252AE">
              <w:t>2</w:t>
            </w:r>
          </w:p>
        </w:tc>
        <w:tc>
          <w:tcPr>
            <w:tcW w:w="1700" w:type="dxa"/>
          </w:tcPr>
          <w:p w14:paraId="7B42AE92" w14:textId="77777777" w:rsidR="00C901E4" w:rsidRPr="00D252AE" w:rsidRDefault="00C901E4" w:rsidP="00C901E4">
            <w:pPr>
              <w:pStyle w:val="TAL"/>
            </w:pPr>
            <w:r w:rsidRPr="00D252AE">
              <w:t>SCG DRB Id</w:t>
            </w:r>
          </w:p>
        </w:tc>
        <w:tc>
          <w:tcPr>
            <w:tcW w:w="1245" w:type="dxa"/>
          </w:tcPr>
          <w:p w14:paraId="483018AA" w14:textId="77777777" w:rsidR="00C901E4" w:rsidRPr="00D252AE" w:rsidRDefault="00C901E4" w:rsidP="00C901E4">
            <w:pPr>
              <w:pStyle w:val="TAL"/>
            </w:pPr>
            <w:r w:rsidRPr="00D252AE">
              <w:t>EN-DC</w:t>
            </w:r>
          </w:p>
        </w:tc>
      </w:tr>
      <w:tr w:rsidR="00C901E4" w:rsidRPr="00D252AE" w14:paraId="0092D633" w14:textId="77777777" w:rsidTr="00310B78">
        <w:tc>
          <w:tcPr>
            <w:tcW w:w="4535" w:type="dxa"/>
            <w:tcBorders>
              <w:top w:val="nil"/>
            </w:tcBorders>
          </w:tcPr>
          <w:p w14:paraId="41412E38" w14:textId="77777777" w:rsidR="00C901E4" w:rsidRPr="00D252AE" w:rsidRDefault="00C901E4" w:rsidP="00C901E4">
            <w:pPr>
              <w:pStyle w:val="TAL"/>
            </w:pPr>
          </w:p>
        </w:tc>
        <w:tc>
          <w:tcPr>
            <w:tcW w:w="2267" w:type="dxa"/>
          </w:tcPr>
          <w:p w14:paraId="7C96E797" w14:textId="77777777" w:rsidR="00C901E4" w:rsidRPr="00D252AE" w:rsidRDefault="00C901E4" w:rsidP="00C901E4">
            <w:pPr>
              <w:pStyle w:val="TAL"/>
            </w:pPr>
            <w:r w:rsidRPr="00D252AE">
              <w:t>Default DRB of the first PDU session</w:t>
            </w:r>
          </w:p>
        </w:tc>
        <w:tc>
          <w:tcPr>
            <w:tcW w:w="1700" w:type="dxa"/>
          </w:tcPr>
          <w:p w14:paraId="443F9679" w14:textId="77777777" w:rsidR="00C901E4" w:rsidRPr="00D252AE" w:rsidRDefault="00C901E4" w:rsidP="00C901E4">
            <w:pPr>
              <w:pStyle w:val="TAL"/>
            </w:pPr>
          </w:p>
        </w:tc>
        <w:tc>
          <w:tcPr>
            <w:tcW w:w="1245" w:type="dxa"/>
          </w:tcPr>
          <w:p w14:paraId="567C7B4B" w14:textId="77777777" w:rsidR="00C901E4" w:rsidRPr="00D252AE" w:rsidRDefault="00C901E4" w:rsidP="00C901E4">
            <w:pPr>
              <w:pStyle w:val="TAL"/>
            </w:pPr>
            <w:r w:rsidRPr="00D252AE">
              <w:t>NR</w:t>
            </w:r>
          </w:p>
        </w:tc>
      </w:tr>
      <w:tr w:rsidR="00C901E4" w:rsidRPr="00D252AE" w14:paraId="54C87E47" w14:textId="77777777" w:rsidTr="00615B64">
        <w:tc>
          <w:tcPr>
            <w:tcW w:w="4535" w:type="dxa"/>
          </w:tcPr>
          <w:p w14:paraId="1C300FDD" w14:textId="77777777" w:rsidR="00C901E4" w:rsidRPr="00D252AE" w:rsidRDefault="00C901E4" w:rsidP="00C901E4">
            <w:pPr>
              <w:pStyle w:val="TAL"/>
            </w:pPr>
            <w:r w:rsidRPr="00D252AE">
              <w:t xml:space="preserve">      </w:t>
            </w:r>
            <w:proofErr w:type="spellStart"/>
            <w:r w:rsidRPr="00D252AE">
              <w:t>reestablishPDCP</w:t>
            </w:r>
            <w:proofErr w:type="spellEnd"/>
          </w:p>
        </w:tc>
        <w:tc>
          <w:tcPr>
            <w:tcW w:w="2267" w:type="dxa"/>
          </w:tcPr>
          <w:p w14:paraId="7ADD40A3" w14:textId="77777777" w:rsidR="00C901E4" w:rsidRPr="00D252AE" w:rsidRDefault="00C901E4" w:rsidP="00C901E4">
            <w:pPr>
              <w:pStyle w:val="TAL"/>
            </w:pPr>
            <w:r w:rsidRPr="00D252AE">
              <w:t>True</w:t>
            </w:r>
          </w:p>
        </w:tc>
        <w:tc>
          <w:tcPr>
            <w:tcW w:w="1700" w:type="dxa"/>
          </w:tcPr>
          <w:p w14:paraId="1505B121" w14:textId="77777777" w:rsidR="00C901E4" w:rsidRPr="00D252AE" w:rsidRDefault="00C901E4" w:rsidP="00C901E4">
            <w:pPr>
              <w:pStyle w:val="TAL"/>
            </w:pPr>
          </w:p>
        </w:tc>
        <w:tc>
          <w:tcPr>
            <w:tcW w:w="1245" w:type="dxa"/>
          </w:tcPr>
          <w:p w14:paraId="1668FD42" w14:textId="77777777" w:rsidR="00C901E4" w:rsidRPr="00D252AE" w:rsidRDefault="00C901E4" w:rsidP="00C901E4">
            <w:pPr>
              <w:pStyle w:val="TAL"/>
            </w:pPr>
          </w:p>
        </w:tc>
      </w:tr>
      <w:tr w:rsidR="00C901E4" w:rsidRPr="00D252AE" w14:paraId="28927C1C" w14:textId="77777777" w:rsidTr="00615B64">
        <w:tc>
          <w:tcPr>
            <w:tcW w:w="4535" w:type="dxa"/>
          </w:tcPr>
          <w:p w14:paraId="2AA15791" w14:textId="77777777" w:rsidR="00C901E4" w:rsidRPr="00D252AE" w:rsidRDefault="00C901E4" w:rsidP="00C901E4">
            <w:pPr>
              <w:pStyle w:val="TAL"/>
            </w:pPr>
            <w:r w:rsidRPr="00D252AE">
              <w:t xml:space="preserve">      </w:t>
            </w:r>
            <w:proofErr w:type="spellStart"/>
            <w:r w:rsidRPr="00D252AE">
              <w:t>recoverPDCP</w:t>
            </w:r>
            <w:proofErr w:type="spellEnd"/>
          </w:p>
        </w:tc>
        <w:tc>
          <w:tcPr>
            <w:tcW w:w="2267" w:type="dxa"/>
          </w:tcPr>
          <w:p w14:paraId="0AA90D20" w14:textId="77777777" w:rsidR="00C901E4" w:rsidRPr="00D252AE" w:rsidRDefault="00C901E4" w:rsidP="00C901E4">
            <w:pPr>
              <w:pStyle w:val="TAL"/>
            </w:pPr>
            <w:r w:rsidRPr="00D252AE">
              <w:t>Not present</w:t>
            </w:r>
          </w:p>
        </w:tc>
        <w:tc>
          <w:tcPr>
            <w:tcW w:w="1700" w:type="dxa"/>
          </w:tcPr>
          <w:p w14:paraId="126947FD" w14:textId="77777777" w:rsidR="00C901E4" w:rsidRPr="00D252AE" w:rsidRDefault="00C901E4" w:rsidP="00C901E4">
            <w:pPr>
              <w:pStyle w:val="TAL"/>
            </w:pPr>
          </w:p>
        </w:tc>
        <w:tc>
          <w:tcPr>
            <w:tcW w:w="1245" w:type="dxa"/>
          </w:tcPr>
          <w:p w14:paraId="6BFB73B3" w14:textId="77777777" w:rsidR="00C901E4" w:rsidRPr="00D252AE" w:rsidRDefault="00C901E4" w:rsidP="00C901E4">
            <w:pPr>
              <w:pStyle w:val="TAL"/>
            </w:pPr>
          </w:p>
        </w:tc>
      </w:tr>
      <w:tr w:rsidR="00C901E4" w:rsidRPr="00D252AE" w14:paraId="3B80B87A" w14:textId="77777777" w:rsidTr="00615B64">
        <w:tc>
          <w:tcPr>
            <w:tcW w:w="4535" w:type="dxa"/>
          </w:tcPr>
          <w:p w14:paraId="16B00F2C" w14:textId="77777777" w:rsidR="00C901E4" w:rsidRPr="00D252AE" w:rsidRDefault="00C901E4" w:rsidP="00C901E4">
            <w:pPr>
              <w:pStyle w:val="TAL"/>
            </w:pPr>
            <w:r w:rsidRPr="00D252AE">
              <w:t xml:space="preserve">      </w:t>
            </w:r>
            <w:proofErr w:type="spellStart"/>
            <w:r w:rsidRPr="00D252AE">
              <w:t>pdcp</w:t>
            </w:r>
            <w:proofErr w:type="spellEnd"/>
            <w:r w:rsidRPr="00D252AE">
              <w:t>-Config</w:t>
            </w:r>
          </w:p>
        </w:tc>
        <w:tc>
          <w:tcPr>
            <w:tcW w:w="2267" w:type="dxa"/>
          </w:tcPr>
          <w:p w14:paraId="7B42CC05" w14:textId="77777777" w:rsidR="00C901E4" w:rsidRPr="00D252AE" w:rsidRDefault="00C901E4" w:rsidP="00C901E4">
            <w:pPr>
              <w:pStyle w:val="TAL"/>
            </w:pPr>
            <w:r w:rsidRPr="00D252AE">
              <w:t>PDCP-Config</w:t>
            </w:r>
          </w:p>
        </w:tc>
        <w:tc>
          <w:tcPr>
            <w:tcW w:w="1700" w:type="dxa"/>
          </w:tcPr>
          <w:p w14:paraId="4C99CF21" w14:textId="77777777" w:rsidR="00C901E4" w:rsidRPr="00D252AE" w:rsidRDefault="00C901E4" w:rsidP="00C901E4">
            <w:pPr>
              <w:pStyle w:val="TAL"/>
            </w:pPr>
          </w:p>
        </w:tc>
        <w:tc>
          <w:tcPr>
            <w:tcW w:w="1245" w:type="dxa"/>
          </w:tcPr>
          <w:p w14:paraId="43AC13CF" w14:textId="77777777" w:rsidR="00C901E4" w:rsidRPr="00D252AE" w:rsidRDefault="00C901E4" w:rsidP="00C901E4">
            <w:pPr>
              <w:pStyle w:val="TAL"/>
            </w:pPr>
          </w:p>
        </w:tc>
      </w:tr>
      <w:tr w:rsidR="00C901E4" w:rsidRPr="00D252AE" w14:paraId="79815658" w14:textId="77777777" w:rsidTr="00615B64">
        <w:tc>
          <w:tcPr>
            <w:tcW w:w="4535" w:type="dxa"/>
          </w:tcPr>
          <w:p w14:paraId="5431F6B6" w14:textId="77777777" w:rsidR="00C901E4" w:rsidRPr="00D252AE" w:rsidRDefault="00C901E4" w:rsidP="00C901E4">
            <w:pPr>
              <w:pStyle w:val="TAL"/>
            </w:pPr>
            <w:r w:rsidRPr="00D252AE">
              <w:t xml:space="preserve">    }</w:t>
            </w:r>
          </w:p>
        </w:tc>
        <w:tc>
          <w:tcPr>
            <w:tcW w:w="2267" w:type="dxa"/>
          </w:tcPr>
          <w:p w14:paraId="1BD28E85" w14:textId="77777777" w:rsidR="00C901E4" w:rsidRPr="00D252AE" w:rsidRDefault="00C901E4" w:rsidP="00C901E4">
            <w:pPr>
              <w:pStyle w:val="TAL"/>
            </w:pPr>
          </w:p>
        </w:tc>
        <w:tc>
          <w:tcPr>
            <w:tcW w:w="1700" w:type="dxa"/>
          </w:tcPr>
          <w:p w14:paraId="77B23517" w14:textId="77777777" w:rsidR="00C901E4" w:rsidRPr="00D252AE" w:rsidRDefault="00C901E4" w:rsidP="00C901E4">
            <w:pPr>
              <w:pStyle w:val="TAL"/>
            </w:pPr>
          </w:p>
        </w:tc>
        <w:tc>
          <w:tcPr>
            <w:tcW w:w="1245" w:type="dxa"/>
          </w:tcPr>
          <w:p w14:paraId="0AABBD14" w14:textId="77777777" w:rsidR="00C901E4" w:rsidRPr="00D252AE" w:rsidRDefault="00C901E4" w:rsidP="00C901E4">
            <w:pPr>
              <w:pStyle w:val="TAL"/>
            </w:pPr>
          </w:p>
        </w:tc>
      </w:tr>
      <w:tr w:rsidR="00C901E4" w:rsidRPr="00D252AE" w14:paraId="0ABDA4F0" w14:textId="77777777" w:rsidTr="00070E77">
        <w:tc>
          <w:tcPr>
            <w:tcW w:w="4535" w:type="dxa"/>
          </w:tcPr>
          <w:p w14:paraId="71DA6301" w14:textId="77777777" w:rsidR="00C901E4" w:rsidRPr="00D252AE" w:rsidRDefault="00C901E4" w:rsidP="00070E77">
            <w:pPr>
              <w:pStyle w:val="TAL"/>
            </w:pPr>
            <w:r w:rsidRPr="00D252AE">
              <w:t xml:space="preserve">  }</w:t>
            </w:r>
          </w:p>
        </w:tc>
        <w:tc>
          <w:tcPr>
            <w:tcW w:w="2267" w:type="dxa"/>
          </w:tcPr>
          <w:p w14:paraId="62151313" w14:textId="77777777" w:rsidR="00C901E4" w:rsidRPr="00D252AE" w:rsidRDefault="00C901E4" w:rsidP="00070E77">
            <w:pPr>
              <w:pStyle w:val="TAL"/>
            </w:pPr>
          </w:p>
        </w:tc>
        <w:tc>
          <w:tcPr>
            <w:tcW w:w="1700" w:type="dxa"/>
          </w:tcPr>
          <w:p w14:paraId="5D89A787" w14:textId="77777777" w:rsidR="00C901E4" w:rsidRPr="00D252AE" w:rsidRDefault="00C901E4" w:rsidP="00070E77">
            <w:pPr>
              <w:pStyle w:val="TAL"/>
            </w:pPr>
          </w:p>
        </w:tc>
        <w:tc>
          <w:tcPr>
            <w:tcW w:w="1245" w:type="dxa"/>
          </w:tcPr>
          <w:p w14:paraId="04ECC7E7" w14:textId="77777777" w:rsidR="00C901E4" w:rsidRPr="00D252AE" w:rsidRDefault="00C901E4" w:rsidP="00070E77">
            <w:pPr>
              <w:pStyle w:val="TAL"/>
            </w:pPr>
          </w:p>
        </w:tc>
      </w:tr>
      <w:tr w:rsidR="00C901E4" w:rsidRPr="00D252AE" w14:paraId="3CEFB5D8" w14:textId="77777777" w:rsidTr="00615B64">
        <w:tc>
          <w:tcPr>
            <w:tcW w:w="4535" w:type="dxa"/>
          </w:tcPr>
          <w:p w14:paraId="286D519F" w14:textId="77777777" w:rsidR="00C901E4" w:rsidRPr="00D252AE" w:rsidRDefault="00C901E4" w:rsidP="00C901E4">
            <w:pPr>
              <w:pStyle w:val="TAL"/>
            </w:pPr>
            <w:r w:rsidRPr="00D252AE">
              <w:t>}</w:t>
            </w:r>
          </w:p>
        </w:tc>
        <w:tc>
          <w:tcPr>
            <w:tcW w:w="2267" w:type="dxa"/>
          </w:tcPr>
          <w:p w14:paraId="04E110B7" w14:textId="77777777" w:rsidR="00C901E4" w:rsidRPr="00D252AE" w:rsidRDefault="00C901E4" w:rsidP="00C901E4">
            <w:pPr>
              <w:pStyle w:val="TAL"/>
            </w:pPr>
          </w:p>
        </w:tc>
        <w:tc>
          <w:tcPr>
            <w:tcW w:w="1700" w:type="dxa"/>
          </w:tcPr>
          <w:p w14:paraId="494AE8B0" w14:textId="77777777" w:rsidR="00C901E4" w:rsidRPr="00D252AE" w:rsidRDefault="00C901E4" w:rsidP="00C901E4">
            <w:pPr>
              <w:pStyle w:val="TAL"/>
            </w:pPr>
          </w:p>
        </w:tc>
        <w:tc>
          <w:tcPr>
            <w:tcW w:w="1245" w:type="dxa"/>
          </w:tcPr>
          <w:p w14:paraId="59CD8838" w14:textId="77777777" w:rsidR="00C901E4" w:rsidRPr="00D252AE" w:rsidRDefault="00C901E4" w:rsidP="00C901E4">
            <w:pPr>
              <w:pStyle w:val="TAL"/>
            </w:pPr>
          </w:p>
        </w:tc>
      </w:tr>
    </w:tbl>
    <w:p w14:paraId="531FEFB7" w14:textId="77777777" w:rsidR="00BF7949" w:rsidRPr="00D252AE" w:rsidRDefault="00BF7949" w:rsidP="00BF7949">
      <w:bookmarkStart w:id="46" w:name="_Hlk526270865"/>
    </w:p>
    <w:bookmarkEnd w:id="46"/>
    <w:p w14:paraId="0B3C2DEE" w14:textId="77777777" w:rsidR="00BF7949" w:rsidRPr="00D252AE" w:rsidRDefault="00BF7949" w:rsidP="00F31BD6">
      <w:pPr>
        <w:pStyle w:val="TH"/>
      </w:pPr>
      <w:r w:rsidRPr="00D252AE">
        <w:t xml:space="preserve">Table 7.1.3.4.1.3.3-3: </w:t>
      </w:r>
      <w:r w:rsidRPr="00D252AE">
        <w:rPr>
          <w:i/>
          <w:iCs/>
        </w:rPr>
        <w:t>PDCP-Config</w:t>
      </w:r>
      <w:r w:rsidRPr="00D252AE">
        <w:rPr>
          <w:i/>
        </w:rPr>
        <w:t xml:space="preserve"> </w:t>
      </w:r>
      <w:r w:rsidRPr="00D252AE">
        <w:t>(Table 7.1.3.4.1.3.3-2)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F7949" w:rsidRPr="00D252AE" w14:paraId="7A87B830" w14:textId="77777777" w:rsidTr="00B7523D">
        <w:tc>
          <w:tcPr>
            <w:tcW w:w="9747" w:type="dxa"/>
            <w:gridSpan w:val="4"/>
          </w:tcPr>
          <w:p w14:paraId="1EBAACE6" w14:textId="77777777" w:rsidR="00BF7949" w:rsidRPr="00D252AE" w:rsidRDefault="00BF7949" w:rsidP="00B7523D">
            <w:pPr>
              <w:pStyle w:val="TAH"/>
              <w:jc w:val="left"/>
              <w:rPr>
                <w:b w:val="0"/>
                <w:lang w:eastAsia="en-US"/>
              </w:rPr>
            </w:pPr>
            <w:r w:rsidRPr="00D252AE">
              <w:rPr>
                <w:b w:val="0"/>
                <w:lang w:eastAsia="en-US"/>
              </w:rPr>
              <w:t xml:space="preserve">Derivation Path: 38.508-1 [4], Table: </w:t>
            </w:r>
            <w:r w:rsidR="00A41C9C" w:rsidRPr="00D252AE">
              <w:rPr>
                <w:b w:val="0"/>
                <w:lang w:eastAsia="en-US"/>
              </w:rPr>
              <w:t>4.6.3-99</w:t>
            </w:r>
          </w:p>
        </w:tc>
      </w:tr>
      <w:tr w:rsidR="00BF7949" w:rsidRPr="00D252AE" w14:paraId="41D1A130" w14:textId="77777777" w:rsidTr="00B7523D">
        <w:tc>
          <w:tcPr>
            <w:tcW w:w="4535" w:type="dxa"/>
          </w:tcPr>
          <w:p w14:paraId="43B1F1F6" w14:textId="77777777" w:rsidR="00BF7949" w:rsidRPr="00D252AE" w:rsidRDefault="00BF7949" w:rsidP="00B7523D">
            <w:pPr>
              <w:pStyle w:val="TAH"/>
              <w:rPr>
                <w:lang w:eastAsia="en-US"/>
              </w:rPr>
            </w:pPr>
            <w:r w:rsidRPr="00D252AE">
              <w:rPr>
                <w:lang w:eastAsia="en-US"/>
              </w:rPr>
              <w:t>Information Element</w:t>
            </w:r>
          </w:p>
        </w:tc>
        <w:tc>
          <w:tcPr>
            <w:tcW w:w="2267" w:type="dxa"/>
          </w:tcPr>
          <w:p w14:paraId="1C9C5332" w14:textId="77777777" w:rsidR="00BF7949" w:rsidRPr="00D252AE" w:rsidRDefault="00BF7949" w:rsidP="00B7523D">
            <w:pPr>
              <w:pStyle w:val="TAH"/>
              <w:rPr>
                <w:lang w:eastAsia="en-US"/>
              </w:rPr>
            </w:pPr>
            <w:r w:rsidRPr="00D252AE">
              <w:rPr>
                <w:lang w:eastAsia="en-US"/>
              </w:rPr>
              <w:t>Value/remark</w:t>
            </w:r>
          </w:p>
        </w:tc>
        <w:tc>
          <w:tcPr>
            <w:tcW w:w="1700" w:type="dxa"/>
          </w:tcPr>
          <w:p w14:paraId="34305D10" w14:textId="77777777" w:rsidR="00BF7949" w:rsidRPr="00D252AE" w:rsidRDefault="00BF7949" w:rsidP="00B7523D">
            <w:pPr>
              <w:pStyle w:val="TAH"/>
              <w:rPr>
                <w:lang w:eastAsia="en-US"/>
              </w:rPr>
            </w:pPr>
            <w:r w:rsidRPr="00D252AE">
              <w:rPr>
                <w:lang w:eastAsia="en-US"/>
              </w:rPr>
              <w:t>Comment</w:t>
            </w:r>
          </w:p>
        </w:tc>
        <w:tc>
          <w:tcPr>
            <w:tcW w:w="1245" w:type="dxa"/>
          </w:tcPr>
          <w:p w14:paraId="3E6EF59F" w14:textId="77777777" w:rsidR="00BF7949" w:rsidRPr="00D252AE" w:rsidRDefault="00BF7949" w:rsidP="00B7523D">
            <w:pPr>
              <w:pStyle w:val="TAH"/>
              <w:rPr>
                <w:lang w:eastAsia="en-US"/>
              </w:rPr>
            </w:pPr>
            <w:r w:rsidRPr="00D252AE">
              <w:rPr>
                <w:lang w:eastAsia="en-US"/>
              </w:rPr>
              <w:t>Condition</w:t>
            </w:r>
          </w:p>
        </w:tc>
      </w:tr>
      <w:tr w:rsidR="00BF7949" w:rsidRPr="00D252AE" w14:paraId="6FE1C931" w14:textId="77777777" w:rsidTr="00B7523D">
        <w:tc>
          <w:tcPr>
            <w:tcW w:w="4535" w:type="dxa"/>
          </w:tcPr>
          <w:p w14:paraId="222192C5" w14:textId="77777777" w:rsidR="00BF7949" w:rsidRPr="00D252AE" w:rsidRDefault="00BF7949" w:rsidP="00B7523D">
            <w:pPr>
              <w:pStyle w:val="TAL"/>
              <w:rPr>
                <w:lang w:eastAsia="en-US"/>
              </w:rPr>
            </w:pPr>
            <w:r w:rsidRPr="00D252AE">
              <w:rPr>
                <w:lang w:eastAsia="en-US"/>
              </w:rPr>
              <w:t xml:space="preserve">PDCP-Config ::= </w:t>
            </w:r>
            <w:r w:rsidRPr="00D252AE">
              <w:rPr>
                <w:snapToGrid w:val="0"/>
                <w:lang w:eastAsia="en-US"/>
              </w:rPr>
              <w:t xml:space="preserve">SEQUENCE </w:t>
            </w:r>
            <w:r w:rsidRPr="00D252AE">
              <w:rPr>
                <w:lang w:eastAsia="en-US"/>
              </w:rPr>
              <w:t>{</w:t>
            </w:r>
          </w:p>
        </w:tc>
        <w:tc>
          <w:tcPr>
            <w:tcW w:w="2267" w:type="dxa"/>
          </w:tcPr>
          <w:p w14:paraId="7D084B5B" w14:textId="77777777" w:rsidR="00BF7949" w:rsidRPr="00D252AE" w:rsidRDefault="00BF7949" w:rsidP="00B7523D">
            <w:pPr>
              <w:pStyle w:val="TAL"/>
              <w:rPr>
                <w:lang w:eastAsia="en-US"/>
              </w:rPr>
            </w:pPr>
          </w:p>
        </w:tc>
        <w:tc>
          <w:tcPr>
            <w:tcW w:w="1700" w:type="dxa"/>
          </w:tcPr>
          <w:p w14:paraId="423FE050" w14:textId="77777777" w:rsidR="00BF7949" w:rsidRPr="00D252AE" w:rsidRDefault="00BF7949" w:rsidP="00B7523D">
            <w:pPr>
              <w:pStyle w:val="TAL"/>
              <w:rPr>
                <w:lang w:eastAsia="en-US"/>
              </w:rPr>
            </w:pPr>
          </w:p>
        </w:tc>
        <w:tc>
          <w:tcPr>
            <w:tcW w:w="1245" w:type="dxa"/>
          </w:tcPr>
          <w:p w14:paraId="278D3973" w14:textId="77777777" w:rsidR="00BF7949" w:rsidRPr="00D252AE" w:rsidRDefault="00BF7949" w:rsidP="00B7523D">
            <w:pPr>
              <w:pStyle w:val="TAL"/>
              <w:rPr>
                <w:lang w:eastAsia="en-US"/>
              </w:rPr>
            </w:pPr>
          </w:p>
        </w:tc>
      </w:tr>
      <w:tr w:rsidR="00BF7949" w:rsidRPr="00D252AE" w14:paraId="3B4FAA00" w14:textId="77777777" w:rsidTr="00B7523D">
        <w:tc>
          <w:tcPr>
            <w:tcW w:w="4535" w:type="dxa"/>
          </w:tcPr>
          <w:p w14:paraId="43F04387" w14:textId="77777777" w:rsidR="00BF7949" w:rsidRPr="00D252AE" w:rsidRDefault="00BF7949" w:rsidP="00B7523D">
            <w:pPr>
              <w:pStyle w:val="TAL"/>
              <w:rPr>
                <w:lang w:eastAsia="en-US"/>
              </w:rPr>
            </w:pPr>
            <w:r w:rsidRPr="00D252AE">
              <w:rPr>
                <w:lang w:eastAsia="en-US"/>
              </w:rPr>
              <w:t xml:space="preserve">  </w:t>
            </w:r>
            <w:proofErr w:type="spellStart"/>
            <w:r w:rsidRPr="00D252AE">
              <w:rPr>
                <w:lang w:eastAsia="en-US"/>
              </w:rPr>
              <w:t>drb</w:t>
            </w:r>
            <w:proofErr w:type="spellEnd"/>
            <w:r w:rsidRPr="00D252AE">
              <w:rPr>
                <w:lang w:eastAsia="en-US"/>
              </w:rPr>
              <w:t xml:space="preserve"> </w:t>
            </w:r>
            <w:r w:rsidRPr="00D252AE">
              <w:rPr>
                <w:snapToGrid w:val="0"/>
                <w:lang w:eastAsia="en-US"/>
              </w:rPr>
              <w:t xml:space="preserve">SEQUENCE </w:t>
            </w:r>
            <w:r w:rsidRPr="00D252AE">
              <w:rPr>
                <w:lang w:eastAsia="en-US"/>
              </w:rPr>
              <w:t>{</w:t>
            </w:r>
          </w:p>
        </w:tc>
        <w:tc>
          <w:tcPr>
            <w:tcW w:w="2267" w:type="dxa"/>
          </w:tcPr>
          <w:p w14:paraId="735B6D14" w14:textId="77777777" w:rsidR="00BF7949" w:rsidRPr="00D252AE" w:rsidRDefault="00BF7949" w:rsidP="00B7523D">
            <w:pPr>
              <w:pStyle w:val="TAL"/>
              <w:rPr>
                <w:lang w:eastAsia="en-US"/>
              </w:rPr>
            </w:pPr>
          </w:p>
        </w:tc>
        <w:tc>
          <w:tcPr>
            <w:tcW w:w="1700" w:type="dxa"/>
          </w:tcPr>
          <w:p w14:paraId="15748CB5" w14:textId="77777777" w:rsidR="00BF7949" w:rsidRPr="00D252AE" w:rsidRDefault="00BF7949" w:rsidP="00B7523D">
            <w:pPr>
              <w:pStyle w:val="TAL"/>
              <w:rPr>
                <w:lang w:eastAsia="en-US"/>
              </w:rPr>
            </w:pPr>
          </w:p>
        </w:tc>
        <w:tc>
          <w:tcPr>
            <w:tcW w:w="1245" w:type="dxa"/>
          </w:tcPr>
          <w:p w14:paraId="3346B9B9" w14:textId="77777777" w:rsidR="00BF7949" w:rsidRPr="00D252AE" w:rsidRDefault="00BF7949" w:rsidP="00B7523D">
            <w:pPr>
              <w:pStyle w:val="TAL"/>
              <w:rPr>
                <w:lang w:eastAsia="en-US"/>
              </w:rPr>
            </w:pPr>
          </w:p>
        </w:tc>
      </w:tr>
      <w:tr w:rsidR="00BF7949" w:rsidRPr="00D252AE" w14:paraId="791A2AA1" w14:textId="77777777" w:rsidTr="00B7523D">
        <w:tc>
          <w:tcPr>
            <w:tcW w:w="4535" w:type="dxa"/>
          </w:tcPr>
          <w:p w14:paraId="7A3999E3" w14:textId="77777777" w:rsidR="00BF7949" w:rsidRPr="00D252AE" w:rsidRDefault="00BF7949" w:rsidP="00B7523D">
            <w:pPr>
              <w:pStyle w:val="TAL"/>
              <w:rPr>
                <w:lang w:eastAsia="en-US"/>
              </w:rPr>
            </w:pPr>
            <w:r w:rsidRPr="00D252AE">
              <w:rPr>
                <w:lang w:eastAsia="en-US"/>
              </w:rPr>
              <w:t xml:space="preserve">    </w:t>
            </w:r>
            <w:proofErr w:type="spellStart"/>
            <w:r w:rsidRPr="00D252AE">
              <w:rPr>
                <w:lang w:eastAsia="en-US"/>
              </w:rPr>
              <w:t>statusReportRequired</w:t>
            </w:r>
            <w:proofErr w:type="spellEnd"/>
          </w:p>
        </w:tc>
        <w:tc>
          <w:tcPr>
            <w:tcW w:w="2267" w:type="dxa"/>
          </w:tcPr>
          <w:p w14:paraId="0ED19C25" w14:textId="77777777" w:rsidR="00BF7949" w:rsidRPr="00D252AE" w:rsidRDefault="00BF7949" w:rsidP="00B7523D">
            <w:pPr>
              <w:pStyle w:val="TAL"/>
              <w:rPr>
                <w:lang w:eastAsia="en-US"/>
              </w:rPr>
            </w:pPr>
            <w:r w:rsidRPr="00D252AE">
              <w:rPr>
                <w:lang w:eastAsia="en-US"/>
              </w:rPr>
              <w:t>True</w:t>
            </w:r>
          </w:p>
        </w:tc>
        <w:tc>
          <w:tcPr>
            <w:tcW w:w="1700" w:type="dxa"/>
          </w:tcPr>
          <w:p w14:paraId="1A5FE287" w14:textId="77777777" w:rsidR="00BF7949" w:rsidRPr="00D252AE" w:rsidRDefault="00BF7949" w:rsidP="00B7523D">
            <w:pPr>
              <w:pStyle w:val="TAL"/>
              <w:rPr>
                <w:lang w:eastAsia="en-US"/>
              </w:rPr>
            </w:pPr>
          </w:p>
        </w:tc>
        <w:tc>
          <w:tcPr>
            <w:tcW w:w="1245" w:type="dxa"/>
          </w:tcPr>
          <w:p w14:paraId="6B821986" w14:textId="77777777" w:rsidR="00BF7949" w:rsidRPr="00D252AE" w:rsidRDefault="00BF7949" w:rsidP="00B7523D">
            <w:pPr>
              <w:pStyle w:val="TAL"/>
              <w:rPr>
                <w:lang w:eastAsia="en-US"/>
              </w:rPr>
            </w:pPr>
          </w:p>
        </w:tc>
      </w:tr>
      <w:tr w:rsidR="00BF7949" w:rsidRPr="00D252AE" w14:paraId="5724E1C2" w14:textId="77777777" w:rsidTr="00B7523D">
        <w:tc>
          <w:tcPr>
            <w:tcW w:w="4535" w:type="dxa"/>
          </w:tcPr>
          <w:p w14:paraId="7BE2538D" w14:textId="77777777" w:rsidR="00BF7949" w:rsidRPr="00D252AE" w:rsidRDefault="00BF7949" w:rsidP="00B7523D">
            <w:pPr>
              <w:pStyle w:val="TAL"/>
              <w:rPr>
                <w:lang w:eastAsia="en-US"/>
              </w:rPr>
            </w:pPr>
            <w:r w:rsidRPr="00D252AE">
              <w:rPr>
                <w:lang w:eastAsia="en-US"/>
              </w:rPr>
              <w:t xml:space="preserve">  }</w:t>
            </w:r>
          </w:p>
        </w:tc>
        <w:tc>
          <w:tcPr>
            <w:tcW w:w="2267" w:type="dxa"/>
          </w:tcPr>
          <w:p w14:paraId="34AC4C2C" w14:textId="77777777" w:rsidR="00BF7949" w:rsidRPr="00D252AE" w:rsidRDefault="00BF7949" w:rsidP="00B7523D">
            <w:pPr>
              <w:pStyle w:val="TAL"/>
              <w:rPr>
                <w:lang w:eastAsia="en-US"/>
              </w:rPr>
            </w:pPr>
          </w:p>
        </w:tc>
        <w:tc>
          <w:tcPr>
            <w:tcW w:w="1700" w:type="dxa"/>
          </w:tcPr>
          <w:p w14:paraId="50F308E1" w14:textId="77777777" w:rsidR="00BF7949" w:rsidRPr="00D252AE" w:rsidRDefault="00BF7949" w:rsidP="00B7523D">
            <w:pPr>
              <w:pStyle w:val="TAL"/>
              <w:rPr>
                <w:lang w:eastAsia="en-US"/>
              </w:rPr>
            </w:pPr>
          </w:p>
        </w:tc>
        <w:tc>
          <w:tcPr>
            <w:tcW w:w="1245" w:type="dxa"/>
          </w:tcPr>
          <w:p w14:paraId="16A871DD" w14:textId="77777777" w:rsidR="00BF7949" w:rsidRPr="00D252AE" w:rsidRDefault="00BF7949" w:rsidP="00B7523D">
            <w:pPr>
              <w:pStyle w:val="TAL"/>
              <w:rPr>
                <w:lang w:eastAsia="en-US"/>
              </w:rPr>
            </w:pPr>
          </w:p>
        </w:tc>
      </w:tr>
      <w:tr w:rsidR="00BF7949" w:rsidRPr="00D252AE" w14:paraId="5999D7CA" w14:textId="77777777" w:rsidTr="00B7523D">
        <w:tc>
          <w:tcPr>
            <w:tcW w:w="4535" w:type="dxa"/>
          </w:tcPr>
          <w:p w14:paraId="3CF5AB57" w14:textId="77777777" w:rsidR="00BF7949" w:rsidRPr="00D252AE" w:rsidRDefault="00BF7949" w:rsidP="00B7523D">
            <w:pPr>
              <w:pStyle w:val="TAL"/>
              <w:rPr>
                <w:lang w:eastAsia="en-US"/>
              </w:rPr>
            </w:pPr>
            <w:r w:rsidRPr="00D252AE">
              <w:rPr>
                <w:lang w:eastAsia="en-US"/>
              </w:rPr>
              <w:t>}</w:t>
            </w:r>
          </w:p>
        </w:tc>
        <w:tc>
          <w:tcPr>
            <w:tcW w:w="2267" w:type="dxa"/>
          </w:tcPr>
          <w:p w14:paraId="37BAF69B" w14:textId="77777777" w:rsidR="00BF7949" w:rsidRPr="00D252AE" w:rsidRDefault="00BF7949" w:rsidP="00B7523D">
            <w:pPr>
              <w:pStyle w:val="TAL"/>
              <w:rPr>
                <w:lang w:eastAsia="en-US"/>
              </w:rPr>
            </w:pPr>
          </w:p>
        </w:tc>
        <w:tc>
          <w:tcPr>
            <w:tcW w:w="1700" w:type="dxa"/>
          </w:tcPr>
          <w:p w14:paraId="1A937586" w14:textId="77777777" w:rsidR="00BF7949" w:rsidRPr="00D252AE" w:rsidRDefault="00BF7949" w:rsidP="00B7523D">
            <w:pPr>
              <w:pStyle w:val="TAL"/>
              <w:rPr>
                <w:lang w:eastAsia="en-US"/>
              </w:rPr>
            </w:pPr>
          </w:p>
        </w:tc>
        <w:tc>
          <w:tcPr>
            <w:tcW w:w="1245" w:type="dxa"/>
          </w:tcPr>
          <w:p w14:paraId="261047A9" w14:textId="77777777" w:rsidR="00BF7949" w:rsidRPr="00D252AE" w:rsidRDefault="00BF7949" w:rsidP="00B7523D">
            <w:pPr>
              <w:pStyle w:val="TAL"/>
              <w:rPr>
                <w:lang w:eastAsia="en-US"/>
              </w:rPr>
            </w:pPr>
          </w:p>
        </w:tc>
      </w:tr>
    </w:tbl>
    <w:p w14:paraId="7DF83F77" w14:textId="77777777" w:rsidR="00BF7949" w:rsidRPr="00D252AE" w:rsidRDefault="00BF7949" w:rsidP="00BF7949"/>
    <w:p w14:paraId="37A7A554" w14:textId="77777777" w:rsidR="005343D5" w:rsidRPr="00D252AE" w:rsidRDefault="005343D5" w:rsidP="00F31BD6">
      <w:pPr>
        <w:pStyle w:val="TH"/>
      </w:pPr>
      <w:r w:rsidRPr="00D252AE">
        <w:lastRenderedPageBreak/>
        <w:t>Table 7.1.3.4.1.3.3-</w:t>
      </w:r>
      <w:r w:rsidR="00BF7949" w:rsidRPr="00D252AE">
        <w:t>4</w:t>
      </w:r>
      <w:r w:rsidRPr="00D252AE">
        <w:t xml:space="preserve">: </w:t>
      </w:r>
      <w:proofErr w:type="spellStart"/>
      <w:r w:rsidRPr="00D252AE">
        <w:rPr>
          <w:i/>
          <w:iCs/>
        </w:rPr>
        <w:t>CellGroupConfig</w:t>
      </w:r>
      <w:proofErr w:type="spellEnd"/>
      <w:r w:rsidRPr="00D252AE">
        <w:rPr>
          <w:i/>
        </w:rPr>
        <w:t xml:space="preserve"> </w:t>
      </w:r>
      <w:r w:rsidR="00376A9C" w:rsidRPr="00D252AE">
        <w:t>for EN-DC</w:t>
      </w:r>
      <w:r w:rsidR="00376A9C" w:rsidRPr="00D252AE">
        <w:rPr>
          <w:i/>
        </w:rPr>
        <w:t xml:space="preserve"> </w:t>
      </w:r>
      <w:r w:rsidRPr="00D252AE">
        <w:t>(Table 7.1.3.4.1.3.3-</w:t>
      </w:r>
      <w:r w:rsidR="00BF7949" w:rsidRPr="00D252AE">
        <w:t>1</w:t>
      </w:r>
      <w:r w:rsidRPr="00D252A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343D5" w:rsidRPr="00D252AE" w14:paraId="495BD4E8" w14:textId="77777777" w:rsidTr="005D7939">
        <w:tc>
          <w:tcPr>
            <w:tcW w:w="9747" w:type="dxa"/>
            <w:gridSpan w:val="4"/>
          </w:tcPr>
          <w:p w14:paraId="357E4CFA" w14:textId="77777777" w:rsidR="005343D5" w:rsidRPr="00D252AE" w:rsidRDefault="005343D5" w:rsidP="005D7939">
            <w:pPr>
              <w:pStyle w:val="TAH"/>
              <w:jc w:val="left"/>
              <w:rPr>
                <w:b w:val="0"/>
                <w:lang w:eastAsia="en-US"/>
              </w:rPr>
            </w:pPr>
            <w:r w:rsidRPr="00D252AE">
              <w:rPr>
                <w:b w:val="0"/>
                <w:lang w:eastAsia="en-US"/>
              </w:rPr>
              <w:t>Derivation Path: 38.508-1 [4]</w:t>
            </w:r>
            <w:r w:rsidR="00A67D65" w:rsidRPr="00D252AE">
              <w:rPr>
                <w:b w:val="0"/>
                <w:lang w:eastAsia="en-US"/>
              </w:rPr>
              <w:t>,</w:t>
            </w:r>
            <w:r w:rsidRPr="00D252AE">
              <w:rPr>
                <w:b w:val="0"/>
                <w:lang w:eastAsia="en-US"/>
              </w:rPr>
              <w:t xml:space="preserve"> Table: </w:t>
            </w:r>
            <w:r w:rsidR="00A97F7B" w:rsidRPr="00D252AE">
              <w:rPr>
                <w:b w:val="0"/>
                <w:lang w:eastAsia="en-US"/>
              </w:rPr>
              <w:t>4.6.3-19</w:t>
            </w:r>
            <w:r w:rsidR="00964F5F" w:rsidRPr="00D252AE">
              <w:rPr>
                <w:b w:val="0"/>
              </w:rPr>
              <w:t xml:space="preserve"> with condition </w:t>
            </w:r>
            <w:proofErr w:type="spellStart"/>
            <w:r w:rsidR="00376A9C" w:rsidRPr="00D252AE">
              <w:rPr>
                <w:b w:val="0"/>
              </w:rPr>
              <w:t>PSCell_change</w:t>
            </w:r>
            <w:proofErr w:type="spellEnd"/>
          </w:p>
        </w:tc>
      </w:tr>
      <w:tr w:rsidR="005343D5" w:rsidRPr="00D252AE" w14:paraId="667F5045" w14:textId="77777777" w:rsidTr="005D7939">
        <w:tc>
          <w:tcPr>
            <w:tcW w:w="4535" w:type="dxa"/>
          </w:tcPr>
          <w:p w14:paraId="6303AA10" w14:textId="77777777" w:rsidR="005343D5" w:rsidRPr="00D252AE" w:rsidRDefault="005343D5" w:rsidP="005D7939">
            <w:pPr>
              <w:pStyle w:val="TAH"/>
              <w:rPr>
                <w:lang w:eastAsia="en-US"/>
              </w:rPr>
            </w:pPr>
            <w:r w:rsidRPr="00D252AE">
              <w:rPr>
                <w:lang w:eastAsia="en-US"/>
              </w:rPr>
              <w:t>Information Element</w:t>
            </w:r>
          </w:p>
        </w:tc>
        <w:tc>
          <w:tcPr>
            <w:tcW w:w="2267" w:type="dxa"/>
          </w:tcPr>
          <w:p w14:paraId="1EA0033A" w14:textId="77777777" w:rsidR="005343D5" w:rsidRPr="00D252AE" w:rsidRDefault="005343D5" w:rsidP="005D7939">
            <w:pPr>
              <w:pStyle w:val="TAH"/>
              <w:rPr>
                <w:lang w:eastAsia="en-US"/>
              </w:rPr>
            </w:pPr>
            <w:r w:rsidRPr="00D252AE">
              <w:rPr>
                <w:lang w:eastAsia="en-US"/>
              </w:rPr>
              <w:t>Value/remark</w:t>
            </w:r>
          </w:p>
        </w:tc>
        <w:tc>
          <w:tcPr>
            <w:tcW w:w="1700" w:type="dxa"/>
          </w:tcPr>
          <w:p w14:paraId="7BA8929F" w14:textId="77777777" w:rsidR="005343D5" w:rsidRPr="00D252AE" w:rsidRDefault="005343D5" w:rsidP="005D7939">
            <w:pPr>
              <w:pStyle w:val="TAH"/>
              <w:rPr>
                <w:lang w:eastAsia="en-US"/>
              </w:rPr>
            </w:pPr>
            <w:r w:rsidRPr="00D252AE">
              <w:rPr>
                <w:lang w:eastAsia="en-US"/>
              </w:rPr>
              <w:t>Comment</w:t>
            </w:r>
          </w:p>
        </w:tc>
        <w:tc>
          <w:tcPr>
            <w:tcW w:w="1245" w:type="dxa"/>
          </w:tcPr>
          <w:p w14:paraId="0D0DD3B4" w14:textId="77777777" w:rsidR="005343D5" w:rsidRPr="00D252AE" w:rsidRDefault="005343D5" w:rsidP="005D7939">
            <w:pPr>
              <w:pStyle w:val="TAH"/>
              <w:rPr>
                <w:lang w:eastAsia="en-US"/>
              </w:rPr>
            </w:pPr>
            <w:r w:rsidRPr="00D252AE">
              <w:rPr>
                <w:lang w:eastAsia="en-US"/>
              </w:rPr>
              <w:t>Condition</w:t>
            </w:r>
          </w:p>
        </w:tc>
      </w:tr>
      <w:tr w:rsidR="005343D5" w:rsidRPr="00D252AE" w14:paraId="0E8B1606" w14:textId="77777777" w:rsidTr="005D7939">
        <w:tc>
          <w:tcPr>
            <w:tcW w:w="4535" w:type="dxa"/>
          </w:tcPr>
          <w:p w14:paraId="3D374387" w14:textId="77777777" w:rsidR="005343D5" w:rsidRPr="00D252AE" w:rsidRDefault="005343D5" w:rsidP="005D7939">
            <w:pPr>
              <w:pStyle w:val="TAL"/>
              <w:rPr>
                <w:lang w:eastAsia="en-US"/>
              </w:rPr>
            </w:pPr>
            <w:proofErr w:type="spellStart"/>
            <w:r w:rsidRPr="00D252AE">
              <w:rPr>
                <w:lang w:eastAsia="en-US"/>
              </w:rPr>
              <w:t>CellGroupConfig</w:t>
            </w:r>
            <w:proofErr w:type="spellEnd"/>
            <w:r w:rsidRPr="00D252AE">
              <w:rPr>
                <w:lang w:eastAsia="en-US"/>
              </w:rPr>
              <w:t xml:space="preserve"> ::= </w:t>
            </w:r>
            <w:r w:rsidRPr="00D252AE">
              <w:rPr>
                <w:snapToGrid w:val="0"/>
                <w:lang w:eastAsia="en-US"/>
              </w:rPr>
              <w:t xml:space="preserve">SEQUENCE </w:t>
            </w:r>
            <w:r w:rsidRPr="00D252AE">
              <w:rPr>
                <w:lang w:eastAsia="en-US"/>
              </w:rPr>
              <w:t>{</w:t>
            </w:r>
          </w:p>
        </w:tc>
        <w:tc>
          <w:tcPr>
            <w:tcW w:w="2267" w:type="dxa"/>
          </w:tcPr>
          <w:p w14:paraId="0C26716E" w14:textId="77777777" w:rsidR="005343D5" w:rsidRPr="00D252AE" w:rsidRDefault="005343D5" w:rsidP="005D7939">
            <w:pPr>
              <w:pStyle w:val="TAL"/>
              <w:rPr>
                <w:lang w:eastAsia="en-US"/>
              </w:rPr>
            </w:pPr>
          </w:p>
        </w:tc>
        <w:tc>
          <w:tcPr>
            <w:tcW w:w="1700" w:type="dxa"/>
          </w:tcPr>
          <w:p w14:paraId="39DA4534" w14:textId="77777777" w:rsidR="005343D5" w:rsidRPr="00D252AE" w:rsidRDefault="005343D5" w:rsidP="005D7939">
            <w:pPr>
              <w:pStyle w:val="TAL"/>
              <w:rPr>
                <w:lang w:eastAsia="en-US"/>
              </w:rPr>
            </w:pPr>
          </w:p>
        </w:tc>
        <w:tc>
          <w:tcPr>
            <w:tcW w:w="1245" w:type="dxa"/>
          </w:tcPr>
          <w:p w14:paraId="059DB73B" w14:textId="77777777" w:rsidR="005343D5" w:rsidRPr="00D252AE" w:rsidRDefault="005343D5" w:rsidP="005D7939">
            <w:pPr>
              <w:pStyle w:val="TAL"/>
              <w:rPr>
                <w:lang w:eastAsia="en-US"/>
              </w:rPr>
            </w:pPr>
          </w:p>
        </w:tc>
      </w:tr>
      <w:tr w:rsidR="00964F5F" w:rsidRPr="00D252AE" w14:paraId="67AA9A77" w14:textId="77777777" w:rsidTr="00615B64">
        <w:tc>
          <w:tcPr>
            <w:tcW w:w="4535" w:type="dxa"/>
          </w:tcPr>
          <w:p w14:paraId="08D89184" w14:textId="77777777" w:rsidR="00964F5F" w:rsidRPr="00D252AE" w:rsidRDefault="00964F5F" w:rsidP="00615B64">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spCellConfig</w:t>
            </w:r>
            <w:proofErr w:type="spellEnd"/>
            <w:r w:rsidRPr="00D252AE">
              <w:rPr>
                <w:rFonts w:ascii="Arial" w:hAnsi="Arial"/>
                <w:sz w:val="18"/>
              </w:rPr>
              <w:t xml:space="preserve"> SEQUENCE {</w:t>
            </w:r>
          </w:p>
        </w:tc>
        <w:tc>
          <w:tcPr>
            <w:tcW w:w="2267" w:type="dxa"/>
            <w:vAlign w:val="center"/>
          </w:tcPr>
          <w:p w14:paraId="7753244E" w14:textId="77777777" w:rsidR="00964F5F" w:rsidRPr="00D252AE" w:rsidRDefault="00964F5F" w:rsidP="00615B64">
            <w:pPr>
              <w:keepNext/>
              <w:keepLines/>
              <w:spacing w:after="0"/>
              <w:rPr>
                <w:rFonts w:ascii="Arial" w:hAnsi="Arial"/>
                <w:sz w:val="18"/>
              </w:rPr>
            </w:pPr>
          </w:p>
        </w:tc>
        <w:tc>
          <w:tcPr>
            <w:tcW w:w="1700" w:type="dxa"/>
          </w:tcPr>
          <w:p w14:paraId="4BA4BCBF" w14:textId="77777777" w:rsidR="00964F5F" w:rsidRPr="00D252AE" w:rsidRDefault="00964F5F" w:rsidP="00615B64">
            <w:pPr>
              <w:keepNext/>
              <w:keepLines/>
              <w:spacing w:after="0"/>
              <w:rPr>
                <w:rFonts w:ascii="Arial" w:hAnsi="Arial"/>
                <w:sz w:val="18"/>
              </w:rPr>
            </w:pPr>
          </w:p>
        </w:tc>
        <w:tc>
          <w:tcPr>
            <w:tcW w:w="1245" w:type="dxa"/>
          </w:tcPr>
          <w:p w14:paraId="09E9C155" w14:textId="77777777" w:rsidR="00964F5F" w:rsidRPr="00D252AE" w:rsidRDefault="00964F5F" w:rsidP="00615B64">
            <w:pPr>
              <w:keepNext/>
              <w:keepLines/>
              <w:spacing w:after="0"/>
              <w:rPr>
                <w:rFonts w:ascii="Arial" w:hAnsi="Arial"/>
                <w:sz w:val="18"/>
              </w:rPr>
            </w:pPr>
          </w:p>
        </w:tc>
      </w:tr>
      <w:tr w:rsidR="00964F5F" w:rsidRPr="00D252AE" w14:paraId="42D162E1" w14:textId="77777777" w:rsidTr="00615B64">
        <w:tc>
          <w:tcPr>
            <w:tcW w:w="4535" w:type="dxa"/>
          </w:tcPr>
          <w:p w14:paraId="16F4B71A" w14:textId="77777777" w:rsidR="00964F5F" w:rsidRPr="00D252AE" w:rsidRDefault="00964F5F" w:rsidP="00615B64">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reconfigurationWithSync</w:t>
            </w:r>
            <w:proofErr w:type="spellEnd"/>
            <w:r w:rsidRPr="00D252AE">
              <w:rPr>
                <w:rFonts w:ascii="Arial" w:hAnsi="Arial"/>
                <w:sz w:val="18"/>
              </w:rPr>
              <w:t xml:space="preserve"> SEQUENCE {</w:t>
            </w:r>
          </w:p>
        </w:tc>
        <w:tc>
          <w:tcPr>
            <w:tcW w:w="2267" w:type="dxa"/>
            <w:vAlign w:val="center"/>
          </w:tcPr>
          <w:p w14:paraId="45211B30" w14:textId="77777777" w:rsidR="00964F5F" w:rsidRPr="00D252AE" w:rsidRDefault="00964F5F" w:rsidP="00615B64">
            <w:pPr>
              <w:keepNext/>
              <w:keepLines/>
              <w:spacing w:after="0"/>
              <w:rPr>
                <w:rFonts w:ascii="Arial" w:hAnsi="Arial"/>
                <w:sz w:val="18"/>
              </w:rPr>
            </w:pPr>
          </w:p>
        </w:tc>
        <w:tc>
          <w:tcPr>
            <w:tcW w:w="1700" w:type="dxa"/>
          </w:tcPr>
          <w:p w14:paraId="221CE9DD" w14:textId="77777777" w:rsidR="00964F5F" w:rsidRPr="00D252AE" w:rsidRDefault="00964F5F" w:rsidP="00615B64">
            <w:pPr>
              <w:keepNext/>
              <w:keepLines/>
              <w:spacing w:after="0"/>
              <w:rPr>
                <w:rFonts w:ascii="Arial" w:hAnsi="Arial"/>
                <w:sz w:val="18"/>
              </w:rPr>
            </w:pPr>
          </w:p>
        </w:tc>
        <w:tc>
          <w:tcPr>
            <w:tcW w:w="1245" w:type="dxa"/>
          </w:tcPr>
          <w:p w14:paraId="4A448C91" w14:textId="77777777" w:rsidR="00964F5F" w:rsidRPr="00D252AE" w:rsidRDefault="00964F5F" w:rsidP="00615B64">
            <w:pPr>
              <w:keepNext/>
              <w:keepLines/>
              <w:spacing w:after="0"/>
              <w:rPr>
                <w:rFonts w:ascii="Arial" w:hAnsi="Arial"/>
                <w:sz w:val="18"/>
              </w:rPr>
            </w:pPr>
          </w:p>
        </w:tc>
      </w:tr>
      <w:tr w:rsidR="00964F5F" w:rsidRPr="00D252AE" w14:paraId="7B2CE81F" w14:textId="77777777" w:rsidTr="00615B64">
        <w:tc>
          <w:tcPr>
            <w:tcW w:w="4535" w:type="dxa"/>
          </w:tcPr>
          <w:p w14:paraId="75CB2129" w14:textId="77777777" w:rsidR="00964F5F" w:rsidRPr="00D252AE" w:rsidRDefault="00964F5F" w:rsidP="00615B64">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spCellConfigCommon</w:t>
            </w:r>
            <w:proofErr w:type="spellEnd"/>
          </w:p>
        </w:tc>
        <w:tc>
          <w:tcPr>
            <w:tcW w:w="2267" w:type="dxa"/>
            <w:vAlign w:val="center"/>
          </w:tcPr>
          <w:p w14:paraId="0CC4106B" w14:textId="77777777" w:rsidR="00964F5F" w:rsidRPr="00D252AE" w:rsidRDefault="00964F5F" w:rsidP="00615B64">
            <w:pPr>
              <w:keepNext/>
              <w:keepLines/>
              <w:spacing w:after="0"/>
              <w:rPr>
                <w:rFonts w:ascii="Arial" w:hAnsi="Arial"/>
                <w:sz w:val="18"/>
              </w:rPr>
            </w:pPr>
            <w:proofErr w:type="spellStart"/>
            <w:r w:rsidRPr="00D252AE">
              <w:rPr>
                <w:rFonts w:ascii="Arial" w:hAnsi="Arial"/>
                <w:sz w:val="18"/>
              </w:rPr>
              <w:t>ServingCellConfigCommon</w:t>
            </w:r>
            <w:proofErr w:type="spellEnd"/>
          </w:p>
        </w:tc>
        <w:tc>
          <w:tcPr>
            <w:tcW w:w="1700" w:type="dxa"/>
          </w:tcPr>
          <w:p w14:paraId="58B68959" w14:textId="77777777" w:rsidR="00964F5F" w:rsidRPr="00D252AE" w:rsidRDefault="00964F5F" w:rsidP="00615B64">
            <w:pPr>
              <w:keepNext/>
              <w:keepLines/>
              <w:spacing w:after="0"/>
              <w:rPr>
                <w:rFonts w:ascii="Arial" w:hAnsi="Arial"/>
                <w:sz w:val="18"/>
              </w:rPr>
            </w:pPr>
          </w:p>
        </w:tc>
        <w:tc>
          <w:tcPr>
            <w:tcW w:w="1245" w:type="dxa"/>
          </w:tcPr>
          <w:p w14:paraId="6DC0092D" w14:textId="77777777" w:rsidR="00964F5F" w:rsidRPr="00D252AE" w:rsidRDefault="00964F5F" w:rsidP="00615B64">
            <w:pPr>
              <w:keepNext/>
              <w:keepLines/>
              <w:spacing w:after="0"/>
              <w:rPr>
                <w:rFonts w:ascii="Arial" w:hAnsi="Arial"/>
                <w:sz w:val="18"/>
              </w:rPr>
            </w:pPr>
          </w:p>
        </w:tc>
      </w:tr>
      <w:tr w:rsidR="005343D5" w:rsidRPr="00D252AE" w14:paraId="33334A5B" w14:textId="77777777" w:rsidTr="005D7939">
        <w:tc>
          <w:tcPr>
            <w:tcW w:w="4535" w:type="dxa"/>
          </w:tcPr>
          <w:p w14:paraId="04D1F94E" w14:textId="77777777" w:rsidR="005343D5" w:rsidRPr="00D252AE" w:rsidRDefault="005343D5" w:rsidP="005D7939">
            <w:pPr>
              <w:pStyle w:val="TAL"/>
              <w:rPr>
                <w:lang w:eastAsia="en-US"/>
              </w:rPr>
            </w:pPr>
            <w:bookmarkStart w:id="47" w:name="_Hlk514174178"/>
            <w:r w:rsidRPr="00D252AE">
              <w:rPr>
                <w:lang w:eastAsia="en-US"/>
              </w:rPr>
              <w:t xml:space="preserve">    }</w:t>
            </w:r>
          </w:p>
        </w:tc>
        <w:tc>
          <w:tcPr>
            <w:tcW w:w="2267" w:type="dxa"/>
          </w:tcPr>
          <w:p w14:paraId="0655EB8C" w14:textId="77777777" w:rsidR="005343D5" w:rsidRPr="00D252AE" w:rsidRDefault="005343D5" w:rsidP="005D7939">
            <w:pPr>
              <w:pStyle w:val="TAL"/>
              <w:rPr>
                <w:lang w:eastAsia="en-US"/>
              </w:rPr>
            </w:pPr>
          </w:p>
        </w:tc>
        <w:tc>
          <w:tcPr>
            <w:tcW w:w="1700" w:type="dxa"/>
          </w:tcPr>
          <w:p w14:paraId="293A14E8" w14:textId="77777777" w:rsidR="005343D5" w:rsidRPr="00D252AE" w:rsidRDefault="005343D5" w:rsidP="005D7939">
            <w:pPr>
              <w:pStyle w:val="TAL"/>
              <w:rPr>
                <w:lang w:eastAsia="en-US"/>
              </w:rPr>
            </w:pPr>
          </w:p>
        </w:tc>
        <w:tc>
          <w:tcPr>
            <w:tcW w:w="1245" w:type="dxa"/>
          </w:tcPr>
          <w:p w14:paraId="3440C0DA" w14:textId="77777777" w:rsidR="005343D5" w:rsidRPr="00D252AE" w:rsidRDefault="005343D5" w:rsidP="005D7939">
            <w:pPr>
              <w:pStyle w:val="TAL"/>
              <w:rPr>
                <w:lang w:eastAsia="en-US"/>
              </w:rPr>
            </w:pPr>
          </w:p>
        </w:tc>
      </w:tr>
      <w:tr w:rsidR="005343D5" w:rsidRPr="00D252AE" w14:paraId="340008B2" w14:textId="77777777" w:rsidTr="005D7939">
        <w:tc>
          <w:tcPr>
            <w:tcW w:w="4535" w:type="dxa"/>
          </w:tcPr>
          <w:p w14:paraId="51B852C2" w14:textId="77777777" w:rsidR="005343D5" w:rsidRPr="00D252AE" w:rsidRDefault="005343D5" w:rsidP="005D7939">
            <w:pPr>
              <w:pStyle w:val="TAL"/>
              <w:rPr>
                <w:lang w:eastAsia="en-US"/>
              </w:rPr>
            </w:pPr>
            <w:r w:rsidRPr="00D252AE">
              <w:rPr>
                <w:lang w:eastAsia="en-US"/>
              </w:rPr>
              <w:t xml:space="preserve">  }</w:t>
            </w:r>
          </w:p>
        </w:tc>
        <w:tc>
          <w:tcPr>
            <w:tcW w:w="2267" w:type="dxa"/>
          </w:tcPr>
          <w:p w14:paraId="274BC42E" w14:textId="77777777" w:rsidR="005343D5" w:rsidRPr="00D252AE" w:rsidRDefault="005343D5" w:rsidP="005D7939">
            <w:pPr>
              <w:pStyle w:val="TAL"/>
              <w:rPr>
                <w:lang w:eastAsia="en-US"/>
              </w:rPr>
            </w:pPr>
          </w:p>
        </w:tc>
        <w:tc>
          <w:tcPr>
            <w:tcW w:w="1700" w:type="dxa"/>
          </w:tcPr>
          <w:p w14:paraId="20B1DB2D" w14:textId="77777777" w:rsidR="005343D5" w:rsidRPr="00D252AE" w:rsidRDefault="005343D5" w:rsidP="005D7939">
            <w:pPr>
              <w:pStyle w:val="TAL"/>
              <w:rPr>
                <w:lang w:eastAsia="en-US"/>
              </w:rPr>
            </w:pPr>
          </w:p>
        </w:tc>
        <w:tc>
          <w:tcPr>
            <w:tcW w:w="1245" w:type="dxa"/>
          </w:tcPr>
          <w:p w14:paraId="6232053E" w14:textId="77777777" w:rsidR="005343D5" w:rsidRPr="00D252AE" w:rsidRDefault="005343D5" w:rsidP="005D7939">
            <w:pPr>
              <w:pStyle w:val="TAL"/>
              <w:rPr>
                <w:lang w:eastAsia="en-US"/>
              </w:rPr>
            </w:pPr>
          </w:p>
        </w:tc>
      </w:tr>
      <w:bookmarkEnd w:id="47"/>
      <w:tr w:rsidR="005343D5" w:rsidRPr="00D252AE" w14:paraId="54EFBD22" w14:textId="77777777" w:rsidTr="005D7939">
        <w:tc>
          <w:tcPr>
            <w:tcW w:w="4535" w:type="dxa"/>
            <w:tcBorders>
              <w:top w:val="single" w:sz="4" w:space="0" w:color="auto"/>
              <w:left w:val="single" w:sz="4" w:space="0" w:color="auto"/>
              <w:bottom w:val="single" w:sz="4" w:space="0" w:color="auto"/>
              <w:right w:val="single" w:sz="4" w:space="0" w:color="auto"/>
            </w:tcBorders>
          </w:tcPr>
          <w:p w14:paraId="005A6118" w14:textId="77777777" w:rsidR="005343D5" w:rsidRPr="00D252AE" w:rsidRDefault="005343D5" w:rsidP="005D7939">
            <w:pPr>
              <w:pStyle w:val="TAL"/>
              <w:rPr>
                <w:lang w:eastAsia="en-US"/>
              </w:rPr>
            </w:pPr>
            <w:r w:rsidRPr="00D252AE">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64B93B0" w14:textId="77777777" w:rsidR="005343D5" w:rsidRPr="00D252AE" w:rsidRDefault="005343D5" w:rsidP="005D793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C6D82BB" w14:textId="77777777" w:rsidR="005343D5" w:rsidRPr="00D252AE" w:rsidRDefault="005343D5" w:rsidP="005D793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03D2636" w14:textId="77777777" w:rsidR="005343D5" w:rsidRPr="00D252AE" w:rsidRDefault="005343D5" w:rsidP="005D7939">
            <w:pPr>
              <w:pStyle w:val="TAL"/>
              <w:rPr>
                <w:lang w:eastAsia="en-US"/>
              </w:rPr>
            </w:pPr>
          </w:p>
        </w:tc>
      </w:tr>
    </w:tbl>
    <w:p w14:paraId="0C37A130" w14:textId="77777777" w:rsidR="00BF7949" w:rsidRPr="00D252AE" w:rsidRDefault="00BF7949" w:rsidP="00BF7949"/>
    <w:p w14:paraId="4D2F6E20" w14:textId="77777777" w:rsidR="00376A9C" w:rsidRPr="00D252AE" w:rsidRDefault="00376A9C" w:rsidP="00376A9C">
      <w:pPr>
        <w:pStyle w:val="TH"/>
      </w:pPr>
      <w:r w:rsidRPr="00D252AE">
        <w:t xml:space="preserve">Table 7.1.3.4.1.3.3-4A: </w:t>
      </w:r>
      <w:proofErr w:type="spellStart"/>
      <w:r w:rsidRPr="00D252AE">
        <w:rPr>
          <w:i/>
          <w:iCs/>
        </w:rPr>
        <w:t>CellGroupConfig</w:t>
      </w:r>
      <w:proofErr w:type="spellEnd"/>
      <w:r w:rsidRPr="00D252AE">
        <w:rPr>
          <w:i/>
        </w:rPr>
        <w:t xml:space="preserve"> </w:t>
      </w:r>
      <w:r w:rsidRPr="00D252AE">
        <w:t>for NR</w:t>
      </w:r>
      <w:r w:rsidR="00631D78" w:rsidRPr="00D252AE">
        <w:t>/5GC</w:t>
      </w:r>
      <w:r w:rsidRPr="00D252AE">
        <w:rPr>
          <w:i/>
        </w:rPr>
        <w:t xml:space="preserve"> </w:t>
      </w:r>
      <w:r w:rsidRPr="00D252AE">
        <w:t>(Table 7.1.3.4.1.3.3-1)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76A9C" w:rsidRPr="00D252AE" w14:paraId="41BD9BC7" w14:textId="77777777" w:rsidTr="00E84816">
        <w:tc>
          <w:tcPr>
            <w:tcW w:w="9747" w:type="dxa"/>
          </w:tcPr>
          <w:p w14:paraId="2FA0AA9A" w14:textId="77777777" w:rsidR="00376A9C" w:rsidRPr="00D252AE" w:rsidRDefault="00376A9C" w:rsidP="00E84816">
            <w:pPr>
              <w:pStyle w:val="TAH"/>
              <w:jc w:val="left"/>
              <w:rPr>
                <w:b w:val="0"/>
              </w:rPr>
            </w:pPr>
            <w:r w:rsidRPr="00D252AE">
              <w:rPr>
                <w:b w:val="0"/>
              </w:rPr>
              <w:t xml:space="preserve">Derivation Path: 38.508-1 [4], Table: 4.6.3-19 with condition </w:t>
            </w:r>
            <w:proofErr w:type="spellStart"/>
            <w:r w:rsidRPr="00D252AE">
              <w:rPr>
                <w:b w:val="0"/>
              </w:rPr>
              <w:t>PCell_change</w:t>
            </w:r>
            <w:proofErr w:type="spellEnd"/>
          </w:p>
        </w:tc>
      </w:tr>
    </w:tbl>
    <w:p w14:paraId="220E0639" w14:textId="77777777" w:rsidR="00376A9C" w:rsidRPr="00D252AE" w:rsidRDefault="00376A9C" w:rsidP="00EE2286"/>
    <w:p w14:paraId="0F1185E3" w14:textId="77777777" w:rsidR="00F90881" w:rsidRPr="00D252AE" w:rsidRDefault="00BF7949" w:rsidP="00310B78">
      <w:pPr>
        <w:pStyle w:val="TH"/>
      </w:pPr>
      <w:r w:rsidRPr="00D252AE">
        <w:t xml:space="preserve">Table 7.1.3.4.1.3.3-5: </w:t>
      </w:r>
      <w:r w:rsidR="00F90881" w:rsidRPr="00D252AE">
        <w:t>Void</w:t>
      </w:r>
    </w:p>
    <w:p w14:paraId="2E4A0C64" w14:textId="77777777" w:rsidR="005343D5" w:rsidRPr="00D252AE" w:rsidRDefault="005343D5" w:rsidP="00F31BD6">
      <w:pPr>
        <w:pStyle w:val="TH"/>
      </w:pPr>
      <w:r w:rsidRPr="00D252AE">
        <w:t>Table 7.1.3.4.1.3.3-</w:t>
      </w:r>
      <w:r w:rsidR="001977B9" w:rsidRPr="00D252AE">
        <w:t>6</w:t>
      </w:r>
      <w:r w:rsidRPr="00D252AE">
        <w:t xml:space="preserve">: </w:t>
      </w:r>
      <w:r w:rsidR="00631D78" w:rsidRPr="00D252AE">
        <w:t>Void</w:t>
      </w:r>
    </w:p>
    <w:p w14:paraId="69CA1145" w14:textId="77777777" w:rsidR="005343D5" w:rsidRPr="00D252AE" w:rsidRDefault="005343D5" w:rsidP="00FD201E"/>
    <w:sectPr w:rsidR="005343D5" w:rsidRPr="00D252AE" w:rsidSect="00D252AE">
      <w:headerReference w:type="default" r:id="rId13"/>
      <w:footerReference w:type="default" r:id="rId14"/>
      <w:footnotePr>
        <w:numRestart w:val="eachSect"/>
      </w:footnotePr>
      <w:pgSz w:w="16702" w:h="16840" w:code="9"/>
      <w:pgMar w:top="1416" w:right="5928" w:bottom="1133" w:left="1133" w:header="850" w:footer="340" w:gutter="0"/>
      <w:pgNumType w:start="39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2890E1" w14:textId="77777777" w:rsidR="00BE63DF" w:rsidRDefault="00BE63DF">
      <w:r>
        <w:separator/>
      </w:r>
    </w:p>
  </w:endnote>
  <w:endnote w:type="continuationSeparator" w:id="0">
    <w:p w14:paraId="0395AED2" w14:textId="77777777" w:rsidR="00BE63DF" w:rsidRDefault="00BE6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87720" w14:textId="5F54C5F0" w:rsidR="00500071" w:rsidRDefault="002959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364B21" w14:textId="77777777" w:rsidR="00BE63DF" w:rsidRDefault="00BE63DF">
      <w:r>
        <w:separator/>
      </w:r>
    </w:p>
  </w:footnote>
  <w:footnote w:type="continuationSeparator" w:id="0">
    <w:p w14:paraId="1D1077DC" w14:textId="77777777" w:rsidR="00BE63DF" w:rsidRDefault="00BE63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3C957" w14:textId="77777777" w:rsidR="000A38A0" w:rsidRDefault="000A38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38D50" w14:textId="3C656B5C"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V16.1</w:t>
    </w:r>
    <w:r w:rsidR="00772903">
      <w:rPr>
        <w:rFonts w:ascii="Arial" w:hAnsi="Arial" w:cs="Arial"/>
        <w:b/>
        <w:sz w:val="18"/>
        <w:szCs w:val="18"/>
      </w:rPr>
      <w:t>1</w:t>
    </w:r>
    <w:r>
      <w:rPr>
        <w:rFonts w:ascii="Arial" w:hAnsi="Arial" w:cs="Arial"/>
        <w:b/>
        <w:sz w:val="18"/>
        <w:szCs w:val="18"/>
      </w:rPr>
      <w:t>.</w:t>
    </w:r>
    <w:r w:rsidR="009A7A6C">
      <w:rPr>
        <w:rFonts w:ascii="Arial" w:hAnsi="Arial" w:cs="Arial"/>
        <w:b/>
        <w:sz w:val="18"/>
        <w:szCs w:val="18"/>
      </w:rPr>
      <w:t>1</w:t>
    </w:r>
    <w:r>
      <w:rPr>
        <w:rFonts w:ascii="Arial" w:hAnsi="Arial" w:cs="Arial"/>
        <w:b/>
        <w:sz w:val="18"/>
        <w:szCs w:val="18"/>
      </w:rPr>
      <w:t xml:space="preserve"> (202</w:t>
    </w:r>
    <w:r w:rsidR="00772903">
      <w:rPr>
        <w:rFonts w:ascii="Arial" w:hAnsi="Arial" w:cs="Arial"/>
        <w:b/>
        <w:sz w:val="18"/>
        <w:szCs w:val="18"/>
      </w:rPr>
      <w:t>2</w:t>
    </w:r>
    <w:r>
      <w:rPr>
        <w:rFonts w:ascii="Arial" w:hAnsi="Arial" w:cs="Arial"/>
        <w:b/>
        <w:sz w:val="18"/>
        <w:szCs w:val="18"/>
      </w:rPr>
      <w:t>-</w:t>
    </w:r>
    <w:r w:rsidR="00772903">
      <w:rPr>
        <w:rFonts w:ascii="Arial" w:hAnsi="Arial" w:cs="Arial"/>
        <w:b/>
        <w:sz w:val="18"/>
        <w:szCs w:val="18"/>
      </w:rPr>
      <w:t>03</w:t>
    </w:r>
    <w:r>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147F9A7F"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16</w:t>
    </w:r>
  </w:p>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0"/>
  </w:num>
  <w:num w:numId="5">
    <w:abstractNumId w:val="14"/>
  </w:num>
  <w:num w:numId="6">
    <w:abstractNumId w:val="12"/>
  </w:num>
  <w:num w:numId="7">
    <w:abstractNumId w:val="18"/>
  </w:num>
  <w:num w:numId="8">
    <w:abstractNumId w:val="22"/>
  </w:num>
  <w:num w:numId="9">
    <w:abstractNumId w:val="9"/>
  </w:num>
  <w:num w:numId="10">
    <w:abstractNumId w:val="11"/>
  </w:num>
  <w:num w:numId="11">
    <w:abstractNumId w:val="1"/>
  </w:num>
  <w:num w:numId="12">
    <w:abstractNumId w:val="2"/>
  </w:num>
  <w:num w:numId="13">
    <w:abstractNumId w:val="24"/>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6"/>
  </w:num>
  <w:num w:numId="22">
    <w:abstractNumId w:val="21"/>
  </w:num>
  <w:num w:numId="23">
    <w:abstractNumId w:val="3"/>
  </w:num>
  <w:num w:numId="24">
    <w:abstractNumId w:val="28"/>
  </w:num>
  <w:num w:numId="25">
    <w:abstractNumId w:val="7"/>
  </w:num>
  <w:num w:numId="26">
    <w:abstractNumId w:val="23"/>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875BD"/>
    <w:rsid w:val="00091ACA"/>
    <w:rsid w:val="00091C55"/>
    <w:rsid w:val="000922DF"/>
    <w:rsid w:val="00094522"/>
    <w:rsid w:val="00095389"/>
    <w:rsid w:val="000953F9"/>
    <w:rsid w:val="0009740B"/>
    <w:rsid w:val="00097E46"/>
    <w:rsid w:val="000A189F"/>
    <w:rsid w:val="000A1CEA"/>
    <w:rsid w:val="000A38A0"/>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3DB"/>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242"/>
    <w:rsid w:val="001A048C"/>
    <w:rsid w:val="001A05C3"/>
    <w:rsid w:val="001A0FD8"/>
    <w:rsid w:val="001A1A40"/>
    <w:rsid w:val="001A29D2"/>
    <w:rsid w:val="001A4123"/>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C4D"/>
    <w:rsid w:val="00212F4D"/>
    <w:rsid w:val="00213EE5"/>
    <w:rsid w:val="00220DB7"/>
    <w:rsid w:val="00220FB4"/>
    <w:rsid w:val="00221588"/>
    <w:rsid w:val="0022181B"/>
    <w:rsid w:val="00222A27"/>
    <w:rsid w:val="00224789"/>
    <w:rsid w:val="0022576E"/>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3402"/>
    <w:rsid w:val="003955BD"/>
    <w:rsid w:val="0039611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247"/>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775"/>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29EF"/>
    <w:rsid w:val="004E4DFD"/>
    <w:rsid w:val="004E4E7E"/>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6988"/>
    <w:rsid w:val="00506AEA"/>
    <w:rsid w:val="005074E0"/>
    <w:rsid w:val="00507DF3"/>
    <w:rsid w:val="005101BD"/>
    <w:rsid w:val="005112CA"/>
    <w:rsid w:val="00511F02"/>
    <w:rsid w:val="005120AF"/>
    <w:rsid w:val="005126F8"/>
    <w:rsid w:val="005127C1"/>
    <w:rsid w:val="00514117"/>
    <w:rsid w:val="00514DC2"/>
    <w:rsid w:val="00515967"/>
    <w:rsid w:val="0051786D"/>
    <w:rsid w:val="005218D2"/>
    <w:rsid w:val="0052495D"/>
    <w:rsid w:val="00525C57"/>
    <w:rsid w:val="005261FA"/>
    <w:rsid w:val="00526691"/>
    <w:rsid w:val="005270F4"/>
    <w:rsid w:val="00531565"/>
    <w:rsid w:val="00531AE1"/>
    <w:rsid w:val="00531AEA"/>
    <w:rsid w:val="005329C6"/>
    <w:rsid w:val="00532AF4"/>
    <w:rsid w:val="00532E89"/>
    <w:rsid w:val="0053423B"/>
    <w:rsid w:val="005343D5"/>
    <w:rsid w:val="00534A2E"/>
    <w:rsid w:val="00535480"/>
    <w:rsid w:val="00537B67"/>
    <w:rsid w:val="00537D22"/>
    <w:rsid w:val="00540535"/>
    <w:rsid w:val="005419F8"/>
    <w:rsid w:val="00541B2E"/>
    <w:rsid w:val="00541C48"/>
    <w:rsid w:val="005433A4"/>
    <w:rsid w:val="00543E6C"/>
    <w:rsid w:val="00544987"/>
    <w:rsid w:val="00547B87"/>
    <w:rsid w:val="00550DCF"/>
    <w:rsid w:val="005511E3"/>
    <w:rsid w:val="00552436"/>
    <w:rsid w:val="0055325E"/>
    <w:rsid w:val="005532AA"/>
    <w:rsid w:val="00555A46"/>
    <w:rsid w:val="00555E04"/>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414E"/>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903"/>
    <w:rsid w:val="00772ADF"/>
    <w:rsid w:val="00772F0C"/>
    <w:rsid w:val="00773863"/>
    <w:rsid w:val="0077503D"/>
    <w:rsid w:val="007763E4"/>
    <w:rsid w:val="007768C4"/>
    <w:rsid w:val="00776B91"/>
    <w:rsid w:val="00777C27"/>
    <w:rsid w:val="00777C4C"/>
    <w:rsid w:val="0078071C"/>
    <w:rsid w:val="007809A6"/>
    <w:rsid w:val="00781F0F"/>
    <w:rsid w:val="007833F4"/>
    <w:rsid w:val="007834D6"/>
    <w:rsid w:val="00783FF8"/>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19C1"/>
    <w:rsid w:val="008125A4"/>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3B4E"/>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560C"/>
    <w:rsid w:val="0092561A"/>
    <w:rsid w:val="0092613F"/>
    <w:rsid w:val="009266B3"/>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C60"/>
    <w:rsid w:val="00986537"/>
    <w:rsid w:val="0098672A"/>
    <w:rsid w:val="00986EFE"/>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7A6C"/>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3073"/>
    <w:rsid w:val="009E4B1C"/>
    <w:rsid w:val="009E5CD2"/>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3154"/>
    <w:rsid w:val="00AC68C6"/>
    <w:rsid w:val="00AC6D04"/>
    <w:rsid w:val="00AD1EC9"/>
    <w:rsid w:val="00AD3857"/>
    <w:rsid w:val="00AD3907"/>
    <w:rsid w:val="00AD4FAA"/>
    <w:rsid w:val="00AD52C6"/>
    <w:rsid w:val="00AD76BD"/>
    <w:rsid w:val="00AE011A"/>
    <w:rsid w:val="00AE1454"/>
    <w:rsid w:val="00AE1DDE"/>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AD3"/>
    <w:rsid w:val="00B71F1D"/>
    <w:rsid w:val="00B7253A"/>
    <w:rsid w:val="00B72A20"/>
    <w:rsid w:val="00B72FB5"/>
    <w:rsid w:val="00B73983"/>
    <w:rsid w:val="00B750FB"/>
    <w:rsid w:val="00B7523D"/>
    <w:rsid w:val="00B758D8"/>
    <w:rsid w:val="00B76B70"/>
    <w:rsid w:val="00B77C53"/>
    <w:rsid w:val="00B800DF"/>
    <w:rsid w:val="00B8178C"/>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0323"/>
    <w:rsid w:val="00BE08D9"/>
    <w:rsid w:val="00BE1462"/>
    <w:rsid w:val="00BE232A"/>
    <w:rsid w:val="00BE2447"/>
    <w:rsid w:val="00BE244D"/>
    <w:rsid w:val="00BE341D"/>
    <w:rsid w:val="00BE4C50"/>
    <w:rsid w:val="00BE58C0"/>
    <w:rsid w:val="00BE6138"/>
    <w:rsid w:val="00BE63DF"/>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4BD8"/>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6E8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5AD3"/>
    <w:rsid w:val="00D16589"/>
    <w:rsid w:val="00D1788F"/>
    <w:rsid w:val="00D17BC3"/>
    <w:rsid w:val="00D21CF8"/>
    <w:rsid w:val="00D21DBB"/>
    <w:rsid w:val="00D23BD2"/>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2CD"/>
    <w:rsid w:val="00DE5B4F"/>
    <w:rsid w:val="00DE5C20"/>
    <w:rsid w:val="00DE6AC3"/>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601"/>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B47"/>
    <w:rsid w:val="00EB590D"/>
    <w:rsid w:val="00EB705A"/>
    <w:rsid w:val="00EB787A"/>
    <w:rsid w:val="00EB79FD"/>
    <w:rsid w:val="00EC02BB"/>
    <w:rsid w:val="00EC172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57D70"/>
    <w:rsid w:val="00F606B8"/>
    <w:rsid w:val="00F607E3"/>
    <w:rsid w:val="00F6245A"/>
    <w:rsid w:val="00F6282C"/>
    <w:rsid w:val="00F64BAF"/>
    <w:rsid w:val="00F64C8E"/>
    <w:rsid w:val="00F653B8"/>
    <w:rsid w:val="00F65577"/>
    <w:rsid w:val="00F65722"/>
    <w:rsid w:val="00F663FB"/>
    <w:rsid w:val="00F67B26"/>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8A2"/>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uiPriority="11" w:qFormat="1"/>
    <w:lsdException w:name="Hyperlink" w:qFormat="1"/>
    <w:lsdException w:name="Strong" w:uiPriority="18" w:qFormat="1"/>
    <w:lsdException w:name="Emphasis" w:uiPriority="20" w:qFormat="1"/>
    <w:lsdException w:name="HTML Top of Form" w:uiPriority="99"/>
    <w:lsdException w:name="HTML Bottom of Form" w:uiPriority="99"/>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2959B9"/>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2959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959B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959B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959B9"/>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2959B9"/>
    <w:pPr>
      <w:ind w:left="1701" w:hanging="1701"/>
      <w:outlineLvl w:val="4"/>
    </w:pPr>
    <w:rPr>
      <w:sz w:val="22"/>
    </w:rPr>
  </w:style>
  <w:style w:type="paragraph" w:styleId="Heading6">
    <w:name w:val="heading 6"/>
    <w:aliases w:val="T1,Header 6"/>
    <w:basedOn w:val="H6"/>
    <w:next w:val="Normal"/>
    <w:link w:val="Heading6Char"/>
    <w:qFormat/>
    <w:rsid w:val="002959B9"/>
    <w:pPr>
      <w:outlineLvl w:val="5"/>
    </w:pPr>
  </w:style>
  <w:style w:type="paragraph" w:styleId="Heading7">
    <w:name w:val="heading 7"/>
    <w:basedOn w:val="H6"/>
    <w:next w:val="Normal"/>
    <w:link w:val="Heading7Char"/>
    <w:qFormat/>
    <w:rsid w:val="002959B9"/>
    <w:pPr>
      <w:outlineLvl w:val="6"/>
    </w:pPr>
  </w:style>
  <w:style w:type="paragraph" w:styleId="Heading8">
    <w:name w:val="heading 8"/>
    <w:aliases w:val="Table Heading"/>
    <w:basedOn w:val="Heading1"/>
    <w:next w:val="Normal"/>
    <w:link w:val="Heading8Char"/>
    <w:qFormat/>
    <w:rsid w:val="002959B9"/>
    <w:pPr>
      <w:ind w:left="0" w:firstLine="0"/>
      <w:outlineLvl w:val="7"/>
    </w:pPr>
  </w:style>
  <w:style w:type="paragraph" w:styleId="Heading9">
    <w:name w:val="heading 9"/>
    <w:aliases w:val="Figure Heading,FH"/>
    <w:basedOn w:val="Heading8"/>
    <w:next w:val="Normal"/>
    <w:link w:val="Heading9Char"/>
    <w:qFormat/>
    <w:rsid w:val="002959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lang w:eastAsia="ja-JP"/>
    </w:rPr>
  </w:style>
  <w:style w:type="paragraph" w:customStyle="1" w:styleId="H6">
    <w:name w:val="H6"/>
    <w:basedOn w:val="Heading5"/>
    <w:next w:val="Normal"/>
    <w:link w:val="H6Char"/>
    <w:rsid w:val="002959B9"/>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aliases w:val="Table Heading Char"/>
    <w:link w:val="Heading8"/>
    <w:rsid w:val="00C57568"/>
    <w:rPr>
      <w:rFonts w:ascii="Arial" w:hAnsi="Arial"/>
      <w:sz w:val="36"/>
      <w:lang w:eastAsia="ja-JP"/>
    </w:rPr>
  </w:style>
  <w:style w:type="character" w:customStyle="1" w:styleId="Heading9Char">
    <w:name w:val="Heading 9 Char"/>
    <w:aliases w:val="Figure Heading Char,FH Char"/>
    <w:link w:val="Heading9"/>
    <w:rsid w:val="00C57568"/>
    <w:rPr>
      <w:rFonts w:ascii="Arial" w:hAnsi="Arial"/>
      <w:sz w:val="36"/>
      <w:lang w:eastAsia="ja-JP"/>
    </w:rPr>
  </w:style>
  <w:style w:type="paragraph" w:styleId="TOC9">
    <w:name w:val="toc 9"/>
    <w:basedOn w:val="TOC8"/>
    <w:rsid w:val="002959B9"/>
    <w:pPr>
      <w:ind w:left="1418" w:hanging="1418"/>
    </w:pPr>
  </w:style>
  <w:style w:type="paragraph" w:styleId="TOC8">
    <w:name w:val="toc 8"/>
    <w:basedOn w:val="TOC1"/>
    <w:rsid w:val="002959B9"/>
    <w:pPr>
      <w:spacing w:before="180"/>
      <w:ind w:left="2693" w:hanging="2693"/>
    </w:pPr>
    <w:rPr>
      <w:b/>
    </w:rPr>
  </w:style>
  <w:style w:type="paragraph" w:styleId="TOC1">
    <w:name w:val="toc 1"/>
    <w:aliases w:val="Observation TOC2"/>
    <w:rsid w:val="002959B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2959B9"/>
    <w:pPr>
      <w:keepLines/>
      <w:tabs>
        <w:tab w:val="center" w:pos="4536"/>
        <w:tab w:val="right" w:pos="9072"/>
      </w:tabs>
    </w:pPr>
    <w:rPr>
      <w:noProof/>
    </w:rPr>
  </w:style>
  <w:style w:type="character" w:customStyle="1" w:styleId="ZGSM">
    <w:name w:val="ZGSM"/>
    <w:rsid w:val="002959B9"/>
  </w:style>
  <w:style w:type="paragraph" w:customStyle="1" w:styleId="ZD">
    <w:name w:val="ZD"/>
    <w:rsid w:val="002959B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2959B9"/>
    <w:pPr>
      <w:ind w:left="1701" w:hanging="1701"/>
    </w:pPr>
  </w:style>
  <w:style w:type="paragraph" w:styleId="TOC4">
    <w:name w:val="toc 4"/>
    <w:basedOn w:val="TOC3"/>
    <w:rsid w:val="002959B9"/>
    <w:pPr>
      <w:ind w:left="1418" w:hanging="1418"/>
    </w:pPr>
  </w:style>
  <w:style w:type="paragraph" w:styleId="TOC3">
    <w:name w:val="toc 3"/>
    <w:basedOn w:val="TOC2"/>
    <w:rsid w:val="002959B9"/>
    <w:pPr>
      <w:ind w:left="1134" w:hanging="1134"/>
    </w:pPr>
  </w:style>
  <w:style w:type="paragraph" w:styleId="TOC2">
    <w:name w:val="toc 2"/>
    <w:basedOn w:val="TOC1"/>
    <w:rsid w:val="002959B9"/>
    <w:pPr>
      <w:keepNext w:val="0"/>
      <w:spacing w:before="0"/>
      <w:ind w:left="851" w:hanging="851"/>
    </w:pPr>
    <w:rPr>
      <w:sz w:val="20"/>
    </w:rPr>
  </w:style>
  <w:style w:type="paragraph" w:styleId="Footer">
    <w:name w:val="footer"/>
    <w:basedOn w:val="Header"/>
    <w:link w:val="FooterChar"/>
    <w:rsid w:val="002959B9"/>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2959B9"/>
    <w:pPr>
      <w:outlineLvl w:val="9"/>
    </w:pPr>
  </w:style>
  <w:style w:type="paragraph" w:customStyle="1" w:styleId="NF">
    <w:name w:val="NF"/>
    <w:basedOn w:val="NO"/>
    <w:rsid w:val="002959B9"/>
    <w:pPr>
      <w:keepNext/>
      <w:spacing w:after="0"/>
    </w:pPr>
    <w:rPr>
      <w:rFonts w:ascii="Arial" w:hAnsi="Arial"/>
      <w:sz w:val="18"/>
    </w:rPr>
  </w:style>
  <w:style w:type="paragraph" w:customStyle="1" w:styleId="NO">
    <w:name w:val="NO"/>
    <w:basedOn w:val="Normal"/>
    <w:link w:val="NOChar"/>
    <w:qFormat/>
    <w:rsid w:val="002959B9"/>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rsid w:val="00295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2959B9"/>
    <w:pPr>
      <w:jc w:val="right"/>
    </w:pPr>
  </w:style>
  <w:style w:type="paragraph" w:customStyle="1" w:styleId="TAL">
    <w:name w:val="TAL"/>
    <w:basedOn w:val="Normal"/>
    <w:link w:val="TALChar"/>
    <w:qFormat/>
    <w:rsid w:val="002959B9"/>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2959B9"/>
    <w:rPr>
      <w:b/>
    </w:rPr>
  </w:style>
  <w:style w:type="paragraph" w:customStyle="1" w:styleId="TAC">
    <w:name w:val="TAC"/>
    <w:basedOn w:val="TAL"/>
    <w:link w:val="TACCar"/>
    <w:qFormat/>
    <w:rsid w:val="002959B9"/>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2959B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2959B9"/>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2959B9"/>
    <w:pPr>
      <w:spacing w:after="0"/>
    </w:pPr>
  </w:style>
  <w:style w:type="paragraph" w:customStyle="1" w:styleId="NW">
    <w:name w:val="NW"/>
    <w:basedOn w:val="NO"/>
    <w:rsid w:val="002959B9"/>
    <w:pPr>
      <w:spacing w:after="0"/>
    </w:pPr>
  </w:style>
  <w:style w:type="paragraph" w:customStyle="1" w:styleId="EW">
    <w:name w:val="EW"/>
    <w:basedOn w:val="EX"/>
    <w:rsid w:val="002959B9"/>
    <w:pPr>
      <w:spacing w:after="0"/>
    </w:pPr>
  </w:style>
  <w:style w:type="paragraph" w:customStyle="1" w:styleId="B1">
    <w:name w:val="B1"/>
    <w:basedOn w:val="List"/>
    <w:link w:val="B1Char"/>
    <w:qFormat/>
    <w:rsid w:val="002959B9"/>
  </w:style>
  <w:style w:type="paragraph" w:styleId="List">
    <w:name w:val="List"/>
    <w:basedOn w:val="Normal"/>
    <w:link w:val="ListChar1"/>
    <w:rsid w:val="002959B9"/>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2959B9"/>
    <w:pPr>
      <w:ind w:left="1985" w:hanging="1985"/>
    </w:pPr>
  </w:style>
  <w:style w:type="paragraph" w:styleId="TOC7">
    <w:name w:val="toc 7"/>
    <w:basedOn w:val="TOC6"/>
    <w:next w:val="Normal"/>
    <w:rsid w:val="002959B9"/>
    <w:pPr>
      <w:ind w:left="2268" w:hanging="2268"/>
    </w:pPr>
  </w:style>
  <w:style w:type="paragraph" w:customStyle="1" w:styleId="EditorsNote">
    <w:name w:val="Editor's Note"/>
    <w:aliases w:val="EN"/>
    <w:basedOn w:val="NO"/>
    <w:link w:val="EditorsNoteCarCar"/>
    <w:rsid w:val="002959B9"/>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2959B9"/>
    <w:pPr>
      <w:keepNext/>
      <w:keepLines/>
      <w:spacing w:before="60"/>
      <w:jc w:val="center"/>
    </w:pPr>
    <w:rPr>
      <w:rFonts w:ascii="Arial" w:hAnsi="Arial"/>
      <w:b/>
    </w:rPr>
  </w:style>
  <w:style w:type="character" w:customStyle="1" w:styleId="THChar">
    <w:name w:val="TH Char"/>
    <w:link w:val="TH"/>
    <w:qFormat/>
    <w:rsid w:val="002959B9"/>
    <w:rPr>
      <w:rFonts w:ascii="Arial" w:hAnsi="Arial"/>
      <w:b/>
      <w:color w:val="000000"/>
      <w:lang w:eastAsia="ja-JP"/>
    </w:rPr>
  </w:style>
  <w:style w:type="paragraph" w:customStyle="1" w:styleId="ZA">
    <w:name w:val="ZA"/>
    <w:rsid w:val="002959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59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2959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2959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2959B9"/>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2959B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2959B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2959B9"/>
  </w:style>
  <w:style w:type="paragraph" w:styleId="List2">
    <w:name w:val="List 2"/>
    <w:basedOn w:val="List"/>
    <w:link w:val="List2Char"/>
    <w:rsid w:val="002959B9"/>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2959B9"/>
  </w:style>
  <w:style w:type="paragraph" w:styleId="List3">
    <w:name w:val="List 3"/>
    <w:basedOn w:val="List2"/>
    <w:link w:val="List3Char"/>
    <w:rsid w:val="002959B9"/>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rsid w:val="002959B9"/>
  </w:style>
  <w:style w:type="paragraph" w:styleId="List4">
    <w:name w:val="List 4"/>
    <w:basedOn w:val="List3"/>
    <w:rsid w:val="002959B9"/>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rsid w:val="002959B9"/>
  </w:style>
  <w:style w:type="paragraph" w:styleId="List5">
    <w:name w:val="List 5"/>
    <w:basedOn w:val="List4"/>
    <w:rsid w:val="002959B9"/>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2959B9"/>
    <w:pPr>
      <w:framePr w:hRule="auto" w:wrap="notBeside" w:y="852"/>
    </w:pPr>
    <w:rPr>
      <w:i w:val="0"/>
      <w:sz w:val="40"/>
    </w:rPr>
  </w:style>
  <w:style w:type="paragraph" w:customStyle="1" w:styleId="ZV">
    <w:name w:val="ZV"/>
    <w:basedOn w:val="ZU"/>
    <w:rsid w:val="002959B9"/>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2959B9"/>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2959B9"/>
    <w:pPr>
      <w:ind w:left="284"/>
    </w:pPr>
  </w:style>
  <w:style w:type="paragraph" w:styleId="Index1">
    <w:name w:val="index 1"/>
    <w:basedOn w:val="Normal"/>
    <w:rsid w:val="002959B9"/>
    <w:pPr>
      <w:keepLines/>
      <w:spacing w:after="0"/>
    </w:pPr>
  </w:style>
  <w:style w:type="paragraph" w:styleId="ListNumber2">
    <w:name w:val="List Number 2"/>
    <w:basedOn w:val="ListNumber"/>
    <w:rsid w:val="002959B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959B9"/>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959B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2959B9"/>
    <w:pPr>
      <w:keepNext w:val="0"/>
      <w:spacing w:before="0" w:after="240"/>
    </w:pPr>
  </w:style>
  <w:style w:type="paragraph" w:styleId="ListBullet2">
    <w:name w:val="List Bullet 2"/>
    <w:aliases w:val="lb2"/>
    <w:basedOn w:val="ListBullet"/>
    <w:rsid w:val="002959B9"/>
    <w:pPr>
      <w:ind w:left="851"/>
    </w:pPr>
  </w:style>
  <w:style w:type="paragraph" w:styleId="ListBullet3">
    <w:name w:val="List Bullet 3"/>
    <w:basedOn w:val="ListBullet2"/>
    <w:rsid w:val="002959B9"/>
    <w:pPr>
      <w:ind w:left="1135"/>
    </w:pPr>
  </w:style>
  <w:style w:type="paragraph" w:styleId="ListNumber">
    <w:name w:val="List Number"/>
    <w:basedOn w:val="List"/>
    <w:rsid w:val="002959B9"/>
  </w:style>
  <w:style w:type="paragraph" w:styleId="ListBullet">
    <w:name w:val="List Bullet"/>
    <w:aliases w:val="UL"/>
    <w:basedOn w:val="List"/>
    <w:rsid w:val="002959B9"/>
  </w:style>
  <w:style w:type="paragraph" w:styleId="ListBullet4">
    <w:name w:val="List Bullet 4"/>
    <w:basedOn w:val="ListBullet3"/>
    <w:rsid w:val="002959B9"/>
    <w:pPr>
      <w:ind w:left="1418"/>
    </w:pPr>
  </w:style>
  <w:style w:type="paragraph" w:styleId="ListBullet5">
    <w:name w:val="List Bullet 5"/>
    <w:basedOn w:val="ListBullet4"/>
    <w:rsid w:val="002959B9"/>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uiPriority w:val="18"/>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1">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Char"/>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3">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c"/>
    <w:rsid w:val="00F8597B"/>
    <w:pPr>
      <w:ind w:left="851" w:hanging="284"/>
    </w:pPr>
  </w:style>
  <w:style w:type="paragraph" w:customStyle="1" w:styleId="ad">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d"/>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e">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F8597B"/>
    <w:rPr>
      <w:b/>
      <w:bCs/>
    </w:rPr>
  </w:style>
  <w:style w:type="paragraph" w:customStyle="1" w:styleId="af1">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F8597B"/>
    <w:pPr>
      <w:suppressAutoHyphens/>
      <w:autoSpaceDN/>
      <w:adjustRightInd/>
      <w:ind w:left="708"/>
    </w:pPr>
    <w:rPr>
      <w:rFonts w:eastAsia="MS Mincho" w:cs="CG Times (WN)"/>
      <w:lang w:eastAsia="ar-SA"/>
    </w:rPr>
  </w:style>
  <w:style w:type="paragraph" w:customStyle="1" w:styleId="af4">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7">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3">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semiHidden/>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2">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2"/>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4">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E1DDE"/>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AE1DDE"/>
  </w:style>
  <w:style w:type="numbering" w:customStyle="1" w:styleId="StyleBulleted1">
    <w:name w:val="Style Bulleted1"/>
    <w:rsid w:val="00AE1DDE"/>
  </w:style>
  <w:style w:type="numbering" w:customStyle="1" w:styleId="StyleBulletedSymbolsymbolLeft025Hanging02521">
    <w:name w:val="Style Bulleted Symbol (symbol) Left:  0.25&quot; Hanging:  0.25&quot;21"/>
    <w:rsid w:val="00AE1DDE"/>
  </w:style>
  <w:style w:type="numbering" w:customStyle="1" w:styleId="StyleBulletedSymbolsymbolLeft025Hanging02511">
    <w:name w:val="Style Bulleted Symbol (symbol) Left:  0.25&quot; Hanging:  0.25&quot;11"/>
    <w:rsid w:val="00AE1DDE"/>
  </w:style>
  <w:style w:type="table" w:customStyle="1" w:styleId="122">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E1DDE"/>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AE1DDE"/>
  </w:style>
  <w:style w:type="numbering" w:customStyle="1" w:styleId="StyleBulleted2">
    <w:name w:val="Style Bulleted2"/>
    <w:rsid w:val="00AE1DDE"/>
  </w:style>
  <w:style w:type="numbering" w:customStyle="1" w:styleId="StyleBulletedSymbolsymbolLeft025Hanging02522">
    <w:name w:val="Style Bulleted Symbol (symbol) Left:  0.25&quot; Hanging:  0.25&quot;22"/>
    <w:rsid w:val="00AE1DDE"/>
  </w:style>
  <w:style w:type="numbering" w:customStyle="1" w:styleId="StyleBulletedSymbolsymbolLeft025Hanging02512">
    <w:name w:val="Style Bulleted Symbol (symbol) Left:  0.25&quot; Hanging:  0.25&quot;12"/>
    <w:rsid w:val="00AE1DDE"/>
  </w:style>
  <w:style w:type="table" w:customStyle="1" w:styleId="133">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E1DDE"/>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E1DDE"/>
  </w:style>
  <w:style w:type="numbering" w:customStyle="1" w:styleId="StyleBulleted3">
    <w:name w:val="Style Bulleted3"/>
    <w:rsid w:val="00AE1DDE"/>
  </w:style>
  <w:style w:type="numbering" w:customStyle="1" w:styleId="StyleBulletedSymbolsymbolLeft025Hanging02523">
    <w:name w:val="Style Bulleted Symbol (symbol) Left:  0.25&quot; Hanging:  0.25&quot;23"/>
    <w:rsid w:val="00AE1DDE"/>
  </w:style>
  <w:style w:type="numbering" w:customStyle="1" w:styleId="StyleBulletedSymbolsymbolLeft025Hanging02513">
    <w:name w:val="Style Bulleted Symbol (symbol) Left:  0.25&quot; Hanging:  0.25&quot;13"/>
    <w:rsid w:val="00AE1DDE"/>
  </w:style>
  <w:style w:type="numbering" w:customStyle="1" w:styleId="StyleBulletedSymbolsymbolLeft025Hanging02514">
    <w:name w:val="Style Bulleted Symbol (symbol) Left:  0.25&quot; Hanging:  0.25&quot;14"/>
    <w:rsid w:val="00AE1DDE"/>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c">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FE68A-E8CD-4AF2-BB27-65597F2DC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3568</Words>
  <Characters>20340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23861</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4</cp:revision>
  <dcterms:created xsi:type="dcterms:W3CDTF">2022-05-11T19:51:00Z</dcterms:created>
  <dcterms:modified xsi:type="dcterms:W3CDTF">2022-05-20T13:01:00Z</dcterms:modified>
</cp:coreProperties>
</file>